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20764" w14:textId="7641BAD1" w:rsidR="00560525" w:rsidRPr="00C16BAF" w:rsidRDefault="00560525" w:rsidP="00560525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stockticker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127bis-e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2100</w:t>
      </w:r>
      <w:r>
        <w:rPr>
          <w:rFonts w:ascii="Arial" w:hAnsi="Arial"/>
          <w:b/>
          <w:noProof/>
          <w:sz w:val="24"/>
        </w:rPr>
        <w:t>46</w:t>
      </w:r>
    </w:p>
    <w:p w14:paraId="0C82540F" w14:textId="77777777" w:rsidR="00560525" w:rsidRDefault="00560525" w:rsidP="005605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25-29 January 2021</w:t>
      </w:r>
    </w:p>
    <w:p w14:paraId="7EDF76EC" w14:textId="77777777" w:rsidR="00560525" w:rsidRDefault="00560525" w:rsidP="0056052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DE233C5" w14:textId="77777777" w:rsidR="00560525" w:rsidRDefault="00560525" w:rsidP="00560525">
      <w:pPr>
        <w:rPr>
          <w:rFonts w:ascii="Arial" w:hAnsi="Arial" w:cs="Arial"/>
          <w:b/>
          <w:bCs/>
        </w:rPr>
      </w:pPr>
    </w:p>
    <w:p w14:paraId="75259152" w14:textId="05758AC0" w:rsidR="005F7A54" w:rsidRPr="00560525" w:rsidRDefault="00071681" w:rsidP="0007168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color w:val="808080" w:themeColor="background1" w:themeShade="80"/>
          <w:sz w:val="24"/>
        </w:rPr>
      </w:pPr>
      <w:r w:rsidRPr="00560525">
        <w:rPr>
          <w:rFonts w:eastAsia="Arial Unicode MS" w:cs="Arial"/>
          <w:bCs/>
          <w:color w:val="808080" w:themeColor="background1" w:themeShade="80"/>
          <w:sz w:val="24"/>
        </w:rPr>
        <w:t>3GPP TSG-SA WG2#142E e-meeting</w:t>
      </w:r>
      <w:r w:rsidRPr="00560525">
        <w:rPr>
          <w:rFonts w:eastAsia="Arial Unicode MS" w:cs="Arial"/>
          <w:bCs/>
          <w:color w:val="808080" w:themeColor="background1" w:themeShade="80"/>
          <w:sz w:val="24"/>
        </w:rPr>
        <w:tab/>
      </w:r>
      <w:r w:rsidR="00FC02E6" w:rsidRPr="00560525">
        <w:rPr>
          <w:rFonts w:eastAsia="Arial Unicode MS" w:cs="Arial"/>
          <w:bCs/>
          <w:color w:val="808080" w:themeColor="background1" w:themeShade="80"/>
          <w:sz w:val="24"/>
        </w:rPr>
        <w:t>S2-</w:t>
      </w:r>
      <w:r w:rsidR="005C0655" w:rsidRPr="00560525">
        <w:rPr>
          <w:rFonts w:eastAsia="Arial Unicode MS" w:cs="Arial"/>
          <w:bCs/>
          <w:color w:val="808080" w:themeColor="background1" w:themeShade="80"/>
          <w:sz w:val="24"/>
        </w:rPr>
        <w:t>2009345</w:t>
      </w:r>
    </w:p>
    <w:p w14:paraId="78441D54" w14:textId="77777777" w:rsidR="00071681" w:rsidRPr="00560525" w:rsidRDefault="00071681" w:rsidP="0007168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color w:val="808080" w:themeColor="background1" w:themeShade="80"/>
          <w:sz w:val="24"/>
        </w:rPr>
      </w:pPr>
      <w:r w:rsidRPr="00560525">
        <w:rPr>
          <w:rFonts w:eastAsia="Arial Unicode MS" w:cs="Arial"/>
          <w:bCs/>
          <w:color w:val="808080" w:themeColor="background1" w:themeShade="80"/>
          <w:sz w:val="24"/>
        </w:rPr>
        <w:t>Elbonia, 16 – 20 November 2020</w:t>
      </w:r>
      <w:r w:rsidRPr="00560525">
        <w:rPr>
          <w:rFonts w:eastAsia="Arial Unicode MS" w:cs="Arial"/>
          <w:bCs/>
          <w:color w:val="808080" w:themeColor="background1" w:themeShade="80"/>
        </w:rPr>
        <w:tab/>
        <w:t>(was S2-200xxxx)</w:t>
      </w:r>
    </w:p>
    <w:p w14:paraId="7F3C4B84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29F03A" w14:textId="09588B92" w:rsidR="004E3939" w:rsidRPr="00FC4056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B92B60">
        <w:rPr>
          <w:rFonts w:ascii="Arial" w:hAnsi="Arial" w:cs="Arial"/>
          <w:b/>
          <w:sz w:val="22"/>
          <w:szCs w:val="22"/>
        </w:rPr>
        <w:t>Title:</w:t>
      </w:r>
      <w:r w:rsidRPr="00B92B60">
        <w:rPr>
          <w:rFonts w:ascii="Arial" w:hAnsi="Arial" w:cs="Arial"/>
          <w:b/>
          <w:sz w:val="22"/>
          <w:szCs w:val="22"/>
        </w:rPr>
        <w:tab/>
      </w:r>
      <w:bookmarkStart w:id="0" w:name="_GoBack"/>
      <w:r w:rsidR="00E22941" w:rsidRPr="001C2D54">
        <w:rPr>
          <w:rFonts w:ascii="Arial" w:hAnsi="Arial" w:cs="Arial"/>
          <w:b/>
          <w:sz w:val="22"/>
          <w:szCs w:val="22"/>
        </w:rPr>
        <w:t>Reply LS on early UE capability retrieval for eMTC</w:t>
      </w:r>
      <w:r w:rsidR="00E22941" w:rsidRPr="00044994">
        <w:rPr>
          <w:rFonts w:ascii="Arial" w:hAnsi="Arial" w:cs="Arial"/>
          <w:b/>
          <w:sz w:val="22"/>
          <w:szCs w:val="22"/>
        </w:rPr>
        <w:t xml:space="preserve"> </w:t>
      </w:r>
      <w:bookmarkEnd w:id="0"/>
    </w:p>
    <w:p w14:paraId="2EF1C2DA" w14:textId="554B927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2941" w:rsidRPr="001C2D54">
        <w:rPr>
          <w:rFonts w:ascii="Arial" w:hAnsi="Arial" w:cs="Arial"/>
          <w:b/>
          <w:sz w:val="22"/>
          <w:szCs w:val="22"/>
        </w:rPr>
        <w:t xml:space="preserve">Reply LS on </w:t>
      </w:r>
      <w:bookmarkStart w:id="3" w:name="_Hlk53558379"/>
      <w:r w:rsidR="00E22941" w:rsidRPr="001C2D54">
        <w:rPr>
          <w:rFonts w:ascii="Arial" w:hAnsi="Arial" w:cs="Arial"/>
          <w:b/>
          <w:sz w:val="22"/>
          <w:szCs w:val="22"/>
        </w:rPr>
        <w:t>early UE capability retrieval for eMTC</w:t>
      </w:r>
      <w:bookmarkEnd w:id="3"/>
      <w:r w:rsidR="00E22941">
        <w:rPr>
          <w:rFonts w:ascii="Arial" w:hAnsi="Arial" w:cs="Arial"/>
          <w:b/>
          <w:bCs/>
          <w:sz w:val="22"/>
          <w:szCs w:val="22"/>
        </w:rPr>
        <w:t xml:space="preserve"> (</w:t>
      </w:r>
      <w:r w:rsidR="00BF4ECC" w:rsidRPr="00BF4ECC">
        <w:rPr>
          <w:rFonts w:ascii="Arial" w:hAnsi="Arial" w:cs="Arial"/>
          <w:b/>
          <w:bCs/>
          <w:sz w:val="22"/>
          <w:szCs w:val="22"/>
        </w:rPr>
        <w:t>S2-2008336</w:t>
      </w:r>
      <w:r w:rsidR="00993331">
        <w:rPr>
          <w:rFonts w:ascii="Arial" w:hAnsi="Arial" w:cs="Arial"/>
          <w:b/>
          <w:bCs/>
          <w:sz w:val="22"/>
          <w:szCs w:val="22"/>
        </w:rPr>
        <w:t>/</w:t>
      </w:r>
      <w:r w:rsidR="00E22941" w:rsidRPr="00E22941">
        <w:rPr>
          <w:rFonts w:ascii="Arial" w:hAnsi="Arial" w:cs="Arial"/>
          <w:b/>
          <w:bCs/>
          <w:sz w:val="22"/>
          <w:szCs w:val="22"/>
        </w:rPr>
        <w:t>R2-2008238</w:t>
      </w:r>
      <w:r w:rsidR="00E22941">
        <w:rPr>
          <w:rFonts w:ascii="Arial" w:hAnsi="Arial" w:cs="Arial"/>
          <w:b/>
          <w:bCs/>
          <w:sz w:val="22"/>
          <w:szCs w:val="22"/>
        </w:rPr>
        <w:t>)</w:t>
      </w:r>
    </w:p>
    <w:p w14:paraId="0BCD009D" w14:textId="3BA0A1A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</w:t>
      </w:r>
      <w:r w:rsidR="00E22941">
        <w:rPr>
          <w:rFonts w:ascii="Arial" w:hAnsi="Arial" w:cs="Arial"/>
          <w:b/>
          <w:bCs/>
          <w:sz w:val="22"/>
          <w:szCs w:val="22"/>
        </w:rPr>
        <w:t>6</w:t>
      </w:r>
      <w:r w:rsidR="00571E5B">
        <w:rPr>
          <w:rFonts w:ascii="Arial" w:hAnsi="Arial" w:cs="Arial"/>
          <w:b/>
          <w:bCs/>
          <w:sz w:val="22"/>
          <w:szCs w:val="22"/>
        </w:rPr>
        <w:t xml:space="preserve"> / Rel-17</w:t>
      </w:r>
    </w:p>
    <w:bookmarkEnd w:id="4"/>
    <w:bookmarkEnd w:id="5"/>
    <w:bookmarkEnd w:id="6"/>
    <w:p w14:paraId="529D2B3A" w14:textId="25A3F8B3" w:rsidR="00B97703" w:rsidRPr="00B92B6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</w:t>
      </w:r>
      <w:r w:rsidRPr="00B92B60">
        <w:rPr>
          <w:rFonts w:ascii="Arial" w:hAnsi="Arial" w:cs="Arial"/>
          <w:b/>
          <w:sz w:val="22"/>
          <w:szCs w:val="22"/>
        </w:rPr>
        <w:t>m: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3E512B">
        <w:rPr>
          <w:rFonts w:ascii="Arial" w:hAnsi="Arial" w:cs="Arial"/>
          <w:b/>
          <w:sz w:val="22"/>
          <w:szCs w:val="22"/>
        </w:rPr>
        <w:t xml:space="preserve">TEI16 / </w:t>
      </w:r>
      <w:r w:rsidR="00571E5B">
        <w:rPr>
          <w:rFonts w:ascii="Arial" w:hAnsi="Arial" w:cs="Arial"/>
          <w:b/>
          <w:sz w:val="22"/>
          <w:szCs w:val="22"/>
        </w:rPr>
        <w:t xml:space="preserve">TEI17 / </w:t>
      </w:r>
      <w:r w:rsidR="00E22941" w:rsidRPr="00581B02">
        <w:rPr>
          <w:rFonts w:ascii="Arial" w:hAnsi="Arial" w:cs="Arial"/>
          <w:b/>
          <w:sz w:val="22"/>
          <w:szCs w:val="22"/>
        </w:rPr>
        <w:t>5G CIoT</w:t>
      </w:r>
    </w:p>
    <w:p w14:paraId="72901FA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1AD309" w14:textId="29840E9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SA</w:t>
      </w:r>
      <w:r w:rsidR="00044994">
        <w:rPr>
          <w:rFonts w:ascii="Arial" w:hAnsi="Arial" w:cs="Arial"/>
          <w:b/>
          <w:bCs/>
          <w:sz w:val="22"/>
          <w:szCs w:val="22"/>
        </w:rPr>
        <w:t xml:space="preserve"> WG</w:t>
      </w:r>
      <w:r w:rsidR="00CB752D">
        <w:rPr>
          <w:rFonts w:ascii="Arial" w:hAnsi="Arial" w:cs="Arial"/>
          <w:b/>
          <w:bCs/>
          <w:sz w:val="22"/>
          <w:szCs w:val="22"/>
        </w:rPr>
        <w:t>2</w:t>
      </w:r>
    </w:p>
    <w:p w14:paraId="061ECEE0" w14:textId="73FBC11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4056">
        <w:rPr>
          <w:rFonts w:ascii="Arial" w:hAnsi="Arial" w:cs="Arial"/>
          <w:b/>
          <w:sz w:val="22"/>
          <w:szCs w:val="22"/>
        </w:rPr>
        <w:t>RAN</w:t>
      </w:r>
      <w:r w:rsidR="00044994">
        <w:rPr>
          <w:rFonts w:ascii="Arial" w:hAnsi="Arial" w:cs="Arial"/>
          <w:b/>
          <w:sz w:val="22"/>
          <w:szCs w:val="22"/>
        </w:rPr>
        <w:t xml:space="preserve"> WG</w:t>
      </w:r>
      <w:r w:rsidR="00E22941">
        <w:rPr>
          <w:rFonts w:ascii="Arial" w:hAnsi="Arial" w:cs="Arial"/>
          <w:b/>
          <w:sz w:val="22"/>
          <w:szCs w:val="22"/>
        </w:rPr>
        <w:t>2</w:t>
      </w:r>
    </w:p>
    <w:p w14:paraId="66F3093E" w14:textId="61D6AF2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3502F">
        <w:rPr>
          <w:rFonts w:ascii="Arial" w:hAnsi="Arial" w:cs="Arial"/>
          <w:b/>
          <w:bCs/>
          <w:sz w:val="22"/>
          <w:szCs w:val="22"/>
        </w:rPr>
        <w:t xml:space="preserve">RAN, </w:t>
      </w:r>
      <w:r w:rsidR="00FC4056">
        <w:rPr>
          <w:rFonts w:ascii="Arial" w:hAnsi="Arial" w:cs="Arial"/>
          <w:b/>
          <w:bCs/>
          <w:sz w:val="22"/>
          <w:szCs w:val="22"/>
        </w:rPr>
        <w:t>RAN WG</w:t>
      </w:r>
      <w:r w:rsidR="00E22941">
        <w:rPr>
          <w:rFonts w:ascii="Arial" w:hAnsi="Arial" w:cs="Arial"/>
          <w:b/>
          <w:bCs/>
          <w:sz w:val="22"/>
          <w:szCs w:val="22"/>
        </w:rPr>
        <w:t>3, CT WG1</w:t>
      </w:r>
    </w:p>
    <w:bookmarkEnd w:id="7"/>
    <w:bookmarkEnd w:id="8"/>
    <w:p w14:paraId="14B66D4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58A5FBC" w14:textId="4B04B8C2" w:rsidR="00B97703" w:rsidRPr="0056052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560525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56052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22941" w:rsidRPr="00560525">
        <w:rPr>
          <w:rFonts w:ascii="Arial" w:hAnsi="Arial" w:cs="Arial"/>
          <w:b/>
          <w:bCs/>
          <w:sz w:val="22"/>
          <w:szCs w:val="22"/>
          <w:lang w:val="fr-FR"/>
        </w:rPr>
        <w:t>Miguel Griot</w:t>
      </w:r>
    </w:p>
    <w:p w14:paraId="18877236" w14:textId="4C41C462" w:rsidR="00B97703" w:rsidRPr="0056052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56052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22941" w:rsidRPr="00560525">
        <w:rPr>
          <w:rFonts w:ascii="Arial" w:hAnsi="Arial" w:cs="Arial"/>
          <w:b/>
          <w:bCs/>
          <w:sz w:val="22"/>
          <w:szCs w:val="22"/>
          <w:lang w:val="fr-FR"/>
        </w:rPr>
        <w:t>mgriot</w:t>
      </w:r>
      <w:r w:rsidR="00061333" w:rsidRPr="00560525">
        <w:rPr>
          <w:rFonts w:ascii="Arial" w:hAnsi="Arial" w:cs="Arial"/>
          <w:b/>
          <w:bCs/>
          <w:sz w:val="22"/>
          <w:szCs w:val="22"/>
          <w:lang w:val="fr-FR"/>
        </w:rPr>
        <w:t>@</w:t>
      </w:r>
      <w:r w:rsidR="00CB752D" w:rsidRPr="00560525">
        <w:rPr>
          <w:rFonts w:ascii="Arial" w:hAnsi="Arial" w:cs="Arial"/>
          <w:b/>
          <w:bCs/>
          <w:sz w:val="22"/>
          <w:szCs w:val="22"/>
          <w:lang w:val="fr-FR"/>
        </w:rPr>
        <w:t>qti.qualcomm</w:t>
      </w:r>
      <w:r w:rsidR="00061333" w:rsidRPr="00560525">
        <w:rPr>
          <w:rFonts w:ascii="Arial" w:hAnsi="Arial" w:cs="Arial"/>
          <w:b/>
          <w:bCs/>
          <w:sz w:val="22"/>
          <w:szCs w:val="22"/>
          <w:lang w:val="fr-FR"/>
        </w:rPr>
        <w:t>.com</w:t>
      </w:r>
      <w:r w:rsidR="00061333" w:rsidRPr="00560525">
        <w:rPr>
          <w:rFonts w:ascii="Arial" w:hAnsi="Arial" w:cs="Arial"/>
          <w:b/>
          <w:bCs/>
          <w:sz w:val="22"/>
          <w:szCs w:val="22"/>
          <w:highlight w:val="green"/>
          <w:lang w:val="fr-FR"/>
        </w:rPr>
        <w:t xml:space="preserve"> </w:t>
      </w:r>
    </w:p>
    <w:p w14:paraId="1F353CF6" w14:textId="77777777" w:rsidR="00B97703" w:rsidRPr="0056052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560525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58707DC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E9763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C6EA5C" w14:textId="4CC00D89" w:rsidR="00B97703" w:rsidRDefault="00B97703" w:rsidP="000613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B752D">
        <w:rPr>
          <w:rFonts w:ascii="Arial" w:hAnsi="Arial" w:cs="Arial"/>
          <w:bCs/>
        </w:rPr>
        <w:t xml:space="preserve"> </w:t>
      </w:r>
      <w:r w:rsidR="00F37710">
        <w:rPr>
          <w:rFonts w:ascii="Arial" w:hAnsi="Arial" w:cs="Arial"/>
          <w:bCs/>
        </w:rPr>
        <w:t xml:space="preserve"> None</w:t>
      </w:r>
    </w:p>
    <w:p w14:paraId="2A19A51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70A350" w14:textId="0773035B" w:rsidR="00D25515" w:rsidRDefault="00D25515" w:rsidP="00993331">
      <w:r>
        <w:t>SA2 thanks RAN2 for their Reply LS</w:t>
      </w:r>
      <w:r w:rsidR="00BC78A3">
        <w:t xml:space="preserve">. SA2 has agreed to </w:t>
      </w:r>
      <w:r w:rsidR="009C5BE5">
        <w:t xml:space="preserve">not </w:t>
      </w:r>
      <w:r w:rsidR="00BC78A3">
        <w:t xml:space="preserve">proceed with system architecture aspects for </w:t>
      </w:r>
      <w:r w:rsidR="002A41A6" w:rsidRPr="002A41A6">
        <w:t>early UE capability retrieval for eMTC</w:t>
      </w:r>
      <w:r w:rsidR="002A41A6">
        <w:t xml:space="preserve"> in Rel-16</w:t>
      </w:r>
      <w:r w:rsidR="0013502F">
        <w:t>, neither for EPC nor for 5GC</w:t>
      </w:r>
      <w:r w:rsidR="002A41A6">
        <w:t>.</w:t>
      </w:r>
      <w:r w:rsidR="00F6127D">
        <w:t xml:space="preserve"> However, </w:t>
      </w:r>
      <w:r w:rsidR="00A54674">
        <w:t xml:space="preserve">SA2 </w:t>
      </w:r>
      <w:r w:rsidR="00F37710">
        <w:t xml:space="preserve">should be able to examine </w:t>
      </w:r>
      <w:r w:rsidR="00A54674">
        <w:t>the feature in Rel-17 timeframe</w:t>
      </w:r>
      <w:r w:rsidR="00F37710">
        <w:t xml:space="preserve"> again if RAN2 agrees to proceed with the feature in </w:t>
      </w:r>
      <w:r w:rsidR="0013502F">
        <w:t>that</w:t>
      </w:r>
      <w:r w:rsidR="00F37710">
        <w:t xml:space="preserve"> release</w:t>
      </w:r>
      <w:r w:rsidR="00A54674">
        <w:t>.</w:t>
      </w:r>
      <w:r w:rsidR="00C76F46">
        <w:t xml:space="preserve"> </w:t>
      </w:r>
    </w:p>
    <w:p w14:paraId="056A2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6080A8" w14:textId="68D4851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</w:t>
      </w:r>
      <w:r w:rsidR="00E22941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7234A237" w14:textId="62546D75" w:rsidR="00B97703" w:rsidRPr="00993331" w:rsidRDefault="00B977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993331">
        <w:rPr>
          <w:rFonts w:ascii="Arial" w:hAnsi="Arial" w:cs="Arial"/>
          <w:b/>
          <w:color w:val="000000" w:themeColor="text1"/>
        </w:rPr>
        <w:t xml:space="preserve">ACTION: </w:t>
      </w:r>
      <w:r w:rsidRPr="00993331">
        <w:rPr>
          <w:rFonts w:ascii="Arial" w:hAnsi="Arial" w:cs="Arial"/>
          <w:b/>
          <w:color w:val="000000" w:themeColor="text1"/>
        </w:rPr>
        <w:tab/>
      </w:r>
      <w:r w:rsidR="00993331" w:rsidRPr="00993331">
        <w:rPr>
          <w:rFonts w:ascii="Arial" w:hAnsi="Arial" w:cs="Arial"/>
          <w:b/>
          <w:color w:val="000000" w:themeColor="text1"/>
        </w:rPr>
        <w:t xml:space="preserve">SA2 kindly asks </w:t>
      </w:r>
      <w:r w:rsidR="00FC4056">
        <w:rPr>
          <w:rFonts w:ascii="Arial" w:hAnsi="Arial" w:cs="Arial"/>
          <w:b/>
          <w:color w:val="000000" w:themeColor="text1"/>
        </w:rPr>
        <w:t>RAN</w:t>
      </w:r>
      <w:r w:rsidR="00E22941">
        <w:rPr>
          <w:rFonts w:ascii="Arial" w:hAnsi="Arial" w:cs="Arial"/>
          <w:b/>
          <w:color w:val="000000" w:themeColor="text1"/>
        </w:rPr>
        <w:t>2</w:t>
      </w:r>
      <w:r w:rsidR="00FC4056">
        <w:rPr>
          <w:rFonts w:ascii="Arial" w:hAnsi="Arial" w:cs="Arial"/>
          <w:b/>
          <w:color w:val="000000" w:themeColor="text1"/>
        </w:rPr>
        <w:t xml:space="preserve"> </w:t>
      </w:r>
      <w:r w:rsidR="00993331" w:rsidRPr="00993331">
        <w:rPr>
          <w:rFonts w:ascii="Arial" w:hAnsi="Arial" w:cs="Arial"/>
          <w:b/>
          <w:color w:val="000000" w:themeColor="text1"/>
        </w:rPr>
        <w:t xml:space="preserve">to </w:t>
      </w:r>
      <w:r w:rsidR="00E22941">
        <w:rPr>
          <w:rFonts w:ascii="Arial" w:hAnsi="Arial" w:cs="Arial"/>
          <w:b/>
          <w:color w:val="000000" w:themeColor="text1"/>
        </w:rPr>
        <w:t>take</w:t>
      </w:r>
      <w:r w:rsidR="00993331" w:rsidRPr="00993331">
        <w:rPr>
          <w:rFonts w:ascii="Arial" w:hAnsi="Arial" w:cs="Arial"/>
          <w:b/>
          <w:color w:val="000000" w:themeColor="text1"/>
        </w:rPr>
        <w:t xml:space="preserve"> the above into account.</w:t>
      </w:r>
    </w:p>
    <w:p w14:paraId="68401B7A" w14:textId="0CC30EB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FC405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F1E28E5" w14:textId="3BA7916F" w:rsidR="00660B2A" w:rsidRDefault="00660B2A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93331">
        <w:rPr>
          <w:rFonts w:ascii="Arial" w:hAnsi="Arial" w:cs="Arial"/>
          <w:bCs/>
        </w:rPr>
        <w:t>TSG SA WG2 Meeting 14</w:t>
      </w:r>
      <w:r w:rsidR="00526544">
        <w:rPr>
          <w:rFonts w:ascii="Arial" w:hAnsi="Arial" w:cs="Arial"/>
          <w:bCs/>
        </w:rPr>
        <w:t>3</w:t>
      </w:r>
      <w:r w:rsidRPr="00993331">
        <w:rPr>
          <w:rFonts w:ascii="Arial" w:hAnsi="Arial" w:cs="Arial"/>
          <w:bCs/>
        </w:rPr>
        <w:tab/>
      </w:r>
      <w:r w:rsidR="003760EA">
        <w:rPr>
          <w:rFonts w:ascii="Arial" w:hAnsi="Arial" w:cs="Arial"/>
          <w:bCs/>
        </w:rPr>
        <w:t>TBD</w:t>
      </w:r>
      <w:r w:rsidRPr="0099333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C4056">
        <w:rPr>
          <w:rFonts w:ascii="Arial" w:hAnsi="Arial" w:cs="Arial"/>
          <w:bCs/>
        </w:rPr>
        <w:t>Elbonia</w:t>
      </w:r>
    </w:p>
    <w:p w14:paraId="4DDB7F55" w14:textId="77777777" w:rsidR="00FC4056" w:rsidRPr="00993331" w:rsidRDefault="00FC4056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C304FD5" w14:textId="103DE16F" w:rsidR="004168B0" w:rsidRDefault="004168B0" w:rsidP="00B044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B58820" w14:textId="77777777" w:rsidR="004D1137" w:rsidRDefault="004D1137">
      <w:pPr>
        <w:spacing w:after="0"/>
      </w:pPr>
      <w:r>
        <w:separator/>
      </w:r>
    </w:p>
  </w:endnote>
  <w:endnote w:type="continuationSeparator" w:id="0">
    <w:p w14:paraId="34F22903" w14:textId="77777777" w:rsidR="004D1137" w:rsidRDefault="004D11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C5D345" w14:textId="77777777" w:rsidR="004D1137" w:rsidRDefault="004D1137">
      <w:pPr>
        <w:spacing w:after="0"/>
      </w:pPr>
      <w:r>
        <w:separator/>
      </w:r>
    </w:p>
  </w:footnote>
  <w:footnote w:type="continuationSeparator" w:id="0">
    <w:p w14:paraId="29913697" w14:textId="77777777" w:rsidR="004D1137" w:rsidRDefault="004D11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43E"/>
    <w:rsid w:val="00017F23"/>
    <w:rsid w:val="000352E6"/>
    <w:rsid w:val="0003717C"/>
    <w:rsid w:val="00044994"/>
    <w:rsid w:val="00052481"/>
    <w:rsid w:val="000527B9"/>
    <w:rsid w:val="00061333"/>
    <w:rsid w:val="00071681"/>
    <w:rsid w:val="000870D6"/>
    <w:rsid w:val="000B7DC8"/>
    <w:rsid w:val="000D0BD4"/>
    <w:rsid w:val="000D5EE9"/>
    <w:rsid w:val="000F487A"/>
    <w:rsid w:val="000F6242"/>
    <w:rsid w:val="000F6F47"/>
    <w:rsid w:val="0013502F"/>
    <w:rsid w:val="00143575"/>
    <w:rsid w:val="0016083D"/>
    <w:rsid w:val="00173FC7"/>
    <w:rsid w:val="00185F6E"/>
    <w:rsid w:val="001B6594"/>
    <w:rsid w:val="001C3CC1"/>
    <w:rsid w:val="001C726D"/>
    <w:rsid w:val="0022282F"/>
    <w:rsid w:val="00224CEB"/>
    <w:rsid w:val="0025450E"/>
    <w:rsid w:val="00294B0A"/>
    <w:rsid w:val="002A41A6"/>
    <w:rsid w:val="002A6E64"/>
    <w:rsid w:val="002C7DF2"/>
    <w:rsid w:val="002D1371"/>
    <w:rsid w:val="002F1940"/>
    <w:rsid w:val="002F4426"/>
    <w:rsid w:val="003332D0"/>
    <w:rsid w:val="00344CD0"/>
    <w:rsid w:val="00367649"/>
    <w:rsid w:val="00367D92"/>
    <w:rsid w:val="00373E63"/>
    <w:rsid w:val="003760EA"/>
    <w:rsid w:val="0038230D"/>
    <w:rsid w:val="00383545"/>
    <w:rsid w:val="003D6B17"/>
    <w:rsid w:val="003E512B"/>
    <w:rsid w:val="004168B0"/>
    <w:rsid w:val="00430061"/>
    <w:rsid w:val="00433500"/>
    <w:rsid w:val="00433F71"/>
    <w:rsid w:val="00454616"/>
    <w:rsid w:val="0046511B"/>
    <w:rsid w:val="004663ED"/>
    <w:rsid w:val="00467F13"/>
    <w:rsid w:val="0048702A"/>
    <w:rsid w:val="0049520B"/>
    <w:rsid w:val="004A51D0"/>
    <w:rsid w:val="004C5EE3"/>
    <w:rsid w:val="004D1137"/>
    <w:rsid w:val="004D41FC"/>
    <w:rsid w:val="004D4729"/>
    <w:rsid w:val="004E3939"/>
    <w:rsid w:val="00504125"/>
    <w:rsid w:val="00526544"/>
    <w:rsid w:val="00533863"/>
    <w:rsid w:val="0055397D"/>
    <w:rsid w:val="00560525"/>
    <w:rsid w:val="00571E5B"/>
    <w:rsid w:val="00574C5C"/>
    <w:rsid w:val="00581B02"/>
    <w:rsid w:val="005C0655"/>
    <w:rsid w:val="005F43B8"/>
    <w:rsid w:val="005F7A54"/>
    <w:rsid w:val="0062790C"/>
    <w:rsid w:val="00635B03"/>
    <w:rsid w:val="00660B2A"/>
    <w:rsid w:val="00661DF1"/>
    <w:rsid w:val="006A0B0A"/>
    <w:rsid w:val="006B3ABE"/>
    <w:rsid w:val="006D604D"/>
    <w:rsid w:val="006F0D1E"/>
    <w:rsid w:val="007040FF"/>
    <w:rsid w:val="00717A41"/>
    <w:rsid w:val="007531DC"/>
    <w:rsid w:val="00753F87"/>
    <w:rsid w:val="00756347"/>
    <w:rsid w:val="00774563"/>
    <w:rsid w:val="007D0284"/>
    <w:rsid w:val="007E649E"/>
    <w:rsid w:val="007F0ACB"/>
    <w:rsid w:val="007F4F92"/>
    <w:rsid w:val="00800891"/>
    <w:rsid w:val="008059A4"/>
    <w:rsid w:val="00855C94"/>
    <w:rsid w:val="0087179E"/>
    <w:rsid w:val="008736EA"/>
    <w:rsid w:val="008910CC"/>
    <w:rsid w:val="00895CDC"/>
    <w:rsid w:val="008C5CB7"/>
    <w:rsid w:val="008C68D7"/>
    <w:rsid w:val="008D772F"/>
    <w:rsid w:val="009016FE"/>
    <w:rsid w:val="009260C9"/>
    <w:rsid w:val="00957B03"/>
    <w:rsid w:val="009603B7"/>
    <w:rsid w:val="00966940"/>
    <w:rsid w:val="009776B9"/>
    <w:rsid w:val="00983EF9"/>
    <w:rsid w:val="00993331"/>
    <w:rsid w:val="0099764C"/>
    <w:rsid w:val="009B43DE"/>
    <w:rsid w:val="009C5BE5"/>
    <w:rsid w:val="009D7E22"/>
    <w:rsid w:val="009E4EF0"/>
    <w:rsid w:val="00A01538"/>
    <w:rsid w:val="00A14299"/>
    <w:rsid w:val="00A36534"/>
    <w:rsid w:val="00A54674"/>
    <w:rsid w:val="00A65AEA"/>
    <w:rsid w:val="00A72A2E"/>
    <w:rsid w:val="00A734A5"/>
    <w:rsid w:val="00A92389"/>
    <w:rsid w:val="00A97151"/>
    <w:rsid w:val="00AF4BD7"/>
    <w:rsid w:val="00AF5833"/>
    <w:rsid w:val="00B0448A"/>
    <w:rsid w:val="00B4232B"/>
    <w:rsid w:val="00B476DB"/>
    <w:rsid w:val="00B833FF"/>
    <w:rsid w:val="00B92B60"/>
    <w:rsid w:val="00B97703"/>
    <w:rsid w:val="00BC78A3"/>
    <w:rsid w:val="00BE0D3E"/>
    <w:rsid w:val="00BF4ECC"/>
    <w:rsid w:val="00BF691D"/>
    <w:rsid w:val="00C0315F"/>
    <w:rsid w:val="00C21B60"/>
    <w:rsid w:val="00C3121B"/>
    <w:rsid w:val="00C46222"/>
    <w:rsid w:val="00C5776F"/>
    <w:rsid w:val="00C76F46"/>
    <w:rsid w:val="00C82985"/>
    <w:rsid w:val="00C82CD9"/>
    <w:rsid w:val="00C914A2"/>
    <w:rsid w:val="00CB752D"/>
    <w:rsid w:val="00CD172E"/>
    <w:rsid w:val="00CF72F3"/>
    <w:rsid w:val="00D154CC"/>
    <w:rsid w:val="00D25515"/>
    <w:rsid w:val="00D410A4"/>
    <w:rsid w:val="00D44133"/>
    <w:rsid w:val="00DA6369"/>
    <w:rsid w:val="00DC3912"/>
    <w:rsid w:val="00DC53F2"/>
    <w:rsid w:val="00DD09BE"/>
    <w:rsid w:val="00E22941"/>
    <w:rsid w:val="00E2497E"/>
    <w:rsid w:val="00E6399F"/>
    <w:rsid w:val="00E70734"/>
    <w:rsid w:val="00E80987"/>
    <w:rsid w:val="00E97A53"/>
    <w:rsid w:val="00EC241A"/>
    <w:rsid w:val="00EC7F43"/>
    <w:rsid w:val="00EE16FB"/>
    <w:rsid w:val="00EE6C5D"/>
    <w:rsid w:val="00EF4E71"/>
    <w:rsid w:val="00F32239"/>
    <w:rsid w:val="00F37710"/>
    <w:rsid w:val="00F40B8A"/>
    <w:rsid w:val="00F422DE"/>
    <w:rsid w:val="00F50967"/>
    <w:rsid w:val="00F6127D"/>
    <w:rsid w:val="00FB460A"/>
    <w:rsid w:val="00FC02E6"/>
    <w:rsid w:val="00FC4056"/>
    <w:rsid w:val="00FD19A1"/>
    <w:rsid w:val="00FD7335"/>
    <w:rsid w:val="00FE7DB5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;"/>
  <w14:docId w14:val="130205F3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052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5605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5605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6052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6052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6052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60525"/>
    <w:pPr>
      <w:outlineLvl w:val="5"/>
    </w:pPr>
  </w:style>
  <w:style w:type="paragraph" w:styleId="Heading7">
    <w:name w:val="heading 7"/>
    <w:basedOn w:val="H6"/>
    <w:next w:val="Normal"/>
    <w:qFormat/>
    <w:rsid w:val="00560525"/>
    <w:pPr>
      <w:outlineLvl w:val="6"/>
    </w:pPr>
  </w:style>
  <w:style w:type="paragraph" w:styleId="Heading8">
    <w:name w:val="heading 8"/>
    <w:basedOn w:val="Heading1"/>
    <w:next w:val="Normal"/>
    <w:qFormat/>
    <w:rsid w:val="005605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60525"/>
    <w:pPr>
      <w:outlineLvl w:val="8"/>
    </w:pPr>
  </w:style>
  <w:style w:type="character" w:default="1" w:styleId="DefaultParagraphFont">
    <w:name w:val="Default Paragraph Font"/>
    <w:semiHidden/>
    <w:rsid w:val="0056052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60525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5605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560525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56052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560525"/>
    <w:pPr>
      <w:spacing w:before="180"/>
      <w:ind w:left="2693" w:hanging="2693"/>
    </w:pPr>
    <w:rPr>
      <w:b/>
    </w:rPr>
  </w:style>
  <w:style w:type="paragraph" w:styleId="TOC1">
    <w:name w:val="toc 1"/>
    <w:semiHidden/>
    <w:rsid w:val="005605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5605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560525"/>
    <w:pPr>
      <w:ind w:left="1701" w:hanging="1701"/>
    </w:pPr>
  </w:style>
  <w:style w:type="paragraph" w:styleId="TOC4">
    <w:name w:val="toc 4"/>
    <w:basedOn w:val="TOC3"/>
    <w:semiHidden/>
    <w:rsid w:val="00560525"/>
    <w:pPr>
      <w:ind w:left="1418" w:hanging="1418"/>
    </w:pPr>
  </w:style>
  <w:style w:type="paragraph" w:styleId="TOC3">
    <w:name w:val="toc 3"/>
    <w:basedOn w:val="TOC2"/>
    <w:semiHidden/>
    <w:rsid w:val="00560525"/>
    <w:pPr>
      <w:ind w:left="1134" w:hanging="1134"/>
    </w:pPr>
  </w:style>
  <w:style w:type="paragraph" w:styleId="TOC2">
    <w:name w:val="toc 2"/>
    <w:basedOn w:val="TOC1"/>
    <w:semiHidden/>
    <w:rsid w:val="005605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60525"/>
    <w:pPr>
      <w:ind w:left="284"/>
    </w:pPr>
  </w:style>
  <w:style w:type="paragraph" w:styleId="Index1">
    <w:name w:val="index 1"/>
    <w:basedOn w:val="Normal"/>
    <w:semiHidden/>
    <w:rsid w:val="00560525"/>
    <w:pPr>
      <w:keepLines/>
      <w:spacing w:after="0"/>
    </w:pPr>
  </w:style>
  <w:style w:type="paragraph" w:customStyle="1" w:styleId="ZH">
    <w:name w:val="ZH"/>
    <w:rsid w:val="005605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60525"/>
    <w:pPr>
      <w:outlineLvl w:val="9"/>
    </w:pPr>
  </w:style>
  <w:style w:type="paragraph" w:styleId="ListNumber2">
    <w:name w:val="List Number 2"/>
    <w:basedOn w:val="ListNumber"/>
    <w:semiHidden/>
    <w:rsid w:val="00560525"/>
    <w:pPr>
      <w:ind w:left="851"/>
    </w:pPr>
  </w:style>
  <w:style w:type="character" w:styleId="FootnoteReference">
    <w:name w:val="footnote reference"/>
    <w:basedOn w:val="DefaultParagraphFont"/>
    <w:semiHidden/>
    <w:rsid w:val="0056052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6052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560525"/>
    <w:rPr>
      <w:b/>
    </w:rPr>
  </w:style>
  <w:style w:type="paragraph" w:customStyle="1" w:styleId="TAC">
    <w:name w:val="TAC"/>
    <w:basedOn w:val="TAL"/>
    <w:rsid w:val="00560525"/>
    <w:pPr>
      <w:jc w:val="center"/>
    </w:pPr>
  </w:style>
  <w:style w:type="paragraph" w:customStyle="1" w:styleId="TF">
    <w:name w:val="TF"/>
    <w:basedOn w:val="TH"/>
    <w:rsid w:val="00560525"/>
    <w:pPr>
      <w:keepNext w:val="0"/>
      <w:spacing w:before="0" w:after="240"/>
    </w:pPr>
  </w:style>
  <w:style w:type="paragraph" w:customStyle="1" w:styleId="NO">
    <w:name w:val="NO"/>
    <w:basedOn w:val="Normal"/>
    <w:rsid w:val="00560525"/>
    <w:pPr>
      <w:keepLines/>
      <w:ind w:left="1135" w:hanging="851"/>
    </w:pPr>
  </w:style>
  <w:style w:type="paragraph" w:styleId="TOC9">
    <w:name w:val="toc 9"/>
    <w:basedOn w:val="TOC8"/>
    <w:semiHidden/>
    <w:rsid w:val="00560525"/>
    <w:pPr>
      <w:ind w:left="1418" w:hanging="1418"/>
    </w:pPr>
  </w:style>
  <w:style w:type="paragraph" w:customStyle="1" w:styleId="EX">
    <w:name w:val="EX"/>
    <w:basedOn w:val="Normal"/>
    <w:rsid w:val="00560525"/>
    <w:pPr>
      <w:keepLines/>
      <w:ind w:left="1702" w:hanging="1418"/>
    </w:pPr>
  </w:style>
  <w:style w:type="paragraph" w:customStyle="1" w:styleId="FP">
    <w:name w:val="FP"/>
    <w:basedOn w:val="Normal"/>
    <w:rsid w:val="00560525"/>
    <w:pPr>
      <w:spacing w:after="0"/>
    </w:pPr>
  </w:style>
  <w:style w:type="paragraph" w:customStyle="1" w:styleId="LD">
    <w:name w:val="LD"/>
    <w:rsid w:val="005605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60525"/>
    <w:pPr>
      <w:spacing w:after="0"/>
    </w:pPr>
  </w:style>
  <w:style w:type="paragraph" w:customStyle="1" w:styleId="EW">
    <w:name w:val="EW"/>
    <w:basedOn w:val="EX"/>
    <w:rsid w:val="00560525"/>
    <w:pPr>
      <w:spacing w:after="0"/>
    </w:pPr>
  </w:style>
  <w:style w:type="paragraph" w:styleId="TOC6">
    <w:name w:val="toc 6"/>
    <w:basedOn w:val="TOC5"/>
    <w:next w:val="Normal"/>
    <w:semiHidden/>
    <w:rsid w:val="00560525"/>
    <w:pPr>
      <w:ind w:left="1985" w:hanging="1985"/>
    </w:pPr>
  </w:style>
  <w:style w:type="paragraph" w:styleId="TOC7">
    <w:name w:val="toc 7"/>
    <w:basedOn w:val="TOC6"/>
    <w:next w:val="Normal"/>
    <w:semiHidden/>
    <w:rsid w:val="00560525"/>
    <w:pPr>
      <w:ind w:left="2268" w:hanging="2268"/>
    </w:pPr>
  </w:style>
  <w:style w:type="paragraph" w:styleId="ListBullet2">
    <w:name w:val="List Bullet 2"/>
    <w:basedOn w:val="ListBullet"/>
    <w:semiHidden/>
    <w:rsid w:val="00560525"/>
    <w:pPr>
      <w:ind w:left="851"/>
    </w:pPr>
  </w:style>
  <w:style w:type="paragraph" w:styleId="ListBullet3">
    <w:name w:val="List Bullet 3"/>
    <w:basedOn w:val="ListBullet2"/>
    <w:semiHidden/>
    <w:rsid w:val="00560525"/>
    <w:pPr>
      <w:ind w:left="1135"/>
    </w:pPr>
  </w:style>
  <w:style w:type="paragraph" w:styleId="ListNumber">
    <w:name w:val="List Number"/>
    <w:basedOn w:val="List"/>
    <w:semiHidden/>
    <w:rsid w:val="00560525"/>
  </w:style>
  <w:style w:type="paragraph" w:customStyle="1" w:styleId="EQ">
    <w:name w:val="EQ"/>
    <w:basedOn w:val="Normal"/>
    <w:next w:val="Normal"/>
    <w:rsid w:val="005605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605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605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05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60525"/>
    <w:pPr>
      <w:jc w:val="right"/>
    </w:pPr>
  </w:style>
  <w:style w:type="paragraph" w:customStyle="1" w:styleId="H6">
    <w:name w:val="H6"/>
    <w:basedOn w:val="Heading5"/>
    <w:next w:val="Normal"/>
    <w:rsid w:val="005605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60525"/>
    <w:pPr>
      <w:ind w:left="851" w:hanging="851"/>
    </w:pPr>
  </w:style>
  <w:style w:type="paragraph" w:customStyle="1" w:styleId="TAL">
    <w:name w:val="TAL"/>
    <w:basedOn w:val="Normal"/>
    <w:rsid w:val="0056052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605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605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605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605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60525"/>
    <w:pPr>
      <w:framePr w:wrap="notBeside" w:y="16161"/>
    </w:pPr>
  </w:style>
  <w:style w:type="character" w:customStyle="1" w:styleId="ZGSM">
    <w:name w:val="ZGSM"/>
    <w:rsid w:val="00560525"/>
  </w:style>
  <w:style w:type="paragraph" w:styleId="List2">
    <w:name w:val="List 2"/>
    <w:basedOn w:val="List"/>
    <w:semiHidden/>
    <w:rsid w:val="00560525"/>
    <w:pPr>
      <w:ind w:left="851"/>
    </w:pPr>
  </w:style>
  <w:style w:type="paragraph" w:customStyle="1" w:styleId="ZG">
    <w:name w:val="ZG"/>
    <w:rsid w:val="005605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60525"/>
    <w:pPr>
      <w:ind w:left="1135"/>
    </w:pPr>
  </w:style>
  <w:style w:type="paragraph" w:styleId="List4">
    <w:name w:val="List 4"/>
    <w:basedOn w:val="List3"/>
    <w:semiHidden/>
    <w:rsid w:val="00560525"/>
    <w:pPr>
      <w:ind w:left="1418"/>
    </w:pPr>
  </w:style>
  <w:style w:type="paragraph" w:styleId="List5">
    <w:name w:val="List 5"/>
    <w:basedOn w:val="List4"/>
    <w:semiHidden/>
    <w:rsid w:val="00560525"/>
    <w:pPr>
      <w:ind w:left="1702"/>
    </w:pPr>
  </w:style>
  <w:style w:type="paragraph" w:customStyle="1" w:styleId="EditorsNote">
    <w:name w:val="Editor's Note"/>
    <w:basedOn w:val="NO"/>
    <w:rsid w:val="00560525"/>
    <w:rPr>
      <w:color w:val="FF0000"/>
    </w:rPr>
  </w:style>
  <w:style w:type="paragraph" w:styleId="List">
    <w:name w:val="List"/>
    <w:basedOn w:val="Normal"/>
    <w:semiHidden/>
    <w:rsid w:val="00560525"/>
    <w:pPr>
      <w:ind w:left="568" w:hanging="284"/>
    </w:pPr>
  </w:style>
  <w:style w:type="paragraph" w:styleId="ListBullet">
    <w:name w:val="List Bullet"/>
    <w:basedOn w:val="List"/>
    <w:semiHidden/>
    <w:rsid w:val="00560525"/>
  </w:style>
  <w:style w:type="paragraph" w:styleId="ListBullet4">
    <w:name w:val="List Bullet 4"/>
    <w:basedOn w:val="ListBullet3"/>
    <w:semiHidden/>
    <w:rsid w:val="00560525"/>
    <w:pPr>
      <w:ind w:left="1418"/>
    </w:pPr>
  </w:style>
  <w:style w:type="paragraph" w:styleId="ListBullet5">
    <w:name w:val="List Bullet 5"/>
    <w:basedOn w:val="ListBullet4"/>
    <w:semiHidden/>
    <w:rsid w:val="00560525"/>
    <w:pPr>
      <w:ind w:left="1702"/>
    </w:pPr>
  </w:style>
  <w:style w:type="paragraph" w:customStyle="1" w:styleId="B2">
    <w:name w:val="B2"/>
    <w:basedOn w:val="List2"/>
    <w:rsid w:val="00560525"/>
  </w:style>
  <w:style w:type="paragraph" w:customStyle="1" w:styleId="B3">
    <w:name w:val="B3"/>
    <w:basedOn w:val="List3"/>
    <w:rsid w:val="00560525"/>
  </w:style>
  <w:style w:type="paragraph" w:customStyle="1" w:styleId="B4">
    <w:name w:val="B4"/>
    <w:basedOn w:val="List4"/>
    <w:rsid w:val="00560525"/>
  </w:style>
  <w:style w:type="paragraph" w:customStyle="1" w:styleId="B5">
    <w:name w:val="B5"/>
    <w:basedOn w:val="List5"/>
    <w:rsid w:val="00560525"/>
  </w:style>
  <w:style w:type="paragraph" w:customStyle="1" w:styleId="ZTD">
    <w:name w:val="ZTD"/>
    <w:basedOn w:val="ZB"/>
    <w:rsid w:val="0056052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C40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d495fc437f037c4e30c5e43a5b0ac227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b40b0c69a2a56887db95238b7d96448e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27B919-C0C4-4368-BC99-2EC6AEF044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BCB9638-D66F-47AB-A906-A3FD02D181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6481</cp:lastModifiedBy>
  <cp:revision>4</cp:revision>
  <cp:lastPrinted>2002-04-23T14:10:00Z</cp:lastPrinted>
  <dcterms:created xsi:type="dcterms:W3CDTF">2020-11-16T17:50:00Z</dcterms:created>
  <dcterms:modified xsi:type="dcterms:W3CDTF">2021-01-12T15:20:00Z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0x010100EB28163D68FE8E4D9361964FDD814FC4</vt:lpwstr>
  </property>
</Properties>
</file>