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217015A"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457C12" w:rsidRPr="00457C12">
        <w:rPr>
          <w:b/>
          <w:noProof/>
          <w:sz w:val="24"/>
        </w:rPr>
        <w:t>C1-205320</w:t>
      </w:r>
      <w:bookmarkStart w:id="0" w:name="_GoBack"/>
      <w:bookmarkEnd w:id="0"/>
    </w:p>
    <w:p w14:paraId="0D20533A" w14:textId="104D055F" w:rsidR="0082184A" w:rsidRDefault="0082184A" w:rsidP="0082184A">
      <w:pPr>
        <w:pStyle w:val="CRCoverPage"/>
        <w:outlineLvl w:val="0"/>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C1-204825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3EA74D0" w:rsidR="001E41F3" w:rsidRPr="00410371" w:rsidRDefault="005A0CAC" w:rsidP="00CD157D">
            <w:pPr>
              <w:pStyle w:val="CRCoverPage"/>
              <w:spacing w:after="0"/>
              <w:jc w:val="center"/>
              <w:rPr>
                <w:noProof/>
              </w:rPr>
            </w:pPr>
            <w:r>
              <w:rPr>
                <w:b/>
                <w:noProof/>
                <w:sz w:val="28"/>
              </w:rPr>
              <w:t>0253</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161DCF5" w:rsidR="001E41F3" w:rsidRPr="00410371" w:rsidRDefault="00B62AE3"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35DEAC4E" w:rsidR="001E41F3" w:rsidRPr="00410371" w:rsidRDefault="00EC491B" w:rsidP="00391B3D">
            <w:pPr>
              <w:pStyle w:val="CRCoverPage"/>
              <w:spacing w:after="0"/>
              <w:jc w:val="center"/>
              <w:rPr>
                <w:noProof/>
                <w:sz w:val="28"/>
              </w:rPr>
            </w:pPr>
            <w:r>
              <w:rPr>
                <w:b/>
                <w:noProof/>
                <w:sz w:val="28"/>
              </w:rPr>
              <w:t>15.6</w:t>
            </w:r>
            <w:r w:rsidR="00391B3D">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286CF8AC"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DC4580E" w:rsidR="001E41F3" w:rsidRDefault="00A46D58" w:rsidP="004C776F">
            <w:pPr>
              <w:pStyle w:val="CRCoverPage"/>
              <w:spacing w:after="0"/>
              <w:ind w:left="100"/>
              <w:rPr>
                <w:noProof/>
              </w:rPr>
            </w:pPr>
            <w:fldSimple w:instr=" DOCPROPERTY  CrTitle  \* MERGEFORMAT ">
              <w:r w:rsidR="004C776F">
                <w:t xml:space="preserve">Missing floor indicator in </w:t>
              </w:r>
              <w:r w:rsidR="00391B3D">
                <w:t>O</w:t>
              </w:r>
              <w:r w:rsidR="00AD1F3F">
                <w:t>n</w:t>
              </w:r>
              <w:r w:rsidR="00391B3D">
                <w:t>-Network Floor Control</w:t>
              </w:r>
            </w:fldSimple>
            <w:r w:rsidR="00391B3D">
              <w:t xml:space="preserve"> procedures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DEEB02F" w:rsidR="001E41F3" w:rsidRDefault="009A7345" w:rsidP="00391B3D">
            <w:pPr>
              <w:pStyle w:val="CRCoverPage"/>
              <w:spacing w:after="0"/>
              <w:ind w:left="100"/>
              <w:rPr>
                <w:noProof/>
              </w:rPr>
            </w:pPr>
            <w:r>
              <w:rPr>
                <w:noProof/>
              </w:rPr>
              <w:t>2020-07</w:t>
            </w:r>
            <w:r w:rsidR="007964E4">
              <w:rPr>
                <w:noProof/>
              </w:rPr>
              <w:t>-</w:t>
            </w:r>
            <w:r w:rsidR="00391B3D">
              <w:rPr>
                <w:noProof/>
              </w:rPr>
              <w:t>27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5B440AC7" w:rsidR="001E41F3" w:rsidRDefault="00CD4AEA"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6AB28F7F" w:rsidR="001E41F3" w:rsidRDefault="008E0CE0" w:rsidP="008E0CE0">
            <w:pPr>
              <w:pStyle w:val="CRCoverPage"/>
              <w:spacing w:after="0"/>
              <w:ind w:left="100"/>
              <w:rPr>
                <w:noProof/>
              </w:rPr>
            </w:pPr>
            <w:r>
              <w:rPr>
                <w:noProof/>
              </w:rPr>
              <w:t>Rel-1</w:t>
            </w:r>
            <w:r w:rsidR="00EC491B">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FCC6E" w14:textId="77777777" w:rsidR="0008738C" w:rsidRDefault="0008738C" w:rsidP="0008738C">
            <w:pPr>
              <w:pStyle w:val="CRCoverPage"/>
              <w:spacing w:after="0"/>
            </w:pPr>
            <w:r>
              <w:t xml:space="preserve">The floor indicator field in the floor release message shall be present if the floor request is sent with broadcast group call bit set for update of the call, however in the </w:t>
            </w:r>
            <w:proofErr w:type="spellStart"/>
            <w:r>
              <w:t>subclauses</w:t>
            </w:r>
            <w:proofErr w:type="spellEnd"/>
            <w:r>
              <w:t xml:space="preserve"> 6.2.4.9.11 and 6.2.4.9.13 the field is missing, without this field, the participating server can’t identify the floor release for which type of call. </w:t>
            </w:r>
          </w:p>
          <w:p w14:paraId="768FFB19" w14:textId="2EB26597" w:rsidR="007E73A3" w:rsidRPr="00BB657A" w:rsidRDefault="0008738C" w:rsidP="0008738C">
            <w:pPr>
              <w:pStyle w:val="CRCoverPage"/>
              <w:spacing w:after="0"/>
            </w:pPr>
            <w:r>
              <w:t>The subclause 9.2.4.9.6 makes floor indicator as optional in floor release request but in all other places its mandatory if the previous floor request sent was to update the group call to broadcast group call.</w:t>
            </w:r>
            <w:r w:rsidR="007B31FD">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3D4C5" w14:textId="77777777" w:rsidR="00B62AE3" w:rsidRDefault="00B62AE3" w:rsidP="00B62AE3">
            <w:pPr>
              <w:pStyle w:val="CRCoverPage"/>
              <w:spacing w:after="0"/>
              <w:ind w:left="100"/>
              <w:rPr>
                <w:noProof/>
              </w:rPr>
            </w:pPr>
            <w:r>
              <w:t xml:space="preserve">In </w:t>
            </w:r>
            <w:proofErr w:type="spellStart"/>
            <w:r>
              <w:t>subclauses</w:t>
            </w:r>
            <w:proofErr w:type="spellEnd"/>
            <w:r>
              <w:t xml:space="preserve"> 6.2.4.9.11 and 6.2.4.9.13</w:t>
            </w:r>
            <w:r>
              <w:rPr>
                <w:noProof/>
              </w:rPr>
              <w:t>: Included the floor indicator while sending the floor release request.</w:t>
            </w:r>
          </w:p>
          <w:p w14:paraId="6F89BEDF" w14:textId="487696F5" w:rsidR="00C52236" w:rsidRPr="005371EB" w:rsidRDefault="00B62AE3" w:rsidP="00B62AE3">
            <w:pPr>
              <w:pStyle w:val="CRCoverPage"/>
              <w:spacing w:after="0"/>
              <w:ind w:left="100"/>
              <w:rPr>
                <w:noProof/>
              </w:rPr>
            </w:pPr>
            <w:r>
              <w:t xml:space="preserve">The subclause 9.2.4.9.6 re-worded to make it as mandatory and align the text as per other </w:t>
            </w:r>
            <w:proofErr w:type="spellStart"/>
            <w:r>
              <w:t>subclauses</w:t>
            </w:r>
            <w:proofErr w:type="spellEnd"/>
            <w:r>
              <w:t xml:space="preserve"> in existing specification.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03A7745" w:rsidR="001E41F3" w:rsidRDefault="000A0B3D" w:rsidP="007B31FD">
            <w:pPr>
              <w:pStyle w:val="CRCoverPage"/>
              <w:spacing w:after="0"/>
              <w:rPr>
                <w:noProof/>
              </w:rPr>
            </w:pPr>
            <w:r>
              <w:rPr>
                <w:noProof/>
              </w:rPr>
              <w:t xml:space="preserve">Creates confusion as to what the proper behavior is. Why are the </w:t>
            </w:r>
            <w:r w:rsidR="007B31FD">
              <w:rPr>
                <w:noProof/>
              </w:rPr>
              <w:t>floor indicators are missing in floor release request?</w:t>
            </w:r>
            <w:r>
              <w:rPr>
                <w:noProof/>
              </w:rPr>
              <w:t xml:space="preserve"> Or was the protocol not completed?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92F80A9" w:rsidR="001E41F3" w:rsidRDefault="009C0548" w:rsidP="00975FE1">
            <w:pPr>
              <w:pStyle w:val="CRCoverPage"/>
              <w:spacing w:after="0"/>
              <w:rPr>
                <w:noProof/>
              </w:rPr>
            </w:pPr>
            <w:r>
              <w:t>6.2.4.9.11, 6.2.4.9.13, 6.2.4.9.6</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DABD" w14:textId="77777777" w:rsidR="00C16B21" w:rsidRDefault="00C16B21" w:rsidP="00C16B21">
            <w:pPr>
              <w:pStyle w:val="CRCoverPage"/>
              <w:spacing w:after="0"/>
              <w:ind w:left="100"/>
              <w:rPr>
                <w:noProof/>
              </w:rPr>
            </w:pPr>
            <w:r>
              <w:rPr>
                <w:noProof/>
              </w:rPr>
              <w:t xml:space="preserve">Rev 1: </w:t>
            </w:r>
          </w:p>
          <w:p w14:paraId="7DF3453F" w14:textId="77777777" w:rsidR="00C16B21" w:rsidRDefault="00C16B21" w:rsidP="00C16B21">
            <w:pPr>
              <w:pStyle w:val="CRCoverPage"/>
              <w:numPr>
                <w:ilvl w:val="0"/>
                <w:numId w:val="46"/>
              </w:numPr>
              <w:spacing w:after="0"/>
            </w:pPr>
            <w:r>
              <w:rPr>
                <w:noProof/>
              </w:rPr>
              <w:t xml:space="preserve">Cover sheet is updated to include the floor indicator is dependent on the previous floor request message which is carrying the floor request message. Wordings are changed in the </w:t>
            </w:r>
            <w:r>
              <w:t>6.2.4.9.13.</w:t>
            </w:r>
          </w:p>
          <w:p w14:paraId="48F77CC2" w14:textId="0F051821" w:rsidR="008863B9" w:rsidRDefault="00C16B21" w:rsidP="00C16B21">
            <w:pPr>
              <w:pStyle w:val="CRCoverPage"/>
              <w:numPr>
                <w:ilvl w:val="0"/>
                <w:numId w:val="46"/>
              </w:numPr>
              <w:spacing w:after="0"/>
              <w:rPr>
                <w:noProof/>
              </w:rPr>
            </w:pPr>
            <w:r>
              <w:t xml:space="preserve">The subclause 9.2.4.9.6 re-worded to make it as mandatory and align the text as per other </w:t>
            </w:r>
            <w:proofErr w:type="spellStart"/>
            <w:r>
              <w:t>subclauses</w:t>
            </w:r>
            <w:proofErr w:type="spellEnd"/>
            <w:r>
              <w:t xml:space="preserve"> in existing specification.</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0E623A72" w14:textId="77777777" w:rsidR="00EC491B" w:rsidRPr="000B4518" w:rsidRDefault="00EC491B" w:rsidP="00EC491B">
      <w:pPr>
        <w:pStyle w:val="Heading5"/>
      </w:pPr>
      <w:bookmarkStart w:id="3" w:name="_Toc4575800"/>
      <w:bookmarkStart w:id="4" w:name="_Toc533168119"/>
      <w:bookmarkStart w:id="5" w:name="_Toc45211430"/>
      <w:r w:rsidRPr="000B4518">
        <w:t>6.2.4.</w:t>
      </w:r>
      <w:r>
        <w:t>9</w:t>
      </w:r>
      <w:r w:rsidRPr="000B4518">
        <w:t>.11</w:t>
      </w:r>
      <w:r w:rsidRPr="000B4518">
        <w:tab/>
        <w:t>Timer T104 (Floor Queue Position Request) expired N times</w:t>
      </w:r>
      <w:bookmarkEnd w:id="3"/>
    </w:p>
    <w:p w14:paraId="6968D3C5" w14:textId="77777777" w:rsidR="00EC491B" w:rsidRPr="000B4518" w:rsidRDefault="00EC491B" w:rsidP="00EC491B">
      <w:r w:rsidRPr="000B4518">
        <w:t>When timer T104 (Floor Queue Position Request) expires by the upper limit of counter C104 (Floor Queue Position Request) times, the floor participant:</w:t>
      </w:r>
    </w:p>
    <w:p w14:paraId="75911AC8" w14:textId="77777777" w:rsidR="00EC491B" w:rsidRPr="000B4518" w:rsidRDefault="00EC491B" w:rsidP="00EC491B">
      <w:pPr>
        <w:pStyle w:val="B1"/>
      </w:pPr>
      <w:r w:rsidRPr="000B4518">
        <w:t>1.</w:t>
      </w:r>
      <w:r w:rsidRPr="000B4518">
        <w:tab/>
      </w:r>
      <w:proofErr w:type="gramStart"/>
      <w:r w:rsidRPr="000B4518">
        <w:t>shall</w:t>
      </w:r>
      <w:proofErr w:type="gramEnd"/>
      <w:r w:rsidRPr="000B4518">
        <w:t xml:space="preserve"> provide a floor queued timeout to the MCPTT client;</w:t>
      </w:r>
    </w:p>
    <w:p w14:paraId="5ABD7246" w14:textId="77777777" w:rsidR="00EC491B" w:rsidRPr="000B4518" w:rsidRDefault="00EC491B" w:rsidP="00EC491B">
      <w:pPr>
        <w:pStyle w:val="B1"/>
      </w:pPr>
      <w:r w:rsidRPr="000B4518">
        <w:t>2.</w:t>
      </w:r>
      <w:r w:rsidRPr="000B4518">
        <w:tab/>
      </w:r>
      <w:proofErr w:type="gramStart"/>
      <w:r w:rsidRPr="000B4518">
        <w:t>send</w:t>
      </w:r>
      <w:proofErr w:type="gramEnd"/>
      <w:r w:rsidRPr="000B4518">
        <w:t xml:space="preserve"> the Floor Release message;</w:t>
      </w:r>
    </w:p>
    <w:p w14:paraId="30D5DEF1" w14:textId="74E36359" w:rsidR="00EC491B" w:rsidRPr="000B4518" w:rsidRDefault="00EC491B" w:rsidP="00EC491B">
      <w:pPr>
        <w:pStyle w:val="B1"/>
      </w:pPr>
      <w:r w:rsidRPr="000B4518">
        <w:t>3.</w:t>
      </w:r>
      <w:r w:rsidRPr="000B4518">
        <w:tab/>
        <w:t xml:space="preserve">may set the first bit in the subtype of the Floor Queue Position message to '1' (Acknowledgment is required) as described in subclause 8.3.2, </w:t>
      </w:r>
      <w:del w:id="6" w:author="Samsung-Rev2" w:date="2020-08-24T13:06:00Z">
        <w:r w:rsidRPr="000B4518" w:rsidDel="001A45F7">
          <w:delText>and</w:delText>
        </w:r>
      </w:del>
    </w:p>
    <w:p w14:paraId="17D69287" w14:textId="77777777" w:rsidR="00EC491B" w:rsidRPr="000B4518" w:rsidRDefault="00EC491B" w:rsidP="00EC491B">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6D440CE8" w14:textId="0F169C42" w:rsidR="00EC491B" w:rsidRDefault="00EC491B" w:rsidP="00EC491B">
      <w:pPr>
        <w:pStyle w:val="B1"/>
        <w:rPr>
          <w:ins w:id="7" w:author="Kiran Gurudev Kapale/Standards /SRI-Bangalore/Staff Engineer/Samsung Electronics" w:date="2020-07-29T17:42:00Z"/>
        </w:rPr>
      </w:pPr>
      <w:ins w:id="8" w:author="Kiran Gurudev Kapale/Standards /SRI-Bangalore/Staff Engineer/Samsung Electronics" w:date="2020-07-29T17:42:00Z">
        <w:r>
          <w:t>4</w:t>
        </w:r>
        <w:r w:rsidRPr="000B4518">
          <w:t>.</w:t>
        </w:r>
        <w:r w:rsidRPr="000B4518">
          <w:tab/>
        </w:r>
      </w:ins>
      <w:ins w:id="9" w:author="Samsung-Rev2" w:date="2020-08-24T12:06:00Z">
        <w:r w:rsidR="001A45F7" w:rsidRPr="000B4518">
          <w:t xml:space="preserve">if the session is a broadcast </w:t>
        </w:r>
      </w:ins>
      <w:ins w:id="10" w:author="Samsung-Rev2" w:date="2020-08-26T14:22:00Z">
        <w:r w:rsidR="001A00E9">
          <w:t xml:space="preserve">group </w:t>
        </w:r>
      </w:ins>
      <w:ins w:id="11" w:author="Samsung-Rev2" w:date="2020-08-24T12:06:00Z">
        <w:r w:rsidR="001A45F7" w:rsidRPr="000B4518">
          <w:t>call and if the session was established as a normal call, shall include the Floor Indicator with the A-bit set to '1' (Normal call);</w:t>
        </w:r>
        <w:r w:rsidR="001A45F7">
          <w:t xml:space="preserve"> </w:t>
        </w:r>
      </w:ins>
      <w:ins w:id="12" w:author="Kiran Gurudev Kapale/Standards /SRI-Bangalore/Staff Engineer/Samsung Electronics" w:date="2020-07-29T17:44:00Z">
        <w:r w:rsidR="001A45F7">
          <w:t>and</w:t>
        </w:r>
      </w:ins>
    </w:p>
    <w:p w14:paraId="66B01504" w14:textId="77777777" w:rsidR="00EC491B" w:rsidRPr="000B4518" w:rsidRDefault="00EC491B" w:rsidP="00EC491B">
      <w:pPr>
        <w:pStyle w:val="B1"/>
      </w:pPr>
      <w:del w:id="13" w:author="Kiran Gurudev Kapale/Standards /SRI-Bangalore/Staff Engineer/Samsung Electronics" w:date="2020-07-28T17:15:00Z">
        <w:r w:rsidRPr="000B4518" w:rsidDel="008F3125">
          <w:delText>4</w:delText>
        </w:r>
      </w:del>
      <w:ins w:id="14" w:author="Kiran Gurudev Kapale/Standards /SRI-Bangalore/Staff Engineer/Samsung Electronics" w:date="2020-07-28T17:15:00Z">
        <w:r>
          <w:t>5</w:t>
        </w:r>
      </w:ins>
      <w:r w:rsidRPr="000B4518">
        <w:t>.</w:t>
      </w:r>
      <w:r w:rsidRPr="000B4518">
        <w:tab/>
      </w:r>
      <w:proofErr w:type="gramStart"/>
      <w:r w:rsidRPr="000B4518">
        <w:t>shall</w:t>
      </w:r>
      <w:proofErr w:type="gramEnd"/>
      <w:r w:rsidRPr="000B4518">
        <w:t xml:space="preserve"> enter the 'U: pending Release</w:t>
      </w:r>
      <w:r>
        <w:t>'</w:t>
      </w:r>
      <w:r w:rsidRPr="000B4518">
        <w:t xml:space="preserve"> state.</w:t>
      </w:r>
    </w:p>
    <w:bookmarkEnd w:id="4"/>
    <w:bookmarkEnd w:id="5"/>
    <w:p w14:paraId="3C39941F" w14:textId="03D6BD98" w:rsidR="000A0B3D" w:rsidRDefault="000A0B3D" w:rsidP="000A0B3D">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877D322" w14:textId="77777777" w:rsidR="00744F97" w:rsidRPr="000B4518" w:rsidRDefault="00744F97" w:rsidP="00744F97">
      <w:pPr>
        <w:pStyle w:val="Heading5"/>
      </w:pPr>
      <w:bookmarkStart w:id="15" w:name="_Toc4575802"/>
      <w:bookmarkStart w:id="16" w:name="_Toc533168121"/>
      <w:bookmarkStart w:id="17" w:name="_Toc45211432"/>
      <w:r w:rsidRPr="000B4518">
        <w:t>6.2.4.</w:t>
      </w:r>
      <w:r>
        <w:rPr>
          <w:lang w:eastAsia="ko-KR"/>
        </w:rPr>
        <w:t>9</w:t>
      </w:r>
      <w:r w:rsidRPr="000B4518">
        <w:t>.</w:t>
      </w:r>
      <w:r w:rsidRPr="000B4518">
        <w:rPr>
          <w:lang w:eastAsia="ko-KR"/>
        </w:rPr>
        <w:t>13</w:t>
      </w:r>
      <w:r w:rsidRPr="000B4518">
        <w:tab/>
        <w:t>Timer T1</w:t>
      </w:r>
      <w:r w:rsidRPr="000B4518">
        <w:rPr>
          <w:lang w:eastAsia="ko-KR"/>
        </w:rPr>
        <w:t>32</w:t>
      </w:r>
      <w:r w:rsidRPr="000B4518">
        <w:t xml:space="preserve"> (</w:t>
      </w:r>
      <w:r>
        <w:rPr>
          <w:lang w:eastAsia="ko-KR"/>
        </w:rPr>
        <w:t>Q</w:t>
      </w:r>
      <w:r w:rsidRPr="000B4518">
        <w:rPr>
          <w:lang w:eastAsia="ko-KR"/>
        </w:rPr>
        <w:t>ueued granted user action</w:t>
      </w:r>
      <w:r w:rsidRPr="000B4518">
        <w:t>) expires</w:t>
      </w:r>
      <w:bookmarkEnd w:id="15"/>
    </w:p>
    <w:p w14:paraId="37EB93B9" w14:textId="77777777" w:rsidR="00744F97" w:rsidRPr="000B4518" w:rsidRDefault="00744F97" w:rsidP="00744F97">
      <w:r w:rsidRPr="000B4518">
        <w:t xml:space="preserve">Upon expiry of timer T132 </w:t>
      </w:r>
      <w:r w:rsidRPr="000B4518">
        <w:rPr>
          <w:lang w:eastAsia="ko-KR"/>
        </w:rPr>
        <w:t>(</w:t>
      </w:r>
      <w:r>
        <w:rPr>
          <w:lang w:eastAsia="ko-KR"/>
        </w:rPr>
        <w:t>Q</w:t>
      </w:r>
      <w:r w:rsidRPr="000B4518">
        <w:rPr>
          <w:lang w:eastAsia="ko-KR"/>
        </w:rPr>
        <w:t>ueued granted user action) the floor participant:</w:t>
      </w:r>
    </w:p>
    <w:p w14:paraId="638EE7E9" w14:textId="77777777" w:rsidR="00744F97" w:rsidRPr="000B4518" w:rsidRDefault="00744F97" w:rsidP="00744F97">
      <w:pPr>
        <w:pStyle w:val="B1"/>
      </w:pPr>
      <w:r w:rsidRPr="000B4518">
        <w:t>1.</w:t>
      </w:r>
      <w:r w:rsidRPr="000B4518">
        <w:tab/>
      </w:r>
      <w:proofErr w:type="gramStart"/>
      <w:r w:rsidRPr="000B4518">
        <w:t>shall</w:t>
      </w:r>
      <w:proofErr w:type="gramEnd"/>
      <w:r w:rsidRPr="000B4518">
        <w:t xml:space="preserve"> send Floor Release message;</w:t>
      </w:r>
    </w:p>
    <w:p w14:paraId="7C63CF53" w14:textId="77777777" w:rsidR="00744F97" w:rsidRPr="000B4518" w:rsidRDefault="00744F97" w:rsidP="00744F97">
      <w:pPr>
        <w:pStyle w:val="B1"/>
      </w:pPr>
      <w:r w:rsidRPr="000B4518">
        <w:t>2.</w:t>
      </w:r>
      <w:r w:rsidRPr="000B4518">
        <w:tab/>
      </w:r>
      <w:proofErr w:type="gramStart"/>
      <w:r w:rsidRPr="000B4518">
        <w:t>may</w:t>
      </w:r>
      <w:proofErr w:type="gramEnd"/>
      <w:r w:rsidRPr="000B4518">
        <w:t xml:space="preserve"> indicate the user that the floor is no more available;</w:t>
      </w:r>
    </w:p>
    <w:p w14:paraId="1C15A2C2" w14:textId="32B8C17B" w:rsidR="00744F97" w:rsidRPr="000B4518" w:rsidRDefault="00744F97" w:rsidP="00744F97">
      <w:pPr>
        <w:pStyle w:val="B1"/>
      </w:pPr>
      <w:r w:rsidRPr="000B4518">
        <w:t>3.</w:t>
      </w:r>
      <w:r w:rsidRPr="000B4518">
        <w:tab/>
      </w:r>
      <w:proofErr w:type="gramStart"/>
      <w:r w:rsidRPr="000B4518">
        <w:t>may</w:t>
      </w:r>
      <w:proofErr w:type="gramEnd"/>
      <w:r w:rsidRPr="000B4518">
        <w:t xml:space="preserve"> set the first bit in the subtype of the Floor Release message to '1' (Acknowledgment is required) as described in subclause 8.3.2</w:t>
      </w:r>
      <w:r>
        <w:t>;</w:t>
      </w:r>
      <w:r w:rsidRPr="000B4518">
        <w:t xml:space="preserve"> </w:t>
      </w:r>
      <w:del w:id="18" w:author="Samsung-Rev2" w:date="2020-08-24T13:06:00Z">
        <w:r w:rsidRPr="000B4518" w:rsidDel="001A45F7">
          <w:delText>and</w:delText>
        </w:r>
      </w:del>
    </w:p>
    <w:p w14:paraId="0511ACD8" w14:textId="77777777" w:rsidR="00744F97" w:rsidRPr="000B4518" w:rsidRDefault="00744F97" w:rsidP="00744F9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27A3C45F" w14:textId="7FE27200" w:rsidR="00744F97" w:rsidRDefault="00744F97" w:rsidP="00744F97">
      <w:pPr>
        <w:pStyle w:val="B1"/>
        <w:rPr>
          <w:ins w:id="19" w:author="Kiran Gurudev Kapale/Standards /SRI-Bangalore/Staff Engineer/Samsung Electronics" w:date="2020-07-28T17:19:00Z"/>
        </w:rPr>
      </w:pPr>
      <w:ins w:id="20" w:author="Kiran Gurudev Kapale/Standards /SRI-Bangalore/Staff Engineer/Samsung Electronics" w:date="2020-07-28T17:19:00Z">
        <w:r>
          <w:t>4</w:t>
        </w:r>
        <w:r w:rsidRPr="000B4518">
          <w:t>.</w:t>
        </w:r>
        <w:r w:rsidRPr="000B4518">
          <w:tab/>
        </w:r>
      </w:ins>
      <w:ins w:id="21" w:author="Samsung-Rev2" w:date="2020-08-24T12:06:00Z">
        <w:r w:rsidR="001A45F7" w:rsidRPr="000B4518">
          <w:t xml:space="preserve">if the session is a broadcast </w:t>
        </w:r>
      </w:ins>
      <w:ins w:id="22" w:author="Samsung-Rev2" w:date="2020-08-26T14:22:00Z">
        <w:r w:rsidR="001A00E9">
          <w:t xml:space="preserve">group </w:t>
        </w:r>
      </w:ins>
      <w:ins w:id="23" w:author="Samsung-Rev2" w:date="2020-08-24T12:06:00Z">
        <w:r w:rsidR="001A45F7" w:rsidRPr="000B4518">
          <w:t>call and if the session was established as a normal call, shall include the Floor Indicator with the A-bit set to '1' (Normal call);</w:t>
        </w:r>
        <w:r w:rsidR="001A45F7">
          <w:t xml:space="preserve"> </w:t>
        </w:r>
      </w:ins>
      <w:ins w:id="24" w:author="Kiran Gurudev Kapale/Standards /SRI-Bangalore/Staff Engineer/Samsung Electronics" w:date="2020-07-29T17:44:00Z">
        <w:r w:rsidR="001A45F7">
          <w:t>and</w:t>
        </w:r>
      </w:ins>
    </w:p>
    <w:p w14:paraId="50B12DCD" w14:textId="77777777" w:rsidR="00744F97" w:rsidRPr="000B4518" w:rsidRDefault="00744F97" w:rsidP="00744F97">
      <w:pPr>
        <w:pStyle w:val="B1"/>
      </w:pPr>
      <w:del w:id="25" w:author="Kiran Gurudev Kapale/Standards /SRI-Bangalore/Staff Engineer/Samsung Electronics" w:date="2020-07-28T17:20:00Z">
        <w:r w:rsidRPr="000B4518" w:rsidDel="00EF3BB7">
          <w:delText>4</w:delText>
        </w:r>
      </w:del>
      <w:ins w:id="26" w:author="Kiran Gurudev Kapale/Standards /SRI-Bangalore/Staff Engineer/Samsung Electronics" w:date="2020-07-28T17:20:00Z">
        <w:r>
          <w:t>5</w:t>
        </w:r>
      </w:ins>
      <w:r w:rsidRPr="000B4518">
        <w:t>.</w:t>
      </w:r>
      <w:r w:rsidRPr="000B4518">
        <w:tab/>
      </w:r>
      <w:proofErr w:type="gramStart"/>
      <w:r w:rsidRPr="000B4518">
        <w:t>shall</w:t>
      </w:r>
      <w:proofErr w:type="gramEnd"/>
      <w:r w:rsidRPr="000B4518">
        <w:t xml:space="preserve"> enter 'U: has no permission' state.</w:t>
      </w:r>
    </w:p>
    <w:p w14:paraId="6E018364" w14:textId="77777777" w:rsidR="001A45F7" w:rsidRDefault="001A45F7" w:rsidP="001A45F7">
      <w:pPr>
        <w:ind w:left="360"/>
        <w:jc w:val="center"/>
        <w:rPr>
          <w:noProof/>
          <w:sz w:val="28"/>
        </w:rPr>
      </w:pPr>
      <w:bookmarkStart w:id="27" w:name="_Toc533168114"/>
      <w:bookmarkStart w:id="28" w:name="_Toc45211425"/>
      <w:bookmarkEnd w:id="16"/>
      <w:bookmarkEnd w:id="17"/>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B1A8B23" w14:textId="77777777" w:rsidR="001A45F7" w:rsidRPr="000B4518" w:rsidRDefault="001A45F7" w:rsidP="001A45F7">
      <w:pPr>
        <w:pStyle w:val="Heading5"/>
      </w:pPr>
      <w:r w:rsidRPr="000B4518">
        <w:t>6.2.4.</w:t>
      </w:r>
      <w:r>
        <w:t>9</w:t>
      </w:r>
      <w:r w:rsidRPr="000B4518">
        <w:t>.6</w:t>
      </w:r>
      <w:r w:rsidRPr="000B4518">
        <w:tab/>
        <w:t>Send Floor Release message (PTT button released)</w:t>
      </w:r>
      <w:bookmarkEnd w:id="27"/>
      <w:bookmarkEnd w:id="28"/>
    </w:p>
    <w:p w14:paraId="5458A8A3" w14:textId="77777777" w:rsidR="001A45F7" w:rsidRPr="000B4518" w:rsidRDefault="001A45F7" w:rsidP="001A45F7">
      <w:r w:rsidRPr="000B4518">
        <w:t>Upon receiving an indication from the MCPTT user to release the queued floor request, the floor participant:</w:t>
      </w:r>
    </w:p>
    <w:p w14:paraId="684A56C5" w14:textId="77777777" w:rsidR="001A45F7" w:rsidRPr="000B4518" w:rsidRDefault="001A45F7" w:rsidP="001A45F7">
      <w:pPr>
        <w:pStyle w:val="B1"/>
      </w:pPr>
      <w:r w:rsidRPr="000B4518">
        <w:t>1.</w:t>
      </w:r>
      <w:r w:rsidRPr="000B4518">
        <w:tab/>
      </w:r>
      <w:proofErr w:type="gramStart"/>
      <w:r w:rsidRPr="000B4518">
        <w:t>shall</w:t>
      </w:r>
      <w:proofErr w:type="gramEnd"/>
      <w:r w:rsidRPr="000B4518">
        <w:t xml:space="preserve"> send a Floor Release message: The Floor Release message:</w:t>
      </w:r>
    </w:p>
    <w:p w14:paraId="06EFB071" w14:textId="6B6E1AF0" w:rsidR="001A45F7" w:rsidRDefault="001A45F7" w:rsidP="001A45F7">
      <w:pPr>
        <w:pStyle w:val="B2"/>
        <w:rPr>
          <w:ins w:id="29" w:author="Samsung-Rev2" w:date="2020-08-24T12:32:00Z"/>
        </w:rPr>
      </w:pPr>
      <w:r w:rsidRPr="000B4518">
        <w:t>a.</w:t>
      </w:r>
      <w:r w:rsidRPr="000B4518">
        <w:tab/>
      </w:r>
      <w:ins w:id="30" w:author="Samsung-Rev2" w:date="2020-08-24T12:32:00Z">
        <w:r w:rsidRPr="000B4518">
          <w:t xml:space="preserve">if the session is a broadcast </w:t>
        </w:r>
      </w:ins>
      <w:ins w:id="31" w:author="Samsung-Rev2" w:date="2020-08-26T14:22:00Z">
        <w:r w:rsidR="001A00E9">
          <w:t xml:space="preserve">group </w:t>
        </w:r>
      </w:ins>
      <w:ins w:id="32" w:author="Samsung-Rev2" w:date="2020-08-24T12:32:00Z">
        <w:r w:rsidRPr="000B4518">
          <w:t>call and if the session was established as a normal call, shall include the Floor Indicator with the A-bit set to '1' (Normal call)</w:t>
        </w:r>
      </w:ins>
      <w:r>
        <w:t>;</w:t>
      </w:r>
    </w:p>
    <w:p w14:paraId="34508F9B" w14:textId="62A065B7" w:rsidR="001A45F7" w:rsidRPr="000B4518" w:rsidRDefault="001A45F7" w:rsidP="001A45F7">
      <w:pPr>
        <w:pStyle w:val="NO"/>
      </w:pPr>
      <w:ins w:id="33" w:author="Samsung-Rev2" w:date="2020-08-24T12:33:00Z">
        <w:r w:rsidRPr="000B4518">
          <w:t>NOTE:</w:t>
        </w:r>
        <w:r>
          <w:tab/>
        </w:r>
      </w:ins>
      <w:del w:id="34" w:author="Samsung-Rev2" w:date="2020-08-24T12:34:00Z">
        <w:r w:rsidRPr="000B4518" w:rsidDel="00AB44FB">
          <w:delText>may include t</w:delText>
        </w:r>
      </w:del>
      <w:ins w:id="35" w:author="Samsung-Rev2" w:date="2020-08-24T12:34:00Z">
        <w:r>
          <w:t>T</w:t>
        </w:r>
      </w:ins>
      <w:r w:rsidRPr="000B4518">
        <w:t>he Floor Indicator field chang</w:t>
      </w:r>
      <w:ins w:id="36" w:author="Samsung-Rev2" w:date="2020-08-26T14:22:00Z">
        <w:r w:rsidR="001A00E9">
          <w:t xml:space="preserve">es the </w:t>
        </w:r>
      </w:ins>
      <w:del w:id="37" w:author="Samsung-Rev2" w:date="2020-08-26T14:22:00Z">
        <w:r w:rsidRPr="000B4518" w:rsidDel="001A00E9">
          <w:delText xml:space="preserve">ing a </w:delText>
        </w:r>
      </w:del>
      <w:r w:rsidRPr="000B4518">
        <w:t>broadcast group call to a normal call</w:t>
      </w:r>
      <w:ins w:id="38" w:author="Samsung-Rev2" w:date="2020-08-24T12:38:00Z">
        <w:r>
          <w:t>.</w:t>
        </w:r>
      </w:ins>
    </w:p>
    <w:p w14:paraId="11A1FBC3" w14:textId="77777777" w:rsidR="001A45F7" w:rsidRPr="000B4518" w:rsidRDefault="001A45F7" w:rsidP="001A45F7">
      <w:pPr>
        <w:pStyle w:val="B1"/>
      </w:pPr>
      <w:r w:rsidRPr="000B4518">
        <w:t>2.</w:t>
      </w:r>
      <w:r w:rsidRPr="000B4518">
        <w:tab/>
      </w:r>
      <w:proofErr w:type="gramStart"/>
      <w:r w:rsidRPr="000B4518">
        <w:t>may</w:t>
      </w:r>
      <w:proofErr w:type="gramEnd"/>
      <w:r w:rsidRPr="000B4518">
        <w:t xml:space="preserve"> set the first bit in the subtype of the Floor Release message to '1' (Acknowledgment is required) as described in subclause 8.3.2;</w:t>
      </w:r>
    </w:p>
    <w:p w14:paraId="0E442223" w14:textId="77777777" w:rsidR="001A45F7" w:rsidRPr="000B4518" w:rsidRDefault="001A45F7" w:rsidP="001A45F7">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66DE5854" w14:textId="77777777" w:rsidR="001A45F7" w:rsidRPr="000B4518" w:rsidRDefault="001A45F7" w:rsidP="001A45F7">
      <w:pPr>
        <w:pStyle w:val="B1"/>
      </w:pPr>
      <w:r w:rsidRPr="000B4518">
        <w:t>3.</w:t>
      </w:r>
      <w:r w:rsidRPr="000B4518">
        <w:tab/>
      </w:r>
      <w:proofErr w:type="gramStart"/>
      <w:r w:rsidRPr="000B4518">
        <w:t>shall</w:t>
      </w:r>
      <w:proofErr w:type="gramEnd"/>
      <w:r w:rsidRPr="000B4518">
        <w:t xml:space="preserve"> start timer T100 (Floor Release) and initialise counter C10 (Floor Release) to 1;</w:t>
      </w:r>
    </w:p>
    <w:p w14:paraId="7AEF7085" w14:textId="77777777" w:rsidR="001A45F7" w:rsidRPr="000B4518" w:rsidRDefault="001A45F7" w:rsidP="001A45F7">
      <w:pPr>
        <w:pStyle w:val="B1"/>
      </w:pPr>
      <w:r w:rsidRPr="000B4518">
        <w:lastRenderedPageBreak/>
        <w:t>4.</w:t>
      </w:r>
      <w:r w:rsidRPr="000B4518">
        <w:tab/>
      </w:r>
      <w:proofErr w:type="gramStart"/>
      <w:r w:rsidRPr="000B4518">
        <w:t>shall</w:t>
      </w:r>
      <w:proofErr w:type="gramEnd"/>
      <w:r w:rsidRPr="000B4518">
        <w:t xml:space="preserve"> stop timer T104 (Floor Queue Position Request), if running; and</w:t>
      </w:r>
    </w:p>
    <w:p w14:paraId="4EBC8EA2" w14:textId="77777777" w:rsidR="001A45F7" w:rsidRPr="000B4518" w:rsidRDefault="001A45F7" w:rsidP="001A45F7">
      <w:pPr>
        <w:pStyle w:val="B1"/>
      </w:pPr>
      <w:r w:rsidRPr="000B4518">
        <w:t>5.</w:t>
      </w:r>
      <w:r w:rsidRPr="000B4518">
        <w:tab/>
      </w:r>
      <w:proofErr w:type="gramStart"/>
      <w:r w:rsidRPr="000B4518">
        <w:t>shall</w:t>
      </w:r>
      <w:proofErr w:type="gramEnd"/>
      <w:r w:rsidRPr="000B4518">
        <w:t xml:space="preserve"> enter the 'U: pending Release</w:t>
      </w:r>
      <w:r>
        <w:t>'</w:t>
      </w:r>
      <w:r w:rsidRPr="000B4518">
        <w:t xml:space="preserve"> state.</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EF548" w14:textId="77777777" w:rsidR="00C42FFB" w:rsidRDefault="00C42FFB">
      <w:r>
        <w:separator/>
      </w:r>
    </w:p>
  </w:endnote>
  <w:endnote w:type="continuationSeparator" w:id="0">
    <w:p w14:paraId="780573E6" w14:textId="77777777" w:rsidR="00C42FFB" w:rsidRDefault="00C4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CA629" w14:textId="77777777" w:rsidR="00C42FFB" w:rsidRDefault="00C42FFB">
      <w:r>
        <w:separator/>
      </w:r>
    </w:p>
  </w:footnote>
  <w:footnote w:type="continuationSeparator" w:id="0">
    <w:p w14:paraId="27A8CAC4" w14:textId="77777777" w:rsidR="00C42FFB" w:rsidRDefault="00C42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3C86268A"/>
    <w:multiLevelType w:val="hybridMultilevel"/>
    <w:tmpl w:val="68842E2C"/>
    <w:lvl w:ilvl="0" w:tplc="7024721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0"/>
  </w:num>
  <w:num w:numId="4">
    <w:abstractNumId w:val="2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30"/>
  </w:num>
  <w:num w:numId="21">
    <w:abstractNumId w:val="41"/>
  </w:num>
  <w:num w:numId="22">
    <w:abstractNumId w:val="27"/>
  </w:num>
  <w:num w:numId="23">
    <w:abstractNumId w:val="20"/>
  </w:num>
  <w:num w:numId="24">
    <w:abstractNumId w:val="25"/>
  </w:num>
  <w:num w:numId="25">
    <w:abstractNumId w:val="34"/>
  </w:num>
  <w:num w:numId="26">
    <w:abstractNumId w:val="18"/>
  </w:num>
  <w:num w:numId="27">
    <w:abstractNumId w:val="29"/>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1"/>
  </w:num>
  <w:num w:numId="44">
    <w:abstractNumId w:val="32"/>
  </w:num>
  <w:num w:numId="45">
    <w:abstractNumId w:val="21"/>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8738C"/>
    <w:rsid w:val="00096DB8"/>
    <w:rsid w:val="000A0B3D"/>
    <w:rsid w:val="000A1F6F"/>
    <w:rsid w:val="000A6394"/>
    <w:rsid w:val="000B16FB"/>
    <w:rsid w:val="000B397A"/>
    <w:rsid w:val="000B6578"/>
    <w:rsid w:val="000B7FED"/>
    <w:rsid w:val="000C038A"/>
    <w:rsid w:val="000C6598"/>
    <w:rsid w:val="000D71CD"/>
    <w:rsid w:val="000F3B3F"/>
    <w:rsid w:val="00100CB0"/>
    <w:rsid w:val="00101478"/>
    <w:rsid w:val="0011446B"/>
    <w:rsid w:val="00116E50"/>
    <w:rsid w:val="00126E1E"/>
    <w:rsid w:val="00127678"/>
    <w:rsid w:val="0013747E"/>
    <w:rsid w:val="00140A72"/>
    <w:rsid w:val="00143DCF"/>
    <w:rsid w:val="00144F2A"/>
    <w:rsid w:val="00145D43"/>
    <w:rsid w:val="001673A8"/>
    <w:rsid w:val="00170719"/>
    <w:rsid w:val="00173F3A"/>
    <w:rsid w:val="00186BFC"/>
    <w:rsid w:val="00190C5D"/>
    <w:rsid w:val="00192C46"/>
    <w:rsid w:val="00193828"/>
    <w:rsid w:val="00195E3F"/>
    <w:rsid w:val="001A00E9"/>
    <w:rsid w:val="001A08B3"/>
    <w:rsid w:val="001A45F7"/>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217CA"/>
    <w:rsid w:val="00227EAD"/>
    <w:rsid w:val="002345AD"/>
    <w:rsid w:val="00237D82"/>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36DC"/>
    <w:rsid w:val="002F37BF"/>
    <w:rsid w:val="002F4D69"/>
    <w:rsid w:val="002F53E7"/>
    <w:rsid w:val="003002E9"/>
    <w:rsid w:val="00305409"/>
    <w:rsid w:val="003070BC"/>
    <w:rsid w:val="00311B94"/>
    <w:rsid w:val="00316089"/>
    <w:rsid w:val="00317F00"/>
    <w:rsid w:val="00324427"/>
    <w:rsid w:val="00335363"/>
    <w:rsid w:val="003379E7"/>
    <w:rsid w:val="00340326"/>
    <w:rsid w:val="003406E9"/>
    <w:rsid w:val="003507E8"/>
    <w:rsid w:val="00351E99"/>
    <w:rsid w:val="00355B64"/>
    <w:rsid w:val="003609EF"/>
    <w:rsid w:val="0036231A"/>
    <w:rsid w:val="00365C58"/>
    <w:rsid w:val="003674C0"/>
    <w:rsid w:val="00374DD4"/>
    <w:rsid w:val="0038597E"/>
    <w:rsid w:val="0038603D"/>
    <w:rsid w:val="0038751E"/>
    <w:rsid w:val="00391B3D"/>
    <w:rsid w:val="00397468"/>
    <w:rsid w:val="003B14EA"/>
    <w:rsid w:val="003C0F4F"/>
    <w:rsid w:val="003E1A36"/>
    <w:rsid w:val="003E3B3C"/>
    <w:rsid w:val="003E6E5B"/>
    <w:rsid w:val="00410371"/>
    <w:rsid w:val="00421AB1"/>
    <w:rsid w:val="004239E6"/>
    <w:rsid w:val="004242F1"/>
    <w:rsid w:val="00426DE2"/>
    <w:rsid w:val="004355AB"/>
    <w:rsid w:val="00457C12"/>
    <w:rsid w:val="00460068"/>
    <w:rsid w:val="00462485"/>
    <w:rsid w:val="00466821"/>
    <w:rsid w:val="004671FC"/>
    <w:rsid w:val="0048745A"/>
    <w:rsid w:val="00492FCF"/>
    <w:rsid w:val="004A08B6"/>
    <w:rsid w:val="004B75B7"/>
    <w:rsid w:val="004C4C94"/>
    <w:rsid w:val="004C63E6"/>
    <w:rsid w:val="004C75E5"/>
    <w:rsid w:val="004C776F"/>
    <w:rsid w:val="004D7468"/>
    <w:rsid w:val="004E1669"/>
    <w:rsid w:val="004F70F3"/>
    <w:rsid w:val="004F715A"/>
    <w:rsid w:val="0051580D"/>
    <w:rsid w:val="00517E94"/>
    <w:rsid w:val="0053069D"/>
    <w:rsid w:val="005371EB"/>
    <w:rsid w:val="0054297E"/>
    <w:rsid w:val="00547111"/>
    <w:rsid w:val="0055544B"/>
    <w:rsid w:val="00564F7F"/>
    <w:rsid w:val="00565395"/>
    <w:rsid w:val="00567AA4"/>
    <w:rsid w:val="00570453"/>
    <w:rsid w:val="00573479"/>
    <w:rsid w:val="0057657A"/>
    <w:rsid w:val="005767B2"/>
    <w:rsid w:val="00592D74"/>
    <w:rsid w:val="00594F48"/>
    <w:rsid w:val="00597F00"/>
    <w:rsid w:val="00597F68"/>
    <w:rsid w:val="005A0CAC"/>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F10"/>
    <w:rsid w:val="006257ED"/>
    <w:rsid w:val="00644B3E"/>
    <w:rsid w:val="0064608C"/>
    <w:rsid w:val="00646E87"/>
    <w:rsid w:val="006475B8"/>
    <w:rsid w:val="00653841"/>
    <w:rsid w:val="006615F7"/>
    <w:rsid w:val="00673000"/>
    <w:rsid w:val="006767F2"/>
    <w:rsid w:val="00676E3D"/>
    <w:rsid w:val="00676FE1"/>
    <w:rsid w:val="00681B6F"/>
    <w:rsid w:val="00684054"/>
    <w:rsid w:val="006928FD"/>
    <w:rsid w:val="006934FE"/>
    <w:rsid w:val="00695515"/>
    <w:rsid w:val="00695808"/>
    <w:rsid w:val="006971F9"/>
    <w:rsid w:val="006B2682"/>
    <w:rsid w:val="006B46FB"/>
    <w:rsid w:val="006E21FB"/>
    <w:rsid w:val="006F2A1F"/>
    <w:rsid w:val="006F35E9"/>
    <w:rsid w:val="0070215E"/>
    <w:rsid w:val="00702C04"/>
    <w:rsid w:val="007055B2"/>
    <w:rsid w:val="00710700"/>
    <w:rsid w:val="00712503"/>
    <w:rsid w:val="00744742"/>
    <w:rsid w:val="00744F97"/>
    <w:rsid w:val="00746BFB"/>
    <w:rsid w:val="00750D3E"/>
    <w:rsid w:val="007525CC"/>
    <w:rsid w:val="007547FF"/>
    <w:rsid w:val="00761AF7"/>
    <w:rsid w:val="0076354C"/>
    <w:rsid w:val="00771CA9"/>
    <w:rsid w:val="00782C34"/>
    <w:rsid w:val="00787AD1"/>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12078"/>
    <w:rsid w:val="00813F25"/>
    <w:rsid w:val="00816514"/>
    <w:rsid w:val="00816A90"/>
    <w:rsid w:val="0082184A"/>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81CCC"/>
    <w:rsid w:val="008844FC"/>
    <w:rsid w:val="008863B9"/>
    <w:rsid w:val="008A2B11"/>
    <w:rsid w:val="008A34D8"/>
    <w:rsid w:val="008A45A6"/>
    <w:rsid w:val="008A51D5"/>
    <w:rsid w:val="008B11D2"/>
    <w:rsid w:val="008C3257"/>
    <w:rsid w:val="008C6DE6"/>
    <w:rsid w:val="008E0CE0"/>
    <w:rsid w:val="008E36EC"/>
    <w:rsid w:val="008F062B"/>
    <w:rsid w:val="008F3125"/>
    <w:rsid w:val="008F686C"/>
    <w:rsid w:val="00911CFF"/>
    <w:rsid w:val="009148DE"/>
    <w:rsid w:val="00941E30"/>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0548"/>
    <w:rsid w:val="009C792D"/>
    <w:rsid w:val="009D0447"/>
    <w:rsid w:val="009E3297"/>
    <w:rsid w:val="009E5E25"/>
    <w:rsid w:val="009E6C24"/>
    <w:rsid w:val="009F5231"/>
    <w:rsid w:val="009F734F"/>
    <w:rsid w:val="00A042F8"/>
    <w:rsid w:val="00A14288"/>
    <w:rsid w:val="00A16295"/>
    <w:rsid w:val="00A246B6"/>
    <w:rsid w:val="00A3691F"/>
    <w:rsid w:val="00A4148E"/>
    <w:rsid w:val="00A46A95"/>
    <w:rsid w:val="00A46D58"/>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404A"/>
    <w:rsid w:val="00AB4E1F"/>
    <w:rsid w:val="00AC5820"/>
    <w:rsid w:val="00AC6940"/>
    <w:rsid w:val="00AD05CA"/>
    <w:rsid w:val="00AD1CD8"/>
    <w:rsid w:val="00AD1F3F"/>
    <w:rsid w:val="00AD2348"/>
    <w:rsid w:val="00AD75BA"/>
    <w:rsid w:val="00AE231A"/>
    <w:rsid w:val="00AF2B0B"/>
    <w:rsid w:val="00B141BC"/>
    <w:rsid w:val="00B258BB"/>
    <w:rsid w:val="00B27561"/>
    <w:rsid w:val="00B32E77"/>
    <w:rsid w:val="00B33A3D"/>
    <w:rsid w:val="00B41839"/>
    <w:rsid w:val="00B428D8"/>
    <w:rsid w:val="00B56244"/>
    <w:rsid w:val="00B57E08"/>
    <w:rsid w:val="00B60D55"/>
    <w:rsid w:val="00B626F9"/>
    <w:rsid w:val="00B62AE3"/>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16B21"/>
    <w:rsid w:val="00C338DE"/>
    <w:rsid w:val="00C339FB"/>
    <w:rsid w:val="00C3431E"/>
    <w:rsid w:val="00C3508E"/>
    <w:rsid w:val="00C36EA5"/>
    <w:rsid w:val="00C40D1B"/>
    <w:rsid w:val="00C42FFB"/>
    <w:rsid w:val="00C43102"/>
    <w:rsid w:val="00C513BF"/>
    <w:rsid w:val="00C52236"/>
    <w:rsid w:val="00C5518D"/>
    <w:rsid w:val="00C661C7"/>
    <w:rsid w:val="00C66BA2"/>
    <w:rsid w:val="00C75CB0"/>
    <w:rsid w:val="00C77FF8"/>
    <w:rsid w:val="00C90A9E"/>
    <w:rsid w:val="00C95985"/>
    <w:rsid w:val="00C95C1E"/>
    <w:rsid w:val="00CA7177"/>
    <w:rsid w:val="00CB58C6"/>
    <w:rsid w:val="00CC4C5E"/>
    <w:rsid w:val="00CC5026"/>
    <w:rsid w:val="00CC68D0"/>
    <w:rsid w:val="00CD0CEC"/>
    <w:rsid w:val="00CD0E33"/>
    <w:rsid w:val="00CD157D"/>
    <w:rsid w:val="00CD4AEA"/>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0402"/>
    <w:rsid w:val="00D66520"/>
    <w:rsid w:val="00D90B5A"/>
    <w:rsid w:val="00DA0338"/>
    <w:rsid w:val="00DA3849"/>
    <w:rsid w:val="00DA5FE8"/>
    <w:rsid w:val="00DA6F69"/>
    <w:rsid w:val="00DB3E9D"/>
    <w:rsid w:val="00DB48A9"/>
    <w:rsid w:val="00DB7A44"/>
    <w:rsid w:val="00DC18BE"/>
    <w:rsid w:val="00DD3F08"/>
    <w:rsid w:val="00DD75AE"/>
    <w:rsid w:val="00DE302E"/>
    <w:rsid w:val="00DE34CF"/>
    <w:rsid w:val="00E0100D"/>
    <w:rsid w:val="00E11E2E"/>
    <w:rsid w:val="00E13F3D"/>
    <w:rsid w:val="00E16E5D"/>
    <w:rsid w:val="00E20C37"/>
    <w:rsid w:val="00E3468F"/>
    <w:rsid w:val="00E34898"/>
    <w:rsid w:val="00E36F73"/>
    <w:rsid w:val="00E42CDD"/>
    <w:rsid w:val="00E4588E"/>
    <w:rsid w:val="00E47629"/>
    <w:rsid w:val="00E8079D"/>
    <w:rsid w:val="00E81888"/>
    <w:rsid w:val="00EA2F7E"/>
    <w:rsid w:val="00EB03F3"/>
    <w:rsid w:val="00EB09B7"/>
    <w:rsid w:val="00EC491B"/>
    <w:rsid w:val="00ED1B06"/>
    <w:rsid w:val="00ED3429"/>
    <w:rsid w:val="00ED7E39"/>
    <w:rsid w:val="00EE480A"/>
    <w:rsid w:val="00EE7D7C"/>
    <w:rsid w:val="00EF28B1"/>
    <w:rsid w:val="00EF3BB7"/>
    <w:rsid w:val="00F05DC5"/>
    <w:rsid w:val="00F10BFA"/>
    <w:rsid w:val="00F147B9"/>
    <w:rsid w:val="00F25D98"/>
    <w:rsid w:val="00F300FB"/>
    <w:rsid w:val="00F33EB4"/>
    <w:rsid w:val="00F40994"/>
    <w:rsid w:val="00F4490B"/>
    <w:rsid w:val="00F5329D"/>
    <w:rsid w:val="00F53500"/>
    <w:rsid w:val="00F54C47"/>
    <w:rsid w:val="00F55DEA"/>
    <w:rsid w:val="00F66535"/>
    <w:rsid w:val="00F72E89"/>
    <w:rsid w:val="00F73D28"/>
    <w:rsid w:val="00FA0057"/>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537D9-E7E0-4C53-A416-B5CE519FE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16</cp:revision>
  <cp:lastPrinted>1900-01-01T08:00:00Z</cp:lastPrinted>
  <dcterms:created xsi:type="dcterms:W3CDTF">2020-07-29T12:15:00Z</dcterms:created>
  <dcterms:modified xsi:type="dcterms:W3CDTF">2020-08-26T14:18:00Z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