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BE6112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C0D7D">
        <w:rPr>
          <w:b/>
          <w:noProof/>
          <w:sz w:val="24"/>
        </w:rPr>
        <w:t>50</w:t>
      </w:r>
      <w:r w:rsidR="001070CD">
        <w:rPr>
          <w:b/>
          <w:noProof/>
          <w:sz w:val="24"/>
        </w:rPr>
        <w:t>39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2605816" w:rsidR="001E41F3" w:rsidRPr="00410371" w:rsidRDefault="00A733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608BF">
              <w:rPr>
                <w:b/>
                <w:noProof/>
                <w:sz w:val="28"/>
              </w:rPr>
              <w:t>4.</w:t>
            </w:r>
            <w:r w:rsidR="000C0D7D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BFE252A" w:rsidR="001E41F3" w:rsidRPr="00410371" w:rsidRDefault="000C0D7D" w:rsidP="001070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F073D">
              <w:rPr>
                <w:b/>
                <w:noProof/>
                <w:sz w:val="28"/>
              </w:rPr>
              <w:t>1</w:t>
            </w:r>
            <w:r w:rsidR="001070CD">
              <w:rPr>
                <w:b/>
                <w:noProof/>
                <w:sz w:val="28"/>
              </w:rPr>
              <w:t>1</w:t>
            </w:r>
            <w:r w:rsidR="006F073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5203582" w:rsidR="001E41F3" w:rsidRPr="00410371" w:rsidRDefault="008608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C0D7D">
              <w:rPr>
                <w:b/>
                <w:noProof/>
                <w:sz w:val="28"/>
              </w:rPr>
              <w:t>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3FDAF5A" w:rsidR="00F25D98" w:rsidRDefault="006F07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703FBEA" w:rsidR="00F25D98" w:rsidRDefault="00397DD5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40288E6" w:rsidR="001E41F3" w:rsidRDefault="001070CD" w:rsidP="007767E9">
            <w:pPr>
              <w:pStyle w:val="CRCoverPage"/>
              <w:spacing w:after="0"/>
              <w:ind w:left="100"/>
              <w:rPr>
                <w:noProof/>
              </w:rPr>
            </w:pPr>
            <w:r w:rsidRPr="001070CD">
              <w:rPr>
                <w:noProof/>
              </w:rPr>
              <w:t>Allocation of IEIs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C54F228" w:rsidR="001E41F3" w:rsidRDefault="002B05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BB919ED" w:rsidR="001E41F3" w:rsidRDefault="001070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F425482" w:rsidR="001E41F3" w:rsidRDefault="002B0541" w:rsidP="00860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608BF">
              <w:rPr>
                <w:noProof/>
              </w:rPr>
              <w:t>8-11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38F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77DB7AE" w:rsidR="000C0D7D" w:rsidRDefault="001070CD" w:rsidP="007767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Missing IEIs.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F596DD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C38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42CCD19" w:rsidR="001E41F3" w:rsidRDefault="001070CD" w:rsidP="001E26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Assignment of missing IEIs.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893F618" w:rsidR="001E41F3" w:rsidRDefault="001070CD" w:rsidP="00776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implement.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0480EE1" w:rsidR="001E41F3" w:rsidRDefault="001E41F3" w:rsidP="007767E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694FB5D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32011CA1" w:rsidR="001E41F3" w:rsidRDefault="006C3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3F26A395" w:rsidR="001E41F3" w:rsidRDefault="006C3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AB0ACF7" w14:textId="77777777" w:rsidR="001070CD" w:rsidRPr="00742FAE" w:rsidRDefault="001070CD" w:rsidP="001070CD">
      <w:pPr>
        <w:pStyle w:val="Heading3"/>
      </w:pPr>
      <w:bookmarkStart w:id="3" w:name="_Toc45282345"/>
      <w:r>
        <w:t>7.3.16</w:t>
      </w:r>
      <w:r>
        <w:tab/>
      </w:r>
      <w:proofErr w:type="gramStart"/>
      <w:r>
        <w:t>Direct</w:t>
      </w:r>
      <w:proofErr w:type="gramEnd"/>
      <w:r>
        <w:t xml:space="preserve"> link rekeying request</w:t>
      </w:r>
      <w:bookmarkEnd w:id="3"/>
    </w:p>
    <w:p w14:paraId="76E85D50" w14:textId="77777777" w:rsidR="001070CD" w:rsidRPr="00742FAE" w:rsidRDefault="001070CD" w:rsidP="001070CD">
      <w:pPr>
        <w:pStyle w:val="Heading4"/>
      </w:pPr>
      <w:bookmarkStart w:id="4" w:name="_Toc45282346"/>
      <w:r>
        <w:t>7.3.16</w:t>
      </w:r>
      <w:r w:rsidRPr="00742FAE">
        <w:t>.1</w:t>
      </w:r>
      <w:r w:rsidRPr="00742FAE">
        <w:tab/>
        <w:t>Message definition</w:t>
      </w:r>
      <w:bookmarkEnd w:id="4"/>
    </w:p>
    <w:p w14:paraId="4B50C13F" w14:textId="77777777" w:rsidR="001070CD" w:rsidRPr="00742FAE" w:rsidRDefault="001070CD" w:rsidP="001070CD">
      <w:r w:rsidRPr="00742FAE">
        <w:t xml:space="preserve">This message is sent by </w:t>
      </w:r>
      <w:r>
        <w:t xml:space="preserve">a </w:t>
      </w:r>
      <w:r w:rsidRPr="00742FAE">
        <w:t xml:space="preserve">UE to </w:t>
      </w:r>
      <w:r>
        <w:t>another peer UE when a PC5 unicast link re-keying procedure is initiated</w:t>
      </w:r>
      <w:r w:rsidRPr="00742FAE">
        <w:t>. See table </w:t>
      </w:r>
      <w:r>
        <w:t>7.3.16</w:t>
      </w:r>
      <w:r w:rsidRPr="00742FAE">
        <w:t>.1.1.</w:t>
      </w:r>
    </w:p>
    <w:p w14:paraId="74125909" w14:textId="77777777" w:rsidR="001070CD" w:rsidRDefault="001070CD" w:rsidP="001070CD">
      <w:pPr>
        <w:pStyle w:val="B1"/>
      </w:pPr>
      <w:r w:rsidRPr="00742FAE">
        <w:t>Message type:</w:t>
      </w:r>
      <w:r w:rsidRPr="00742FAE">
        <w:tab/>
      </w:r>
      <w:r w:rsidRPr="00B21A63">
        <w:t xml:space="preserve">DIRECT LINK </w:t>
      </w:r>
      <w:r>
        <w:t>REKEYING REQUEST</w:t>
      </w:r>
    </w:p>
    <w:p w14:paraId="7EEEB596" w14:textId="77777777" w:rsidR="001070CD" w:rsidRPr="003168A2" w:rsidRDefault="001070CD" w:rsidP="001070CD">
      <w:pPr>
        <w:pStyle w:val="B1"/>
      </w:pPr>
      <w:r w:rsidRPr="003168A2">
        <w:t>Significance:</w:t>
      </w:r>
      <w:r>
        <w:tab/>
      </w:r>
      <w:r w:rsidRPr="003168A2">
        <w:t>dual</w:t>
      </w:r>
    </w:p>
    <w:p w14:paraId="26B93D7F" w14:textId="77777777" w:rsidR="001070CD" w:rsidRDefault="001070CD" w:rsidP="001070CD">
      <w:pPr>
        <w:pStyle w:val="B1"/>
      </w:pPr>
      <w:r w:rsidRPr="003168A2">
        <w:t>Direction:</w:t>
      </w:r>
      <w:r>
        <w:tab/>
      </w:r>
      <w:r>
        <w:tab/>
      </w:r>
      <w:r w:rsidRPr="003168A2">
        <w:t>UE</w:t>
      </w:r>
      <w:r>
        <w:t xml:space="preserve"> to peer UE</w:t>
      </w:r>
    </w:p>
    <w:p w14:paraId="2B78EA4F" w14:textId="77777777" w:rsidR="001070CD" w:rsidRPr="00C65060" w:rsidRDefault="001070CD" w:rsidP="001070CD">
      <w:pPr>
        <w:pStyle w:val="TH"/>
      </w:pPr>
      <w:r w:rsidRPr="00C65060">
        <w:t>Table</w:t>
      </w:r>
      <w:r w:rsidRPr="00742FAE">
        <w:t> </w:t>
      </w:r>
      <w:r>
        <w:t>7.3.16</w:t>
      </w:r>
      <w:r w:rsidRPr="00742FAE">
        <w:t>.</w:t>
      </w:r>
      <w:r w:rsidRPr="00C65060">
        <w:t>1.1: DIRECT LINK REKEYING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1070CD" w:rsidRPr="00EF7A4C" w14:paraId="758EB770" w14:textId="77777777" w:rsidTr="00B005C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1A2E1" w14:textId="77777777" w:rsidR="001070CD" w:rsidRPr="00EF7A4C" w:rsidRDefault="001070CD" w:rsidP="00B005CE">
            <w:pPr>
              <w:pStyle w:val="TAH"/>
            </w:pPr>
            <w:r w:rsidRPr="00EF7A4C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264D6" w14:textId="77777777" w:rsidR="001070CD" w:rsidRPr="00EF7A4C" w:rsidRDefault="001070CD" w:rsidP="00B005CE">
            <w:pPr>
              <w:pStyle w:val="TAH"/>
            </w:pPr>
            <w:r w:rsidRPr="00EF7A4C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32A13" w14:textId="77777777" w:rsidR="001070CD" w:rsidRPr="00EF7A4C" w:rsidRDefault="001070CD" w:rsidP="00B005CE">
            <w:pPr>
              <w:pStyle w:val="TAH"/>
            </w:pPr>
            <w:r w:rsidRPr="00EF7A4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20DEB" w14:textId="77777777" w:rsidR="001070CD" w:rsidRPr="00EF7A4C" w:rsidRDefault="001070CD" w:rsidP="00B005CE">
            <w:pPr>
              <w:pStyle w:val="TAH"/>
            </w:pPr>
            <w:r w:rsidRPr="00EF7A4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CC33E" w14:textId="77777777" w:rsidR="001070CD" w:rsidRPr="00EF7A4C" w:rsidRDefault="001070CD" w:rsidP="00B005CE">
            <w:pPr>
              <w:pStyle w:val="TAH"/>
            </w:pPr>
            <w:r w:rsidRPr="00EF7A4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AF752" w14:textId="77777777" w:rsidR="001070CD" w:rsidRPr="00EF7A4C" w:rsidRDefault="001070CD" w:rsidP="00B005CE">
            <w:pPr>
              <w:pStyle w:val="TAH"/>
            </w:pPr>
            <w:r w:rsidRPr="00EF7A4C">
              <w:t>Length</w:t>
            </w:r>
          </w:p>
        </w:tc>
      </w:tr>
      <w:tr w:rsidR="001070CD" w:rsidRPr="00EF7A4C" w14:paraId="4B672A79" w14:textId="77777777" w:rsidTr="00B005C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03BCB" w14:textId="77777777" w:rsidR="001070CD" w:rsidRPr="00EF7A4C" w:rsidRDefault="001070CD" w:rsidP="00B005C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2E18C" w14:textId="77777777" w:rsidR="001070CD" w:rsidRPr="00EF7A4C" w:rsidRDefault="001070CD" w:rsidP="00B005CE">
            <w:pPr>
              <w:pStyle w:val="TAL"/>
            </w:pPr>
            <w:r w:rsidRPr="00B21A63">
              <w:t xml:space="preserve">DIRECT LINK </w:t>
            </w:r>
            <w:r>
              <w:t>REKEYING REQUEST</w:t>
            </w:r>
            <w:r w:rsidRPr="00EF7A4C"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362A6" w14:textId="77777777" w:rsidR="001070CD" w:rsidRPr="00EF7A4C" w:rsidRDefault="001070CD" w:rsidP="00B005CE">
            <w:pPr>
              <w:pStyle w:val="TAL"/>
            </w:pPr>
            <w:r>
              <w:t>PC5 signalling</w:t>
            </w:r>
            <w:r w:rsidRPr="00EF7A4C">
              <w:t xml:space="preserve"> </w:t>
            </w:r>
            <w:r>
              <w:t>m</w:t>
            </w:r>
            <w:r w:rsidRPr="00EF7A4C">
              <w:t xml:space="preserve">essage </w:t>
            </w:r>
            <w:r>
              <w:t>t</w:t>
            </w:r>
            <w:r w:rsidRPr="00EF7A4C">
              <w:t>ype</w:t>
            </w:r>
          </w:p>
          <w:p w14:paraId="35DC22EB" w14:textId="77777777" w:rsidR="001070CD" w:rsidRPr="00EF7A4C" w:rsidRDefault="001070CD" w:rsidP="00B005CE">
            <w:pPr>
              <w:pStyle w:val="TAL"/>
            </w:pPr>
            <w:r>
              <w:t>8.4.1</w:t>
            </w:r>
            <w:r w:rsidRPr="00EF7A4C"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45614" w14:textId="77777777" w:rsidR="001070CD" w:rsidRPr="00EF7A4C" w:rsidRDefault="001070CD" w:rsidP="00B005CE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72CC2" w14:textId="77777777" w:rsidR="001070CD" w:rsidRPr="00EF7A4C" w:rsidRDefault="001070CD" w:rsidP="00B005CE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CF31B" w14:textId="77777777" w:rsidR="001070CD" w:rsidRPr="00EF7A4C" w:rsidRDefault="001070CD" w:rsidP="00B005CE">
            <w:pPr>
              <w:pStyle w:val="TAC"/>
            </w:pPr>
            <w:r w:rsidRPr="00EF7A4C">
              <w:t>1</w:t>
            </w:r>
          </w:p>
        </w:tc>
      </w:tr>
      <w:tr w:rsidR="001070CD" w:rsidRPr="00EF7A4C" w14:paraId="44C9E0B0" w14:textId="77777777" w:rsidTr="00B005C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551BA" w14:textId="77777777" w:rsidR="001070CD" w:rsidRPr="00EF7A4C" w:rsidRDefault="001070CD" w:rsidP="00B005C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D2A61" w14:textId="77777777" w:rsidR="001070CD" w:rsidRPr="00EF7A4C" w:rsidRDefault="001070CD" w:rsidP="00B005CE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FB4F7" w14:textId="77777777" w:rsidR="001070CD" w:rsidRPr="00EF7A4C" w:rsidRDefault="001070CD" w:rsidP="00B005CE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  <w:p w14:paraId="6A0E2685" w14:textId="77777777" w:rsidR="001070CD" w:rsidRPr="00EF7A4C" w:rsidRDefault="001070CD" w:rsidP="00B005CE">
            <w:pPr>
              <w:pStyle w:val="TAL"/>
            </w:pPr>
            <w:r>
              <w:t>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89E66" w14:textId="77777777" w:rsidR="001070CD" w:rsidRPr="00EF7A4C" w:rsidRDefault="001070CD" w:rsidP="00B005CE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17FFA" w14:textId="77777777" w:rsidR="001070CD" w:rsidRPr="00EF7A4C" w:rsidRDefault="001070CD" w:rsidP="00B005CE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77A41" w14:textId="77777777" w:rsidR="001070CD" w:rsidRPr="00EF7A4C" w:rsidRDefault="001070CD" w:rsidP="00B005CE">
            <w:pPr>
              <w:pStyle w:val="TAC"/>
            </w:pPr>
            <w:r>
              <w:t>1</w:t>
            </w:r>
          </w:p>
        </w:tc>
      </w:tr>
      <w:tr w:rsidR="001070CD" w:rsidRPr="00EF7A4C" w14:paraId="27804767" w14:textId="77777777" w:rsidTr="00B005C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D87F2" w14:textId="77777777" w:rsidR="001070CD" w:rsidRDefault="001070CD" w:rsidP="00B005CE">
            <w:pPr>
              <w:pStyle w:val="TAL"/>
              <w:rPr>
                <w:lang w:eastAsia="ja-JP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517BE" w14:textId="77777777" w:rsidR="001070CD" w:rsidRDefault="001070CD" w:rsidP="00B005CE">
            <w:pPr>
              <w:pStyle w:val="TAL"/>
              <w:rPr>
                <w:lang w:eastAsia="ja-JP"/>
              </w:rPr>
            </w:pPr>
            <w:r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CC324" w14:textId="77777777" w:rsidR="001070CD" w:rsidRDefault="001070CD" w:rsidP="00B005CE">
            <w:pPr>
              <w:pStyle w:val="TAL"/>
            </w:pPr>
            <w:r>
              <w:t>UE security capabilities</w:t>
            </w:r>
          </w:p>
          <w:p w14:paraId="4717244E" w14:textId="77777777" w:rsidR="001070CD" w:rsidRDefault="001070CD" w:rsidP="00B005CE">
            <w:pPr>
              <w:pStyle w:val="TAL"/>
              <w:rPr>
                <w:lang w:eastAsia="ja-JP"/>
              </w:rPr>
            </w:pPr>
            <w:r>
              <w:t>8.4.c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89136" w14:textId="77777777" w:rsidR="001070CD" w:rsidRDefault="001070CD" w:rsidP="00B005C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7AC64" w14:textId="77777777" w:rsidR="001070CD" w:rsidRDefault="001070CD" w:rsidP="00B005CE">
            <w:pPr>
              <w:pStyle w:val="TAC"/>
            </w:pPr>
            <w: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D681F" w14:textId="77777777" w:rsidR="001070CD" w:rsidRDefault="001070CD" w:rsidP="00B005CE">
            <w:pPr>
              <w:pStyle w:val="TAC"/>
            </w:pPr>
            <w:r>
              <w:t>3-9</w:t>
            </w:r>
          </w:p>
        </w:tc>
      </w:tr>
      <w:tr w:rsidR="001070CD" w:rsidRPr="00EF7A4C" w14:paraId="77DFAFC3" w14:textId="77777777" w:rsidTr="00B005C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00199" w14:textId="77777777" w:rsidR="001070CD" w:rsidRDefault="001070CD" w:rsidP="00B005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A39D9" w14:textId="77777777" w:rsidR="001070CD" w:rsidRDefault="001070CD" w:rsidP="00B005CE">
            <w:pPr>
              <w:pStyle w:val="TAL"/>
            </w:pPr>
            <w:r>
              <w:rPr>
                <w:lang w:eastAsia="ja-JP"/>
              </w:rP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A2FFF" w14:textId="77777777" w:rsidR="001070CD" w:rsidRDefault="001070CD" w:rsidP="00B005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Key establishment information container</w:t>
            </w:r>
          </w:p>
          <w:p w14:paraId="77700E45" w14:textId="77777777" w:rsidR="001070CD" w:rsidRDefault="001070CD" w:rsidP="00B005CE">
            <w:pPr>
              <w:pStyle w:val="TAL"/>
            </w:pPr>
            <w:r>
              <w:rPr>
                <w:lang w:eastAsia="ja-JP"/>
              </w:rPr>
              <w:t>8.4.a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05598" w14:textId="77777777" w:rsidR="001070CD" w:rsidRDefault="001070CD" w:rsidP="00B005C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06AAE" w14:textId="77777777" w:rsidR="001070CD" w:rsidRDefault="001070CD" w:rsidP="00B005CE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97379" w14:textId="77777777" w:rsidR="001070CD" w:rsidRDefault="001070CD" w:rsidP="00B005CE">
            <w:pPr>
              <w:pStyle w:val="TAC"/>
            </w:pPr>
            <w:r>
              <w:t>4-n</w:t>
            </w:r>
          </w:p>
        </w:tc>
      </w:tr>
      <w:tr w:rsidR="001070CD" w:rsidRPr="00EF7A4C" w14:paraId="5EE06612" w14:textId="77777777" w:rsidTr="00B005C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6BEA1" w14:textId="77777777" w:rsidR="001070CD" w:rsidRDefault="001070CD" w:rsidP="00B005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C0AD2" w14:textId="77777777" w:rsidR="001070CD" w:rsidRDefault="001070CD" w:rsidP="00B005CE">
            <w:pPr>
              <w:pStyle w:val="TAL"/>
            </w:pPr>
            <w:r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7D615" w14:textId="77777777" w:rsidR="001070CD" w:rsidRDefault="001070CD" w:rsidP="00B005CE">
            <w:pPr>
              <w:pStyle w:val="TAL"/>
            </w:pPr>
            <w:r>
              <w:t>Nonce</w:t>
            </w:r>
          </w:p>
          <w:p w14:paraId="514CBB85" w14:textId="77777777" w:rsidR="001070CD" w:rsidRDefault="001070CD" w:rsidP="00B005CE">
            <w:pPr>
              <w:pStyle w:val="TAL"/>
            </w:pPr>
            <w:r>
              <w:t>8.4.b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2B9A2" w14:textId="77777777" w:rsidR="001070CD" w:rsidRDefault="001070CD" w:rsidP="00B005C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826EF" w14:textId="77777777" w:rsidR="001070CD" w:rsidRDefault="001070CD" w:rsidP="00B005CE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A89AC" w14:textId="77777777" w:rsidR="001070CD" w:rsidRDefault="001070CD" w:rsidP="00B005CE">
            <w:pPr>
              <w:pStyle w:val="TAC"/>
            </w:pPr>
            <w:r>
              <w:t>17</w:t>
            </w:r>
          </w:p>
        </w:tc>
      </w:tr>
      <w:tr w:rsidR="001070CD" w:rsidRPr="00EF7A4C" w14:paraId="29247F9A" w14:textId="77777777" w:rsidTr="00B005C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8B187" w14:textId="77777777" w:rsidR="001070CD" w:rsidRDefault="001070CD" w:rsidP="00B005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F84F4" w14:textId="77777777" w:rsidR="001070CD" w:rsidRDefault="001070CD" w:rsidP="00B005CE">
            <w:pPr>
              <w:pStyle w:val="TAL"/>
              <w:rPr>
                <w:lang w:eastAsia="ja-JP"/>
              </w:rPr>
            </w:pPr>
            <w:r w:rsidRPr="003F6B31">
              <w:rPr>
                <w:rFonts w:cs="Arial"/>
                <w:szCs w:val="18"/>
                <w:lang w:eastAsia="x-none"/>
              </w:rPr>
              <w:t>MSB</w:t>
            </w:r>
            <w:r>
              <w:rPr>
                <w:rFonts w:cs="Arial"/>
                <w:szCs w:val="18"/>
                <w:lang w:eastAsia="x-none"/>
              </w:rPr>
              <w:t>s</w:t>
            </w:r>
            <w:r w:rsidRPr="003F6B31">
              <w:rPr>
                <w:rFonts w:cs="Arial"/>
                <w:szCs w:val="18"/>
                <w:lang w:eastAsia="x-none"/>
              </w:rPr>
              <w:t xml:space="preserve"> of </w:t>
            </w:r>
            <w:r w:rsidRPr="0089390A">
              <w:rPr>
                <w:rFonts w:cs="Arial"/>
                <w:szCs w:val="18"/>
              </w:rPr>
              <w:t>K</w:t>
            </w:r>
            <w:r w:rsidRPr="0089390A">
              <w:rPr>
                <w:rFonts w:cs="Arial"/>
                <w:szCs w:val="18"/>
                <w:vertAlign w:val="subscript"/>
              </w:rPr>
              <w:t>NRP-</w:t>
            </w:r>
            <w:proofErr w:type="spellStart"/>
            <w:r w:rsidRPr="0089390A">
              <w:rPr>
                <w:rFonts w:cs="Arial"/>
                <w:szCs w:val="18"/>
                <w:vertAlign w:val="subscript"/>
              </w:rPr>
              <w:t>sess</w:t>
            </w:r>
            <w:proofErr w:type="spellEnd"/>
            <w:r w:rsidRPr="0089390A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C3041" w14:textId="77777777" w:rsidR="001070CD" w:rsidRDefault="001070CD" w:rsidP="00B005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6B31">
              <w:rPr>
                <w:rFonts w:ascii="Arial" w:hAnsi="Arial" w:cs="Arial"/>
                <w:sz w:val="18"/>
                <w:szCs w:val="18"/>
                <w:lang w:eastAsia="x-none"/>
              </w:rPr>
              <w:t>M</w:t>
            </w:r>
            <w:r w:rsidRPr="004739D9">
              <w:rPr>
                <w:rFonts w:ascii="Arial" w:hAnsi="Arial" w:cs="Arial"/>
                <w:sz w:val="18"/>
                <w:szCs w:val="18"/>
                <w:lang w:eastAsia="x-none"/>
              </w:rPr>
              <w:t>SB</w:t>
            </w:r>
            <w:r>
              <w:rPr>
                <w:rFonts w:ascii="Arial" w:hAnsi="Arial" w:cs="Arial"/>
                <w:sz w:val="18"/>
                <w:szCs w:val="18"/>
                <w:lang w:eastAsia="x-none"/>
              </w:rPr>
              <w:t>s</w:t>
            </w:r>
            <w:r w:rsidRPr="004739D9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of </w:t>
            </w:r>
            <w:r w:rsidRPr="004739D9">
              <w:rPr>
                <w:rFonts w:ascii="Arial" w:hAnsi="Arial" w:cs="Arial"/>
                <w:sz w:val="18"/>
                <w:szCs w:val="18"/>
              </w:rPr>
              <w:t>K</w:t>
            </w:r>
            <w:r w:rsidRPr="004739D9">
              <w:rPr>
                <w:rFonts w:ascii="Arial" w:hAnsi="Arial" w:cs="Arial"/>
                <w:sz w:val="18"/>
                <w:szCs w:val="18"/>
                <w:vertAlign w:val="subscript"/>
              </w:rPr>
              <w:t>NRP-</w:t>
            </w:r>
            <w:proofErr w:type="spellStart"/>
            <w:r w:rsidRPr="004739D9">
              <w:rPr>
                <w:rFonts w:ascii="Arial" w:hAnsi="Arial" w:cs="Arial"/>
                <w:sz w:val="18"/>
                <w:szCs w:val="18"/>
                <w:vertAlign w:val="subscript"/>
              </w:rPr>
              <w:t>sess</w:t>
            </w:r>
            <w:proofErr w:type="spellEnd"/>
            <w:r w:rsidRPr="004739D9">
              <w:rPr>
                <w:rFonts w:ascii="Arial" w:hAnsi="Arial" w:cs="Arial"/>
                <w:sz w:val="18"/>
                <w:szCs w:val="18"/>
              </w:rPr>
              <w:t xml:space="preserve"> ID</w:t>
            </w:r>
          </w:p>
          <w:p w14:paraId="3C73D626" w14:textId="77777777" w:rsidR="001070CD" w:rsidRDefault="001070CD" w:rsidP="00B005C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8.4.e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B53E9" w14:textId="77777777" w:rsidR="001070CD" w:rsidRDefault="001070CD" w:rsidP="00B005CE">
            <w:pPr>
              <w:pStyle w:val="TAC"/>
            </w:pPr>
            <w:r>
              <w:rPr>
                <w:lang w:eastAsia="x-none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EDEE5" w14:textId="77777777" w:rsidR="001070CD" w:rsidRDefault="001070CD" w:rsidP="00B005CE">
            <w:pPr>
              <w:pStyle w:val="TAC"/>
            </w:pPr>
            <w:r>
              <w:rPr>
                <w:lang w:eastAsia="x-none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9DB72" w14:textId="77777777" w:rsidR="001070CD" w:rsidRDefault="001070CD" w:rsidP="00B005CE">
            <w:pPr>
              <w:pStyle w:val="TAC"/>
            </w:pPr>
            <w:r>
              <w:rPr>
                <w:lang w:eastAsia="x-none"/>
              </w:rPr>
              <w:t>2</w:t>
            </w:r>
          </w:p>
        </w:tc>
      </w:tr>
      <w:tr w:rsidR="001070CD" w:rsidRPr="00EF7A4C" w14:paraId="61A50EF9" w14:textId="77777777" w:rsidTr="00B005C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012F4" w14:textId="77777777" w:rsidR="001070CD" w:rsidRDefault="001070CD" w:rsidP="00B005CE">
            <w:pPr>
              <w:pStyle w:val="TAL"/>
              <w:rPr>
                <w:lang w:eastAsia="ja-JP"/>
              </w:rPr>
            </w:pPr>
            <w:r>
              <w:t>59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41CF1" w14:textId="77777777" w:rsidR="001070CD" w:rsidRDefault="001070CD" w:rsidP="00B005C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x-none"/>
              </w:rPr>
              <w:t>Re-authentication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71E97" w14:textId="77777777" w:rsidR="001070CD" w:rsidRDefault="001070CD" w:rsidP="00B005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Re-authentication indication</w:t>
            </w:r>
          </w:p>
          <w:p w14:paraId="5DDD8D46" w14:textId="77777777" w:rsidR="001070CD" w:rsidRDefault="001070CD" w:rsidP="00B005C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x-none"/>
              </w:rPr>
              <w:t>8.4.24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1B18A" w14:textId="77777777" w:rsidR="001070CD" w:rsidRDefault="001070CD" w:rsidP="00B005CE">
            <w:pPr>
              <w:pStyle w:val="TAC"/>
            </w:pPr>
            <w:r>
              <w:rPr>
                <w:lang w:eastAsia="x-none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4BF51" w14:textId="77777777" w:rsidR="001070CD" w:rsidRDefault="001070CD" w:rsidP="00B005CE">
            <w:pPr>
              <w:pStyle w:val="TAC"/>
            </w:pPr>
            <w:r>
              <w:rPr>
                <w:lang w:eastAsia="x-none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C6B81" w14:textId="77777777" w:rsidR="001070CD" w:rsidRDefault="001070CD" w:rsidP="00B005CE">
            <w:pPr>
              <w:pStyle w:val="TAC"/>
            </w:pPr>
            <w:r>
              <w:rPr>
                <w:lang w:eastAsia="x-none"/>
              </w:rPr>
              <w:t>2</w:t>
            </w:r>
          </w:p>
        </w:tc>
      </w:tr>
    </w:tbl>
    <w:p w14:paraId="143C61DE" w14:textId="77777777" w:rsidR="001070CD" w:rsidRDefault="001070CD" w:rsidP="001070CD"/>
    <w:p w14:paraId="6B833B57" w14:textId="77777777" w:rsidR="001070CD" w:rsidRDefault="001070CD" w:rsidP="001070CD">
      <w:pPr>
        <w:pStyle w:val="Heading4"/>
      </w:pPr>
      <w:bookmarkStart w:id="5" w:name="_Toc45282347"/>
      <w:r>
        <w:t>7.3.16</w:t>
      </w:r>
      <w:r w:rsidRPr="00742FAE">
        <w:t>.</w:t>
      </w:r>
      <w:r>
        <w:t>2</w:t>
      </w:r>
      <w:r>
        <w:tab/>
        <w:t>Key establishment information container</w:t>
      </w:r>
      <w:bookmarkEnd w:id="5"/>
    </w:p>
    <w:p w14:paraId="24887391" w14:textId="77777777" w:rsidR="001070CD" w:rsidRPr="00085309" w:rsidRDefault="001070CD" w:rsidP="001070CD">
      <w:r>
        <w:t>The UE shall include this IE if the null integrity protection algorithm is not in use.</w:t>
      </w:r>
    </w:p>
    <w:p w14:paraId="21C63800" w14:textId="77777777" w:rsidR="001070CD" w:rsidRDefault="001070CD" w:rsidP="001070CD">
      <w:pPr>
        <w:pStyle w:val="Heading4"/>
      </w:pPr>
      <w:bookmarkStart w:id="6" w:name="_Toc45282348"/>
      <w:r>
        <w:t>7.3.16</w:t>
      </w:r>
      <w:r w:rsidRPr="00742FAE">
        <w:t>.</w:t>
      </w:r>
      <w:r>
        <w:t>3</w:t>
      </w:r>
      <w:r>
        <w:tab/>
        <w:t>Nonce_1</w:t>
      </w:r>
      <w:bookmarkEnd w:id="6"/>
    </w:p>
    <w:p w14:paraId="4C5F25ED" w14:textId="77777777" w:rsidR="001070CD" w:rsidRPr="00085309" w:rsidRDefault="001070CD" w:rsidP="001070CD">
      <w:r>
        <w:t>The UE shall include this IE if the null integrity protection algorithm is not in use.</w:t>
      </w:r>
    </w:p>
    <w:p w14:paraId="793ECB56" w14:textId="77777777" w:rsidR="001070CD" w:rsidRDefault="001070CD" w:rsidP="001070CD">
      <w:pPr>
        <w:pStyle w:val="Heading4"/>
      </w:pPr>
      <w:bookmarkStart w:id="7" w:name="_Toc45282349"/>
      <w:r>
        <w:t>7.3.16.4</w:t>
      </w:r>
      <w:r>
        <w:tab/>
      </w:r>
      <w:r w:rsidRPr="00C76604">
        <w:t>MSBs of KNRP-</w:t>
      </w:r>
      <w:proofErr w:type="spellStart"/>
      <w:r w:rsidRPr="00C76604">
        <w:t>sess</w:t>
      </w:r>
      <w:proofErr w:type="spellEnd"/>
      <w:r w:rsidRPr="00C76604">
        <w:t xml:space="preserve"> ID</w:t>
      </w:r>
      <w:bookmarkEnd w:id="7"/>
    </w:p>
    <w:p w14:paraId="790BA510" w14:textId="77777777" w:rsidR="001070CD" w:rsidRPr="00085309" w:rsidRDefault="001070CD" w:rsidP="001070CD">
      <w:r>
        <w:t>The UE shall include this IE if the null integrity protection algorithm is not in use.</w:t>
      </w:r>
    </w:p>
    <w:p w14:paraId="4EC85CB5" w14:textId="77777777" w:rsidR="001070CD" w:rsidRDefault="001070CD" w:rsidP="001070CD">
      <w:pPr>
        <w:pStyle w:val="Heading4"/>
      </w:pPr>
      <w:bookmarkStart w:id="8" w:name="_Toc45282350"/>
      <w:r>
        <w:t>7.3.16.5</w:t>
      </w:r>
      <w:r w:rsidRPr="00742FAE">
        <w:tab/>
      </w:r>
      <w:r>
        <w:t>Re-authentication indication</w:t>
      </w:r>
      <w:bookmarkEnd w:id="8"/>
    </w:p>
    <w:p w14:paraId="77997C5E" w14:textId="77777777" w:rsidR="001070CD" w:rsidRPr="00742FAE" w:rsidRDefault="001070CD" w:rsidP="001070CD">
      <w:r w:rsidRPr="00742FAE">
        <w:t>Th</w:t>
      </w:r>
      <w:r>
        <w:t xml:space="preserve">e UE shall include this IE if the UE wants to derive a new </w:t>
      </w:r>
      <w:r w:rsidRPr="001530D4">
        <w:t>K</w:t>
      </w:r>
      <w:r>
        <w:rPr>
          <w:vertAlign w:val="subscript"/>
        </w:rPr>
        <w:t>NRP</w:t>
      </w:r>
      <w:r>
        <w:t>.</w:t>
      </w:r>
    </w:p>
    <w:p w14:paraId="56452293" w14:textId="77777777" w:rsidR="001070CD" w:rsidRPr="00742FAE" w:rsidRDefault="001070CD" w:rsidP="001070CD">
      <w:pPr>
        <w:pStyle w:val="Heading3"/>
      </w:pPr>
      <w:bookmarkStart w:id="9" w:name="_Toc45282351"/>
      <w:r>
        <w:t>7.3.17</w:t>
      </w:r>
      <w:r>
        <w:tab/>
      </w:r>
      <w:proofErr w:type="gramStart"/>
      <w:r>
        <w:t>Direct</w:t>
      </w:r>
      <w:proofErr w:type="gramEnd"/>
      <w:r>
        <w:t xml:space="preserve"> link rekeying response</w:t>
      </w:r>
      <w:bookmarkEnd w:id="9"/>
    </w:p>
    <w:p w14:paraId="354C4821" w14:textId="77777777" w:rsidR="001070CD" w:rsidRPr="00742FAE" w:rsidRDefault="001070CD" w:rsidP="001070CD">
      <w:pPr>
        <w:pStyle w:val="Heading4"/>
      </w:pPr>
      <w:bookmarkStart w:id="10" w:name="_Toc45282352"/>
      <w:r>
        <w:t>7.3.17</w:t>
      </w:r>
      <w:r w:rsidRPr="00742FAE">
        <w:t>.1</w:t>
      </w:r>
      <w:r w:rsidRPr="00742FAE">
        <w:tab/>
        <w:t>Message definition</w:t>
      </w:r>
      <w:bookmarkEnd w:id="10"/>
    </w:p>
    <w:p w14:paraId="4A77F4F3" w14:textId="77777777" w:rsidR="001070CD" w:rsidRPr="00742FAE" w:rsidRDefault="001070CD" w:rsidP="001070CD">
      <w:r w:rsidRPr="00742FAE">
        <w:t xml:space="preserve">This message is sent by </w:t>
      </w:r>
      <w:r>
        <w:t xml:space="preserve">a </w:t>
      </w:r>
      <w:r w:rsidRPr="00742FAE">
        <w:t xml:space="preserve">UE to </w:t>
      </w:r>
      <w:r>
        <w:t>another peer UE to respond to a DIRECT LINK REKEYING REQUEST message</w:t>
      </w:r>
      <w:r w:rsidRPr="00742FAE">
        <w:t>. See table </w:t>
      </w:r>
      <w:r>
        <w:t>7.3.17</w:t>
      </w:r>
      <w:r w:rsidRPr="00742FAE">
        <w:t>.1.1.</w:t>
      </w:r>
    </w:p>
    <w:p w14:paraId="76FCFBBF" w14:textId="77777777" w:rsidR="001070CD" w:rsidRDefault="001070CD" w:rsidP="001070CD">
      <w:pPr>
        <w:pStyle w:val="B1"/>
      </w:pPr>
      <w:r w:rsidRPr="00742FAE">
        <w:t>Message type:</w:t>
      </w:r>
      <w:r w:rsidRPr="00742FAE">
        <w:tab/>
      </w:r>
      <w:r w:rsidRPr="00B21A63">
        <w:t xml:space="preserve">DIRECT LINK </w:t>
      </w:r>
      <w:r>
        <w:t>REKEYING RESPONSE</w:t>
      </w:r>
    </w:p>
    <w:p w14:paraId="6252B6AF" w14:textId="77777777" w:rsidR="001070CD" w:rsidRPr="003168A2" w:rsidRDefault="001070CD" w:rsidP="001070CD">
      <w:pPr>
        <w:pStyle w:val="B1"/>
      </w:pPr>
      <w:r w:rsidRPr="003168A2">
        <w:t>Significance:</w:t>
      </w:r>
      <w:r>
        <w:tab/>
      </w:r>
      <w:r w:rsidRPr="003168A2">
        <w:t>dual</w:t>
      </w:r>
    </w:p>
    <w:p w14:paraId="1A3751C9" w14:textId="77777777" w:rsidR="001070CD" w:rsidRDefault="001070CD" w:rsidP="001070CD">
      <w:pPr>
        <w:pStyle w:val="B1"/>
      </w:pPr>
      <w:r w:rsidRPr="003168A2">
        <w:t>Direction:</w:t>
      </w:r>
      <w:r>
        <w:tab/>
      </w:r>
      <w:r>
        <w:tab/>
      </w:r>
      <w:r w:rsidRPr="003168A2">
        <w:t>UE</w:t>
      </w:r>
      <w:r>
        <w:t xml:space="preserve"> to peer UE</w:t>
      </w:r>
    </w:p>
    <w:p w14:paraId="5749494F" w14:textId="77777777" w:rsidR="001070CD" w:rsidRPr="00C65060" w:rsidRDefault="001070CD" w:rsidP="001070CD">
      <w:pPr>
        <w:pStyle w:val="TH"/>
      </w:pPr>
      <w:r w:rsidRPr="00C65060">
        <w:lastRenderedPageBreak/>
        <w:t>Table</w:t>
      </w:r>
      <w:r w:rsidRPr="00742FAE">
        <w:t> </w:t>
      </w:r>
      <w:r>
        <w:t>7.3.17</w:t>
      </w:r>
      <w:r w:rsidRPr="00742FAE">
        <w:t>.</w:t>
      </w:r>
      <w:r w:rsidRPr="00C65060">
        <w:t>1.1: DIRECT LINK REKEYING RESPONSE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1070CD" w:rsidRPr="00EF7A4C" w14:paraId="1D1010C1" w14:textId="77777777" w:rsidTr="00B005C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E4BDE" w14:textId="77777777" w:rsidR="001070CD" w:rsidRPr="00EF7A4C" w:rsidRDefault="001070CD" w:rsidP="00B005CE">
            <w:pPr>
              <w:pStyle w:val="TAH"/>
            </w:pPr>
            <w:r w:rsidRPr="00EF7A4C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15A44" w14:textId="77777777" w:rsidR="001070CD" w:rsidRPr="00EF7A4C" w:rsidRDefault="001070CD" w:rsidP="00B005CE">
            <w:pPr>
              <w:pStyle w:val="TAH"/>
            </w:pPr>
            <w:r w:rsidRPr="00EF7A4C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0BBA5" w14:textId="77777777" w:rsidR="001070CD" w:rsidRPr="00EF7A4C" w:rsidRDefault="001070CD" w:rsidP="00B005CE">
            <w:pPr>
              <w:pStyle w:val="TAH"/>
            </w:pPr>
            <w:r w:rsidRPr="00EF7A4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B73B8" w14:textId="77777777" w:rsidR="001070CD" w:rsidRPr="00EF7A4C" w:rsidRDefault="001070CD" w:rsidP="00B005CE">
            <w:pPr>
              <w:pStyle w:val="TAH"/>
            </w:pPr>
            <w:r w:rsidRPr="00EF7A4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33E52" w14:textId="77777777" w:rsidR="001070CD" w:rsidRPr="00EF7A4C" w:rsidRDefault="001070CD" w:rsidP="00B005CE">
            <w:pPr>
              <w:pStyle w:val="TAH"/>
            </w:pPr>
            <w:r w:rsidRPr="00EF7A4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ABFE1" w14:textId="77777777" w:rsidR="001070CD" w:rsidRPr="00EF7A4C" w:rsidRDefault="001070CD" w:rsidP="00B005CE">
            <w:pPr>
              <w:pStyle w:val="TAH"/>
            </w:pPr>
            <w:r w:rsidRPr="00EF7A4C">
              <w:t>Length</w:t>
            </w:r>
          </w:p>
        </w:tc>
      </w:tr>
      <w:tr w:rsidR="001070CD" w:rsidRPr="00EF7A4C" w14:paraId="6755F97C" w14:textId="77777777" w:rsidTr="00B005C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F72D0" w14:textId="77777777" w:rsidR="001070CD" w:rsidRPr="00EF7A4C" w:rsidRDefault="001070CD" w:rsidP="00B005C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45FF7" w14:textId="77777777" w:rsidR="001070CD" w:rsidRPr="00EF7A4C" w:rsidRDefault="001070CD" w:rsidP="00B005CE">
            <w:pPr>
              <w:pStyle w:val="TAL"/>
            </w:pPr>
            <w:r w:rsidRPr="00B21A63">
              <w:t xml:space="preserve">DIRECT LINK </w:t>
            </w:r>
            <w:r>
              <w:t>REKEYING RESPONSE</w:t>
            </w:r>
            <w:r w:rsidRPr="00EF7A4C"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26EBB" w14:textId="77777777" w:rsidR="001070CD" w:rsidRPr="00EF7A4C" w:rsidRDefault="001070CD" w:rsidP="00B005CE">
            <w:pPr>
              <w:pStyle w:val="TAL"/>
            </w:pPr>
            <w:r>
              <w:t>PC5 signalling</w:t>
            </w:r>
            <w:r w:rsidRPr="00EF7A4C">
              <w:t xml:space="preserve"> </w:t>
            </w:r>
            <w:r>
              <w:t>m</w:t>
            </w:r>
            <w:r w:rsidRPr="00EF7A4C">
              <w:t xml:space="preserve">essage </w:t>
            </w:r>
            <w:r>
              <w:t>t</w:t>
            </w:r>
            <w:r w:rsidRPr="00EF7A4C">
              <w:t>ype</w:t>
            </w:r>
          </w:p>
          <w:p w14:paraId="3E7EDA45" w14:textId="77777777" w:rsidR="001070CD" w:rsidRPr="00EF7A4C" w:rsidRDefault="001070CD" w:rsidP="00B005CE">
            <w:pPr>
              <w:pStyle w:val="TAL"/>
            </w:pPr>
            <w:r>
              <w:t>8.4.1</w:t>
            </w:r>
            <w:r w:rsidRPr="00EF7A4C"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856D8" w14:textId="77777777" w:rsidR="001070CD" w:rsidRPr="00EF7A4C" w:rsidRDefault="001070CD" w:rsidP="00B005CE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864C6" w14:textId="77777777" w:rsidR="001070CD" w:rsidRPr="00EF7A4C" w:rsidRDefault="001070CD" w:rsidP="00B005CE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EE4A2" w14:textId="77777777" w:rsidR="001070CD" w:rsidRPr="00EF7A4C" w:rsidRDefault="001070CD" w:rsidP="00B005CE">
            <w:pPr>
              <w:pStyle w:val="TAC"/>
            </w:pPr>
            <w:r w:rsidRPr="00EF7A4C">
              <w:t>1</w:t>
            </w:r>
          </w:p>
        </w:tc>
      </w:tr>
      <w:tr w:rsidR="001070CD" w:rsidRPr="00EF7A4C" w14:paraId="095189CD" w14:textId="77777777" w:rsidTr="00B005C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0F3B2" w14:textId="77777777" w:rsidR="001070CD" w:rsidRPr="00EF7A4C" w:rsidRDefault="001070CD" w:rsidP="00B005C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1D1DA" w14:textId="77777777" w:rsidR="001070CD" w:rsidRPr="00EF7A4C" w:rsidRDefault="001070CD" w:rsidP="00B005CE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5809" w14:textId="77777777" w:rsidR="001070CD" w:rsidRPr="00EF7A4C" w:rsidRDefault="001070CD" w:rsidP="00B005CE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  <w:p w14:paraId="41CA21D1" w14:textId="77777777" w:rsidR="001070CD" w:rsidRPr="00EF7A4C" w:rsidRDefault="001070CD" w:rsidP="00B005CE">
            <w:pPr>
              <w:pStyle w:val="TAL"/>
            </w:pPr>
            <w:r>
              <w:t>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032E2" w14:textId="77777777" w:rsidR="001070CD" w:rsidRPr="00EF7A4C" w:rsidRDefault="001070CD" w:rsidP="00B005CE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CC76B" w14:textId="77777777" w:rsidR="001070CD" w:rsidRPr="00EF7A4C" w:rsidRDefault="001070CD" w:rsidP="00B005CE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B1A01" w14:textId="77777777" w:rsidR="001070CD" w:rsidRPr="00EF7A4C" w:rsidRDefault="001070CD" w:rsidP="00B005CE">
            <w:pPr>
              <w:pStyle w:val="TAC"/>
            </w:pPr>
            <w:r>
              <w:t>1</w:t>
            </w:r>
          </w:p>
        </w:tc>
      </w:tr>
    </w:tbl>
    <w:p w14:paraId="182021D1" w14:textId="77777777" w:rsidR="001070CD" w:rsidRPr="00760C8E" w:rsidRDefault="001070CD" w:rsidP="001070CD"/>
    <w:p w14:paraId="23BE0613" w14:textId="77777777" w:rsidR="001070CD" w:rsidRPr="00742FAE" w:rsidRDefault="001070CD" w:rsidP="001070CD">
      <w:pPr>
        <w:pStyle w:val="Heading3"/>
      </w:pPr>
      <w:bookmarkStart w:id="11" w:name="_Toc45282353"/>
      <w:r>
        <w:t>7.3.18</w:t>
      </w:r>
      <w:r>
        <w:tab/>
      </w:r>
      <w:proofErr w:type="gramStart"/>
      <w:r>
        <w:t>Direct</w:t>
      </w:r>
      <w:proofErr w:type="gramEnd"/>
      <w:r>
        <w:t xml:space="preserve"> link identifier update request</w:t>
      </w:r>
      <w:bookmarkEnd w:id="11"/>
    </w:p>
    <w:p w14:paraId="4BFBD4C1" w14:textId="77777777" w:rsidR="001070CD" w:rsidRPr="00742FAE" w:rsidRDefault="001070CD" w:rsidP="001070CD">
      <w:pPr>
        <w:pStyle w:val="Heading4"/>
      </w:pPr>
      <w:bookmarkStart w:id="12" w:name="_Toc45282354"/>
      <w:r>
        <w:t>7.3.18</w:t>
      </w:r>
      <w:r w:rsidRPr="00742FAE">
        <w:t>.1</w:t>
      </w:r>
      <w:r w:rsidRPr="00742FAE">
        <w:tab/>
        <w:t>Message definition</w:t>
      </w:r>
      <w:bookmarkEnd w:id="12"/>
    </w:p>
    <w:p w14:paraId="171DBF64" w14:textId="77777777" w:rsidR="001070CD" w:rsidRPr="00742FAE" w:rsidRDefault="001070CD" w:rsidP="001070CD">
      <w:r w:rsidRPr="00742FAE">
        <w:t xml:space="preserve">This message is sent by a UE to another peer UE to </w:t>
      </w:r>
      <w:r>
        <w:t>initiate the direct link identifier</w:t>
      </w:r>
      <w:r w:rsidRPr="0082516E">
        <w:t xml:space="preserve"> procedure</w:t>
      </w:r>
      <w:r w:rsidRPr="00742FAE">
        <w:t>. See table </w:t>
      </w:r>
      <w:r>
        <w:t>7.3.18</w:t>
      </w:r>
      <w:r w:rsidRPr="00742FAE">
        <w:t>.1.1.</w:t>
      </w:r>
    </w:p>
    <w:p w14:paraId="6B44198C" w14:textId="77777777" w:rsidR="001070CD" w:rsidRDefault="001070CD" w:rsidP="001070CD">
      <w:pPr>
        <w:pStyle w:val="B1"/>
      </w:pPr>
      <w:r w:rsidRPr="00742FAE">
        <w:t>Message type:</w:t>
      </w:r>
      <w:r w:rsidRPr="00742FAE">
        <w:tab/>
      </w:r>
      <w:r w:rsidRPr="00B21A63">
        <w:t xml:space="preserve">DIRECT </w:t>
      </w:r>
      <w:r w:rsidRPr="00A83A4C">
        <w:t>LINK IDENTIFIER UPDATE REQUEST</w:t>
      </w:r>
    </w:p>
    <w:p w14:paraId="2E94EEDF" w14:textId="77777777" w:rsidR="001070CD" w:rsidRPr="003168A2" w:rsidRDefault="001070CD" w:rsidP="001070CD">
      <w:pPr>
        <w:pStyle w:val="B1"/>
      </w:pPr>
      <w:r w:rsidRPr="003168A2">
        <w:t>Significance:</w:t>
      </w:r>
      <w:r>
        <w:tab/>
      </w:r>
      <w:r w:rsidRPr="003168A2">
        <w:t>dual</w:t>
      </w:r>
    </w:p>
    <w:p w14:paraId="229CA0C7" w14:textId="77777777" w:rsidR="001070CD" w:rsidRDefault="001070CD" w:rsidP="001070CD">
      <w:pPr>
        <w:pStyle w:val="B1"/>
      </w:pPr>
      <w:r w:rsidRPr="003168A2">
        <w:t>Direction:</w:t>
      </w:r>
      <w:r>
        <w:tab/>
      </w:r>
      <w:r>
        <w:tab/>
      </w:r>
      <w:r w:rsidRPr="003168A2">
        <w:t>UE</w:t>
      </w:r>
      <w:r>
        <w:t xml:space="preserve"> to peer UE</w:t>
      </w:r>
    </w:p>
    <w:p w14:paraId="6DD0BBDF" w14:textId="77777777" w:rsidR="001070CD" w:rsidRPr="0057481E" w:rsidRDefault="001070CD" w:rsidP="001070CD">
      <w:pPr>
        <w:pStyle w:val="TH"/>
        <w:rPr>
          <w:lang w:val="fr-FR"/>
        </w:rPr>
      </w:pPr>
      <w:r w:rsidRPr="0057481E">
        <w:rPr>
          <w:lang w:val="fr-FR"/>
        </w:rPr>
        <w:t>Table</w:t>
      </w:r>
      <w:r w:rsidRPr="00742FAE">
        <w:t> </w:t>
      </w:r>
      <w:r>
        <w:t>7.3.18</w:t>
      </w:r>
      <w:r w:rsidRPr="00742FAE">
        <w:t>.</w:t>
      </w:r>
      <w:r w:rsidRPr="0057481E">
        <w:rPr>
          <w:lang w:val="fr-FR"/>
        </w:rPr>
        <w:t xml:space="preserve">1.1: </w:t>
      </w:r>
      <w:r w:rsidRPr="0082516E">
        <w:rPr>
          <w:lang w:val="fr-FR"/>
        </w:rPr>
        <w:t>DIRECT LINK IDENTIFIER UPDATE REQUEST</w:t>
      </w:r>
      <w:r w:rsidRPr="0057481E">
        <w:rPr>
          <w:lang w:val="fr-FR"/>
        </w:rP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1070CD" w:rsidRPr="00EF7A4C" w14:paraId="7CCCF027" w14:textId="77777777" w:rsidTr="00B005C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44215" w14:textId="77777777" w:rsidR="001070CD" w:rsidRPr="00EF7A4C" w:rsidRDefault="001070CD" w:rsidP="00B005CE">
            <w:pPr>
              <w:pStyle w:val="TAH"/>
            </w:pPr>
            <w:r w:rsidRPr="00EF7A4C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82B5F" w14:textId="77777777" w:rsidR="001070CD" w:rsidRPr="00EF7A4C" w:rsidRDefault="001070CD" w:rsidP="00B005CE">
            <w:pPr>
              <w:pStyle w:val="TAH"/>
            </w:pPr>
            <w:r w:rsidRPr="00EF7A4C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4AC36" w14:textId="77777777" w:rsidR="001070CD" w:rsidRPr="00EF7A4C" w:rsidRDefault="001070CD" w:rsidP="00B005CE">
            <w:pPr>
              <w:pStyle w:val="TAH"/>
            </w:pPr>
            <w:r w:rsidRPr="00EF7A4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F5F25" w14:textId="77777777" w:rsidR="001070CD" w:rsidRPr="00EF7A4C" w:rsidRDefault="001070CD" w:rsidP="00B005CE">
            <w:pPr>
              <w:pStyle w:val="TAH"/>
            </w:pPr>
            <w:r w:rsidRPr="00EF7A4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1EBE0" w14:textId="77777777" w:rsidR="001070CD" w:rsidRPr="00EF7A4C" w:rsidRDefault="001070CD" w:rsidP="00B005CE">
            <w:pPr>
              <w:pStyle w:val="TAH"/>
            </w:pPr>
            <w:r w:rsidRPr="00EF7A4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2DD9E" w14:textId="77777777" w:rsidR="001070CD" w:rsidRPr="00EF7A4C" w:rsidRDefault="001070CD" w:rsidP="00B005CE">
            <w:pPr>
              <w:pStyle w:val="TAH"/>
            </w:pPr>
            <w:r w:rsidRPr="00EF7A4C">
              <w:t>Length</w:t>
            </w:r>
          </w:p>
        </w:tc>
      </w:tr>
      <w:tr w:rsidR="001070CD" w:rsidRPr="00EF7A4C" w14:paraId="0D5898AA" w14:textId="77777777" w:rsidTr="00B005C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60EBD" w14:textId="77777777" w:rsidR="001070CD" w:rsidRPr="00EF7A4C" w:rsidRDefault="001070CD" w:rsidP="00B005C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04B32" w14:textId="77777777" w:rsidR="001070CD" w:rsidRPr="00EF7A4C" w:rsidRDefault="001070CD" w:rsidP="00B005CE">
            <w:pPr>
              <w:pStyle w:val="TAL"/>
            </w:pPr>
            <w:r w:rsidRPr="0082516E">
              <w:t>DIRECT LINK IDENTIFIER UPDATE REQUEST</w:t>
            </w:r>
            <w:r w:rsidRPr="00EF7A4C"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16B2C" w14:textId="77777777" w:rsidR="001070CD" w:rsidRPr="00EF7A4C" w:rsidRDefault="001070CD" w:rsidP="00B005CE">
            <w:pPr>
              <w:pStyle w:val="TAL"/>
            </w:pPr>
            <w:r>
              <w:t>PC5 signalling</w:t>
            </w:r>
            <w:r w:rsidRPr="00EF7A4C">
              <w:t xml:space="preserve"> </w:t>
            </w:r>
            <w:r>
              <w:t>m</w:t>
            </w:r>
            <w:r w:rsidRPr="00EF7A4C">
              <w:t xml:space="preserve">essage </w:t>
            </w:r>
            <w:r>
              <w:t>t</w:t>
            </w:r>
            <w:r w:rsidRPr="00EF7A4C">
              <w:t>ype</w:t>
            </w:r>
          </w:p>
          <w:p w14:paraId="51193EB1" w14:textId="77777777" w:rsidR="001070CD" w:rsidRPr="00EF7A4C" w:rsidRDefault="001070CD" w:rsidP="00B005CE">
            <w:pPr>
              <w:pStyle w:val="TAL"/>
            </w:pPr>
            <w:r>
              <w:t>8.4.1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6DF9F" w14:textId="77777777" w:rsidR="001070CD" w:rsidRPr="00EF7A4C" w:rsidRDefault="001070CD" w:rsidP="00B005CE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DB000" w14:textId="77777777" w:rsidR="001070CD" w:rsidRPr="00EF7A4C" w:rsidRDefault="001070CD" w:rsidP="00B005CE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5D6A8" w14:textId="77777777" w:rsidR="001070CD" w:rsidRPr="00EF7A4C" w:rsidRDefault="001070CD" w:rsidP="00B005CE">
            <w:pPr>
              <w:pStyle w:val="TAC"/>
            </w:pPr>
            <w:r w:rsidRPr="00EF7A4C">
              <w:t>1</w:t>
            </w:r>
          </w:p>
        </w:tc>
      </w:tr>
      <w:tr w:rsidR="001070CD" w:rsidRPr="00EF7A4C" w14:paraId="12ACAE90" w14:textId="77777777" w:rsidTr="00B005C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57CFD" w14:textId="77777777" w:rsidR="001070CD" w:rsidRPr="00EF7A4C" w:rsidRDefault="001070CD" w:rsidP="00B005C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8B778" w14:textId="77777777" w:rsidR="001070CD" w:rsidRPr="00EF7A4C" w:rsidRDefault="001070CD" w:rsidP="00B005CE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37454" w14:textId="77777777" w:rsidR="001070CD" w:rsidRPr="00EF7A4C" w:rsidRDefault="001070CD" w:rsidP="00B005CE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  <w:p w14:paraId="69B26632" w14:textId="77777777" w:rsidR="001070CD" w:rsidRPr="00EF7A4C" w:rsidRDefault="001070CD" w:rsidP="00B005CE">
            <w:pPr>
              <w:pStyle w:val="TAL"/>
            </w:pPr>
            <w:r>
              <w:t>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78864" w14:textId="77777777" w:rsidR="001070CD" w:rsidRPr="00EF7A4C" w:rsidRDefault="001070CD" w:rsidP="00B005CE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86AAD" w14:textId="77777777" w:rsidR="001070CD" w:rsidRPr="00EF7A4C" w:rsidRDefault="001070CD" w:rsidP="00B005CE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13C8D" w14:textId="77777777" w:rsidR="001070CD" w:rsidRPr="00EF7A4C" w:rsidRDefault="001070CD" w:rsidP="00B005CE">
            <w:pPr>
              <w:pStyle w:val="TAC"/>
            </w:pPr>
            <w:r>
              <w:t>1</w:t>
            </w:r>
          </w:p>
        </w:tc>
      </w:tr>
      <w:tr w:rsidR="001070CD" w:rsidRPr="00EF7A4C" w14:paraId="7A95AD56" w14:textId="77777777" w:rsidTr="00B005C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18CC7" w14:textId="77777777" w:rsidR="001070CD" w:rsidRPr="00EF7A4C" w:rsidRDefault="001070CD" w:rsidP="00B005CE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26631" w14:textId="77777777" w:rsidR="001070CD" w:rsidRPr="00EF7A4C" w:rsidRDefault="001070CD" w:rsidP="00B005CE">
            <w:pPr>
              <w:pStyle w:val="TAL"/>
            </w:pPr>
            <w:r>
              <w:rPr>
                <w:lang w:eastAsia="ja-JP"/>
              </w:rPr>
              <w:t>MSB of K</w:t>
            </w:r>
            <w:r>
              <w:rPr>
                <w:vertAlign w:val="subscript"/>
                <w:lang w:eastAsia="ja-JP"/>
              </w:rPr>
              <w:t>NRP</w:t>
            </w:r>
            <w:r w:rsidRPr="009C13FF">
              <w:rPr>
                <w:vertAlign w:val="subscript"/>
                <w:lang w:eastAsia="ja-JP"/>
              </w:rPr>
              <w:t>-</w:t>
            </w:r>
            <w:proofErr w:type="spellStart"/>
            <w:r w:rsidRPr="009C13FF">
              <w:rPr>
                <w:vertAlign w:val="subscript"/>
                <w:lang w:eastAsia="ja-JP"/>
              </w:rPr>
              <w:t>sess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72C9C" w14:textId="77777777" w:rsidR="001070CD" w:rsidRDefault="001070CD" w:rsidP="00B005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MSB of K</w:t>
            </w:r>
            <w:r>
              <w:rPr>
                <w:vertAlign w:val="subscript"/>
                <w:lang w:eastAsia="ja-JP"/>
              </w:rPr>
              <w:t>NRP</w:t>
            </w:r>
            <w:r w:rsidRPr="009C13FF">
              <w:rPr>
                <w:vertAlign w:val="subscript"/>
                <w:lang w:eastAsia="ja-JP"/>
              </w:rPr>
              <w:t>-</w:t>
            </w:r>
            <w:proofErr w:type="spellStart"/>
            <w:r w:rsidRPr="009C13FF">
              <w:rPr>
                <w:vertAlign w:val="subscript"/>
                <w:lang w:eastAsia="ja-JP"/>
              </w:rPr>
              <w:t>sess</w:t>
            </w:r>
            <w:proofErr w:type="spellEnd"/>
            <w:r w:rsidRPr="009C13FF">
              <w:rPr>
                <w:vertAlign w:val="subscript"/>
                <w:lang w:eastAsia="ja-JP"/>
              </w:rPr>
              <w:t xml:space="preserve"> </w:t>
            </w:r>
            <w:r>
              <w:rPr>
                <w:lang w:eastAsia="ja-JP"/>
              </w:rPr>
              <w:t>ID</w:t>
            </w:r>
          </w:p>
          <w:p w14:paraId="56072919" w14:textId="77777777" w:rsidR="001070CD" w:rsidRPr="00EF7A4C" w:rsidRDefault="001070CD" w:rsidP="00B005CE">
            <w:pPr>
              <w:pStyle w:val="TAL"/>
            </w:pPr>
            <w:r>
              <w:rPr>
                <w:lang w:eastAsia="ja-JP"/>
              </w:rPr>
              <w:t>8.4.y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08869" w14:textId="77777777" w:rsidR="001070CD" w:rsidRPr="00EF7A4C" w:rsidRDefault="001070CD" w:rsidP="00B005CE">
            <w:pPr>
              <w:pStyle w:val="TAC"/>
            </w:pPr>
            <w:r w:rsidRPr="00DF040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E064D" w14:textId="77777777" w:rsidR="001070CD" w:rsidRPr="00EF7A4C" w:rsidRDefault="001070CD" w:rsidP="00B005CE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49003" w14:textId="77777777" w:rsidR="001070CD" w:rsidRPr="00EF7A4C" w:rsidRDefault="001070CD" w:rsidP="00B005CE">
            <w:pPr>
              <w:pStyle w:val="TAC"/>
            </w:pPr>
            <w:r>
              <w:t>1</w:t>
            </w:r>
          </w:p>
        </w:tc>
      </w:tr>
      <w:tr w:rsidR="001070CD" w:rsidRPr="0033679D" w:rsidDel="003F6B31" w14:paraId="7922EC2F" w14:textId="77777777" w:rsidTr="00B005C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7ABCF" w14:textId="77777777" w:rsidR="001070CD" w:rsidRPr="0033679D" w:rsidDel="003F6B31" w:rsidRDefault="001070CD" w:rsidP="00B00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70FE0" w14:textId="77777777" w:rsidR="001070CD" w:rsidRPr="00EF7A4C" w:rsidRDefault="001070CD" w:rsidP="00B00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Source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8B886" w14:textId="77777777" w:rsidR="001070CD" w:rsidRDefault="001070CD" w:rsidP="00B00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ayer-</w:t>
            </w:r>
            <w:r>
              <w:rPr>
                <w:lang w:eastAsia="zh-CN"/>
              </w:rPr>
              <w:t>2 ID</w:t>
            </w:r>
          </w:p>
          <w:p w14:paraId="653BD6B4" w14:textId="77777777" w:rsidR="001070CD" w:rsidRPr="00EF7A4C" w:rsidRDefault="001070CD" w:rsidP="00B00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8.4.25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89221" w14:textId="77777777" w:rsidR="001070CD" w:rsidRPr="00EF7A4C" w:rsidRDefault="001070CD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AD48E" w14:textId="77777777" w:rsidR="001070CD" w:rsidRPr="00EF7A4C" w:rsidRDefault="001070CD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919E4" w14:textId="77777777" w:rsidR="001070CD" w:rsidRPr="00EF7A4C" w:rsidRDefault="001070CD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1070CD" w:rsidRPr="00EF7A4C" w14:paraId="049EABCF" w14:textId="77777777" w:rsidTr="00B005C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BB54B" w14:textId="77777777" w:rsidR="001070CD" w:rsidRPr="00EF7A4C" w:rsidRDefault="001070CD" w:rsidP="00B005C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TB</w:t>
            </w:r>
            <w:r>
              <w:rPr>
                <w:lang w:eastAsia="zh-CN"/>
              </w:rPr>
              <w:t>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6DF94" w14:textId="77777777" w:rsidR="001070CD" w:rsidRPr="00EF7A4C" w:rsidRDefault="001070CD" w:rsidP="00B005CE">
            <w:pPr>
              <w:pStyle w:val="TAL"/>
            </w:pPr>
            <w:r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C08BA" w14:textId="77777777" w:rsidR="001070CD" w:rsidRPr="00EF7A4C" w:rsidRDefault="001070CD" w:rsidP="00B005CE">
            <w:pPr>
              <w:pStyle w:val="TAL"/>
            </w:pPr>
            <w:r>
              <w:t>Application layer ID</w:t>
            </w:r>
          </w:p>
          <w:p w14:paraId="6F17D136" w14:textId="77777777" w:rsidR="001070CD" w:rsidRPr="00EF7A4C" w:rsidRDefault="001070CD" w:rsidP="00B005CE">
            <w:pPr>
              <w:pStyle w:val="TAL"/>
            </w:pPr>
            <w: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1F861" w14:textId="77777777" w:rsidR="001070CD" w:rsidRPr="00EF7A4C" w:rsidRDefault="001070CD" w:rsidP="00B005C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29381" w14:textId="77777777" w:rsidR="001070CD" w:rsidRPr="00EF7A4C" w:rsidRDefault="001070CD" w:rsidP="00B005CE">
            <w:pPr>
              <w:pStyle w:val="TAC"/>
            </w:pPr>
            <w:r>
              <w:t>T</w:t>
            </w: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195DB" w14:textId="77777777" w:rsidR="001070CD" w:rsidRPr="00EF7A4C" w:rsidRDefault="001070CD" w:rsidP="00B005CE">
            <w:pPr>
              <w:pStyle w:val="TAC"/>
            </w:pPr>
            <w:r>
              <w:t>4</w:t>
            </w:r>
            <w:r w:rsidRPr="00EF7A4C">
              <w:t>-25</w:t>
            </w:r>
            <w:r>
              <w:t>4</w:t>
            </w:r>
          </w:p>
        </w:tc>
      </w:tr>
      <w:tr w:rsidR="001070CD" w:rsidRPr="00EF7A4C" w14:paraId="156D1F8D" w14:textId="77777777" w:rsidTr="00B005C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1CEFB" w14:textId="77777777" w:rsidR="001070CD" w:rsidRPr="00EF7A4C" w:rsidRDefault="001070CD" w:rsidP="00B00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E6885" w14:textId="77777777" w:rsidR="001070CD" w:rsidRPr="00EF7A4C" w:rsidRDefault="001070CD" w:rsidP="00B005CE">
            <w:pPr>
              <w:pStyle w:val="TAL"/>
              <w:rPr>
                <w:lang w:eastAsia="zh-CN"/>
              </w:rPr>
            </w:pPr>
            <w:r w:rsidRPr="00C505D4">
              <w:rPr>
                <w:lang w:eastAsia="zh-CN"/>
              </w:rPr>
              <w:t xml:space="preserve">Source </w:t>
            </w:r>
            <w:r>
              <w:rPr>
                <w:lang w:eastAsia="zh-CN"/>
              </w:rPr>
              <w:t>l</w:t>
            </w:r>
            <w:r w:rsidRPr="00EF7A4C">
              <w:rPr>
                <w:lang w:eastAsia="zh-CN"/>
              </w:rPr>
              <w:t xml:space="preserve">ink </w:t>
            </w:r>
            <w:r>
              <w:rPr>
                <w:lang w:eastAsia="zh-CN"/>
              </w:rPr>
              <w:t>l</w:t>
            </w:r>
            <w:r w:rsidRPr="00EF7A4C">
              <w:rPr>
                <w:lang w:eastAsia="zh-CN"/>
              </w:rPr>
              <w:t xml:space="preserve">ocal IPv6 </w:t>
            </w:r>
            <w:r>
              <w:rPr>
                <w:lang w:eastAsia="zh-CN"/>
              </w:rPr>
              <w:t>a</w:t>
            </w:r>
            <w:r w:rsidRPr="00EF7A4C">
              <w:rPr>
                <w:lang w:eastAsia="zh-CN"/>
              </w:rPr>
              <w:t xml:space="preserve">ddress </w:t>
            </w:r>
          </w:p>
          <w:p w14:paraId="225CA164" w14:textId="77777777" w:rsidR="001070CD" w:rsidRPr="00EF7A4C" w:rsidRDefault="001070CD" w:rsidP="00B005CE">
            <w:pPr>
              <w:pStyle w:val="TAL"/>
              <w:rPr>
                <w:lang w:eastAsia="zh-CN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84275" w14:textId="77777777" w:rsidR="001070CD" w:rsidRPr="00EF7A4C" w:rsidRDefault="001070CD" w:rsidP="00B005CE">
            <w:pPr>
              <w:pStyle w:val="TAL"/>
              <w:rPr>
                <w:lang w:eastAsia="zh-CN"/>
              </w:rPr>
            </w:pPr>
            <w:r w:rsidRPr="00EF7A4C">
              <w:rPr>
                <w:lang w:eastAsia="zh-CN"/>
              </w:rPr>
              <w:t xml:space="preserve">Link </w:t>
            </w:r>
            <w:r>
              <w:rPr>
                <w:lang w:eastAsia="zh-CN"/>
              </w:rPr>
              <w:t>l</w:t>
            </w:r>
            <w:r w:rsidRPr="00EF7A4C">
              <w:rPr>
                <w:lang w:eastAsia="zh-CN"/>
              </w:rPr>
              <w:t xml:space="preserve">ocal IPv6 </w:t>
            </w:r>
            <w:r>
              <w:rPr>
                <w:lang w:eastAsia="zh-CN"/>
              </w:rPr>
              <w:t>a</w:t>
            </w:r>
            <w:r w:rsidRPr="00EF7A4C">
              <w:rPr>
                <w:lang w:eastAsia="zh-CN"/>
              </w:rPr>
              <w:t>ddress</w:t>
            </w:r>
          </w:p>
          <w:p w14:paraId="100A6723" w14:textId="77777777" w:rsidR="001070CD" w:rsidRPr="00EF7A4C" w:rsidRDefault="001070CD" w:rsidP="00B00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35B04" w14:textId="77777777" w:rsidR="001070CD" w:rsidRPr="00EF7A4C" w:rsidRDefault="001070CD" w:rsidP="00B005CE">
            <w:pPr>
              <w:pStyle w:val="TAC"/>
              <w:rPr>
                <w:lang w:eastAsia="zh-CN"/>
              </w:rPr>
            </w:pPr>
            <w:r w:rsidRPr="00EF7A4C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79639" w14:textId="77777777" w:rsidR="001070CD" w:rsidRPr="00EF7A4C" w:rsidRDefault="001070CD" w:rsidP="00B005CE">
            <w:pPr>
              <w:pStyle w:val="TAC"/>
              <w:rPr>
                <w:lang w:eastAsia="zh-CN"/>
              </w:rPr>
            </w:pPr>
            <w:r w:rsidRPr="00EF7A4C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AE697" w14:textId="77777777" w:rsidR="001070CD" w:rsidRPr="00EF7A4C" w:rsidRDefault="001070CD" w:rsidP="00B005CE">
            <w:pPr>
              <w:pStyle w:val="TAC"/>
              <w:rPr>
                <w:lang w:eastAsia="zh-CN"/>
              </w:rPr>
            </w:pPr>
            <w:r w:rsidRPr="00EF7A4C">
              <w:rPr>
                <w:lang w:eastAsia="zh-CN"/>
              </w:rPr>
              <w:t>17</w:t>
            </w:r>
          </w:p>
        </w:tc>
      </w:tr>
    </w:tbl>
    <w:p w14:paraId="16601EE5" w14:textId="77777777" w:rsidR="001070CD" w:rsidRDefault="001070CD" w:rsidP="001070CD">
      <w:pPr>
        <w:pStyle w:val="Heading4"/>
      </w:pPr>
      <w:bookmarkStart w:id="13" w:name="_Toc45282355"/>
      <w:r>
        <w:rPr>
          <w:rFonts w:eastAsia="SimSun" w:hint="eastAsia"/>
          <w:lang w:val="en-US" w:eastAsia="zh-CN"/>
        </w:rPr>
        <w:t>7.3.18</w:t>
      </w:r>
      <w:r>
        <w:t>.</w:t>
      </w:r>
      <w:r>
        <w:rPr>
          <w:rFonts w:hint="eastAsia"/>
          <w:lang w:eastAsia="zh-CN"/>
        </w:rPr>
        <w:t>2</w:t>
      </w:r>
      <w:r>
        <w:tab/>
      </w:r>
      <w:r w:rsidRPr="00785030">
        <w:rPr>
          <w:lang w:eastAsia="zh-CN"/>
        </w:rPr>
        <w:t>Source user info</w:t>
      </w:r>
      <w:bookmarkEnd w:id="13"/>
    </w:p>
    <w:p w14:paraId="008DF34A" w14:textId="77777777" w:rsidR="001070CD" w:rsidRDefault="001070CD" w:rsidP="001070CD">
      <w:pPr>
        <w:rPr>
          <w:lang w:eastAsia="zh-CN"/>
        </w:rPr>
      </w:pPr>
      <w:r>
        <w:rPr>
          <w:lang w:eastAsia="zh-CN"/>
        </w:rPr>
        <w:t>This IE is included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when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initiating UE receives a new </w:t>
      </w:r>
      <w:r w:rsidRPr="002013D3">
        <w:rPr>
          <w:lang w:eastAsia="zh-CN"/>
        </w:rPr>
        <w:t>application layer ID</w:t>
      </w:r>
      <w:r>
        <w:rPr>
          <w:lang w:eastAsia="zh-CN"/>
        </w:rPr>
        <w:t>.</w:t>
      </w:r>
    </w:p>
    <w:p w14:paraId="60BB04EB" w14:textId="77777777" w:rsidR="001070CD" w:rsidRDefault="001070CD" w:rsidP="001070CD">
      <w:pPr>
        <w:pStyle w:val="Heading4"/>
      </w:pPr>
      <w:bookmarkStart w:id="14" w:name="_Toc45282356"/>
      <w:r>
        <w:rPr>
          <w:rFonts w:eastAsia="SimSun" w:hint="eastAsia"/>
          <w:lang w:val="en-US" w:eastAsia="zh-CN"/>
        </w:rPr>
        <w:t>7.3.18</w:t>
      </w:r>
      <w:r>
        <w:t>.</w:t>
      </w:r>
      <w:r>
        <w:rPr>
          <w:rFonts w:hint="eastAsia"/>
          <w:lang w:eastAsia="zh-CN"/>
        </w:rPr>
        <w:t>3</w:t>
      </w:r>
      <w:r>
        <w:tab/>
        <w:t xml:space="preserve">Source </w:t>
      </w:r>
      <w:r>
        <w:rPr>
          <w:lang w:eastAsia="zh-CN"/>
        </w:rPr>
        <w:t>l</w:t>
      </w:r>
      <w:r w:rsidRPr="00ED24E5">
        <w:rPr>
          <w:lang w:eastAsia="zh-CN"/>
        </w:rPr>
        <w:t>ink local IPv6 address</w:t>
      </w:r>
      <w:bookmarkEnd w:id="14"/>
    </w:p>
    <w:p w14:paraId="01B89D91" w14:textId="77777777" w:rsidR="001070CD" w:rsidRPr="00785030" w:rsidRDefault="001070CD" w:rsidP="001070CD">
      <w:r w:rsidRPr="00ED24E5">
        <w:t xml:space="preserve">This IE </w:t>
      </w:r>
      <w:r>
        <w:t>is included when</w:t>
      </w:r>
      <w:r w:rsidRPr="00ED24E5">
        <w:t xml:space="preserve"> the </w:t>
      </w:r>
      <w:r>
        <w:t>l</w:t>
      </w:r>
      <w:r w:rsidRPr="008F55B9">
        <w:t xml:space="preserve">ink local IPv6 address </w:t>
      </w:r>
      <w:r>
        <w:t>changes at the initiating UE.</w:t>
      </w:r>
    </w:p>
    <w:p w14:paraId="22817BB9" w14:textId="77777777" w:rsidR="001070CD" w:rsidRDefault="001070CD" w:rsidP="001070CD">
      <w:pPr>
        <w:pStyle w:val="Heading3"/>
        <w:rPr>
          <w:lang w:val="en-US" w:eastAsia="zh-CN"/>
        </w:rPr>
      </w:pPr>
      <w:bookmarkStart w:id="15" w:name="_Toc45282357"/>
      <w:r>
        <w:rPr>
          <w:rFonts w:hint="eastAsia"/>
          <w:lang w:val="en-US" w:eastAsia="zh-CN"/>
        </w:rPr>
        <w:t>7.3.19</w:t>
      </w:r>
      <w:r>
        <w:tab/>
      </w:r>
      <w:proofErr w:type="gramStart"/>
      <w:r>
        <w:t>Direct</w:t>
      </w:r>
      <w:proofErr w:type="gramEnd"/>
      <w:r>
        <w:t xml:space="preserve"> link </w:t>
      </w:r>
      <w:r>
        <w:rPr>
          <w:lang w:val="en-US" w:eastAsia="zh-CN"/>
        </w:rPr>
        <w:t>identifier update</w:t>
      </w:r>
      <w:r>
        <w:rPr>
          <w:rFonts w:hint="eastAsia"/>
          <w:lang w:val="en-US" w:eastAsia="zh-CN"/>
        </w:rPr>
        <w:t xml:space="preserve"> accept</w:t>
      </w:r>
      <w:bookmarkEnd w:id="15"/>
    </w:p>
    <w:p w14:paraId="5C743CF4" w14:textId="77777777" w:rsidR="001070CD" w:rsidRDefault="001070CD" w:rsidP="001070CD">
      <w:pPr>
        <w:pStyle w:val="Heading4"/>
      </w:pPr>
      <w:bookmarkStart w:id="16" w:name="_Toc45282358"/>
      <w:r>
        <w:rPr>
          <w:rFonts w:hint="eastAsia"/>
          <w:lang w:val="en-US" w:eastAsia="zh-CN"/>
        </w:rPr>
        <w:t>7.3.19</w:t>
      </w:r>
      <w:r>
        <w:rPr>
          <w:lang w:val="en-US" w:eastAsia="zh-CN"/>
        </w:rPr>
        <w:t>.1</w:t>
      </w:r>
      <w:r>
        <w:tab/>
        <w:t>Message definition</w:t>
      </w:r>
      <w:bookmarkEnd w:id="16"/>
    </w:p>
    <w:p w14:paraId="725337D3" w14:textId="77777777" w:rsidR="001070CD" w:rsidRDefault="001070CD" w:rsidP="001070CD">
      <w:r>
        <w:t xml:space="preserve">This message is sent by the UE to another peer UE to indicate that the link </w:t>
      </w:r>
      <w:r>
        <w:rPr>
          <w:lang w:val="en-US" w:eastAsia="zh-CN"/>
        </w:rPr>
        <w:t>identifier update</w:t>
      </w:r>
      <w:r>
        <w:t xml:space="preserve"> request is accepted. See table </w:t>
      </w:r>
      <w:r>
        <w:rPr>
          <w:rFonts w:hint="eastAsia"/>
          <w:lang w:val="en-US" w:eastAsia="zh-CN"/>
        </w:rPr>
        <w:t>7.3.19.1</w:t>
      </w:r>
      <w:r>
        <w:rPr>
          <w:lang w:val="en-US" w:eastAsia="zh-CN"/>
        </w:rPr>
        <w:t>.1</w:t>
      </w:r>
      <w:r>
        <w:t>.</w:t>
      </w:r>
    </w:p>
    <w:p w14:paraId="7D919C06" w14:textId="77777777" w:rsidR="001070CD" w:rsidRPr="00C07354" w:rsidRDefault="001070CD" w:rsidP="001070CD">
      <w:pPr>
        <w:pStyle w:val="B1"/>
      </w:pPr>
      <w:r w:rsidRPr="00C07354">
        <w:t>Message type:</w:t>
      </w:r>
      <w:r w:rsidRPr="00C07354">
        <w:tab/>
        <w:t xml:space="preserve">DIRECT LINK </w:t>
      </w:r>
      <w:r>
        <w:t>IDENTIFIER</w:t>
      </w:r>
      <w:r w:rsidRPr="00C07354">
        <w:t xml:space="preserve"> </w:t>
      </w:r>
      <w:r>
        <w:t xml:space="preserve">UPDATE </w:t>
      </w:r>
      <w:r w:rsidRPr="00C07354">
        <w:t>ACCEPT</w:t>
      </w:r>
    </w:p>
    <w:p w14:paraId="561B947B" w14:textId="77777777" w:rsidR="001070CD" w:rsidRPr="006925E5" w:rsidRDefault="001070CD" w:rsidP="001070CD">
      <w:pPr>
        <w:pStyle w:val="B1"/>
      </w:pPr>
      <w:r w:rsidRPr="00C07354">
        <w:t>Significance:</w:t>
      </w:r>
      <w:r w:rsidRPr="00C07354">
        <w:tab/>
        <w:t>dual</w:t>
      </w:r>
    </w:p>
    <w:p w14:paraId="7B1C07B9" w14:textId="77777777" w:rsidR="001070CD" w:rsidRPr="006415A3" w:rsidRDefault="001070CD" w:rsidP="001070CD">
      <w:pPr>
        <w:pStyle w:val="B1"/>
      </w:pPr>
      <w:r w:rsidRPr="006415A3">
        <w:t>Direction:</w:t>
      </w:r>
      <w:r w:rsidRPr="006415A3">
        <w:tab/>
      </w:r>
      <w:r w:rsidRPr="006415A3">
        <w:tab/>
        <w:t>UE to peer UE</w:t>
      </w:r>
    </w:p>
    <w:p w14:paraId="7D614AA0" w14:textId="77777777" w:rsidR="001070CD" w:rsidRDefault="001070CD" w:rsidP="001070CD">
      <w:pPr>
        <w:pStyle w:val="TH"/>
      </w:pPr>
      <w:r>
        <w:lastRenderedPageBreak/>
        <w:t>Table </w:t>
      </w:r>
      <w:r>
        <w:rPr>
          <w:rFonts w:hint="eastAsia"/>
          <w:lang w:val="en-US" w:eastAsia="zh-CN"/>
        </w:rPr>
        <w:t>7.3.19.1</w:t>
      </w:r>
      <w:r>
        <w:rPr>
          <w:lang w:val="en-US" w:eastAsia="zh-CN"/>
        </w:rPr>
        <w:t>.1</w:t>
      </w:r>
      <w:r>
        <w:t xml:space="preserve">: </w:t>
      </w:r>
      <w:r w:rsidRPr="00177F24">
        <w:t>DIRECT LINK IDENTIFIER UPDATE ACCEPT</w:t>
      </w:r>
      <w: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1070CD" w:rsidRPr="006C446C" w14:paraId="47C4A542" w14:textId="77777777" w:rsidTr="00B005C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8D73C" w14:textId="77777777" w:rsidR="001070CD" w:rsidRPr="006C446C" w:rsidRDefault="001070CD" w:rsidP="00B005CE">
            <w:pPr>
              <w:pStyle w:val="TAH"/>
            </w:pPr>
            <w:r w:rsidRPr="006C446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5DD0E" w14:textId="77777777" w:rsidR="001070CD" w:rsidRPr="006C446C" w:rsidRDefault="001070CD" w:rsidP="00B005CE">
            <w:pPr>
              <w:pStyle w:val="TAH"/>
            </w:pPr>
            <w:r w:rsidRPr="006C446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E4E23" w14:textId="77777777" w:rsidR="001070CD" w:rsidRPr="006C446C" w:rsidRDefault="001070CD" w:rsidP="00B005CE">
            <w:pPr>
              <w:pStyle w:val="TAH"/>
            </w:pPr>
            <w:r w:rsidRPr="006C446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8457E" w14:textId="77777777" w:rsidR="001070CD" w:rsidRPr="006C446C" w:rsidRDefault="001070CD" w:rsidP="00B005CE">
            <w:pPr>
              <w:pStyle w:val="TAH"/>
            </w:pPr>
            <w:r w:rsidRPr="006C446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ED622" w14:textId="77777777" w:rsidR="001070CD" w:rsidRPr="006C446C" w:rsidRDefault="001070CD" w:rsidP="00B005CE">
            <w:pPr>
              <w:pStyle w:val="TAH"/>
            </w:pPr>
            <w:r w:rsidRPr="006C446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98449" w14:textId="77777777" w:rsidR="001070CD" w:rsidRPr="006C446C" w:rsidRDefault="001070CD" w:rsidP="00B005CE">
            <w:pPr>
              <w:pStyle w:val="TAH"/>
            </w:pPr>
            <w:r w:rsidRPr="006C446C">
              <w:t>Length</w:t>
            </w:r>
          </w:p>
        </w:tc>
      </w:tr>
      <w:tr w:rsidR="001070CD" w:rsidRPr="006C446C" w14:paraId="08703D62" w14:textId="77777777" w:rsidTr="00B005C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4AC6B" w14:textId="77777777" w:rsidR="001070CD" w:rsidRPr="006C446C" w:rsidRDefault="001070CD" w:rsidP="00B005C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75DBC" w14:textId="77777777" w:rsidR="001070CD" w:rsidRPr="006C446C" w:rsidRDefault="001070CD" w:rsidP="00B005CE">
            <w:pPr>
              <w:pStyle w:val="TAL"/>
            </w:pPr>
            <w:r w:rsidRPr="006C446C">
              <w:t>DIRECT LINK IDENTIFIER UPDATE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3DF78" w14:textId="77777777" w:rsidR="001070CD" w:rsidRPr="006C446C" w:rsidRDefault="001070CD" w:rsidP="00B005CE">
            <w:pPr>
              <w:pStyle w:val="TAL"/>
            </w:pPr>
            <w:r w:rsidRPr="006C446C">
              <w:t>PC5 signalling message type</w:t>
            </w:r>
          </w:p>
          <w:p w14:paraId="4D90E745" w14:textId="77777777" w:rsidR="001070CD" w:rsidRPr="006C446C" w:rsidRDefault="001070CD" w:rsidP="00B005CE">
            <w:pPr>
              <w:pStyle w:val="TAL"/>
            </w:pPr>
            <w:r w:rsidRPr="006C446C">
              <w:rPr>
                <w:lang w:val="en-US" w:eastAsia="zh-CN"/>
              </w:rPr>
              <w:t>8</w:t>
            </w:r>
            <w:r w:rsidRPr="006C446C">
              <w:t>.</w:t>
            </w:r>
            <w:r w:rsidRPr="006C446C">
              <w:rPr>
                <w:lang w:val="en-US" w:eastAsia="zh-CN"/>
              </w:rPr>
              <w:t>4</w:t>
            </w:r>
            <w:r w:rsidRPr="006C446C">
              <w:t>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51264" w14:textId="77777777" w:rsidR="001070CD" w:rsidRPr="006C446C" w:rsidRDefault="001070CD" w:rsidP="00B005CE">
            <w:pPr>
              <w:pStyle w:val="TAC"/>
            </w:pPr>
            <w:r w:rsidRPr="006C446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F5561" w14:textId="77777777" w:rsidR="001070CD" w:rsidRPr="006C446C" w:rsidRDefault="001070CD" w:rsidP="00B005CE">
            <w:pPr>
              <w:pStyle w:val="TAC"/>
            </w:pPr>
            <w:r w:rsidRPr="006C446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B35EB" w14:textId="77777777" w:rsidR="001070CD" w:rsidRPr="006C446C" w:rsidRDefault="001070CD" w:rsidP="00B005CE">
            <w:pPr>
              <w:pStyle w:val="TAC"/>
            </w:pPr>
            <w:r w:rsidRPr="006C446C">
              <w:t>1</w:t>
            </w:r>
          </w:p>
        </w:tc>
      </w:tr>
      <w:tr w:rsidR="001070CD" w:rsidRPr="006C446C" w14:paraId="1D8336AF" w14:textId="77777777" w:rsidTr="00B005C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F973E" w14:textId="77777777" w:rsidR="001070CD" w:rsidRPr="006C446C" w:rsidRDefault="001070CD" w:rsidP="00B005C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9F9AC" w14:textId="77777777" w:rsidR="001070CD" w:rsidRPr="006C446C" w:rsidRDefault="001070CD" w:rsidP="00B005CE">
            <w:pPr>
              <w:pStyle w:val="TAL"/>
            </w:pPr>
            <w:r w:rsidRPr="006C446C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BEE48" w14:textId="77777777" w:rsidR="001070CD" w:rsidRPr="006C446C" w:rsidRDefault="001070CD" w:rsidP="00B005CE">
            <w:pPr>
              <w:pStyle w:val="TAL"/>
            </w:pPr>
            <w:r w:rsidRPr="006C446C">
              <w:t>Sequence number</w:t>
            </w:r>
          </w:p>
          <w:p w14:paraId="74314633" w14:textId="77777777" w:rsidR="001070CD" w:rsidRPr="006C446C" w:rsidRDefault="001070CD" w:rsidP="00B005CE">
            <w:pPr>
              <w:pStyle w:val="TAL"/>
            </w:pPr>
            <w:r w:rsidRPr="006C446C">
              <w:rPr>
                <w:lang w:val="en-US" w:eastAsia="zh-CN"/>
              </w:rPr>
              <w:t>8</w:t>
            </w:r>
            <w:r w:rsidRPr="006C446C">
              <w:t>.</w:t>
            </w:r>
            <w:r w:rsidRPr="006C446C">
              <w:rPr>
                <w:lang w:val="en-US" w:eastAsia="zh-CN"/>
              </w:rPr>
              <w:t>4</w:t>
            </w:r>
            <w:r w:rsidRPr="006C446C">
              <w:t>.</w:t>
            </w:r>
            <w:r w:rsidRPr="006C446C">
              <w:rPr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F1115" w14:textId="77777777" w:rsidR="001070CD" w:rsidRPr="006C446C" w:rsidRDefault="001070CD" w:rsidP="00B005CE">
            <w:pPr>
              <w:pStyle w:val="TAC"/>
            </w:pPr>
            <w:r w:rsidRPr="006C446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F2486" w14:textId="77777777" w:rsidR="001070CD" w:rsidRPr="006C446C" w:rsidRDefault="001070CD" w:rsidP="00B005CE">
            <w:pPr>
              <w:pStyle w:val="TAC"/>
            </w:pPr>
            <w:r w:rsidRPr="006C446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916F9" w14:textId="77777777" w:rsidR="001070CD" w:rsidRPr="006C446C" w:rsidRDefault="001070CD" w:rsidP="00B005CE">
            <w:pPr>
              <w:pStyle w:val="TAC"/>
              <w:rPr>
                <w:lang w:eastAsia="zh-CN"/>
              </w:rPr>
            </w:pPr>
            <w:r w:rsidRPr="006C446C">
              <w:rPr>
                <w:lang w:eastAsia="zh-CN"/>
              </w:rPr>
              <w:t>1</w:t>
            </w:r>
          </w:p>
        </w:tc>
      </w:tr>
      <w:tr w:rsidR="001070CD" w:rsidRPr="006C446C" w:rsidDel="003F6B31" w14:paraId="23A2755A" w14:textId="77777777" w:rsidTr="00B005C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5A473" w14:textId="77777777" w:rsidR="001070CD" w:rsidRPr="006C446C" w:rsidDel="003F6B31" w:rsidRDefault="001070CD" w:rsidP="00B005CE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2B78E" w14:textId="77777777" w:rsidR="001070CD" w:rsidRPr="006C446C" w:rsidDel="003F6B31" w:rsidRDefault="001070CD" w:rsidP="00B005CE">
            <w:pPr>
              <w:pStyle w:val="TAL"/>
            </w:pPr>
            <w:r w:rsidRPr="006C446C">
              <w:rPr>
                <w:lang w:eastAsia="ja-JP"/>
              </w:rPr>
              <w:t>LSB of K</w:t>
            </w:r>
            <w:r w:rsidRPr="006C446C">
              <w:rPr>
                <w:vertAlign w:val="subscript"/>
                <w:lang w:eastAsia="ja-JP"/>
              </w:rPr>
              <w:t>NRP-</w:t>
            </w:r>
            <w:proofErr w:type="spellStart"/>
            <w:r w:rsidRPr="006C446C">
              <w:rPr>
                <w:vertAlign w:val="subscript"/>
                <w:lang w:eastAsia="ja-JP"/>
              </w:rPr>
              <w:t>sess</w:t>
            </w:r>
            <w:proofErr w:type="spellEnd"/>
            <w:r w:rsidRPr="006C446C">
              <w:rPr>
                <w:lang w:eastAsia="ja-JP"/>
              </w:rPr>
              <w:t xml:space="preserve">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88C05" w14:textId="77777777" w:rsidR="001070CD" w:rsidRPr="006C446C" w:rsidRDefault="001070CD" w:rsidP="00B005CE">
            <w:pPr>
              <w:pStyle w:val="TAL"/>
              <w:rPr>
                <w:lang w:eastAsia="ja-JP"/>
              </w:rPr>
            </w:pPr>
            <w:r w:rsidRPr="006C446C">
              <w:rPr>
                <w:lang w:eastAsia="ja-JP"/>
              </w:rPr>
              <w:t>LSB of K</w:t>
            </w:r>
            <w:r w:rsidRPr="006C446C">
              <w:rPr>
                <w:vertAlign w:val="subscript"/>
                <w:lang w:eastAsia="ja-JP"/>
              </w:rPr>
              <w:t>NRP-</w:t>
            </w:r>
            <w:proofErr w:type="spellStart"/>
            <w:r w:rsidRPr="006C446C">
              <w:rPr>
                <w:vertAlign w:val="subscript"/>
                <w:lang w:eastAsia="ja-JP"/>
              </w:rPr>
              <w:t>sess</w:t>
            </w:r>
            <w:proofErr w:type="spellEnd"/>
            <w:r w:rsidRPr="006C446C">
              <w:rPr>
                <w:vertAlign w:val="subscript"/>
                <w:lang w:eastAsia="ja-JP"/>
              </w:rPr>
              <w:t xml:space="preserve"> </w:t>
            </w:r>
            <w:r w:rsidRPr="006C446C">
              <w:rPr>
                <w:lang w:eastAsia="ja-JP"/>
              </w:rPr>
              <w:t>ID</w:t>
            </w:r>
          </w:p>
          <w:p w14:paraId="45C04F98" w14:textId="77777777" w:rsidR="001070CD" w:rsidRPr="006C446C" w:rsidDel="003F6B31" w:rsidRDefault="001070CD" w:rsidP="00B005CE">
            <w:pPr>
              <w:pStyle w:val="TAL"/>
              <w:rPr>
                <w:lang w:val="en-US" w:eastAsia="zh-CN"/>
              </w:rPr>
            </w:pPr>
            <w:r w:rsidRPr="006C446C">
              <w:rPr>
                <w:lang w:eastAsia="ja-JP"/>
              </w:rPr>
              <w:t>8.4.z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A4166" w14:textId="77777777" w:rsidR="001070CD" w:rsidRPr="006C446C" w:rsidDel="003F6B31" w:rsidRDefault="001070CD" w:rsidP="00B005CE">
            <w:pPr>
              <w:pStyle w:val="TAC"/>
              <w:rPr>
                <w:lang w:val="en-US" w:eastAsia="zh-CN"/>
              </w:rPr>
            </w:pPr>
            <w:r w:rsidRPr="006C446C">
              <w:rPr>
                <w:lang w:val="en-US"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BD552" w14:textId="77777777" w:rsidR="001070CD" w:rsidRPr="006C446C" w:rsidDel="003F6B31" w:rsidRDefault="001070CD" w:rsidP="00B005CE">
            <w:pPr>
              <w:pStyle w:val="TAC"/>
            </w:pPr>
            <w:r w:rsidRPr="006C446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3A0F3" w14:textId="77777777" w:rsidR="001070CD" w:rsidRPr="006C446C" w:rsidDel="003F6B31" w:rsidRDefault="001070CD" w:rsidP="00B005CE">
            <w:pPr>
              <w:pStyle w:val="TAC"/>
              <w:rPr>
                <w:lang w:eastAsia="zh-CN"/>
              </w:rPr>
            </w:pPr>
            <w:r w:rsidRPr="006C446C">
              <w:rPr>
                <w:lang w:eastAsia="zh-CN"/>
              </w:rPr>
              <w:t>1</w:t>
            </w:r>
          </w:p>
        </w:tc>
      </w:tr>
      <w:tr w:rsidR="001070CD" w:rsidRPr="006C446C" w:rsidDel="003F6B31" w14:paraId="2F8980CB" w14:textId="77777777" w:rsidTr="00B005C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CC6D4" w14:textId="77777777" w:rsidR="001070CD" w:rsidRPr="006C446C" w:rsidDel="003F6B31" w:rsidRDefault="001070CD" w:rsidP="00B005CE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47149" w14:textId="77777777" w:rsidR="001070CD" w:rsidRPr="006C446C" w:rsidRDefault="001070CD" w:rsidP="00B005CE">
            <w:pPr>
              <w:pStyle w:val="TAL"/>
              <w:rPr>
                <w:lang w:eastAsia="ja-JP"/>
              </w:rPr>
            </w:pPr>
            <w:r w:rsidRPr="006C446C">
              <w:rPr>
                <w:lang w:eastAsia="ja-JP"/>
              </w:rPr>
              <w:t>MSB of K</w:t>
            </w:r>
            <w:r w:rsidRPr="006C446C">
              <w:rPr>
                <w:vertAlign w:val="subscript"/>
                <w:lang w:eastAsia="ja-JP"/>
              </w:rPr>
              <w:t>NRP-</w:t>
            </w:r>
            <w:proofErr w:type="spellStart"/>
            <w:r w:rsidRPr="006C446C">
              <w:rPr>
                <w:vertAlign w:val="subscript"/>
                <w:lang w:eastAsia="ja-JP"/>
              </w:rPr>
              <w:t>sess</w:t>
            </w:r>
            <w:proofErr w:type="spellEnd"/>
            <w:r w:rsidRPr="006C446C">
              <w:rPr>
                <w:lang w:eastAsia="ja-JP"/>
              </w:rPr>
              <w:t xml:space="preserve">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AED2" w14:textId="77777777" w:rsidR="001070CD" w:rsidRPr="006C446C" w:rsidRDefault="001070CD" w:rsidP="00B005CE">
            <w:pPr>
              <w:pStyle w:val="TAL"/>
              <w:rPr>
                <w:lang w:eastAsia="ja-JP"/>
              </w:rPr>
            </w:pPr>
            <w:r w:rsidRPr="006C446C">
              <w:rPr>
                <w:lang w:eastAsia="ja-JP"/>
              </w:rPr>
              <w:t>MSB of K</w:t>
            </w:r>
            <w:r w:rsidRPr="006C446C">
              <w:rPr>
                <w:vertAlign w:val="subscript"/>
                <w:lang w:eastAsia="ja-JP"/>
              </w:rPr>
              <w:t>NRP-</w:t>
            </w:r>
            <w:proofErr w:type="spellStart"/>
            <w:r w:rsidRPr="006C446C">
              <w:rPr>
                <w:vertAlign w:val="subscript"/>
                <w:lang w:eastAsia="ja-JP"/>
              </w:rPr>
              <w:t>sess</w:t>
            </w:r>
            <w:proofErr w:type="spellEnd"/>
            <w:r w:rsidRPr="006C446C">
              <w:rPr>
                <w:vertAlign w:val="subscript"/>
                <w:lang w:eastAsia="ja-JP"/>
              </w:rPr>
              <w:t xml:space="preserve"> </w:t>
            </w:r>
            <w:r w:rsidRPr="006C446C">
              <w:rPr>
                <w:lang w:eastAsia="ja-JP"/>
              </w:rPr>
              <w:t>ID</w:t>
            </w:r>
          </w:p>
          <w:p w14:paraId="65719C0F" w14:textId="77777777" w:rsidR="001070CD" w:rsidRPr="006C446C" w:rsidRDefault="001070CD" w:rsidP="00B005CE">
            <w:pPr>
              <w:pStyle w:val="TAL"/>
              <w:rPr>
                <w:lang w:eastAsia="ja-JP"/>
              </w:rPr>
            </w:pPr>
            <w:r w:rsidRPr="006C446C">
              <w:rPr>
                <w:lang w:eastAsia="ja-JP"/>
              </w:rPr>
              <w:t>8.4.y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CC942" w14:textId="77777777" w:rsidR="001070CD" w:rsidRPr="006C446C" w:rsidRDefault="001070CD" w:rsidP="00B005CE">
            <w:pPr>
              <w:pStyle w:val="TAC"/>
              <w:rPr>
                <w:lang w:val="en-US" w:eastAsia="zh-CN"/>
              </w:rPr>
            </w:pPr>
            <w:r w:rsidRPr="006C446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1D2B4" w14:textId="77777777" w:rsidR="001070CD" w:rsidRPr="006C446C" w:rsidRDefault="001070CD" w:rsidP="00B005CE">
            <w:pPr>
              <w:pStyle w:val="TAC"/>
            </w:pPr>
            <w:r w:rsidRPr="006C446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D022F" w14:textId="77777777" w:rsidR="001070CD" w:rsidRPr="006C446C" w:rsidRDefault="001070CD" w:rsidP="00B005CE">
            <w:pPr>
              <w:pStyle w:val="TAC"/>
              <w:rPr>
                <w:lang w:eastAsia="zh-CN"/>
              </w:rPr>
            </w:pPr>
            <w:r w:rsidRPr="006C446C">
              <w:t>1</w:t>
            </w:r>
          </w:p>
        </w:tc>
      </w:tr>
      <w:tr w:rsidR="001070CD" w:rsidRPr="006C446C" w:rsidDel="003F6B31" w14:paraId="45264ADC" w14:textId="77777777" w:rsidTr="00B005C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EBCAB" w14:textId="77777777" w:rsidR="001070CD" w:rsidRPr="006C446C" w:rsidDel="003F6B31" w:rsidRDefault="001070CD" w:rsidP="00B005CE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8CC8E" w14:textId="77777777" w:rsidR="001070CD" w:rsidRPr="006C446C" w:rsidRDefault="001070CD" w:rsidP="00B005CE">
            <w:pPr>
              <w:pStyle w:val="TAL"/>
              <w:rPr>
                <w:lang w:eastAsia="ja-JP"/>
              </w:rPr>
            </w:pPr>
            <w:r w:rsidRPr="006C446C">
              <w:rPr>
                <w:lang w:eastAsia="zh-CN"/>
              </w:rPr>
              <w:t>Source layer-2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C34A9" w14:textId="77777777" w:rsidR="001070CD" w:rsidRPr="006C446C" w:rsidRDefault="001070CD" w:rsidP="00B005CE">
            <w:pPr>
              <w:pStyle w:val="TAL"/>
              <w:rPr>
                <w:lang w:eastAsia="zh-CN"/>
              </w:rPr>
            </w:pPr>
            <w:r w:rsidRPr="006C446C">
              <w:rPr>
                <w:lang w:eastAsia="zh-CN"/>
              </w:rPr>
              <w:t>Layer-2 ID</w:t>
            </w:r>
          </w:p>
          <w:p w14:paraId="284CFF67" w14:textId="77777777" w:rsidR="001070CD" w:rsidRPr="006C446C" w:rsidRDefault="001070CD" w:rsidP="00B005C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8.4.25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EDB40" w14:textId="77777777" w:rsidR="001070CD" w:rsidRPr="006C446C" w:rsidRDefault="001070CD" w:rsidP="00B005CE">
            <w:pPr>
              <w:pStyle w:val="TAC"/>
            </w:pPr>
            <w:r w:rsidRPr="006C446C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DEF01" w14:textId="77777777" w:rsidR="001070CD" w:rsidRPr="006C446C" w:rsidRDefault="001070CD" w:rsidP="00B005CE">
            <w:pPr>
              <w:pStyle w:val="TAC"/>
            </w:pPr>
            <w:r w:rsidRPr="006C446C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6E183" w14:textId="77777777" w:rsidR="001070CD" w:rsidRPr="006C446C" w:rsidRDefault="001070CD" w:rsidP="00B005CE">
            <w:pPr>
              <w:pStyle w:val="TAC"/>
            </w:pPr>
            <w:r w:rsidRPr="006C446C">
              <w:rPr>
                <w:lang w:eastAsia="zh-CN"/>
              </w:rPr>
              <w:t>3</w:t>
            </w:r>
          </w:p>
        </w:tc>
      </w:tr>
      <w:tr w:rsidR="001070CD" w:rsidRPr="006C446C" w:rsidDel="003F6B31" w14:paraId="0433E3E0" w14:textId="77777777" w:rsidTr="00B005C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2C5D1" w14:textId="77777777" w:rsidR="001070CD" w:rsidRPr="006C446C" w:rsidRDefault="001070CD" w:rsidP="00B005CE">
            <w:pPr>
              <w:pStyle w:val="TAL"/>
              <w:rPr>
                <w:lang w:eastAsia="zh-CN"/>
              </w:rPr>
            </w:pPr>
            <w:r w:rsidRPr="006C446C">
              <w:rPr>
                <w:lang w:eastAsia="zh-CN"/>
              </w:rPr>
              <w:t xml:space="preserve">TBD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BD259" w14:textId="77777777" w:rsidR="001070CD" w:rsidRPr="006C446C" w:rsidRDefault="001070CD" w:rsidP="00B005CE">
            <w:pPr>
              <w:pStyle w:val="TAL"/>
            </w:pPr>
            <w:r w:rsidRPr="006C446C">
              <w:t>Target layer-2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157A1" w14:textId="77777777" w:rsidR="001070CD" w:rsidRPr="006C446C" w:rsidRDefault="001070CD" w:rsidP="00B005CE">
            <w:pPr>
              <w:pStyle w:val="TAL"/>
              <w:rPr>
                <w:lang w:val="en-US" w:eastAsia="zh-CN"/>
              </w:rPr>
            </w:pPr>
            <w:r w:rsidRPr="006C446C">
              <w:rPr>
                <w:lang w:val="en-US" w:eastAsia="zh-CN"/>
              </w:rPr>
              <w:t>Layer-2 ID</w:t>
            </w:r>
          </w:p>
          <w:p w14:paraId="688B9746" w14:textId="77777777" w:rsidR="001070CD" w:rsidRPr="006C446C" w:rsidRDefault="001070CD" w:rsidP="00B005C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8.4.25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745D3" w14:textId="77777777" w:rsidR="001070CD" w:rsidRPr="006C446C" w:rsidRDefault="001070CD" w:rsidP="00B005CE">
            <w:pPr>
              <w:pStyle w:val="TAC"/>
              <w:rPr>
                <w:lang w:eastAsia="zh-CN"/>
              </w:rPr>
            </w:pPr>
            <w:r w:rsidRPr="006C446C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E90FC" w14:textId="77777777" w:rsidR="001070CD" w:rsidRPr="006C446C" w:rsidRDefault="001070CD" w:rsidP="00B005CE">
            <w:pPr>
              <w:pStyle w:val="TAC"/>
            </w:pPr>
            <w:r w:rsidRPr="006C446C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CEB83" w14:textId="77777777" w:rsidR="001070CD" w:rsidRPr="006C446C" w:rsidRDefault="001070CD" w:rsidP="00B005CE">
            <w:pPr>
              <w:pStyle w:val="TAC"/>
            </w:pPr>
            <w:r w:rsidRPr="006C446C">
              <w:t>4</w:t>
            </w:r>
          </w:p>
        </w:tc>
      </w:tr>
      <w:tr w:rsidR="001070CD" w:rsidRPr="006C446C" w:rsidDel="003F6B31" w14:paraId="12EB0E49" w14:textId="77777777" w:rsidTr="00B005C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9AF56" w14:textId="77777777" w:rsidR="001070CD" w:rsidRPr="006C446C" w:rsidDel="003F6B31" w:rsidRDefault="001070CD" w:rsidP="00B005CE">
            <w:pPr>
              <w:pStyle w:val="TAL"/>
              <w:rPr>
                <w:lang w:eastAsia="zh-CN"/>
              </w:rPr>
            </w:pPr>
            <w:r w:rsidRPr="006C446C">
              <w:rPr>
                <w:lang w:eastAsia="zh-CN"/>
              </w:rPr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86177" w14:textId="77777777" w:rsidR="001070CD" w:rsidRPr="006C446C" w:rsidRDefault="001070CD" w:rsidP="00B005CE">
            <w:pPr>
              <w:pStyle w:val="TAL"/>
              <w:rPr>
                <w:lang w:eastAsia="ja-JP"/>
              </w:rPr>
            </w:pPr>
            <w:r w:rsidRPr="006C446C">
              <w:t>Target user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FE94C" w14:textId="77777777" w:rsidR="001070CD" w:rsidRPr="006C446C" w:rsidRDefault="001070CD" w:rsidP="00B005CE">
            <w:pPr>
              <w:pStyle w:val="TAL"/>
              <w:rPr>
                <w:lang w:val="en-US" w:eastAsia="zh-CN"/>
              </w:rPr>
            </w:pPr>
            <w:r w:rsidRPr="006C446C">
              <w:rPr>
                <w:lang w:val="en-US" w:eastAsia="zh-CN"/>
              </w:rPr>
              <w:t>Application layer ID</w:t>
            </w:r>
          </w:p>
          <w:p w14:paraId="0375E500" w14:textId="77777777" w:rsidR="001070CD" w:rsidRPr="006C446C" w:rsidRDefault="001070CD" w:rsidP="00B005CE">
            <w:pPr>
              <w:pStyle w:val="TAL"/>
              <w:rPr>
                <w:lang w:eastAsia="ja-JP"/>
              </w:rPr>
            </w:pPr>
            <w:r w:rsidRPr="006C446C">
              <w:rPr>
                <w:lang w:val="en-US" w:eastAsia="zh-CN"/>
              </w:rP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EE30D" w14:textId="77777777" w:rsidR="001070CD" w:rsidRPr="006C446C" w:rsidRDefault="001070CD" w:rsidP="00B005CE">
            <w:pPr>
              <w:pStyle w:val="TAC"/>
              <w:rPr>
                <w:lang w:val="en-US" w:eastAsia="zh-CN"/>
              </w:rPr>
            </w:pPr>
            <w:r w:rsidRPr="006C446C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95072" w14:textId="77777777" w:rsidR="001070CD" w:rsidRPr="006C446C" w:rsidRDefault="001070CD" w:rsidP="00B005CE">
            <w:pPr>
              <w:pStyle w:val="TAC"/>
            </w:pPr>
            <w:r w:rsidRPr="006C446C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026BD" w14:textId="77777777" w:rsidR="001070CD" w:rsidRPr="006C446C" w:rsidRDefault="001070CD" w:rsidP="00B005CE">
            <w:pPr>
              <w:pStyle w:val="TAC"/>
              <w:rPr>
                <w:lang w:eastAsia="zh-CN"/>
              </w:rPr>
            </w:pPr>
            <w:r w:rsidRPr="006C446C">
              <w:t>4-254</w:t>
            </w:r>
          </w:p>
        </w:tc>
      </w:tr>
      <w:tr w:rsidR="001070CD" w:rsidRPr="006C446C" w14:paraId="261E687C" w14:textId="77777777" w:rsidTr="00B005C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FB01A" w14:textId="77777777" w:rsidR="001070CD" w:rsidRPr="006C446C" w:rsidRDefault="001070CD" w:rsidP="00B005CE">
            <w:pPr>
              <w:pStyle w:val="TAL"/>
              <w:rPr>
                <w:lang w:eastAsia="zh-CN"/>
              </w:rPr>
            </w:pPr>
            <w:r w:rsidRPr="006C446C">
              <w:rPr>
                <w:lang w:eastAsia="zh-CN"/>
              </w:rP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3CE61" w14:textId="77777777" w:rsidR="001070CD" w:rsidRPr="006C446C" w:rsidRDefault="001070CD" w:rsidP="00B005CE">
            <w:pPr>
              <w:pStyle w:val="TAL"/>
            </w:pPr>
            <w:r w:rsidRPr="006C446C">
              <w:t xml:space="preserve">Target link local IPv6 address </w:t>
            </w:r>
          </w:p>
          <w:p w14:paraId="14F13F86" w14:textId="77777777" w:rsidR="001070CD" w:rsidRPr="006C446C" w:rsidRDefault="001070CD" w:rsidP="00B005CE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EBAD2" w14:textId="77777777" w:rsidR="001070CD" w:rsidRPr="006C446C" w:rsidRDefault="001070CD" w:rsidP="00B005CE">
            <w:pPr>
              <w:pStyle w:val="TAL"/>
              <w:rPr>
                <w:lang w:val="en-US" w:eastAsia="zh-CN"/>
              </w:rPr>
            </w:pPr>
            <w:r w:rsidRPr="006C446C">
              <w:rPr>
                <w:lang w:val="en-US" w:eastAsia="zh-CN"/>
              </w:rPr>
              <w:t>Link local IPv6 address</w:t>
            </w:r>
          </w:p>
          <w:p w14:paraId="63F1B42C" w14:textId="77777777" w:rsidR="001070CD" w:rsidRPr="006C446C" w:rsidRDefault="001070CD" w:rsidP="00B005CE">
            <w:pPr>
              <w:pStyle w:val="TAL"/>
              <w:rPr>
                <w:lang w:val="en-US" w:eastAsia="zh-CN"/>
              </w:rPr>
            </w:pPr>
            <w:r w:rsidRPr="006C446C">
              <w:rPr>
                <w:lang w:val="en-US" w:eastAsia="zh-CN"/>
              </w:rPr>
              <w:t>8.4.7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9EA6E" w14:textId="77777777" w:rsidR="001070CD" w:rsidRPr="006C446C" w:rsidRDefault="001070CD" w:rsidP="00B005CE">
            <w:pPr>
              <w:pStyle w:val="TAC"/>
              <w:rPr>
                <w:lang w:eastAsia="zh-CN"/>
              </w:rPr>
            </w:pPr>
            <w:r w:rsidRPr="006C446C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34DC3" w14:textId="77777777" w:rsidR="001070CD" w:rsidRPr="006C446C" w:rsidRDefault="001070CD" w:rsidP="00B005CE">
            <w:pPr>
              <w:pStyle w:val="TAC"/>
            </w:pPr>
            <w:r w:rsidRPr="006C446C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AF67A" w14:textId="77777777" w:rsidR="001070CD" w:rsidRPr="006C446C" w:rsidRDefault="001070CD" w:rsidP="00B005CE">
            <w:pPr>
              <w:pStyle w:val="TAC"/>
            </w:pPr>
            <w:r w:rsidRPr="006C446C">
              <w:t>17</w:t>
            </w:r>
          </w:p>
        </w:tc>
      </w:tr>
      <w:tr w:rsidR="001070CD" w:rsidRPr="006C446C" w14:paraId="5E579100" w14:textId="77777777" w:rsidTr="00B005C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B1F6E" w14:textId="77777777" w:rsidR="001070CD" w:rsidRPr="006C446C" w:rsidRDefault="001070CD" w:rsidP="00B005CE">
            <w:pPr>
              <w:pStyle w:val="TAL"/>
              <w:rPr>
                <w:lang w:eastAsia="zh-CN"/>
              </w:rPr>
            </w:pPr>
            <w:r w:rsidRPr="006C446C">
              <w:rPr>
                <w:rFonts w:hint="eastAsia"/>
                <w:lang w:eastAsia="zh-CN"/>
              </w:rP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1BC9E" w14:textId="77777777" w:rsidR="001070CD" w:rsidRPr="006C446C" w:rsidRDefault="001070CD" w:rsidP="00B005CE">
            <w:pPr>
              <w:pStyle w:val="TAL"/>
              <w:rPr>
                <w:lang w:eastAsia="zh-CN"/>
              </w:rPr>
            </w:pPr>
            <w:r w:rsidRPr="006C446C">
              <w:rPr>
                <w:rFonts w:hint="eastAsia"/>
                <w:lang w:eastAsia="zh-CN"/>
              </w:rPr>
              <w:t>Source user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DC466" w14:textId="77777777" w:rsidR="001070CD" w:rsidRPr="006C446C" w:rsidRDefault="001070CD" w:rsidP="00B005CE">
            <w:pPr>
              <w:pStyle w:val="TAL"/>
              <w:rPr>
                <w:lang w:val="en-US" w:eastAsia="zh-CN"/>
              </w:rPr>
            </w:pPr>
            <w:r w:rsidRPr="006C446C">
              <w:rPr>
                <w:lang w:val="en-US" w:eastAsia="zh-CN"/>
              </w:rPr>
              <w:t>Application layer ID</w:t>
            </w:r>
          </w:p>
          <w:p w14:paraId="47E47670" w14:textId="77777777" w:rsidR="001070CD" w:rsidRPr="006C446C" w:rsidRDefault="001070CD" w:rsidP="00B005CE">
            <w:pPr>
              <w:pStyle w:val="TAL"/>
              <w:rPr>
                <w:lang w:val="en-US" w:eastAsia="zh-CN"/>
              </w:rPr>
            </w:pPr>
            <w:r w:rsidRPr="006C446C">
              <w:rPr>
                <w:rFonts w:ascii="Times New Roman" w:hAnsi="Times New Roman"/>
                <w:sz w:val="20"/>
                <w:lang w:val="en-US" w:eastAsia="zh-CN"/>
              </w:rP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08A6B" w14:textId="77777777" w:rsidR="001070CD" w:rsidRPr="006C446C" w:rsidRDefault="001070CD" w:rsidP="00B005CE">
            <w:pPr>
              <w:pStyle w:val="TAC"/>
              <w:rPr>
                <w:lang w:eastAsia="zh-CN"/>
              </w:rPr>
            </w:pPr>
            <w:r w:rsidRPr="006C446C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AFBA6" w14:textId="77777777" w:rsidR="001070CD" w:rsidRPr="006C446C" w:rsidRDefault="001070CD" w:rsidP="00B005CE">
            <w:pPr>
              <w:pStyle w:val="TAC"/>
            </w:pPr>
            <w:r w:rsidRPr="006C446C">
              <w:rPr>
                <w:rFonts w:ascii="Times New Roman" w:hAnsi="Times New Roman"/>
                <w:sz w:val="20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4BB6F" w14:textId="77777777" w:rsidR="001070CD" w:rsidRPr="006C446C" w:rsidRDefault="001070CD" w:rsidP="00B005CE">
            <w:pPr>
              <w:pStyle w:val="TAC"/>
            </w:pPr>
            <w:r w:rsidRPr="006C446C">
              <w:rPr>
                <w:rFonts w:ascii="Times New Roman" w:hAnsi="Times New Roman"/>
                <w:sz w:val="20"/>
              </w:rPr>
              <w:t>4-254</w:t>
            </w:r>
          </w:p>
        </w:tc>
      </w:tr>
      <w:tr w:rsidR="001070CD" w:rsidRPr="00EF7A4C" w14:paraId="6C4BE9BD" w14:textId="77777777" w:rsidTr="00B005C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29A9E" w14:textId="77777777" w:rsidR="001070CD" w:rsidRPr="006C446C" w:rsidRDefault="001070CD" w:rsidP="00B005CE">
            <w:pPr>
              <w:pStyle w:val="TAL"/>
              <w:rPr>
                <w:lang w:eastAsia="zh-CN"/>
              </w:rPr>
            </w:pPr>
            <w:r w:rsidRPr="006C446C">
              <w:rPr>
                <w:lang w:eastAsia="zh-CN"/>
              </w:rPr>
              <w:t>58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295A3" w14:textId="77777777" w:rsidR="001070CD" w:rsidRPr="006C446C" w:rsidRDefault="001070CD" w:rsidP="00B005CE">
            <w:pPr>
              <w:pStyle w:val="TAL"/>
              <w:rPr>
                <w:lang w:eastAsia="zh-CN"/>
              </w:rPr>
            </w:pPr>
            <w:r w:rsidRPr="006C446C">
              <w:rPr>
                <w:lang w:eastAsia="zh-CN"/>
              </w:rPr>
              <w:t>Source</w:t>
            </w:r>
            <w:r w:rsidRPr="006C446C">
              <w:rPr>
                <w:rFonts w:ascii="Times New Roman" w:hAnsi="Times New Roman"/>
                <w:sz w:val="20"/>
                <w:lang w:eastAsia="zh-CN"/>
              </w:rPr>
              <w:t xml:space="preserve"> link local IPv6 address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359D1" w14:textId="77777777" w:rsidR="001070CD" w:rsidRPr="006C446C" w:rsidRDefault="001070CD" w:rsidP="00B005CE">
            <w:pPr>
              <w:pStyle w:val="TAL"/>
              <w:rPr>
                <w:lang w:val="en-US" w:eastAsia="zh-CN"/>
              </w:rPr>
            </w:pPr>
            <w:r w:rsidRPr="006C446C">
              <w:rPr>
                <w:rFonts w:ascii="Times New Roman" w:hAnsi="Times New Roman"/>
                <w:sz w:val="20"/>
                <w:lang w:val="en-US" w:eastAsia="zh-CN"/>
              </w:rPr>
              <w:t>Link local IPv6 address</w:t>
            </w:r>
          </w:p>
          <w:p w14:paraId="4F598B54" w14:textId="77777777" w:rsidR="001070CD" w:rsidRPr="006C446C" w:rsidRDefault="001070CD" w:rsidP="00B005CE">
            <w:pPr>
              <w:pStyle w:val="TAL"/>
              <w:rPr>
                <w:lang w:val="en-US" w:eastAsia="zh-CN"/>
              </w:rPr>
            </w:pPr>
            <w:r w:rsidRPr="006C446C">
              <w:rPr>
                <w:rFonts w:ascii="Times New Roman" w:hAnsi="Times New Roman"/>
                <w:sz w:val="20"/>
                <w:lang w:val="en-US" w:eastAsia="zh-CN"/>
              </w:rPr>
              <w:t>8.4.7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2FEA4" w14:textId="77777777" w:rsidR="001070CD" w:rsidRPr="006C446C" w:rsidRDefault="001070CD" w:rsidP="00B005CE">
            <w:pPr>
              <w:pStyle w:val="TAC"/>
              <w:rPr>
                <w:lang w:eastAsia="zh-CN"/>
              </w:rPr>
            </w:pPr>
            <w:r w:rsidRPr="006C446C">
              <w:rPr>
                <w:rFonts w:ascii="Times New Roman" w:hAnsi="Times New Roman"/>
                <w:sz w:val="20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FAD59" w14:textId="77777777" w:rsidR="001070CD" w:rsidRPr="006C446C" w:rsidRDefault="001070CD" w:rsidP="00B005CE">
            <w:pPr>
              <w:pStyle w:val="TAC"/>
            </w:pPr>
            <w:r w:rsidRPr="006C446C">
              <w:rPr>
                <w:rFonts w:ascii="Times New Roman" w:hAnsi="Times New Roman"/>
                <w:sz w:val="20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A0C04" w14:textId="77777777" w:rsidR="001070CD" w:rsidRPr="003D582A" w:rsidRDefault="001070CD" w:rsidP="00B005CE">
            <w:pPr>
              <w:pStyle w:val="TAC"/>
            </w:pPr>
            <w:r w:rsidRPr="006C446C">
              <w:rPr>
                <w:rFonts w:ascii="Times New Roman" w:hAnsi="Times New Roman"/>
                <w:sz w:val="20"/>
              </w:rPr>
              <w:t>17</w:t>
            </w:r>
          </w:p>
        </w:tc>
      </w:tr>
    </w:tbl>
    <w:p w14:paraId="3752F444" w14:textId="77777777" w:rsidR="001070CD" w:rsidRDefault="001070CD" w:rsidP="001070CD">
      <w:pPr>
        <w:pStyle w:val="Heading4"/>
      </w:pPr>
      <w:bookmarkStart w:id="17" w:name="_Toc45282359"/>
      <w:r>
        <w:rPr>
          <w:rFonts w:eastAsia="SimSun" w:hint="eastAsia"/>
          <w:lang w:val="en-US" w:eastAsia="zh-CN"/>
        </w:rPr>
        <w:t>7.3.19</w:t>
      </w:r>
      <w:r>
        <w:t>.</w:t>
      </w:r>
      <w:r>
        <w:rPr>
          <w:rFonts w:hint="eastAsia"/>
          <w:lang w:eastAsia="zh-CN"/>
        </w:rPr>
        <w:t>2</w:t>
      </w:r>
      <w:r>
        <w:tab/>
      </w:r>
      <w:r w:rsidRPr="00CC7033">
        <w:rPr>
          <w:lang w:eastAsia="zh-CN"/>
        </w:rPr>
        <w:t>Target user info</w:t>
      </w:r>
      <w:bookmarkEnd w:id="17"/>
    </w:p>
    <w:p w14:paraId="0471B13E" w14:textId="77777777" w:rsidR="001070CD" w:rsidRDefault="001070CD" w:rsidP="001070CD">
      <w:pPr>
        <w:rPr>
          <w:lang w:eastAsia="zh-CN"/>
        </w:rPr>
      </w:pPr>
      <w:r>
        <w:rPr>
          <w:lang w:eastAsia="zh-CN"/>
        </w:rPr>
        <w:t>This IE is included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when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target user info changes at the target UE.</w:t>
      </w:r>
    </w:p>
    <w:p w14:paraId="18A95784" w14:textId="77777777" w:rsidR="001070CD" w:rsidRDefault="001070CD" w:rsidP="001070CD">
      <w:pPr>
        <w:pStyle w:val="Heading4"/>
      </w:pPr>
      <w:bookmarkStart w:id="18" w:name="_Toc45282360"/>
      <w:r>
        <w:rPr>
          <w:rFonts w:eastAsia="SimSun" w:hint="eastAsia"/>
          <w:lang w:val="en-US" w:eastAsia="zh-CN"/>
        </w:rPr>
        <w:t>7.3.19</w:t>
      </w:r>
      <w:r>
        <w:t>.3</w:t>
      </w:r>
      <w:r>
        <w:tab/>
        <w:t xml:space="preserve">Target </w:t>
      </w:r>
      <w:r>
        <w:rPr>
          <w:lang w:eastAsia="zh-CN"/>
        </w:rPr>
        <w:t>l</w:t>
      </w:r>
      <w:r w:rsidRPr="00AC1721">
        <w:rPr>
          <w:lang w:eastAsia="zh-CN"/>
        </w:rPr>
        <w:t>ayer-2 ID</w:t>
      </w:r>
      <w:bookmarkEnd w:id="18"/>
    </w:p>
    <w:p w14:paraId="338F1B13" w14:textId="77777777" w:rsidR="001070CD" w:rsidRDefault="001070CD" w:rsidP="001070CD">
      <w:r w:rsidRPr="00ED24E5">
        <w:t xml:space="preserve">This IE </w:t>
      </w:r>
      <w:r>
        <w:t>is</w:t>
      </w:r>
      <w:r w:rsidRPr="00ED24E5">
        <w:t xml:space="preserve"> included </w:t>
      </w:r>
      <w:r>
        <w:t>when</w:t>
      </w:r>
      <w:r w:rsidRPr="00AC1721">
        <w:t xml:space="preserve"> </w:t>
      </w:r>
      <w:r>
        <w:t xml:space="preserve">the </w:t>
      </w:r>
      <w:r w:rsidRPr="00AC1721">
        <w:t xml:space="preserve">target UE </w:t>
      </w:r>
      <w:r>
        <w:t>changes its layer-2 ID.</w:t>
      </w:r>
    </w:p>
    <w:p w14:paraId="140E839E" w14:textId="77777777" w:rsidR="001070CD" w:rsidRPr="00BC4647" w:rsidRDefault="001070CD" w:rsidP="001070CD">
      <w:pPr>
        <w:pStyle w:val="EditorsNote"/>
        <w:rPr>
          <w:lang w:eastAsia="zh-CN"/>
        </w:rPr>
      </w:pPr>
      <w:r w:rsidRPr="003D582A">
        <w:rPr>
          <w:lang w:eastAsia="zh-CN"/>
        </w:rPr>
        <w:t>Editor's note:</w:t>
      </w:r>
      <w:r w:rsidRPr="003D582A">
        <w:rPr>
          <w:lang w:eastAsia="zh-CN"/>
        </w:rPr>
        <w:tab/>
        <w:t>The inclusion of the target layer-2 ID depends on stage2’s requirement.</w:t>
      </w:r>
    </w:p>
    <w:p w14:paraId="0BDC0477" w14:textId="77777777" w:rsidR="001070CD" w:rsidRDefault="001070CD" w:rsidP="001070CD">
      <w:pPr>
        <w:pStyle w:val="Heading4"/>
      </w:pPr>
      <w:bookmarkStart w:id="19" w:name="_Toc45282361"/>
      <w:r>
        <w:rPr>
          <w:rFonts w:eastAsia="SimSun" w:hint="eastAsia"/>
          <w:lang w:val="en-US" w:eastAsia="zh-CN"/>
        </w:rPr>
        <w:t>7.3.19</w:t>
      </w:r>
      <w:r>
        <w:t>.4</w:t>
      </w:r>
      <w:r>
        <w:tab/>
        <w:t xml:space="preserve">Target </w:t>
      </w:r>
      <w:r>
        <w:rPr>
          <w:lang w:eastAsia="zh-CN"/>
        </w:rPr>
        <w:t>l</w:t>
      </w:r>
      <w:r w:rsidRPr="00D37382">
        <w:rPr>
          <w:lang w:eastAsia="zh-CN"/>
        </w:rPr>
        <w:t>ink local IPv6 address</w:t>
      </w:r>
      <w:bookmarkEnd w:id="19"/>
    </w:p>
    <w:p w14:paraId="12A40853" w14:textId="77777777" w:rsidR="001070CD" w:rsidRDefault="001070CD" w:rsidP="001070CD">
      <w:r w:rsidRPr="00ED24E5">
        <w:t xml:space="preserve">This IE </w:t>
      </w:r>
      <w:r>
        <w:t>is</w:t>
      </w:r>
      <w:r w:rsidRPr="00ED24E5">
        <w:t xml:space="preserve"> included </w:t>
      </w:r>
      <w:r>
        <w:t>when</w:t>
      </w:r>
      <w:r w:rsidRPr="00AC1721">
        <w:t xml:space="preserve"> </w:t>
      </w:r>
      <w:r>
        <w:t>the l</w:t>
      </w:r>
      <w:r w:rsidRPr="008F55B9">
        <w:t xml:space="preserve">ink local IPv6 address </w:t>
      </w:r>
      <w:r>
        <w:t xml:space="preserve">changes at </w:t>
      </w:r>
      <w:r w:rsidRPr="00AC1721">
        <w:t>target UE</w:t>
      </w:r>
      <w:r>
        <w:t>.</w:t>
      </w:r>
    </w:p>
    <w:p w14:paraId="39E00962" w14:textId="77777777" w:rsidR="001070CD" w:rsidRPr="003D582A" w:rsidRDefault="001070CD" w:rsidP="001070CD">
      <w:pPr>
        <w:pStyle w:val="Heading4"/>
      </w:pPr>
      <w:bookmarkStart w:id="20" w:name="_Toc45282362"/>
      <w:r>
        <w:rPr>
          <w:rFonts w:eastAsia="SimSun" w:hint="eastAsia"/>
          <w:lang w:val="en-US" w:eastAsia="zh-CN"/>
        </w:rPr>
        <w:t>7.3.19</w:t>
      </w:r>
      <w:r>
        <w:t>.5</w:t>
      </w:r>
      <w:r w:rsidRPr="003D582A">
        <w:rPr>
          <w:rFonts w:ascii="Times New Roman" w:hAnsi="Times New Roman"/>
          <w:sz w:val="20"/>
        </w:rPr>
        <w:tab/>
      </w:r>
      <w:r w:rsidRPr="006C446C">
        <w:t>Source user info</w:t>
      </w:r>
      <w:bookmarkEnd w:id="20"/>
    </w:p>
    <w:p w14:paraId="62D4B50A" w14:textId="77777777" w:rsidR="001070CD" w:rsidRPr="002C1038" w:rsidRDefault="001070CD" w:rsidP="001070CD">
      <w:r w:rsidRPr="002C1038">
        <w:rPr>
          <w:lang w:eastAsia="zh-CN"/>
        </w:rPr>
        <w:t>This IE is included if the target UE receives the source user info in the DIRECT LINK IDENTIFIER UPDATE REQUEST message.</w:t>
      </w:r>
    </w:p>
    <w:p w14:paraId="15322291" w14:textId="77777777" w:rsidR="001070CD" w:rsidRPr="003D582A" w:rsidRDefault="001070CD" w:rsidP="001070CD">
      <w:pPr>
        <w:pStyle w:val="Heading4"/>
      </w:pPr>
      <w:bookmarkStart w:id="21" w:name="_Toc45282363"/>
      <w:r>
        <w:rPr>
          <w:rFonts w:eastAsia="SimSun" w:hint="eastAsia"/>
          <w:lang w:val="en-US" w:eastAsia="zh-CN"/>
        </w:rPr>
        <w:t>7.3.19</w:t>
      </w:r>
      <w:r>
        <w:t>.6</w:t>
      </w:r>
      <w:r w:rsidRPr="003D582A">
        <w:rPr>
          <w:rFonts w:ascii="Times New Roman" w:hAnsi="Times New Roman"/>
          <w:sz w:val="20"/>
        </w:rPr>
        <w:tab/>
      </w:r>
      <w:r w:rsidRPr="006C446C">
        <w:t>Source link local IPv6 address</w:t>
      </w:r>
      <w:bookmarkEnd w:id="21"/>
    </w:p>
    <w:p w14:paraId="3F64D7A9" w14:textId="77777777" w:rsidR="001070CD" w:rsidRPr="002C1038" w:rsidRDefault="001070CD" w:rsidP="001070CD">
      <w:r w:rsidRPr="002C1038">
        <w:t>This IE is included if the target UE receives the source link local IPv6 address in the DIRECT LINK IDENTIFIER UPDATE REQUEST message.</w:t>
      </w:r>
    </w:p>
    <w:p w14:paraId="1AB25712" w14:textId="77777777" w:rsidR="001070CD" w:rsidRDefault="001070CD" w:rsidP="001070CD">
      <w:pPr>
        <w:pStyle w:val="Heading3"/>
        <w:rPr>
          <w:lang w:val="en-US" w:eastAsia="zh-CN"/>
        </w:rPr>
      </w:pPr>
      <w:bookmarkStart w:id="22" w:name="_Toc45282364"/>
      <w:r>
        <w:rPr>
          <w:rFonts w:hint="eastAsia"/>
          <w:lang w:val="en-US" w:eastAsia="zh-CN"/>
        </w:rPr>
        <w:t>7.3.20</w:t>
      </w:r>
      <w:r>
        <w:tab/>
      </w:r>
      <w:proofErr w:type="gramStart"/>
      <w:r>
        <w:t>Direct</w:t>
      </w:r>
      <w:proofErr w:type="gramEnd"/>
      <w:r>
        <w:t xml:space="preserve"> link </w:t>
      </w:r>
      <w:r>
        <w:rPr>
          <w:lang w:val="en-US" w:eastAsia="zh-CN"/>
        </w:rPr>
        <w:t>identifier update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lang w:val="en-US" w:eastAsia="zh-CN"/>
        </w:rPr>
        <w:t>ack</w:t>
      </w:r>
      <w:bookmarkEnd w:id="22"/>
      <w:proofErr w:type="spellEnd"/>
    </w:p>
    <w:p w14:paraId="46C31DDD" w14:textId="77777777" w:rsidR="001070CD" w:rsidRDefault="001070CD" w:rsidP="001070CD">
      <w:pPr>
        <w:pStyle w:val="Heading4"/>
      </w:pPr>
      <w:bookmarkStart w:id="23" w:name="_Toc45282365"/>
      <w:r>
        <w:rPr>
          <w:rFonts w:hint="eastAsia"/>
          <w:lang w:val="en-US" w:eastAsia="zh-CN"/>
        </w:rPr>
        <w:t>7.3.20</w:t>
      </w:r>
      <w:r>
        <w:rPr>
          <w:lang w:val="en-US" w:eastAsia="zh-CN"/>
        </w:rPr>
        <w:t>.1</w:t>
      </w:r>
      <w:r>
        <w:tab/>
        <w:t>Message definition</w:t>
      </w:r>
      <w:bookmarkEnd w:id="23"/>
    </w:p>
    <w:p w14:paraId="465D7656" w14:textId="77777777" w:rsidR="001070CD" w:rsidRDefault="001070CD" w:rsidP="001070CD">
      <w:r>
        <w:t>This message is sent by the initiating UE to target UE to indicate that the initiating UE has received target UE’s accept message. See table </w:t>
      </w:r>
      <w:r>
        <w:rPr>
          <w:rFonts w:hint="eastAsia"/>
          <w:lang w:val="en-US" w:eastAsia="zh-CN"/>
        </w:rPr>
        <w:t>7.3.20.1</w:t>
      </w:r>
      <w:r>
        <w:rPr>
          <w:lang w:val="en-US" w:eastAsia="zh-CN"/>
        </w:rPr>
        <w:t>.1</w:t>
      </w:r>
      <w:r>
        <w:t>.</w:t>
      </w:r>
    </w:p>
    <w:p w14:paraId="0A918CEC" w14:textId="77777777" w:rsidR="001070CD" w:rsidRPr="00C07354" w:rsidRDefault="001070CD" w:rsidP="001070CD">
      <w:pPr>
        <w:pStyle w:val="B1"/>
      </w:pPr>
      <w:r w:rsidRPr="00C07354">
        <w:t>Message type:</w:t>
      </w:r>
      <w:r w:rsidRPr="00C07354">
        <w:tab/>
      </w:r>
      <w:r w:rsidRPr="005B1157">
        <w:t>DIRECT LINK IDENTIFIER UPDATE ACK</w:t>
      </w:r>
    </w:p>
    <w:p w14:paraId="0CD7FEBF" w14:textId="77777777" w:rsidR="001070CD" w:rsidRPr="006925E5" w:rsidRDefault="001070CD" w:rsidP="001070CD">
      <w:pPr>
        <w:pStyle w:val="B1"/>
      </w:pPr>
      <w:r w:rsidRPr="00C07354">
        <w:t>Significance:</w:t>
      </w:r>
      <w:r w:rsidRPr="00C07354">
        <w:tab/>
        <w:t>dual</w:t>
      </w:r>
    </w:p>
    <w:p w14:paraId="5554A407" w14:textId="77777777" w:rsidR="001070CD" w:rsidRPr="006415A3" w:rsidRDefault="001070CD" w:rsidP="001070CD">
      <w:pPr>
        <w:pStyle w:val="B1"/>
      </w:pPr>
      <w:r w:rsidRPr="006415A3">
        <w:t>Direction:</w:t>
      </w:r>
      <w:r w:rsidRPr="006415A3">
        <w:tab/>
      </w:r>
      <w:r w:rsidRPr="006415A3">
        <w:tab/>
        <w:t>UE to peer UE</w:t>
      </w:r>
    </w:p>
    <w:p w14:paraId="2B2574B0" w14:textId="77777777" w:rsidR="001070CD" w:rsidRDefault="001070CD" w:rsidP="001070CD">
      <w:pPr>
        <w:pStyle w:val="TH"/>
      </w:pPr>
      <w:bookmarkStart w:id="24" w:name="OLE_LINK2"/>
      <w:bookmarkStart w:id="25" w:name="OLE_LINK3"/>
      <w:r>
        <w:lastRenderedPageBreak/>
        <w:t>Table </w:t>
      </w:r>
      <w:r>
        <w:rPr>
          <w:rFonts w:hint="eastAsia"/>
          <w:lang w:val="en-US" w:eastAsia="zh-CN"/>
        </w:rPr>
        <w:t>7.3.20.1</w:t>
      </w:r>
      <w:r>
        <w:rPr>
          <w:lang w:val="en-US" w:eastAsia="zh-CN"/>
        </w:rPr>
        <w:t>.1</w:t>
      </w:r>
      <w:r>
        <w:t xml:space="preserve">: </w:t>
      </w:r>
      <w:r w:rsidRPr="00D000F9">
        <w:t>DIRECT LINK IDENTIFIER UPDATE ACK</w:t>
      </w:r>
      <w: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1070CD" w:rsidRPr="0081530C" w14:paraId="7D66892D" w14:textId="77777777" w:rsidTr="00B005C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A5D1A" w14:textId="77777777" w:rsidR="001070CD" w:rsidRPr="0081530C" w:rsidRDefault="001070CD" w:rsidP="00B005CE">
            <w:pPr>
              <w:pStyle w:val="TAH"/>
            </w:pPr>
            <w:r w:rsidRPr="0081530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28E21" w14:textId="77777777" w:rsidR="001070CD" w:rsidRPr="0081530C" w:rsidRDefault="001070CD" w:rsidP="00B005CE">
            <w:pPr>
              <w:pStyle w:val="TAH"/>
            </w:pPr>
            <w:r w:rsidRPr="0081530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3601A" w14:textId="77777777" w:rsidR="001070CD" w:rsidRPr="0081530C" w:rsidRDefault="001070CD" w:rsidP="00B005CE">
            <w:pPr>
              <w:pStyle w:val="TAH"/>
            </w:pPr>
            <w:r w:rsidRPr="0081530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AB6AA" w14:textId="77777777" w:rsidR="001070CD" w:rsidRPr="0081530C" w:rsidRDefault="001070CD" w:rsidP="00B005CE">
            <w:pPr>
              <w:pStyle w:val="TAH"/>
            </w:pPr>
            <w:r w:rsidRPr="0081530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E5CEA" w14:textId="77777777" w:rsidR="001070CD" w:rsidRPr="0081530C" w:rsidRDefault="001070CD" w:rsidP="00B005CE">
            <w:pPr>
              <w:pStyle w:val="TAH"/>
            </w:pPr>
            <w:r w:rsidRPr="0081530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F6FF2" w14:textId="77777777" w:rsidR="001070CD" w:rsidRPr="0081530C" w:rsidRDefault="001070CD" w:rsidP="00B005CE">
            <w:pPr>
              <w:pStyle w:val="TAH"/>
            </w:pPr>
            <w:r w:rsidRPr="0081530C">
              <w:t>Length</w:t>
            </w:r>
          </w:p>
        </w:tc>
      </w:tr>
      <w:tr w:rsidR="001070CD" w:rsidRPr="0081530C" w14:paraId="1C70E52E" w14:textId="77777777" w:rsidTr="00B005C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983B3" w14:textId="77777777" w:rsidR="001070CD" w:rsidRPr="0081530C" w:rsidRDefault="001070CD" w:rsidP="00B005C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E49B6" w14:textId="77777777" w:rsidR="001070CD" w:rsidRPr="0081530C" w:rsidRDefault="001070CD" w:rsidP="00B005CE">
            <w:pPr>
              <w:pStyle w:val="TAL"/>
            </w:pPr>
            <w:r w:rsidRPr="00D000F9">
              <w:t>DIRECT LINK IDENTIFIER UPDATE ACK</w:t>
            </w:r>
            <w:r w:rsidRPr="0081530C">
              <w:t xml:space="preserve">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EA33B" w14:textId="77777777" w:rsidR="001070CD" w:rsidRPr="0081530C" w:rsidRDefault="001070CD" w:rsidP="00B005CE">
            <w:pPr>
              <w:pStyle w:val="TAL"/>
            </w:pPr>
            <w:r w:rsidRPr="0081530C">
              <w:t>PC5 signalling message type</w:t>
            </w:r>
          </w:p>
          <w:p w14:paraId="2B58FFA7" w14:textId="77777777" w:rsidR="001070CD" w:rsidRPr="0081530C" w:rsidRDefault="001070CD" w:rsidP="00B005CE">
            <w:pPr>
              <w:pStyle w:val="TAL"/>
            </w:pPr>
            <w:r w:rsidRPr="0081530C">
              <w:rPr>
                <w:rFonts w:hint="eastAsia"/>
                <w:lang w:val="en-US" w:eastAsia="zh-CN"/>
              </w:rPr>
              <w:t>8</w:t>
            </w:r>
            <w:r w:rsidRPr="0081530C">
              <w:t>.</w:t>
            </w:r>
            <w:r w:rsidRPr="0081530C">
              <w:rPr>
                <w:rFonts w:hint="eastAsia"/>
                <w:lang w:val="en-US" w:eastAsia="zh-CN"/>
              </w:rPr>
              <w:t>4</w:t>
            </w:r>
            <w:r w:rsidRPr="0081530C">
              <w:t>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46ED4" w14:textId="77777777" w:rsidR="001070CD" w:rsidRPr="0081530C" w:rsidRDefault="001070CD" w:rsidP="00B005CE">
            <w:pPr>
              <w:pStyle w:val="TAC"/>
            </w:pPr>
            <w:r w:rsidRPr="0081530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C8798" w14:textId="77777777" w:rsidR="001070CD" w:rsidRPr="0081530C" w:rsidRDefault="001070CD" w:rsidP="00B005CE">
            <w:pPr>
              <w:pStyle w:val="TAC"/>
            </w:pPr>
            <w:r w:rsidRPr="0081530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A9E1F" w14:textId="77777777" w:rsidR="001070CD" w:rsidRPr="0081530C" w:rsidRDefault="001070CD" w:rsidP="00B005CE">
            <w:pPr>
              <w:pStyle w:val="TAC"/>
            </w:pPr>
            <w:r w:rsidRPr="0081530C">
              <w:t>1</w:t>
            </w:r>
          </w:p>
        </w:tc>
      </w:tr>
      <w:tr w:rsidR="001070CD" w:rsidRPr="0081530C" w14:paraId="65061976" w14:textId="77777777" w:rsidTr="00B005C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4C7FD" w14:textId="77777777" w:rsidR="001070CD" w:rsidRPr="0081530C" w:rsidRDefault="001070CD" w:rsidP="00B005C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90A2D" w14:textId="77777777" w:rsidR="001070CD" w:rsidRPr="0081530C" w:rsidRDefault="001070CD" w:rsidP="00B005CE">
            <w:pPr>
              <w:pStyle w:val="TAL"/>
            </w:pPr>
            <w:r w:rsidRPr="0081530C">
              <w:t xml:space="preserve">Sequence </w:t>
            </w:r>
            <w:r>
              <w:t>n</w:t>
            </w:r>
            <w:r w:rsidRPr="0081530C">
              <w:t>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85550" w14:textId="77777777" w:rsidR="001070CD" w:rsidRPr="0081530C" w:rsidRDefault="001070CD" w:rsidP="00B005CE">
            <w:pPr>
              <w:pStyle w:val="TAL"/>
            </w:pPr>
            <w:r w:rsidRPr="0081530C">
              <w:t xml:space="preserve">Sequence </w:t>
            </w:r>
            <w:r>
              <w:t>n</w:t>
            </w:r>
            <w:r w:rsidRPr="0081530C">
              <w:t>umber</w:t>
            </w:r>
          </w:p>
          <w:p w14:paraId="6B8DA64B" w14:textId="77777777" w:rsidR="001070CD" w:rsidRPr="0081530C" w:rsidRDefault="001070CD" w:rsidP="00B005CE">
            <w:pPr>
              <w:pStyle w:val="TAL"/>
            </w:pPr>
            <w:r w:rsidRPr="0081530C">
              <w:rPr>
                <w:rFonts w:hint="eastAsia"/>
                <w:lang w:val="en-US" w:eastAsia="zh-CN"/>
              </w:rPr>
              <w:t>8</w:t>
            </w:r>
            <w:r w:rsidRPr="0081530C">
              <w:t>.</w:t>
            </w:r>
            <w:r w:rsidRPr="0081530C">
              <w:rPr>
                <w:rFonts w:hint="eastAsia"/>
                <w:lang w:val="en-US" w:eastAsia="zh-CN"/>
              </w:rPr>
              <w:t>4</w:t>
            </w:r>
            <w:r w:rsidRPr="0081530C">
              <w:t>.</w:t>
            </w:r>
            <w:r w:rsidRPr="0081530C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168FC" w14:textId="77777777" w:rsidR="001070CD" w:rsidRPr="0081530C" w:rsidRDefault="001070CD" w:rsidP="00B005CE">
            <w:pPr>
              <w:pStyle w:val="TAC"/>
            </w:pPr>
            <w:r w:rsidRPr="0081530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54803" w14:textId="77777777" w:rsidR="001070CD" w:rsidRPr="0081530C" w:rsidRDefault="001070CD" w:rsidP="00B005CE">
            <w:pPr>
              <w:pStyle w:val="TAC"/>
            </w:pPr>
            <w:r w:rsidRPr="0081530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88B56" w14:textId="77777777" w:rsidR="001070CD" w:rsidRPr="0081530C" w:rsidRDefault="001070CD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1070CD" w:rsidRPr="00DF0404" w:rsidDel="003F6B31" w14:paraId="3D931DA5" w14:textId="77777777" w:rsidTr="00B005C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BBF0D" w14:textId="77777777" w:rsidR="001070CD" w:rsidRPr="0033679D" w:rsidDel="003F6B31" w:rsidRDefault="001070CD" w:rsidP="00B005CE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D20DF" w14:textId="77777777" w:rsidR="001070CD" w:rsidRPr="0033679D" w:rsidDel="003F6B31" w:rsidRDefault="001070CD" w:rsidP="00B005CE">
            <w:pPr>
              <w:pStyle w:val="TAL"/>
            </w:pPr>
            <w:r>
              <w:rPr>
                <w:lang w:eastAsia="ja-JP"/>
              </w:rPr>
              <w:t>LSB of K</w:t>
            </w:r>
            <w:r>
              <w:rPr>
                <w:vertAlign w:val="subscript"/>
                <w:lang w:eastAsia="ja-JP"/>
              </w:rPr>
              <w:t>NRP</w:t>
            </w:r>
            <w:r w:rsidRPr="009C13FF">
              <w:rPr>
                <w:vertAlign w:val="subscript"/>
                <w:lang w:eastAsia="ja-JP"/>
              </w:rPr>
              <w:t>-</w:t>
            </w:r>
            <w:proofErr w:type="spellStart"/>
            <w:r w:rsidRPr="009C13FF">
              <w:rPr>
                <w:vertAlign w:val="subscript"/>
                <w:lang w:eastAsia="ja-JP"/>
              </w:rPr>
              <w:t>sess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31255" w14:textId="77777777" w:rsidR="001070CD" w:rsidRDefault="001070CD" w:rsidP="00B005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LSB of K</w:t>
            </w:r>
            <w:r>
              <w:rPr>
                <w:vertAlign w:val="subscript"/>
                <w:lang w:eastAsia="ja-JP"/>
              </w:rPr>
              <w:t>NRP</w:t>
            </w:r>
            <w:r w:rsidRPr="009C13FF">
              <w:rPr>
                <w:vertAlign w:val="subscript"/>
                <w:lang w:eastAsia="ja-JP"/>
              </w:rPr>
              <w:t>-</w:t>
            </w:r>
            <w:proofErr w:type="spellStart"/>
            <w:r w:rsidRPr="009C13FF">
              <w:rPr>
                <w:vertAlign w:val="subscript"/>
                <w:lang w:eastAsia="ja-JP"/>
              </w:rPr>
              <w:t>sess</w:t>
            </w:r>
            <w:proofErr w:type="spellEnd"/>
            <w:r w:rsidRPr="009C13FF">
              <w:rPr>
                <w:vertAlign w:val="subscript"/>
                <w:lang w:eastAsia="ja-JP"/>
              </w:rPr>
              <w:t xml:space="preserve"> </w:t>
            </w:r>
            <w:r>
              <w:rPr>
                <w:lang w:eastAsia="ja-JP"/>
              </w:rPr>
              <w:t>ID</w:t>
            </w:r>
          </w:p>
          <w:p w14:paraId="2B732285" w14:textId="77777777" w:rsidR="001070CD" w:rsidRPr="006821FB" w:rsidDel="003F6B31" w:rsidRDefault="001070CD" w:rsidP="00B005CE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8.4.z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00169" w14:textId="77777777" w:rsidR="001070CD" w:rsidRPr="00DF0404" w:rsidDel="003F6B31" w:rsidRDefault="001070CD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302B8" w14:textId="77777777" w:rsidR="001070CD" w:rsidRPr="00DF0404" w:rsidDel="003F6B31" w:rsidRDefault="001070CD" w:rsidP="00B005CE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C2424" w14:textId="77777777" w:rsidR="001070CD" w:rsidRPr="00DF0404" w:rsidDel="003F6B31" w:rsidRDefault="001070CD" w:rsidP="00B005CE">
            <w:pPr>
              <w:pStyle w:val="TAC"/>
            </w:pPr>
            <w:r>
              <w:t>1</w:t>
            </w:r>
          </w:p>
        </w:tc>
      </w:tr>
      <w:tr w:rsidR="001070CD" w:rsidRPr="00DF0404" w:rsidDel="003F6B31" w14:paraId="14590EF8" w14:textId="77777777" w:rsidTr="00B005C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50EFE" w14:textId="77777777" w:rsidR="001070CD" w:rsidRPr="0033679D" w:rsidDel="003F6B31" w:rsidRDefault="001070CD" w:rsidP="00B005C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D0E20" w14:textId="77777777" w:rsidR="001070CD" w:rsidRDefault="001070CD" w:rsidP="00B005CE">
            <w:pPr>
              <w:pStyle w:val="TAL"/>
              <w:rPr>
                <w:lang w:eastAsia="ja-JP"/>
              </w:rPr>
            </w:pPr>
            <w:r>
              <w:t>Target layer-2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3B206" w14:textId="77777777" w:rsidR="001070CD" w:rsidRPr="006821FB" w:rsidRDefault="001070CD" w:rsidP="00B005CE">
            <w:pPr>
              <w:pStyle w:val="TAL"/>
              <w:rPr>
                <w:lang w:val="en-US" w:eastAsia="zh-CN"/>
              </w:rPr>
            </w:pPr>
            <w:r w:rsidRPr="006821FB">
              <w:rPr>
                <w:lang w:val="en-US" w:eastAsia="zh-CN"/>
              </w:rPr>
              <w:t>L</w:t>
            </w:r>
            <w:r w:rsidRPr="006821FB">
              <w:rPr>
                <w:rFonts w:hint="eastAsia"/>
                <w:lang w:val="en-US" w:eastAsia="zh-CN"/>
              </w:rPr>
              <w:t>ayer-</w:t>
            </w:r>
            <w:r w:rsidRPr="006821FB">
              <w:rPr>
                <w:lang w:val="en-US" w:eastAsia="zh-CN"/>
              </w:rPr>
              <w:t>2 ID</w:t>
            </w:r>
          </w:p>
          <w:p w14:paraId="1E216633" w14:textId="77777777" w:rsidR="001070CD" w:rsidRDefault="001070CD" w:rsidP="00B005CE">
            <w:pPr>
              <w:pStyle w:val="TAL"/>
              <w:rPr>
                <w:lang w:eastAsia="ja-JP"/>
              </w:rPr>
            </w:pPr>
            <w:r>
              <w:rPr>
                <w:lang w:val="en-US" w:eastAsia="zh-CN"/>
              </w:rPr>
              <w:t>8.4.25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A7A17" w14:textId="77777777" w:rsidR="001070CD" w:rsidRDefault="001070CD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A6360" w14:textId="77777777" w:rsidR="001070CD" w:rsidRDefault="001070CD" w:rsidP="00B005CE">
            <w:pPr>
              <w:pStyle w:val="TAC"/>
            </w:pPr>
            <w:r>
              <w:t>T</w:t>
            </w:r>
            <w:r>
              <w:rPr>
                <w:rFonts w:hint="eastAsia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33B5B" w14:textId="77777777" w:rsidR="001070CD" w:rsidRDefault="001070CD" w:rsidP="00B005CE">
            <w:pPr>
              <w:pStyle w:val="TAC"/>
            </w:pPr>
            <w:r>
              <w:t>4</w:t>
            </w:r>
          </w:p>
        </w:tc>
      </w:tr>
      <w:tr w:rsidR="001070CD" w:rsidRPr="00DF0404" w:rsidDel="003F6B31" w14:paraId="72DAF660" w14:textId="77777777" w:rsidTr="00B005C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FEBC7" w14:textId="77777777" w:rsidR="001070CD" w:rsidRPr="003D582A" w:rsidRDefault="001070CD" w:rsidP="00B005CE">
            <w:pPr>
              <w:pStyle w:val="TAL"/>
              <w:rPr>
                <w:lang w:eastAsia="zh-CN"/>
              </w:rPr>
            </w:pPr>
            <w:r w:rsidRPr="003D582A">
              <w:rPr>
                <w:rFonts w:ascii="Times New Roman" w:hAnsi="Times New Roman"/>
                <w:sz w:val="20"/>
                <w:lang w:eastAsia="zh-CN"/>
              </w:rPr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5072A" w14:textId="77777777" w:rsidR="001070CD" w:rsidRPr="003D582A" w:rsidRDefault="001070CD" w:rsidP="00B005CE">
            <w:pPr>
              <w:pStyle w:val="TAL"/>
            </w:pPr>
            <w:r w:rsidRPr="003D582A">
              <w:rPr>
                <w:rFonts w:ascii="Times New Roman" w:hAnsi="Times New Roman"/>
                <w:sz w:val="20"/>
              </w:rPr>
              <w:t>Target user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08FE0" w14:textId="77777777" w:rsidR="001070CD" w:rsidRPr="003D582A" w:rsidRDefault="001070CD" w:rsidP="00B005CE">
            <w:pPr>
              <w:pStyle w:val="TAL"/>
              <w:rPr>
                <w:lang w:val="en-US" w:eastAsia="zh-CN"/>
              </w:rPr>
            </w:pPr>
            <w:r w:rsidRPr="003D582A">
              <w:rPr>
                <w:rFonts w:ascii="Times New Roman" w:hAnsi="Times New Roman"/>
                <w:sz w:val="20"/>
                <w:lang w:val="en-US" w:eastAsia="zh-CN"/>
              </w:rPr>
              <w:t>Application layer ID</w:t>
            </w:r>
          </w:p>
          <w:p w14:paraId="24EC785E" w14:textId="77777777" w:rsidR="001070CD" w:rsidRPr="003D582A" w:rsidRDefault="001070CD" w:rsidP="00B005CE">
            <w:pPr>
              <w:pStyle w:val="TAL"/>
              <w:rPr>
                <w:lang w:val="en-US" w:eastAsia="zh-CN"/>
              </w:rPr>
            </w:pPr>
            <w:r w:rsidRPr="003D582A">
              <w:rPr>
                <w:rFonts w:ascii="Times New Roman" w:hAnsi="Times New Roman"/>
                <w:sz w:val="20"/>
                <w:lang w:val="en-US" w:eastAsia="zh-CN"/>
              </w:rP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26885" w14:textId="77777777" w:rsidR="001070CD" w:rsidRPr="003D582A" w:rsidRDefault="001070CD" w:rsidP="00B005CE">
            <w:pPr>
              <w:pStyle w:val="TAC"/>
              <w:rPr>
                <w:lang w:eastAsia="zh-CN"/>
              </w:rPr>
            </w:pPr>
            <w:r w:rsidRPr="003D582A">
              <w:rPr>
                <w:rFonts w:ascii="Times New Roman" w:hAnsi="Times New Roman"/>
                <w:sz w:val="20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07CE7" w14:textId="77777777" w:rsidR="001070CD" w:rsidRPr="003D582A" w:rsidRDefault="001070CD" w:rsidP="00B005CE">
            <w:pPr>
              <w:pStyle w:val="TAC"/>
            </w:pPr>
            <w:r w:rsidRPr="003D582A">
              <w:rPr>
                <w:rFonts w:ascii="Times New Roman" w:hAnsi="Times New Roman"/>
                <w:sz w:val="20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46170" w14:textId="77777777" w:rsidR="001070CD" w:rsidRPr="003D582A" w:rsidRDefault="001070CD" w:rsidP="00B005CE">
            <w:pPr>
              <w:pStyle w:val="TAC"/>
            </w:pPr>
            <w:r w:rsidRPr="003D582A">
              <w:rPr>
                <w:rFonts w:ascii="Times New Roman" w:hAnsi="Times New Roman"/>
                <w:sz w:val="20"/>
              </w:rPr>
              <w:t>4-254</w:t>
            </w:r>
          </w:p>
        </w:tc>
      </w:tr>
      <w:tr w:rsidR="001070CD" w:rsidRPr="00DF0404" w:rsidDel="003F6B31" w14:paraId="0AB0EB85" w14:textId="77777777" w:rsidTr="00B005C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AC845" w14:textId="77777777" w:rsidR="001070CD" w:rsidRPr="003D582A" w:rsidRDefault="001070CD" w:rsidP="00B005CE">
            <w:pPr>
              <w:pStyle w:val="TAL"/>
              <w:rPr>
                <w:lang w:eastAsia="zh-CN"/>
              </w:rPr>
            </w:pPr>
            <w:r w:rsidRPr="003D582A">
              <w:rPr>
                <w:rFonts w:ascii="Times New Roman" w:hAnsi="Times New Roman"/>
                <w:sz w:val="20"/>
                <w:lang w:eastAsia="zh-CN"/>
              </w:rP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1E198" w14:textId="77777777" w:rsidR="001070CD" w:rsidRPr="003D582A" w:rsidRDefault="001070CD" w:rsidP="00B005CE">
            <w:pPr>
              <w:pStyle w:val="TAL"/>
            </w:pPr>
            <w:r w:rsidRPr="003D582A">
              <w:rPr>
                <w:rFonts w:ascii="Times New Roman" w:hAnsi="Times New Roman"/>
                <w:sz w:val="20"/>
              </w:rPr>
              <w:t xml:space="preserve">Target link local IPv6 address </w:t>
            </w:r>
          </w:p>
          <w:p w14:paraId="11487EF4" w14:textId="77777777" w:rsidR="001070CD" w:rsidRPr="003D582A" w:rsidRDefault="001070CD" w:rsidP="00B005CE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B1E59" w14:textId="77777777" w:rsidR="001070CD" w:rsidRPr="003D582A" w:rsidRDefault="001070CD" w:rsidP="00B005CE">
            <w:pPr>
              <w:pStyle w:val="TAL"/>
              <w:rPr>
                <w:lang w:val="en-US" w:eastAsia="zh-CN"/>
              </w:rPr>
            </w:pPr>
            <w:r w:rsidRPr="003D582A">
              <w:rPr>
                <w:rFonts w:ascii="Times New Roman" w:hAnsi="Times New Roman"/>
                <w:sz w:val="20"/>
                <w:lang w:val="en-US" w:eastAsia="zh-CN"/>
              </w:rPr>
              <w:t>Link local IPv6 address</w:t>
            </w:r>
          </w:p>
          <w:p w14:paraId="68080FA6" w14:textId="77777777" w:rsidR="001070CD" w:rsidRPr="003D582A" w:rsidRDefault="001070CD" w:rsidP="00B005CE">
            <w:pPr>
              <w:pStyle w:val="TAL"/>
              <w:rPr>
                <w:lang w:val="en-US" w:eastAsia="zh-CN"/>
              </w:rPr>
            </w:pPr>
            <w:r w:rsidRPr="003D582A">
              <w:rPr>
                <w:rFonts w:ascii="Times New Roman" w:hAnsi="Times New Roman"/>
                <w:sz w:val="20"/>
                <w:lang w:val="en-US" w:eastAsia="zh-CN"/>
              </w:rPr>
              <w:t>8.4.7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D52E9" w14:textId="77777777" w:rsidR="001070CD" w:rsidRPr="003D582A" w:rsidRDefault="001070CD" w:rsidP="00B005CE">
            <w:pPr>
              <w:pStyle w:val="TAC"/>
              <w:rPr>
                <w:lang w:eastAsia="zh-CN"/>
              </w:rPr>
            </w:pPr>
            <w:r w:rsidRPr="003D582A">
              <w:rPr>
                <w:rFonts w:ascii="Times New Roman" w:hAnsi="Times New Roman"/>
                <w:sz w:val="20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274EE" w14:textId="77777777" w:rsidR="001070CD" w:rsidRPr="003D582A" w:rsidRDefault="001070CD" w:rsidP="00B005CE">
            <w:pPr>
              <w:pStyle w:val="TAC"/>
            </w:pPr>
            <w:r w:rsidRPr="003D582A">
              <w:rPr>
                <w:rFonts w:ascii="Times New Roman" w:hAnsi="Times New Roman"/>
                <w:sz w:val="20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CC8D1" w14:textId="77777777" w:rsidR="001070CD" w:rsidRPr="003D582A" w:rsidRDefault="001070CD" w:rsidP="00B005CE">
            <w:pPr>
              <w:pStyle w:val="TAC"/>
            </w:pPr>
            <w:r w:rsidRPr="003D582A">
              <w:rPr>
                <w:rFonts w:ascii="Times New Roman" w:hAnsi="Times New Roman"/>
                <w:sz w:val="20"/>
              </w:rPr>
              <w:t>17</w:t>
            </w:r>
          </w:p>
        </w:tc>
      </w:tr>
    </w:tbl>
    <w:bookmarkEnd w:id="24"/>
    <w:bookmarkEnd w:id="25"/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5AA2F3" w14:textId="77777777" w:rsidR="00F2108E" w:rsidRDefault="00F2108E">
      <w:r>
        <w:separator/>
      </w:r>
    </w:p>
  </w:endnote>
  <w:endnote w:type="continuationSeparator" w:id="0">
    <w:p w14:paraId="2AF76961" w14:textId="77777777" w:rsidR="00F2108E" w:rsidRDefault="00F21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4C2ECC" w14:textId="77777777" w:rsidR="00F2108E" w:rsidRDefault="00F2108E">
      <w:r>
        <w:separator/>
      </w:r>
    </w:p>
  </w:footnote>
  <w:footnote w:type="continuationSeparator" w:id="0">
    <w:p w14:paraId="5398F6AD" w14:textId="77777777" w:rsidR="00F2108E" w:rsidRDefault="00F210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A8"/>
    <w:rsid w:val="000A1F6F"/>
    <w:rsid w:val="000A6394"/>
    <w:rsid w:val="000B7FED"/>
    <w:rsid w:val="000C038A"/>
    <w:rsid w:val="000C0D7D"/>
    <w:rsid w:val="000C6598"/>
    <w:rsid w:val="001070CD"/>
    <w:rsid w:val="00143DCF"/>
    <w:rsid w:val="00145D43"/>
    <w:rsid w:val="00185EEA"/>
    <w:rsid w:val="00192C46"/>
    <w:rsid w:val="001A08B3"/>
    <w:rsid w:val="001A7B60"/>
    <w:rsid w:val="001B52F0"/>
    <w:rsid w:val="001B7A65"/>
    <w:rsid w:val="001E242E"/>
    <w:rsid w:val="001E26D2"/>
    <w:rsid w:val="001E41F3"/>
    <w:rsid w:val="00227EAD"/>
    <w:rsid w:val="00230865"/>
    <w:rsid w:val="0023570A"/>
    <w:rsid w:val="0026004D"/>
    <w:rsid w:val="002640DD"/>
    <w:rsid w:val="002669BF"/>
    <w:rsid w:val="002725D8"/>
    <w:rsid w:val="00275D12"/>
    <w:rsid w:val="00284332"/>
    <w:rsid w:val="00284FEB"/>
    <w:rsid w:val="002860C4"/>
    <w:rsid w:val="002A1ABE"/>
    <w:rsid w:val="002B0541"/>
    <w:rsid w:val="002B5741"/>
    <w:rsid w:val="002F7C48"/>
    <w:rsid w:val="00305409"/>
    <w:rsid w:val="003609EF"/>
    <w:rsid w:val="0036231A"/>
    <w:rsid w:val="00363DF6"/>
    <w:rsid w:val="003674C0"/>
    <w:rsid w:val="00367F24"/>
    <w:rsid w:val="00374DD4"/>
    <w:rsid w:val="00397DD5"/>
    <w:rsid w:val="003C2B7A"/>
    <w:rsid w:val="003E1A36"/>
    <w:rsid w:val="00410371"/>
    <w:rsid w:val="004242F1"/>
    <w:rsid w:val="004671B1"/>
    <w:rsid w:val="004A6835"/>
    <w:rsid w:val="004B75B7"/>
    <w:rsid w:val="004E1669"/>
    <w:rsid w:val="0051580D"/>
    <w:rsid w:val="00525814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C38FC"/>
    <w:rsid w:val="006D53F8"/>
    <w:rsid w:val="006E21FB"/>
    <w:rsid w:val="006F073D"/>
    <w:rsid w:val="007767E9"/>
    <w:rsid w:val="00792342"/>
    <w:rsid w:val="007977A8"/>
    <w:rsid w:val="007B512A"/>
    <w:rsid w:val="007C2097"/>
    <w:rsid w:val="007D6A07"/>
    <w:rsid w:val="007F0751"/>
    <w:rsid w:val="007F7259"/>
    <w:rsid w:val="008040A8"/>
    <w:rsid w:val="008279FA"/>
    <w:rsid w:val="008438B9"/>
    <w:rsid w:val="008608BF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33B6"/>
    <w:rsid w:val="00A7671C"/>
    <w:rsid w:val="00AA2CBC"/>
    <w:rsid w:val="00AC5820"/>
    <w:rsid w:val="00AD1CD8"/>
    <w:rsid w:val="00AE6187"/>
    <w:rsid w:val="00AE7E2C"/>
    <w:rsid w:val="00B258BB"/>
    <w:rsid w:val="00B54CFD"/>
    <w:rsid w:val="00B67B97"/>
    <w:rsid w:val="00B951F3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77794"/>
    <w:rsid w:val="00C95985"/>
    <w:rsid w:val="00CC5026"/>
    <w:rsid w:val="00CC68D0"/>
    <w:rsid w:val="00CE51CB"/>
    <w:rsid w:val="00D03F9A"/>
    <w:rsid w:val="00D06D51"/>
    <w:rsid w:val="00D21608"/>
    <w:rsid w:val="00D24991"/>
    <w:rsid w:val="00D50255"/>
    <w:rsid w:val="00D66520"/>
    <w:rsid w:val="00DA3849"/>
    <w:rsid w:val="00DE34CF"/>
    <w:rsid w:val="00DF27CE"/>
    <w:rsid w:val="00E13F3D"/>
    <w:rsid w:val="00E34898"/>
    <w:rsid w:val="00E47A01"/>
    <w:rsid w:val="00E8079D"/>
    <w:rsid w:val="00EB09B7"/>
    <w:rsid w:val="00EE7D7C"/>
    <w:rsid w:val="00F2108E"/>
    <w:rsid w:val="00F25D98"/>
    <w:rsid w:val="00F300FB"/>
    <w:rsid w:val="00F46DE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2F7C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7C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F7C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F7C48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2F7C48"/>
    <w:rPr>
      <w:rFonts w:ascii="Arial" w:hAnsi="Arial"/>
      <w:b/>
      <w:lang w:val="en-GB" w:eastAsia="en-US"/>
    </w:rPr>
  </w:style>
  <w:style w:type="character" w:customStyle="1" w:styleId="B1Char">
    <w:name w:val="B1 Char"/>
    <w:rsid w:val="007767E9"/>
    <w:rPr>
      <w:lang w:val="en-GB"/>
    </w:rPr>
  </w:style>
  <w:style w:type="character" w:customStyle="1" w:styleId="TFChar">
    <w:name w:val="TF Char"/>
    <w:rsid w:val="007767E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7767E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070C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070C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1070C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099BC-E214-4B4F-BD4B-29042F5F5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1122</Words>
  <Characters>6117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2020-08-13T12:54:00Z</dcterms:created>
  <dcterms:modified xsi:type="dcterms:W3CDTF">2020-08-13T12:54:00Z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(3)JN7waYX7170JBgRZRFIJlwRRUvrXIPmreBU0FRSq7Lw6pUY+N8w0yUJtek1n8w6MI6rF0ccU
jtzDtEVnbp0Ol3xgA//rOjrId8CezWvc6dlfs/JtjY89XaB+6NV1lDV3psPU3aUv1vLmJDh4
DclmfxHnwHs7114jcDhBGZGMA+w7Of/1xYWKiiI+eMHY9HTLW1yCB/sqB4R9K58w2CoddfGF
gvLhgcwPGYU81+zkmb</vt:lpwstr>
  </property>
  <property fmtid="{D5CDD505-2E9C-101B-9397-08002B2CF9AE}" pid="22" name="_2015_ms_pID_7253431">
    <vt:lpwstr>SM580R9zilr6grDpG2Tiebdl+c21o9sW6phvS2DgfZRgRvPulXavIG
/jq/j0pamLfXAMfDybLF0wTsitRo3WDqmNvUt5EwZYT9+mbaoyhTQILtHATHLOBBOOxIR5+l
8DGo3VbWUwjbd14UqJFBdcYnmg0U8tLWCBjD3qk8CjaaGaIu5Mi/YLXH2jde+eBJrN7/JKVC
UeTu6ME8qARt6ZoAK4EQD03X9com2dV1CP6a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1597048287</vt:lpwstr>
  </property>
</Properties>
</file>