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DC9A629"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FD6906">
        <w:rPr>
          <w:b/>
          <w:sz w:val="24"/>
        </w:rPr>
        <w:t>4953</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3DFB17A6" w:rsidR="001E41F3" w:rsidRPr="00EE215C" w:rsidRDefault="00A83EA4"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2F61D38" w:rsidR="001E41F3" w:rsidRPr="00EE215C" w:rsidRDefault="00FD6906" w:rsidP="00547111">
            <w:pPr>
              <w:pStyle w:val="CRCoverPage"/>
              <w:spacing w:after="0"/>
            </w:pPr>
            <w:r>
              <w:rPr>
                <w:b/>
                <w:sz w:val="28"/>
              </w:rPr>
              <w:t>2529</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5EC75BCE" w:rsidR="001E41F3" w:rsidRPr="00EE215C" w:rsidRDefault="00A83EA4">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4"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5"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9B1887" w:rsidR="00F25D98" w:rsidRPr="00EE215C" w:rsidRDefault="00A83EA4"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00C72CDB" w:rsidR="001E41F3" w:rsidRPr="00EE215C" w:rsidRDefault="00A83EA4">
            <w:pPr>
              <w:pStyle w:val="CRCoverPage"/>
              <w:spacing w:after="0"/>
              <w:ind w:left="100"/>
            </w:pPr>
            <w:r>
              <w:t>CAG information list handling during the registration procedure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6A1E4D9C" w:rsidR="001E41F3" w:rsidRPr="00EE215C" w:rsidRDefault="00A83EA4">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4A032AC3" w:rsidR="001E41F3" w:rsidRPr="00EE215C" w:rsidRDefault="00FD6906">
            <w:pPr>
              <w:pStyle w:val="CRCoverPage"/>
              <w:spacing w:after="0"/>
              <w:ind w:left="100"/>
            </w:pPr>
            <w:r>
              <w:fldChar w:fldCharType="begin"/>
            </w:r>
            <w:r>
              <w:instrText xml:space="preserve"> DOCPROPERTY  ResDate  \* MERGEFORMAT </w:instrText>
            </w:r>
            <w:r>
              <w:fldChar w:fldCharType="separate"/>
            </w:r>
            <w:r w:rsidR="00A83EA4">
              <w:t>2020-08-12</w:t>
            </w:r>
            <w:r>
              <w:fldChar w:fldCharType="end"/>
            </w:r>
            <w:r w:rsidR="00A83EA4" w:rsidRPr="00EE215C">
              <w:t xml:space="preserve"> </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7DED3EB6" w:rsidR="001E41F3" w:rsidRPr="00EE215C" w:rsidRDefault="00A83EA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492A08A9" w:rsidR="001E41F3" w:rsidRPr="00EE215C" w:rsidRDefault="00A83EA4">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6"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149B189F" w14:textId="4C11AAAA" w:rsidR="001E41F3" w:rsidRDefault="00A853EE">
            <w:pPr>
              <w:pStyle w:val="CRCoverPage"/>
              <w:spacing w:after="0"/>
              <w:ind w:left="100"/>
            </w:pPr>
            <w:r>
              <w:t xml:space="preserve">Different from UCU, the AMF can send </w:t>
            </w:r>
            <w:r w:rsidR="00A83EA4">
              <w:t>a</w:t>
            </w:r>
            <w:r>
              <w:t xml:space="preserve"> reject message if the UE does not pass the CAG restrictions during the registration procedure.</w:t>
            </w:r>
          </w:p>
          <w:p w14:paraId="7A4A542C" w14:textId="625FBCC8" w:rsidR="00A853EE" w:rsidRDefault="00A853EE">
            <w:pPr>
              <w:pStyle w:val="CRCoverPage"/>
              <w:spacing w:after="0"/>
              <w:ind w:left="100"/>
            </w:pPr>
          </w:p>
          <w:p w14:paraId="0DDA2C96" w14:textId="332F6344" w:rsidR="00A853EE" w:rsidRPr="00A853EE" w:rsidRDefault="00A853EE">
            <w:pPr>
              <w:pStyle w:val="CRCoverPage"/>
              <w:spacing w:after="0"/>
              <w:ind w:left="100"/>
              <w:rPr>
                <w:b/>
                <w:bCs/>
                <w:u w:val="single"/>
              </w:rPr>
            </w:pPr>
            <w:r w:rsidRPr="00A853EE">
              <w:rPr>
                <w:b/>
                <w:bCs/>
                <w:u w:val="single"/>
              </w:rPr>
              <w:t>Initial registrat</w:t>
            </w:r>
            <w:r>
              <w:rPr>
                <w:b/>
                <w:bCs/>
                <w:u w:val="single"/>
              </w:rPr>
              <w:t>io</w:t>
            </w:r>
            <w:r w:rsidRPr="00A853EE">
              <w:rPr>
                <w:b/>
                <w:bCs/>
                <w:u w:val="single"/>
              </w:rPr>
              <w:t>n</w:t>
            </w:r>
          </w:p>
          <w:p w14:paraId="009D012C" w14:textId="154EE5D6" w:rsidR="00A853EE" w:rsidRDefault="00A853EE">
            <w:pPr>
              <w:pStyle w:val="CRCoverPage"/>
              <w:spacing w:after="0"/>
              <w:ind w:left="100"/>
            </w:pPr>
            <w:r>
              <w:t xml:space="preserve">The only case in which the UE’s initial registration request is accepted even if the UE does not pass the CAG restrictions is when the </w:t>
            </w:r>
            <w:r w:rsidRPr="00A853EE">
              <w:t>5GS registration type IE</w:t>
            </w:r>
            <w:r>
              <w:t xml:space="preserve"> is</w:t>
            </w:r>
            <w:r w:rsidRPr="00A853EE">
              <w:t xml:space="preserve"> set to "emergency registration"</w:t>
            </w:r>
            <w:r>
              <w:t>. There are already restrictions regarding the UE registered for emergency services. Therefore, there is no need to specify specific</w:t>
            </w:r>
            <w:r w:rsidR="00A83EA4">
              <w:t xml:space="preserve"> UE</w:t>
            </w:r>
            <w:r>
              <w:t xml:space="preserve"> behaviors.</w:t>
            </w:r>
          </w:p>
          <w:p w14:paraId="73EEF566" w14:textId="4F78296A" w:rsidR="00A853EE" w:rsidRDefault="00A853EE">
            <w:pPr>
              <w:pStyle w:val="CRCoverPage"/>
              <w:spacing w:after="0"/>
              <w:ind w:left="100"/>
            </w:pPr>
          </w:p>
          <w:p w14:paraId="4FD9B55A" w14:textId="7A4C76E0" w:rsidR="00A853EE" w:rsidRPr="00A83EA4" w:rsidRDefault="00A853EE">
            <w:pPr>
              <w:pStyle w:val="CRCoverPage"/>
              <w:spacing w:after="0"/>
              <w:ind w:left="100"/>
              <w:rPr>
                <w:b/>
                <w:bCs/>
                <w:u w:val="single"/>
              </w:rPr>
            </w:pPr>
            <w:r w:rsidRPr="00A83EA4">
              <w:rPr>
                <w:b/>
                <w:bCs/>
                <w:u w:val="single"/>
              </w:rPr>
              <w:t>MRU</w:t>
            </w:r>
          </w:p>
          <w:p w14:paraId="4AB1CFBA" w14:textId="7A3626E0" w:rsidR="00A853EE" w:rsidRPr="00EE215C" w:rsidRDefault="00A853EE">
            <w:pPr>
              <w:pStyle w:val="CRCoverPage"/>
              <w:spacing w:after="0"/>
              <w:ind w:left="100"/>
            </w:pPr>
            <w:r>
              <w:t xml:space="preserve">The only case in which the UE’s MRU is accepted even if the UE does not pass the CAG restrictions is when the UE has an emergency PDU session. </w:t>
            </w:r>
            <w:r w:rsidR="00A83EA4">
              <w:t>So, there is no need to check whether the UE has an emergency PDU session or not.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61F11359" w14:textId="77777777" w:rsidR="001E41F3" w:rsidRDefault="00A83EA4">
            <w:pPr>
              <w:pStyle w:val="CRCoverPage"/>
              <w:spacing w:after="0"/>
              <w:ind w:left="100"/>
            </w:pPr>
            <w:r>
              <w:t>In clause 5.5.1.2.4, the UE behavior introduced by CR#2313 is reverted.</w:t>
            </w:r>
          </w:p>
          <w:p w14:paraId="76C0712C" w14:textId="07E100FF" w:rsidR="00A83EA4" w:rsidRPr="00EE215C" w:rsidRDefault="00A83EA4">
            <w:pPr>
              <w:pStyle w:val="CRCoverPage"/>
              <w:spacing w:after="0"/>
              <w:ind w:left="100"/>
            </w:pPr>
            <w:r>
              <w:t>In clause 5.5.1.3.4, the UE’s checking emergency PDU session is removed.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E3EC33" w:rsidR="001E41F3" w:rsidRPr="00EE215C" w:rsidRDefault="00A83EA4">
            <w:pPr>
              <w:pStyle w:val="CRCoverPage"/>
              <w:spacing w:after="0"/>
              <w:ind w:left="100"/>
            </w:pPr>
            <w:r>
              <w:t>Unnecessary UE operations specified in the TS</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7DE1C55" w:rsidR="001E41F3" w:rsidRPr="00EE215C" w:rsidRDefault="00A83EA4">
            <w:pPr>
              <w:pStyle w:val="CRCoverPage"/>
              <w:spacing w:after="0"/>
              <w:ind w:left="100"/>
            </w:pPr>
            <w:r>
              <w:t>5.5.1.2.4, 5.5.1.3.4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99DE76" w14:textId="77777777" w:rsidR="00C6378F" w:rsidRDefault="00C6378F" w:rsidP="00C6378F">
      <w:pPr>
        <w:pStyle w:val="Heading5"/>
      </w:pPr>
      <w:bookmarkStart w:id="3" w:name="_Toc20232675"/>
      <w:bookmarkStart w:id="4" w:name="_Toc27746777"/>
      <w:bookmarkStart w:id="5" w:name="_Toc36212959"/>
      <w:bookmarkStart w:id="6" w:name="_Toc36657136"/>
      <w:bookmarkStart w:id="7" w:name="_Toc45286800"/>
      <w:r>
        <w:lastRenderedPageBreak/>
        <w:t>5.5.1.2.4</w:t>
      </w:r>
      <w:r>
        <w:tab/>
        <w:t>Initial registration</w:t>
      </w:r>
      <w:r w:rsidRPr="003168A2">
        <w:t xml:space="preserve"> accepted by the network</w:t>
      </w:r>
      <w:bookmarkEnd w:id="3"/>
      <w:bookmarkEnd w:id="4"/>
      <w:bookmarkEnd w:id="5"/>
      <w:bookmarkEnd w:id="6"/>
      <w:bookmarkEnd w:id="7"/>
    </w:p>
    <w:p w14:paraId="21F831A1" w14:textId="77777777" w:rsidR="00C6378F" w:rsidRDefault="00C6378F" w:rsidP="00C6378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994C262" w14:textId="77777777" w:rsidR="00C6378F" w:rsidRDefault="00C6378F" w:rsidP="00C6378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AF1FBB8" w14:textId="77777777" w:rsidR="00C6378F" w:rsidRPr="00CC0C94" w:rsidRDefault="00C6378F" w:rsidP="00C637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52C50B" w14:textId="77777777" w:rsidR="00C6378F" w:rsidRPr="00CC0C94" w:rsidRDefault="00C6378F" w:rsidP="00C637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25E12EE" w14:textId="77777777" w:rsidR="00C6378F" w:rsidRDefault="00C6378F" w:rsidP="00C6378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E092FCB" w14:textId="77777777" w:rsidR="00C6378F" w:rsidRDefault="00C6378F" w:rsidP="00C6378F">
      <w:pPr>
        <w:pStyle w:val="NO"/>
      </w:pPr>
      <w:r>
        <w:t>NOTE 2:</w:t>
      </w:r>
      <w:r>
        <w:tab/>
        <w:t>The N3GPP TAI is operator-specific.</w:t>
      </w:r>
    </w:p>
    <w:p w14:paraId="517B57D6" w14:textId="77777777" w:rsidR="00C6378F" w:rsidRDefault="00C6378F" w:rsidP="00C6378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3E58576" w14:textId="77777777" w:rsidR="00C6378F" w:rsidRDefault="00C6378F" w:rsidP="00C6378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73DB5BE" w14:textId="77777777" w:rsidR="00C6378F" w:rsidRDefault="00C6378F" w:rsidP="00C6378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5720481" w14:textId="77777777" w:rsidR="00C6378F" w:rsidRPr="00A01A68" w:rsidRDefault="00C6378F" w:rsidP="00C6378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2239177" w14:textId="77777777" w:rsidR="00C6378F" w:rsidRDefault="00C6378F" w:rsidP="00C6378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9082CE" w14:textId="77777777" w:rsidR="00C6378F" w:rsidRDefault="00C6378F" w:rsidP="00C6378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7F70D5A" w14:textId="77777777" w:rsidR="00C6378F" w:rsidRDefault="00C6378F" w:rsidP="00C6378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BC7FA7A" w14:textId="77777777" w:rsidR="00C6378F" w:rsidRDefault="00C6378F" w:rsidP="00C6378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1E110C8" w14:textId="77777777" w:rsidR="00C6378F" w:rsidRDefault="00C6378F" w:rsidP="00C6378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24DA93C" w14:textId="77777777" w:rsidR="00C6378F" w:rsidRDefault="00C6378F" w:rsidP="00C6378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62682C" w14:textId="77777777" w:rsidR="00C6378F" w:rsidRPr="00CC0C94" w:rsidRDefault="00C6378F" w:rsidP="00C637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431FBF" w14:textId="77777777" w:rsidR="00C6378F" w:rsidRDefault="00C6378F" w:rsidP="00C6378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425D254" w14:textId="77777777" w:rsidR="00C6378F" w:rsidRDefault="00C6378F" w:rsidP="00C6378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02C896" w14:textId="77777777" w:rsidR="00C6378F" w:rsidRPr="00B11206" w:rsidRDefault="00C6378F" w:rsidP="00C6378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7D62E28" w14:textId="77777777" w:rsidR="00C6378F" w:rsidRDefault="00C6378F" w:rsidP="00C6378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B5A48C" w14:textId="77777777" w:rsidR="00C6378F" w:rsidRDefault="00C6378F" w:rsidP="00C637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9767DE8" w14:textId="77777777" w:rsidR="00C6378F" w:rsidRPr="008D17FF" w:rsidRDefault="00C6378F" w:rsidP="00C6378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1C8E81A" w14:textId="77777777" w:rsidR="00C6378F" w:rsidRPr="008D17FF" w:rsidRDefault="00C6378F" w:rsidP="00C6378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37CF779" w14:textId="77777777" w:rsidR="00C6378F" w:rsidRDefault="00C6378F" w:rsidP="00C6378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C2EC87A" w14:textId="77777777" w:rsidR="00C6378F" w:rsidRPr="00FE320E" w:rsidRDefault="00C6378F" w:rsidP="00C637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9CDE343" w14:textId="77777777" w:rsidR="00C6378F" w:rsidRDefault="00C6378F" w:rsidP="00C6378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A944D64" w14:textId="77777777" w:rsidR="00C6378F" w:rsidRDefault="00C6378F" w:rsidP="00C6378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669DD2F" w14:textId="77777777" w:rsidR="00C6378F" w:rsidRDefault="00C6378F" w:rsidP="00C6378F">
      <w:r w:rsidRPr="004A5232">
        <w:lastRenderedPageBreak/>
        <w:t>The AMF shall include the non-3GPP de-registration timer value IE in the REGISTRATION ACCEPT message only if the REGISTRATION REQUEST message was sent for the non-3GPP access.</w:t>
      </w:r>
    </w:p>
    <w:p w14:paraId="2656FE1C" w14:textId="77777777" w:rsidR="00C6378F" w:rsidRPr="00CC0C94" w:rsidRDefault="00C6378F" w:rsidP="00C6378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25F4E30" w14:textId="77777777" w:rsidR="00C6378F" w:rsidRPr="00CC0C94" w:rsidRDefault="00C6378F" w:rsidP="00C6378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D47755B" w14:textId="77777777" w:rsidR="00C6378F" w:rsidRPr="00CC0C94" w:rsidRDefault="00C6378F" w:rsidP="00C6378F">
      <w:pPr>
        <w:pStyle w:val="B1"/>
      </w:pPr>
      <w:r w:rsidRPr="00CC0C94">
        <w:t>-</w:t>
      </w:r>
      <w:r w:rsidRPr="00CC0C94">
        <w:tab/>
        <w:t>the UE has indicated support for service gap control</w:t>
      </w:r>
      <w:r>
        <w:t xml:space="preserve"> </w:t>
      </w:r>
      <w:r w:rsidRPr="00ED66D7">
        <w:t>in the REGISTRATION REQUEST message</w:t>
      </w:r>
      <w:r w:rsidRPr="00CC0C94">
        <w:t>; and</w:t>
      </w:r>
    </w:p>
    <w:p w14:paraId="496E0FE1" w14:textId="77777777" w:rsidR="00C6378F" w:rsidRDefault="00C6378F" w:rsidP="00C6378F">
      <w:pPr>
        <w:pStyle w:val="B1"/>
      </w:pPr>
      <w:r w:rsidRPr="00CC0C94">
        <w:t>-</w:t>
      </w:r>
      <w:r w:rsidRPr="00CC0C94">
        <w:tab/>
        <w:t xml:space="preserve">a service gap time value is available in the </w:t>
      </w:r>
      <w:r>
        <w:t>5G</w:t>
      </w:r>
      <w:r w:rsidRPr="00CC0C94">
        <w:t>MM context.</w:t>
      </w:r>
    </w:p>
    <w:p w14:paraId="1E641331" w14:textId="77777777" w:rsidR="00C6378F" w:rsidRDefault="00C6378F" w:rsidP="00C6378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40FA39" w14:textId="77777777" w:rsidR="00C6378F" w:rsidRDefault="00C6378F" w:rsidP="00C6378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7CC11C1" w14:textId="77777777" w:rsidR="00C6378F" w:rsidRDefault="00C6378F" w:rsidP="00C6378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AD20A08" w14:textId="77777777" w:rsidR="00C6378F" w:rsidRDefault="00C6378F" w:rsidP="00C6378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6D7B2DD" w14:textId="77777777" w:rsidR="00C6378F" w:rsidRDefault="00C6378F" w:rsidP="00C6378F">
      <w:r>
        <w:t>If:</w:t>
      </w:r>
    </w:p>
    <w:p w14:paraId="4BF5BFF2" w14:textId="77777777" w:rsidR="00C6378F" w:rsidRDefault="00C6378F" w:rsidP="00C6378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D183E7" w14:textId="77777777" w:rsidR="00C6378F" w:rsidRDefault="00C6378F" w:rsidP="00C637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BDF85A" w14:textId="77777777" w:rsidR="00C6378F" w:rsidRDefault="00C6378F" w:rsidP="00C637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7ED80D1" w14:textId="77777777" w:rsidR="00C6378F" w:rsidRPr="004A5232" w:rsidRDefault="00C6378F" w:rsidP="00C6378F">
      <w:r>
        <w:t>Upon receipt of the REGISTRATION ACCEPT message,</w:t>
      </w:r>
      <w:r w:rsidRPr="001A1965">
        <w:t xml:space="preserve"> the UE shall reset the registration attempt counter, enter state 5GMM-REGISTERED and set the 5GS update status to 5U1 UPDATED.</w:t>
      </w:r>
    </w:p>
    <w:p w14:paraId="1D73AFE3" w14:textId="77777777" w:rsidR="00C6378F" w:rsidRPr="004A5232" w:rsidRDefault="00C6378F" w:rsidP="00C6378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A2F68C2" w14:textId="77777777" w:rsidR="00C6378F" w:rsidRPr="004A5232" w:rsidRDefault="00C6378F" w:rsidP="00C637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7D2DDC1" w14:textId="77777777" w:rsidR="00C6378F" w:rsidRDefault="00C6378F" w:rsidP="00C637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F91F195" w14:textId="77777777" w:rsidR="00C6378F" w:rsidRDefault="00C6378F" w:rsidP="00C6378F">
      <w:r>
        <w:t>If the REGISTRATION ACCEPT message include a T3324 value IE, the UE shall use the value in the T3324 value IE as active timer (T3324).</w:t>
      </w:r>
    </w:p>
    <w:p w14:paraId="5CEDAB02" w14:textId="77777777" w:rsidR="00C6378F" w:rsidRPr="004A5232" w:rsidRDefault="00C6378F" w:rsidP="00C637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4C64950" w14:textId="77777777" w:rsidR="00C6378F" w:rsidRPr="007B0AEB" w:rsidRDefault="00C6378F" w:rsidP="00C6378F">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F756E1" w14:textId="77777777" w:rsidR="00C6378F" w:rsidRPr="007B0AEB" w:rsidRDefault="00C6378F" w:rsidP="00C6378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CCE741" w14:textId="77777777" w:rsidR="00C6378F" w:rsidRDefault="00C6378F" w:rsidP="00C637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D08992" w14:textId="77777777" w:rsidR="00C6378F" w:rsidRPr="000759DA" w:rsidRDefault="00C6378F" w:rsidP="00C637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4A3A8187" w14:textId="77777777" w:rsidR="00C6378F" w:rsidRDefault="00C6378F" w:rsidP="00C6378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4187E991" w14:textId="77777777" w:rsidR="00C6378F" w:rsidRPr="004C2DA5" w:rsidRDefault="00C6378F" w:rsidP="00C6378F">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16182B22" w14:textId="77777777" w:rsidR="00C6378F" w:rsidRDefault="00C6378F" w:rsidP="00C6378F">
      <w:r>
        <w:t xml:space="preserve">The UE </w:t>
      </w:r>
      <w:r w:rsidRPr="008E342A">
        <w:t xml:space="preserve">shall store the "CAG information list" </w:t>
      </w:r>
      <w:r>
        <w:t>received in</w:t>
      </w:r>
      <w:r w:rsidRPr="008E342A">
        <w:t xml:space="preserve"> the CAG information list IE as specified in annex C</w:t>
      </w:r>
      <w:r>
        <w:t>.</w:t>
      </w:r>
    </w:p>
    <w:p w14:paraId="383B6775" w14:textId="6EB64F6A" w:rsidR="00C6378F" w:rsidRPr="008E342A" w:rsidDel="00A853EE" w:rsidRDefault="00C6378F" w:rsidP="00C6378F">
      <w:pPr>
        <w:rPr>
          <w:del w:id="8" w:author="Nokia_Author_0" w:date="2020-08-12T15:59:00Z"/>
          <w:lang w:eastAsia="ko-KR"/>
        </w:rPr>
      </w:pPr>
      <w:del w:id="9" w:author="Nokia_Author_0" w:date="2020-08-12T15:59:00Z">
        <w:r w:rsidRPr="008E342A" w:rsidDel="00A853EE">
          <w:rPr>
            <w:lang w:eastAsia="ko-KR"/>
          </w:rPr>
          <w:delText xml:space="preserve">If the received "CAG information list" includes an entry containing the identity of the </w:delText>
        </w:r>
        <w:r w:rsidDel="00A853EE">
          <w:rPr>
            <w:lang w:eastAsia="ko-KR"/>
          </w:rPr>
          <w:delText>registered</w:delText>
        </w:r>
        <w:r w:rsidRPr="008E342A" w:rsidDel="00A853EE">
          <w:rPr>
            <w:lang w:eastAsia="ko-KR"/>
          </w:rPr>
          <w:delText xml:space="preserve"> PLMN, the UE shall operate as follows</w:delText>
        </w:r>
        <w:r w:rsidDel="00A853EE">
          <w:rPr>
            <w:lang w:eastAsia="ko-KR"/>
          </w:rPr>
          <w:delText>:</w:delText>
        </w:r>
      </w:del>
    </w:p>
    <w:p w14:paraId="59FCBE82" w14:textId="799A7B18" w:rsidR="00C6378F" w:rsidRPr="008E342A" w:rsidDel="00A853EE" w:rsidRDefault="00C6378F" w:rsidP="00C6378F">
      <w:pPr>
        <w:pStyle w:val="B1"/>
        <w:rPr>
          <w:del w:id="10" w:author="Nokia_Author_0" w:date="2020-08-12T15:59:00Z"/>
          <w:lang w:eastAsia="ko-KR"/>
        </w:rPr>
      </w:pPr>
      <w:del w:id="11" w:author="Nokia_Author_0" w:date="2020-08-12T15:59:00Z">
        <w:r w:rsidRPr="008E342A" w:rsidDel="00A853EE">
          <w:rPr>
            <w:lang w:eastAsia="ko-KR"/>
          </w:rPr>
          <w:delText>a)</w:delText>
        </w:r>
        <w:r w:rsidRPr="008E342A" w:rsidDel="00A853EE">
          <w:rPr>
            <w:lang w:eastAsia="ko-KR"/>
          </w:rPr>
          <w:tab/>
        </w:r>
        <w:r w:rsidDel="00A853EE">
          <w:rPr>
            <w:lang w:eastAsia="ko-KR"/>
          </w:rPr>
          <w:delText>i</w:delText>
        </w:r>
        <w:r w:rsidRPr="008E342A" w:rsidDel="00A853EE">
          <w:rPr>
            <w:lang w:eastAsia="ko-KR"/>
          </w:rPr>
          <w:delText xml:space="preserve">f the UE receives the </w:delText>
        </w:r>
        <w:r w:rsidDel="00A853EE">
          <w:rPr>
            <w:lang w:eastAsia="ko-KR"/>
          </w:rPr>
          <w:delText>REGISTRATION ACCEPT</w:delText>
        </w:r>
        <w:r w:rsidRPr="008E342A" w:rsidDel="00A853EE">
          <w:rPr>
            <w:lang w:eastAsia="ko-KR"/>
          </w:rPr>
          <w:delText xml:space="preserve"> message via a CAG cell, the </w:delText>
        </w:r>
        <w:r w:rsidDel="00A853EE">
          <w:rPr>
            <w:lang w:eastAsia="ko-KR"/>
          </w:rPr>
          <w:delText>entry</w:delText>
        </w:r>
        <w:r w:rsidRPr="008E342A" w:rsidDel="00A853EE">
          <w:rPr>
            <w:lang w:eastAsia="ko-KR"/>
          </w:rPr>
          <w:delText xml:space="preserve"> for the </w:delText>
        </w:r>
        <w:r w:rsidDel="00A853EE">
          <w:rPr>
            <w:lang w:eastAsia="ko-KR"/>
          </w:rPr>
          <w:delText>registered</w:delText>
        </w:r>
        <w:r w:rsidRPr="008E342A" w:rsidDel="00A853EE">
          <w:rPr>
            <w:lang w:eastAsia="ko-KR"/>
          </w:rPr>
          <w:delText xml:space="preserve"> PLMN in the received "CAG information list" does not include</w:delText>
        </w:r>
        <w:r w:rsidDel="00A853EE">
          <w:rPr>
            <w:lang w:eastAsia="ko-KR"/>
          </w:rPr>
          <w:delText xml:space="preserve"> any of</w:delText>
        </w:r>
        <w:r w:rsidRPr="008E342A" w:rsidDel="00A853EE">
          <w:rPr>
            <w:lang w:eastAsia="ko-KR"/>
          </w:rPr>
          <w:delText xml:space="preserve"> the CAG-ID</w:delText>
        </w:r>
        <w:r w:rsidDel="00A853EE">
          <w:rPr>
            <w:lang w:eastAsia="ko-KR"/>
          </w:rPr>
          <w:delText>(s)</w:delText>
        </w:r>
        <w:r w:rsidRPr="008E342A" w:rsidDel="00A853EE">
          <w:rPr>
            <w:lang w:eastAsia="ko-KR"/>
          </w:rPr>
          <w:delText xml:space="preserve"> </w:delText>
        </w:r>
        <w:r w:rsidDel="00A853EE">
          <w:rPr>
            <w:lang w:eastAsia="ko-KR"/>
          </w:rPr>
          <w:delText>supported by</w:delText>
        </w:r>
        <w:r w:rsidRPr="008E342A" w:rsidDel="00A853EE">
          <w:rPr>
            <w:lang w:eastAsia="ko-KR"/>
          </w:rPr>
          <w:delText xml:space="preserve"> the </w:delText>
        </w:r>
        <w:r w:rsidDel="00A853EE">
          <w:rPr>
            <w:lang w:eastAsia="ko-KR"/>
          </w:rPr>
          <w:delText>current</w:delText>
        </w:r>
        <w:r w:rsidRPr="008E342A" w:rsidDel="00A853EE">
          <w:rPr>
            <w:lang w:eastAsia="ko-KR"/>
          </w:rPr>
          <w:delText xml:space="preserve"> CAG cell, and:</w:delText>
        </w:r>
      </w:del>
    </w:p>
    <w:p w14:paraId="5025543F" w14:textId="16EF7D27" w:rsidR="00C6378F" w:rsidRPr="008E342A" w:rsidDel="00A853EE" w:rsidRDefault="00C6378F" w:rsidP="00C6378F">
      <w:pPr>
        <w:pStyle w:val="B2"/>
        <w:rPr>
          <w:del w:id="12" w:author="Nokia_Author_0" w:date="2020-08-12T15:59:00Z"/>
        </w:rPr>
      </w:pPr>
      <w:del w:id="13" w:author="Nokia_Author_0" w:date="2020-08-12T15:59:00Z">
        <w:r w:rsidDel="00A853EE">
          <w:delText>1</w:delText>
        </w:r>
        <w:r w:rsidRPr="008E342A" w:rsidDel="00A853EE">
          <w:delText>)</w:delText>
        </w:r>
        <w:r w:rsidRPr="008E342A" w:rsidDel="00A853EE">
          <w:tab/>
          <w:delText xml:space="preserve">the entry for the </w:delText>
        </w:r>
        <w:r w:rsidDel="00A853EE">
          <w:rPr>
            <w:lang w:eastAsia="ko-KR"/>
          </w:rPr>
          <w:delText>registered</w:delText>
        </w:r>
        <w:r w:rsidRPr="008E342A" w:rsidDel="00A853EE">
          <w:delTex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delText>
        </w:r>
      </w:del>
    </w:p>
    <w:p w14:paraId="431DD89E" w14:textId="16186D3A" w:rsidR="00C6378F" w:rsidRPr="008E342A" w:rsidDel="00A853EE" w:rsidRDefault="00C6378F" w:rsidP="00C6378F">
      <w:pPr>
        <w:pStyle w:val="B2"/>
        <w:rPr>
          <w:del w:id="14" w:author="Nokia_Author_0" w:date="2020-08-12T15:59:00Z"/>
        </w:rPr>
      </w:pPr>
      <w:del w:id="15" w:author="Nokia_Author_0" w:date="2020-08-12T15:59:00Z">
        <w:r w:rsidDel="00A853EE">
          <w:delText>2</w:delText>
        </w:r>
        <w:r w:rsidRPr="008E342A" w:rsidDel="00A853EE">
          <w:delText>)</w:delText>
        </w:r>
        <w:r w:rsidRPr="008E342A" w:rsidDel="00A853EE">
          <w:tab/>
          <w:delText xml:space="preserve">the entry for the </w:delText>
        </w:r>
        <w:r w:rsidDel="00A853EE">
          <w:rPr>
            <w:lang w:eastAsia="ko-KR"/>
          </w:rPr>
          <w:delText>registered</w:delText>
        </w:r>
        <w:r w:rsidRPr="008E342A" w:rsidDel="00A853EE">
          <w:delText xml:space="preserve"> PLMN in the received "CAG information list" includes an "indication that the UE is only allowed to access 5GS via CAG cells" and:</w:delText>
        </w:r>
      </w:del>
    </w:p>
    <w:p w14:paraId="6B0BF62B" w14:textId="2E793E44" w:rsidR="00C6378F" w:rsidRPr="008E342A" w:rsidDel="00A853EE" w:rsidRDefault="00C6378F" w:rsidP="00C6378F">
      <w:pPr>
        <w:pStyle w:val="B3"/>
        <w:rPr>
          <w:del w:id="16" w:author="Nokia_Author_0" w:date="2020-08-12T15:59:00Z"/>
        </w:rPr>
      </w:pPr>
      <w:del w:id="17" w:author="Nokia_Author_0" w:date="2020-08-12T15:59:00Z">
        <w:r w:rsidDel="00A853EE">
          <w:delText>i</w:delText>
        </w:r>
        <w:r w:rsidRPr="008E342A" w:rsidDel="00A853EE">
          <w:delText>)</w:delText>
        </w:r>
        <w:r w:rsidRPr="008E342A" w:rsidDel="00A853EE">
          <w:tab/>
          <w:delText xml:space="preserve">if the </w:delText>
        </w:r>
        <w:r w:rsidDel="00A853EE">
          <w:delText>entry</w:delText>
        </w:r>
        <w:r w:rsidRPr="008E342A" w:rsidDel="00A853EE">
          <w:delText xml:space="preserve"> for the </w:delText>
        </w:r>
        <w:r w:rsidDel="00A853EE">
          <w:rPr>
            <w:lang w:eastAsia="ko-KR"/>
          </w:rPr>
          <w:delText>registered</w:delText>
        </w:r>
        <w:r w:rsidRPr="008E342A" w:rsidDel="00A853EE">
          <w:delText xml:space="preserve"> PLMN in the received "CAG information list" includes one or more CAG-IDs, the UE shall enter the state 5GMM-REGISTERED.LIMITED-SERVICE and shall search for a suitable cell according to 3GPP TS 38.304 [28] with the updated "CAG information list"; or</w:delText>
        </w:r>
      </w:del>
    </w:p>
    <w:p w14:paraId="44EFC87B" w14:textId="0E904EA9" w:rsidR="00C6378F" w:rsidDel="00A853EE" w:rsidRDefault="00C6378F" w:rsidP="00C6378F">
      <w:pPr>
        <w:pStyle w:val="B3"/>
        <w:rPr>
          <w:del w:id="18" w:author="Nokia_Author_0" w:date="2020-08-12T15:59:00Z"/>
        </w:rPr>
      </w:pPr>
      <w:del w:id="19" w:author="Nokia_Author_0" w:date="2020-08-12T15:59:00Z">
        <w:r w:rsidDel="00A853EE">
          <w:delText>ii</w:delText>
        </w:r>
        <w:r w:rsidRPr="008E342A" w:rsidDel="00A853EE">
          <w:delText>)</w:delText>
        </w:r>
        <w:r w:rsidRPr="008E342A" w:rsidDel="00A853EE">
          <w:tab/>
          <w:delText xml:space="preserve">if the </w:delText>
        </w:r>
        <w:r w:rsidDel="00A853EE">
          <w:delText>entry</w:delText>
        </w:r>
        <w:r w:rsidRPr="008E342A" w:rsidDel="00A853EE">
          <w:delText xml:space="preserve"> for the </w:delText>
        </w:r>
        <w:r w:rsidDel="00A853EE">
          <w:rPr>
            <w:lang w:eastAsia="ko-KR"/>
          </w:rPr>
          <w:delText>registered</w:delText>
        </w:r>
        <w:r w:rsidRPr="008E342A" w:rsidDel="00A853EE">
          <w:delText xml:space="preserve"> PLMN in the received "CAG information list" does not include any CAG-ID </w:delText>
        </w:r>
        <w:r w:rsidDel="00A853EE">
          <w:delText>and:</w:delText>
        </w:r>
      </w:del>
    </w:p>
    <w:p w14:paraId="3DEAF013" w14:textId="18EF95E2" w:rsidR="00C6378F" w:rsidRPr="008E342A" w:rsidDel="00A853EE" w:rsidRDefault="00C6378F" w:rsidP="00C6378F">
      <w:pPr>
        <w:pStyle w:val="B4"/>
        <w:rPr>
          <w:del w:id="20" w:author="Nokia_Author_0" w:date="2020-08-12T15:59:00Z"/>
        </w:rPr>
      </w:pPr>
      <w:del w:id="21" w:author="Nokia_Author_0" w:date="2020-08-12T15:59:00Z">
        <w:r w:rsidDel="00A853EE">
          <w:rPr>
            <w:lang w:eastAsia="ko-KR"/>
          </w:rPr>
          <w:delText>A)</w:delText>
        </w:r>
        <w:r w:rsidDel="00A853EE">
          <w:rPr>
            <w:lang w:eastAsia="ko-KR"/>
          </w:rPr>
          <w:tab/>
          <w:delText xml:space="preserve">the UE does not have an emergency PDU session, then </w:delText>
        </w:r>
        <w:r w:rsidRPr="008E342A" w:rsidDel="00A853EE">
          <w:rPr>
            <w:lang w:eastAsia="ko-KR"/>
          </w:rPr>
          <w:delText>the UE shall enter the state 5GMM-DEREGISTERED.PLMN-SEARCH and shall apply the PLMN selection process defined in 3GPP</w:delText>
        </w:r>
        <w:r w:rsidRPr="008E342A" w:rsidDel="00A853EE">
          <w:delText> </w:delText>
        </w:r>
        <w:r w:rsidRPr="008E342A" w:rsidDel="00A853EE">
          <w:rPr>
            <w:lang w:eastAsia="ko-KR"/>
          </w:rPr>
          <w:delText>TS</w:delText>
        </w:r>
        <w:r w:rsidRPr="008E342A" w:rsidDel="00A853EE">
          <w:delText> </w:delText>
        </w:r>
        <w:r w:rsidRPr="008E342A" w:rsidDel="00A853EE">
          <w:rPr>
            <w:lang w:eastAsia="ko-KR"/>
          </w:rPr>
          <w:delText>23.122</w:delText>
        </w:r>
        <w:r w:rsidRPr="008E342A" w:rsidDel="00A853EE">
          <w:delText> </w:delText>
        </w:r>
        <w:r w:rsidRPr="008E342A" w:rsidDel="00A853EE">
          <w:rPr>
            <w:lang w:eastAsia="ko-KR"/>
          </w:rPr>
          <w:delText xml:space="preserve">[6] with the updated </w:delText>
        </w:r>
        <w:r w:rsidRPr="008E342A" w:rsidDel="00A853EE">
          <w:delText>"CAG information list"; or</w:delText>
        </w:r>
      </w:del>
    </w:p>
    <w:p w14:paraId="7908D720" w14:textId="2EA06712" w:rsidR="00C6378F" w:rsidRPr="008E342A" w:rsidDel="00A853EE" w:rsidRDefault="00C6378F" w:rsidP="00C6378F">
      <w:pPr>
        <w:pStyle w:val="B4"/>
        <w:rPr>
          <w:del w:id="22" w:author="Nokia_Author_0" w:date="2020-08-12T15:59:00Z"/>
        </w:rPr>
      </w:pPr>
      <w:del w:id="23" w:author="Nokia_Author_0" w:date="2020-08-12T15:59:00Z">
        <w:r w:rsidDel="00A853EE">
          <w:delText>B)</w:delText>
        </w:r>
        <w:r w:rsidDel="00A853EE">
          <w:tab/>
          <w:delText xml:space="preserve">the UE has an emergency PDU session, then the UE shall </w:delText>
        </w:r>
        <w:r w:rsidRPr="001139C4" w:rsidDel="00A853EE">
          <w:delText>perform a local release of all PDU sessions</w:delText>
        </w:r>
        <w:r w:rsidDel="00A853EE">
          <w:delText xml:space="preserve"> associated with 3GPP access</w:delText>
        </w:r>
        <w:r w:rsidRPr="001139C4" w:rsidDel="00A853EE">
          <w:delText xml:space="preserve"> except for </w:delText>
        </w:r>
        <w:r w:rsidDel="00A853EE">
          <w:delText>the</w:delText>
        </w:r>
        <w:r w:rsidRPr="001139C4" w:rsidDel="00A853EE">
          <w:delText xml:space="preserve"> </w:delText>
        </w:r>
        <w:r w:rsidDel="00A853EE">
          <w:delText xml:space="preserve">emergency </w:delText>
        </w:r>
        <w:r w:rsidRPr="001139C4" w:rsidDel="00A853EE">
          <w:delText>PDU session</w:delText>
        </w:r>
        <w:r w:rsidDel="00A853EE">
          <w:delText>; or</w:delText>
        </w:r>
      </w:del>
    </w:p>
    <w:p w14:paraId="6331D8BD" w14:textId="3CA0086F" w:rsidR="00C6378F" w:rsidRPr="008E342A" w:rsidDel="00A853EE" w:rsidRDefault="00C6378F" w:rsidP="00C6378F">
      <w:pPr>
        <w:pStyle w:val="B1"/>
        <w:rPr>
          <w:del w:id="24" w:author="Nokia_Author_0" w:date="2020-08-12T15:59:00Z"/>
        </w:rPr>
      </w:pPr>
      <w:del w:id="25" w:author="Nokia_Author_0" w:date="2020-08-12T15:59:00Z">
        <w:r w:rsidRPr="008E342A" w:rsidDel="00A853EE">
          <w:delText>b)</w:delText>
        </w:r>
        <w:r w:rsidRPr="008E342A" w:rsidDel="00A853EE">
          <w:tab/>
        </w:r>
        <w:r w:rsidDel="00A853EE">
          <w:rPr>
            <w:lang w:eastAsia="ko-KR"/>
          </w:rPr>
          <w:delText>i</w:delText>
        </w:r>
        <w:r w:rsidRPr="008E342A" w:rsidDel="00A853EE">
          <w:rPr>
            <w:lang w:eastAsia="ko-KR"/>
          </w:rPr>
          <w:delText xml:space="preserve">f the UE receives the </w:delText>
        </w:r>
        <w:r w:rsidDel="00A853EE">
          <w:rPr>
            <w:lang w:eastAsia="ko-KR"/>
          </w:rPr>
          <w:delText>REGISTRATION ACCEPT</w:delText>
        </w:r>
        <w:r w:rsidRPr="008E342A" w:rsidDel="00A853EE">
          <w:rPr>
            <w:lang w:eastAsia="ko-KR"/>
          </w:rPr>
          <w:delText xml:space="preserve"> message via a non-CAG cell</w:delText>
        </w:r>
        <w:r w:rsidRPr="008E342A" w:rsidDel="00A853EE">
          <w:delText xml:space="preserve"> and the entry for the </w:delText>
        </w:r>
        <w:r w:rsidDel="00A853EE">
          <w:rPr>
            <w:lang w:eastAsia="ko-KR"/>
          </w:rPr>
          <w:delText>registered</w:delText>
        </w:r>
        <w:r w:rsidRPr="008E342A" w:rsidDel="00A853EE">
          <w:delText xml:space="preserve"> PLMN in the received "CAG information list" includes an "indication that the UE is only allowed to access 5GS via CAG cells" and:</w:delText>
        </w:r>
      </w:del>
    </w:p>
    <w:p w14:paraId="0A54BD14" w14:textId="29CB0BBE" w:rsidR="00C6378F" w:rsidRPr="008E342A" w:rsidDel="00A853EE" w:rsidRDefault="00C6378F" w:rsidP="00C6378F">
      <w:pPr>
        <w:pStyle w:val="B2"/>
        <w:rPr>
          <w:del w:id="26" w:author="Nokia_Author_0" w:date="2020-08-12T15:59:00Z"/>
        </w:rPr>
      </w:pPr>
      <w:del w:id="27" w:author="Nokia_Author_0" w:date="2020-08-12T15:59:00Z">
        <w:r w:rsidDel="00A853EE">
          <w:delText>1</w:delText>
        </w:r>
        <w:r w:rsidRPr="008E342A" w:rsidDel="00A853EE">
          <w:delText>)</w:delText>
        </w:r>
        <w:r w:rsidRPr="008E342A" w:rsidDel="00A853EE">
          <w:tab/>
          <w:delText xml:space="preserve">if the "allowed CAG list" for the </w:delText>
        </w:r>
        <w:r w:rsidDel="00A853EE">
          <w:rPr>
            <w:lang w:eastAsia="ko-KR"/>
          </w:rPr>
          <w:delText>registered</w:delText>
        </w:r>
        <w:r w:rsidRPr="008E342A" w:rsidDel="00A853EE">
          <w:delText xml:space="preserve"> PLMN in the received "CAG information list" includes one or more CAG-IDs, the UE shall enter the state 5GMM-REGISTERED.LIMITED-SERVICE and shall search for a suitable cell according to 3GPP TS 38.304 [28] with the updated "CAG information list"; or</w:delText>
        </w:r>
      </w:del>
    </w:p>
    <w:p w14:paraId="6FE669C0" w14:textId="32E8537F" w:rsidR="00C6378F" w:rsidDel="00A853EE" w:rsidRDefault="00C6378F" w:rsidP="00C6378F">
      <w:pPr>
        <w:pStyle w:val="B2"/>
        <w:rPr>
          <w:del w:id="28" w:author="Nokia_Author_0" w:date="2020-08-12T15:59:00Z"/>
        </w:rPr>
      </w:pPr>
      <w:del w:id="29" w:author="Nokia_Author_0" w:date="2020-08-12T15:59:00Z">
        <w:r w:rsidDel="00A853EE">
          <w:lastRenderedPageBreak/>
          <w:delText>2</w:delText>
        </w:r>
        <w:r w:rsidRPr="008E342A" w:rsidDel="00A853EE">
          <w:delText>)</w:delText>
        </w:r>
        <w:r w:rsidRPr="008E342A" w:rsidDel="00A853EE">
          <w:tab/>
          <w:delText xml:space="preserve">if the </w:delText>
        </w:r>
        <w:r w:rsidDel="00A853EE">
          <w:delText>entry</w:delText>
        </w:r>
        <w:r w:rsidRPr="008E342A" w:rsidDel="00A853EE">
          <w:delText xml:space="preserve"> for the </w:delText>
        </w:r>
        <w:r w:rsidDel="00A853EE">
          <w:rPr>
            <w:lang w:eastAsia="ko-KR"/>
          </w:rPr>
          <w:delText>registered</w:delText>
        </w:r>
        <w:r w:rsidRPr="008E342A" w:rsidDel="00A853EE">
          <w:delText xml:space="preserve"> PLMN in the received "CAG information list" does not include any CAG-ID </w:delText>
        </w:r>
        <w:r w:rsidDel="00A853EE">
          <w:delText>and:</w:delText>
        </w:r>
      </w:del>
    </w:p>
    <w:p w14:paraId="7573E182" w14:textId="5CB85E15" w:rsidR="00C6378F" w:rsidRPr="008E342A" w:rsidDel="00A853EE" w:rsidRDefault="00C6378F" w:rsidP="00C6378F">
      <w:pPr>
        <w:pStyle w:val="B3"/>
        <w:rPr>
          <w:del w:id="30" w:author="Nokia_Author_0" w:date="2020-08-12T15:59:00Z"/>
        </w:rPr>
      </w:pPr>
      <w:del w:id="31" w:author="Nokia_Author_0" w:date="2020-08-12T15:59:00Z">
        <w:r w:rsidDel="00A853EE">
          <w:delText>i)</w:delText>
        </w:r>
        <w:r w:rsidDel="00A853EE">
          <w:tab/>
          <w:delText xml:space="preserve">the UE does not have an emergency PDU session, then </w:delText>
        </w:r>
        <w:r w:rsidRPr="008E342A" w:rsidDel="00A853EE">
          <w:delText>the UE shall enter</w:delText>
        </w:r>
        <w:r w:rsidRPr="008E342A" w:rsidDel="00A853EE">
          <w:rPr>
            <w:lang w:eastAsia="ko-KR"/>
          </w:rPr>
          <w:delText xml:space="preserve"> the state 5GMM-DEREGISTERED.PLMN-SEARCH and shall apply the PLMN selection process defined in 3GPP</w:delText>
        </w:r>
        <w:r w:rsidRPr="008E342A" w:rsidDel="00A853EE">
          <w:delText> </w:delText>
        </w:r>
        <w:r w:rsidRPr="008E342A" w:rsidDel="00A853EE">
          <w:rPr>
            <w:lang w:eastAsia="ko-KR"/>
          </w:rPr>
          <w:delText>TS</w:delText>
        </w:r>
        <w:r w:rsidRPr="008E342A" w:rsidDel="00A853EE">
          <w:delText> </w:delText>
        </w:r>
        <w:r w:rsidRPr="008E342A" w:rsidDel="00A853EE">
          <w:rPr>
            <w:lang w:eastAsia="ko-KR"/>
          </w:rPr>
          <w:delText>23.122</w:delText>
        </w:r>
        <w:r w:rsidRPr="008E342A" w:rsidDel="00A853EE">
          <w:delText> </w:delText>
        </w:r>
        <w:r w:rsidRPr="008E342A" w:rsidDel="00A853EE">
          <w:rPr>
            <w:lang w:eastAsia="ko-KR"/>
          </w:rPr>
          <w:delText xml:space="preserve">[6] with the updated </w:delText>
        </w:r>
        <w:r w:rsidRPr="008E342A" w:rsidDel="00A853EE">
          <w:delText>"CAG information list"</w:delText>
        </w:r>
        <w:r w:rsidDel="00A853EE">
          <w:delText>; or</w:delText>
        </w:r>
      </w:del>
    </w:p>
    <w:p w14:paraId="799F34AE" w14:textId="09AD3253" w:rsidR="00C6378F" w:rsidDel="00A853EE" w:rsidRDefault="00C6378F" w:rsidP="00C6378F">
      <w:pPr>
        <w:pStyle w:val="B3"/>
        <w:rPr>
          <w:del w:id="32" w:author="Nokia_Author_0" w:date="2020-08-12T15:59:00Z"/>
        </w:rPr>
      </w:pPr>
      <w:del w:id="33" w:author="Nokia_Author_0" w:date="2020-08-12T15:59:00Z">
        <w:r w:rsidDel="00A853EE">
          <w:delText>ii)</w:delText>
        </w:r>
        <w:r w:rsidDel="00A853EE">
          <w:tab/>
          <w:delText xml:space="preserve">the UE has an emergency PDU session, then the UE shall </w:delText>
        </w:r>
        <w:r w:rsidRPr="001139C4" w:rsidDel="00A853EE">
          <w:delText>perform a local release of all PDU sessions</w:delText>
        </w:r>
        <w:r w:rsidDel="00A853EE">
          <w:delText xml:space="preserve"> associated with 3GPP access</w:delText>
        </w:r>
        <w:r w:rsidRPr="001139C4" w:rsidDel="00A853EE">
          <w:delText xml:space="preserve"> except for </w:delText>
        </w:r>
        <w:r w:rsidDel="00A853EE">
          <w:delText>the</w:delText>
        </w:r>
        <w:r w:rsidRPr="001139C4" w:rsidDel="00A853EE">
          <w:delText xml:space="preserve"> </w:delText>
        </w:r>
        <w:r w:rsidDel="00A853EE">
          <w:delText xml:space="preserve">emergency </w:delText>
        </w:r>
        <w:r w:rsidRPr="001139C4" w:rsidDel="00A853EE">
          <w:delText>PDU session</w:delText>
        </w:r>
        <w:r w:rsidDel="00A853EE">
          <w:delText>.</w:delText>
        </w:r>
      </w:del>
    </w:p>
    <w:p w14:paraId="6BB4EC2C" w14:textId="77777777" w:rsidR="00C6378F" w:rsidRPr="00470E32" w:rsidRDefault="00C6378F" w:rsidP="00C6378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6D542A8" w14:textId="77777777" w:rsidR="00C6378F" w:rsidRPr="00470E32" w:rsidRDefault="00C6378F" w:rsidP="00C637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6AE573" w14:textId="77777777" w:rsidR="00C6378F" w:rsidRPr="007B0AEB" w:rsidRDefault="00C6378F" w:rsidP="00C6378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5F12C05" w14:textId="77777777" w:rsidR="00C6378F" w:rsidRDefault="00C6378F" w:rsidP="00C6378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327AFC" w14:textId="77777777" w:rsidR="00C6378F" w:rsidRDefault="00C6378F" w:rsidP="00C6378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BA4CDBF" w14:textId="77777777" w:rsidR="00C6378F" w:rsidRDefault="00C6378F" w:rsidP="00C6378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C75D4B4" w14:textId="77777777" w:rsidR="00C6378F" w:rsidRDefault="00C6378F" w:rsidP="00C6378F">
      <w:r>
        <w:t>If:</w:t>
      </w:r>
    </w:p>
    <w:p w14:paraId="7F6DEE14" w14:textId="77777777" w:rsidR="00C6378F" w:rsidRDefault="00C6378F" w:rsidP="00C6378F">
      <w:pPr>
        <w:pStyle w:val="B1"/>
      </w:pPr>
      <w:r>
        <w:t>a)</w:t>
      </w:r>
      <w:r>
        <w:tab/>
        <w:t xml:space="preserve">the SMSF selection in the AMF is not successful; </w:t>
      </w:r>
    </w:p>
    <w:p w14:paraId="37537CA9" w14:textId="77777777" w:rsidR="00C6378F" w:rsidRDefault="00C6378F" w:rsidP="00C6378F">
      <w:pPr>
        <w:pStyle w:val="B1"/>
      </w:pPr>
      <w:r>
        <w:t>b)</w:t>
      </w:r>
      <w:r>
        <w:tab/>
        <w:t xml:space="preserve">the SMS activation via the SMSF is not successful; </w:t>
      </w:r>
    </w:p>
    <w:p w14:paraId="18E241EE" w14:textId="77777777" w:rsidR="00C6378F" w:rsidRDefault="00C6378F" w:rsidP="00C6378F">
      <w:pPr>
        <w:pStyle w:val="B1"/>
      </w:pPr>
      <w:r>
        <w:t>c)</w:t>
      </w:r>
      <w:r>
        <w:tab/>
        <w:t xml:space="preserve">the AMF does not allow the use of SMS over NAS; </w:t>
      </w:r>
    </w:p>
    <w:p w14:paraId="3B07F578" w14:textId="77777777" w:rsidR="00C6378F" w:rsidRDefault="00C6378F" w:rsidP="00C6378F">
      <w:pPr>
        <w:pStyle w:val="B1"/>
      </w:pPr>
      <w:r>
        <w:t>d)</w:t>
      </w:r>
      <w:r>
        <w:tab/>
        <w:t>the SMS requested bit of the 5GS update type IE was set to "SMS over NAS not supported" in the REGISTRATION REQUEST message; or</w:t>
      </w:r>
    </w:p>
    <w:p w14:paraId="3B60C44D" w14:textId="77777777" w:rsidR="00C6378F" w:rsidRDefault="00C6378F" w:rsidP="00C6378F">
      <w:pPr>
        <w:pStyle w:val="B1"/>
      </w:pPr>
      <w:r>
        <w:t>e)</w:t>
      </w:r>
      <w:r>
        <w:tab/>
        <w:t>the 5GS update type IE was not included in the REGISTRATION REQUEST message;</w:t>
      </w:r>
    </w:p>
    <w:p w14:paraId="0A57914C" w14:textId="77777777" w:rsidR="00C6378F" w:rsidRDefault="00C6378F" w:rsidP="00C6378F">
      <w:r>
        <w:t>then the AMF shall set the SMS allowed bit of the 5GS registration result IE to "SMS over NAS not allowed" in the REGISTRATION ACCEPT message.</w:t>
      </w:r>
    </w:p>
    <w:p w14:paraId="5C6DC37C" w14:textId="77777777" w:rsidR="00C6378F" w:rsidRDefault="00C6378F" w:rsidP="00C637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F152B2" w14:textId="77777777" w:rsidR="00C6378F" w:rsidRDefault="00C6378F" w:rsidP="00C637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FE7106" w14:textId="77777777" w:rsidR="00C6378F" w:rsidRDefault="00C6378F" w:rsidP="00C6378F">
      <w:pPr>
        <w:pStyle w:val="B1"/>
      </w:pPr>
      <w:r>
        <w:t>a)</w:t>
      </w:r>
      <w:r>
        <w:tab/>
        <w:t>"3GPP access", the UE:</w:t>
      </w:r>
    </w:p>
    <w:p w14:paraId="7142BE7B" w14:textId="77777777" w:rsidR="00C6378F" w:rsidRDefault="00C6378F" w:rsidP="00C6378F">
      <w:pPr>
        <w:pStyle w:val="B2"/>
      </w:pPr>
      <w:r>
        <w:t>-</w:t>
      </w:r>
      <w:r>
        <w:tab/>
        <w:t>shall consider itself as being registered to 3GPP access only; and</w:t>
      </w:r>
    </w:p>
    <w:p w14:paraId="28926394" w14:textId="77777777" w:rsidR="00C6378F" w:rsidRDefault="00C6378F" w:rsidP="00C6378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02F804" w14:textId="77777777" w:rsidR="00C6378F" w:rsidRDefault="00C6378F" w:rsidP="00C6378F">
      <w:pPr>
        <w:pStyle w:val="B1"/>
      </w:pPr>
      <w:r>
        <w:lastRenderedPageBreak/>
        <w:t>b)</w:t>
      </w:r>
      <w:r>
        <w:tab/>
        <w:t>"N</w:t>
      </w:r>
      <w:r w:rsidRPr="00470D7A">
        <w:t>on-3GPP access</w:t>
      </w:r>
      <w:r>
        <w:t>", the UE:</w:t>
      </w:r>
    </w:p>
    <w:p w14:paraId="73F15D5C" w14:textId="77777777" w:rsidR="00C6378F" w:rsidRDefault="00C6378F" w:rsidP="00C6378F">
      <w:pPr>
        <w:pStyle w:val="B2"/>
      </w:pPr>
      <w:r>
        <w:t>-</w:t>
      </w:r>
      <w:r>
        <w:tab/>
        <w:t>shall consider itself as being registered to n</w:t>
      </w:r>
      <w:r w:rsidRPr="00470D7A">
        <w:t>on-</w:t>
      </w:r>
      <w:r>
        <w:t>3GPP access only; and</w:t>
      </w:r>
    </w:p>
    <w:p w14:paraId="0D977D33" w14:textId="77777777" w:rsidR="00C6378F" w:rsidRDefault="00C6378F" w:rsidP="00C637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7AABADD" w14:textId="77777777" w:rsidR="00C6378F" w:rsidRPr="00E31E6E" w:rsidRDefault="00C6378F" w:rsidP="00C637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BCF5FA4" w14:textId="77777777" w:rsidR="00C6378F" w:rsidRDefault="00C6378F" w:rsidP="00C6378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D94E8A1" w14:textId="77777777" w:rsidR="00C6378F" w:rsidRDefault="00C6378F" w:rsidP="00C637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4AD17FD" w14:textId="77777777" w:rsidR="00C6378F" w:rsidRPr="00B36F7E" w:rsidRDefault="00C6378F" w:rsidP="00C637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7E4B42" w14:textId="77777777" w:rsidR="00C6378F" w:rsidRPr="00B36F7E" w:rsidRDefault="00C6378F" w:rsidP="00C637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B19F0AE" w14:textId="77777777" w:rsidR="00C6378F" w:rsidRDefault="00C6378F" w:rsidP="00C6378F">
      <w:pPr>
        <w:pStyle w:val="B2"/>
      </w:pPr>
      <w:r>
        <w:t>1)</w:t>
      </w:r>
      <w:r>
        <w:tab/>
        <w:t>which are not subject to network slice-specific authentication and authorization and are allowed by the AMF; or</w:t>
      </w:r>
    </w:p>
    <w:p w14:paraId="4D33048C" w14:textId="77777777" w:rsidR="00C6378F" w:rsidRDefault="00C6378F" w:rsidP="00C6378F">
      <w:pPr>
        <w:pStyle w:val="B2"/>
      </w:pPr>
      <w:r>
        <w:t>2)</w:t>
      </w:r>
      <w:r>
        <w:tab/>
        <w:t>for which the network slice-specific authentication and authorization has been successfully performed;</w:t>
      </w:r>
    </w:p>
    <w:p w14:paraId="394257AF" w14:textId="77777777" w:rsidR="00C6378F" w:rsidRPr="00B36F7E" w:rsidRDefault="00C6378F" w:rsidP="00C6378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412AB2D6" w14:textId="77777777" w:rsidR="00C6378F" w:rsidRPr="00B36F7E" w:rsidRDefault="00C6378F" w:rsidP="00C6378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E1B828D" w14:textId="77777777" w:rsidR="00C6378F" w:rsidRDefault="00C6378F" w:rsidP="00C637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06C27A7" w14:textId="77777777" w:rsidR="00C6378F" w:rsidRDefault="00C6378F" w:rsidP="00C637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039EFA2" w14:textId="77777777" w:rsidR="00C6378F" w:rsidRDefault="00C6378F" w:rsidP="00C637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79AAFC01" w14:textId="77777777" w:rsidR="00C6378F" w:rsidRDefault="00C6378F" w:rsidP="00C637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F92B0C5" w14:textId="77777777" w:rsidR="00C6378F" w:rsidRPr="00AE2BAC" w:rsidRDefault="00C6378F" w:rsidP="00C6378F">
      <w:pPr>
        <w:rPr>
          <w:rFonts w:eastAsia="Malgun Gothic"/>
        </w:rPr>
      </w:pPr>
      <w:r w:rsidRPr="00AE2BAC">
        <w:rPr>
          <w:rFonts w:eastAsia="Malgun Gothic"/>
        </w:rPr>
        <w:t>the AMF shall in the REGISTRATION ACCEPT message include:</w:t>
      </w:r>
    </w:p>
    <w:p w14:paraId="29943987" w14:textId="77777777" w:rsidR="00C6378F" w:rsidRDefault="00C6378F" w:rsidP="00C637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66FC038" w14:textId="77777777" w:rsidR="00C6378F" w:rsidRPr="004F6D96" w:rsidRDefault="00C6378F" w:rsidP="00C6378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82DE574" w14:textId="77777777" w:rsidR="00C6378F" w:rsidRDefault="00C6378F" w:rsidP="00C637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C88D6D" w14:textId="77777777" w:rsidR="00C6378F" w:rsidRDefault="00C6378F" w:rsidP="00C637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FE652DC" w14:textId="77777777" w:rsidR="00C6378F" w:rsidRDefault="00C6378F" w:rsidP="00C6378F">
      <w:pPr>
        <w:pStyle w:val="B1"/>
        <w:rPr>
          <w:rFonts w:eastAsia="Malgun Gothic"/>
        </w:rPr>
      </w:pPr>
      <w:bookmarkStart w:id="3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4"/>
    <w:p w14:paraId="1205879C" w14:textId="77777777" w:rsidR="00C6378F" w:rsidRPr="00AE2BAC" w:rsidRDefault="00C6378F" w:rsidP="00C6378F">
      <w:pPr>
        <w:rPr>
          <w:rFonts w:eastAsia="Malgun Gothic"/>
        </w:rPr>
      </w:pPr>
      <w:r w:rsidRPr="00AE2BAC">
        <w:rPr>
          <w:rFonts w:eastAsia="Malgun Gothic"/>
        </w:rPr>
        <w:t>the AMF shall in the REGISTRATION ACCEPT message include:</w:t>
      </w:r>
    </w:p>
    <w:p w14:paraId="79301C4C" w14:textId="77777777" w:rsidR="00C6378F" w:rsidRDefault="00C6378F" w:rsidP="00C637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45BA8B64" w14:textId="77777777" w:rsidR="00C6378F" w:rsidRPr="00946FC5" w:rsidRDefault="00C6378F" w:rsidP="00C6378F">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208257DE" w14:textId="77777777" w:rsidR="00C6378F" w:rsidRDefault="00C6378F" w:rsidP="00C6378F">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43719FA3" w14:textId="77777777" w:rsidR="00C6378F" w:rsidRDefault="00C6378F" w:rsidP="00C6378F">
      <w:r>
        <w:t xml:space="preserve">The AMF may include a new </w:t>
      </w:r>
      <w:r w:rsidRPr="00D738B9">
        <w:t xml:space="preserve">configured NSSAI </w:t>
      </w:r>
      <w:r>
        <w:t>for the current PLMN in the REGISTRATION ACCEPT message if:</w:t>
      </w:r>
    </w:p>
    <w:p w14:paraId="79060EB2" w14:textId="77777777" w:rsidR="00C6378F" w:rsidRDefault="00C6378F" w:rsidP="00C6378F">
      <w:pPr>
        <w:pStyle w:val="B1"/>
      </w:pPr>
      <w:r>
        <w:t>a)</w:t>
      </w:r>
      <w:r>
        <w:tab/>
        <w:t xml:space="preserve">the REGISTRATION REQUEST message did not include the </w:t>
      </w:r>
      <w:r w:rsidRPr="00707781">
        <w:t>requested NSSAI</w:t>
      </w:r>
      <w:r>
        <w:t>;</w:t>
      </w:r>
    </w:p>
    <w:p w14:paraId="786EC4BD" w14:textId="77777777" w:rsidR="00C6378F" w:rsidRDefault="00C6378F" w:rsidP="00C6378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C7E6D16" w14:textId="77777777" w:rsidR="00C6378F" w:rsidRDefault="00C6378F" w:rsidP="00C6378F">
      <w:pPr>
        <w:pStyle w:val="B1"/>
      </w:pPr>
      <w:r>
        <w:t>c)</w:t>
      </w:r>
      <w:r>
        <w:tab/>
      </w:r>
      <w:r w:rsidRPr="005617D3">
        <w:t>the REGISTRATION REQUEST message include</w:t>
      </w:r>
      <w:r>
        <w:t>d the requested NSSAI containing S-NSSAI(s) with incorrect mapped S-NSSAI(s); or</w:t>
      </w:r>
    </w:p>
    <w:p w14:paraId="292BCA86" w14:textId="77777777" w:rsidR="00C6378F" w:rsidRDefault="00C6378F" w:rsidP="00C637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0052EE1" w14:textId="77777777" w:rsidR="00C6378F" w:rsidRDefault="00C6378F" w:rsidP="00C6378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1E42A0F" w14:textId="77777777" w:rsidR="00C6378F" w:rsidRDefault="00C6378F" w:rsidP="00C6378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92E3D65" w14:textId="77777777" w:rsidR="00C6378F" w:rsidRPr="00353AEE" w:rsidRDefault="00C6378F" w:rsidP="00C637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DF60B28" w14:textId="77777777" w:rsidR="00C6378F" w:rsidRPr="000337C2" w:rsidRDefault="00C6378F" w:rsidP="00C6378F">
      <w:bookmarkStart w:id="35"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35"/>
    <w:p w14:paraId="0316D19B" w14:textId="77777777" w:rsidR="00C6378F" w:rsidRDefault="00C6378F" w:rsidP="00C6378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73D325" w14:textId="77777777" w:rsidR="00C6378F" w:rsidRPr="003168A2" w:rsidRDefault="00C6378F" w:rsidP="00C6378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77EFE2" w14:textId="77777777" w:rsidR="00C6378F" w:rsidRDefault="00C6378F" w:rsidP="00C637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73A9FD9" w14:textId="77777777" w:rsidR="00C6378F" w:rsidRPr="003168A2" w:rsidRDefault="00C6378F" w:rsidP="00C6378F">
      <w:pPr>
        <w:pStyle w:val="B1"/>
      </w:pPr>
      <w:r w:rsidRPr="00AB5C0F">
        <w:t>"S</w:t>
      </w:r>
      <w:r>
        <w:rPr>
          <w:rFonts w:hint="eastAsia"/>
        </w:rPr>
        <w:t>-NSSAI</w:t>
      </w:r>
      <w:r w:rsidRPr="00AB5C0F">
        <w:t xml:space="preserve"> not available</w:t>
      </w:r>
      <w:r>
        <w:t xml:space="preserve"> in the current registration area</w:t>
      </w:r>
      <w:r w:rsidRPr="00AB5C0F">
        <w:t>"</w:t>
      </w:r>
    </w:p>
    <w:p w14:paraId="5F130D4A" w14:textId="77777777" w:rsidR="00C6378F" w:rsidRDefault="00C6378F" w:rsidP="00C6378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F1B854" w14:textId="77777777" w:rsidR="00C6378F" w:rsidRDefault="00C6378F" w:rsidP="00C6378F">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6C3976A8" w14:textId="77777777" w:rsidR="00C6378F" w:rsidRPr="00B90668" w:rsidRDefault="00C6378F" w:rsidP="00C6378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 or the rejected S-NSSAI(s) are removed or deleted as described in subclause 4.6.1 and 4.6.2.2</w:t>
      </w:r>
      <w:r w:rsidRPr="0083064D">
        <w:t>.</w:t>
      </w:r>
    </w:p>
    <w:p w14:paraId="738A0CE1" w14:textId="77777777" w:rsidR="00C6378F" w:rsidRPr="002C41D6" w:rsidRDefault="00C6378F" w:rsidP="00C637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21D0BB4" w14:textId="77777777" w:rsidR="00C6378F" w:rsidRDefault="00C6378F" w:rsidP="00C637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F56A485" w14:textId="77777777" w:rsidR="00C6378F" w:rsidRPr="00B36F7E" w:rsidRDefault="00C6378F" w:rsidP="00C6378F">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39F281FF" w14:textId="77777777" w:rsidR="00C6378F" w:rsidRPr="00B36F7E" w:rsidRDefault="00C6378F" w:rsidP="00C6378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771DAE5" w14:textId="77777777" w:rsidR="00C6378F" w:rsidRPr="00B36F7E" w:rsidRDefault="00C6378F" w:rsidP="00C637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5E75310" w14:textId="77777777" w:rsidR="00C6378F" w:rsidRPr="00B36F7E" w:rsidRDefault="00C6378F" w:rsidP="00C6378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6A7EC8" w14:textId="77777777" w:rsidR="00C6378F" w:rsidRDefault="00C6378F" w:rsidP="00C637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E8E7CB2" w14:textId="77777777" w:rsidR="00C6378F" w:rsidRDefault="00C6378F" w:rsidP="00C637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B52A1CB" w14:textId="77777777" w:rsidR="00C6378F" w:rsidRPr="00B36F7E" w:rsidRDefault="00C6378F" w:rsidP="00C637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159627" w14:textId="77777777" w:rsidR="00C6378F" w:rsidRDefault="00C6378F" w:rsidP="00C6378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32E32DA" w14:textId="77777777" w:rsidR="00C6378F" w:rsidRDefault="00C6378F" w:rsidP="00C6378F">
      <w:pPr>
        <w:pStyle w:val="B1"/>
        <w:rPr>
          <w:lang w:eastAsia="zh-CN"/>
        </w:rPr>
      </w:pPr>
      <w:r>
        <w:t>a)</w:t>
      </w:r>
      <w:r>
        <w:tab/>
        <w:t>the UE did not include the requested NSSAI in the REGISTRATION REQUEST message; or</w:t>
      </w:r>
    </w:p>
    <w:p w14:paraId="4E61C97C" w14:textId="77777777" w:rsidR="00C6378F" w:rsidRDefault="00C6378F" w:rsidP="00C6378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87B704B" w14:textId="77777777" w:rsidR="00C6378F" w:rsidRDefault="00C6378F" w:rsidP="00C6378F">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28FA358" w14:textId="77777777" w:rsidR="00C6378F" w:rsidRDefault="00C6378F" w:rsidP="00C637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B7A465A" w14:textId="77777777" w:rsidR="00C6378F" w:rsidRPr="00F80336" w:rsidRDefault="00C6378F" w:rsidP="00C637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CE9CD4D" w14:textId="77777777" w:rsidR="00C6378F" w:rsidRPr="00F80336" w:rsidRDefault="00C6378F" w:rsidP="00C637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75DE4F" w14:textId="77777777" w:rsidR="00C6378F" w:rsidRDefault="00C6378F" w:rsidP="00C637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4DE66A7" w14:textId="77777777" w:rsidR="00C6378F" w:rsidRDefault="00C6378F" w:rsidP="00C6378F">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314C1FF" w14:textId="77777777" w:rsidR="00C6378F" w:rsidRDefault="00C6378F" w:rsidP="00C6378F">
      <w:pPr>
        <w:pStyle w:val="B1"/>
      </w:pPr>
      <w:r>
        <w:t>b)</w:t>
      </w:r>
      <w:r>
        <w:tab/>
      </w:r>
      <w:r>
        <w:rPr>
          <w:rFonts w:eastAsia="Malgun Gothic"/>
        </w:rPr>
        <w:t>includes</w:t>
      </w:r>
      <w:r>
        <w:t xml:space="preserve"> a pending NSSAI; and</w:t>
      </w:r>
    </w:p>
    <w:p w14:paraId="2E634FB8" w14:textId="77777777" w:rsidR="00C6378F" w:rsidRDefault="00C6378F" w:rsidP="00C6378F">
      <w:pPr>
        <w:pStyle w:val="B1"/>
      </w:pPr>
      <w:r>
        <w:t>c)</w:t>
      </w:r>
      <w:r>
        <w:tab/>
        <w:t>does not include an allowed NSSAI,</w:t>
      </w:r>
    </w:p>
    <w:p w14:paraId="32F617E4" w14:textId="77777777" w:rsidR="00C6378F" w:rsidRDefault="00C6378F" w:rsidP="00C6378F">
      <w:r>
        <w:lastRenderedPageBreak/>
        <w:t>the UE shall not initiate a:</w:t>
      </w:r>
    </w:p>
    <w:p w14:paraId="25FF5BB3" w14:textId="77777777" w:rsidR="00C6378F" w:rsidRDefault="00C6378F" w:rsidP="00C6378F">
      <w:pPr>
        <w:pStyle w:val="B1"/>
      </w:pPr>
      <w:r>
        <w:t>a)</w:t>
      </w:r>
      <w:r>
        <w:tab/>
        <w:t xml:space="preserve">5GSM procedure except for emergency services or high priority </w:t>
      </w:r>
      <w:r w:rsidRPr="00644AD7">
        <w:t>access</w:t>
      </w:r>
      <w:r>
        <w:t xml:space="preserve"> until the UE receives an allowed NSSAI; and</w:t>
      </w:r>
    </w:p>
    <w:p w14:paraId="506D9BA6" w14:textId="77777777" w:rsidR="00C6378F" w:rsidRDefault="00C6378F" w:rsidP="00C6378F">
      <w:pPr>
        <w:pStyle w:val="B1"/>
      </w:pPr>
      <w:r>
        <w:t>b)</w:t>
      </w:r>
      <w:r>
        <w:tab/>
        <w:t>service request procedure except for cases f) and i) in subclause 5.6.1.1.</w:t>
      </w:r>
    </w:p>
    <w:p w14:paraId="17F8FCEF" w14:textId="77777777" w:rsidR="00C6378F" w:rsidRDefault="00C6378F" w:rsidP="00C6378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60C1731" w14:textId="77777777" w:rsidR="00C6378F" w:rsidRDefault="00C6378F" w:rsidP="00C6378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8E29FBF" w14:textId="77777777" w:rsidR="00C6378F" w:rsidRPr="00F701D3" w:rsidRDefault="00C6378F" w:rsidP="00C6378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9174047" w14:textId="77777777" w:rsidR="00C6378F" w:rsidRDefault="00C6378F" w:rsidP="00C637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C0987C2" w14:textId="77777777" w:rsidR="00C6378F" w:rsidRDefault="00C6378F" w:rsidP="00C637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4A9FE81" w14:textId="77777777" w:rsidR="00C6378F" w:rsidRDefault="00C6378F" w:rsidP="00C637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95A3AF" w14:textId="77777777" w:rsidR="00C6378F" w:rsidRDefault="00C6378F" w:rsidP="00C637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B53E20" w14:textId="77777777" w:rsidR="00C6378F" w:rsidRPr="00604BBA" w:rsidRDefault="00C6378F" w:rsidP="00C6378F">
      <w:pPr>
        <w:pStyle w:val="NO"/>
        <w:rPr>
          <w:rFonts w:eastAsia="Malgun Gothic"/>
        </w:rPr>
      </w:pPr>
      <w:r>
        <w:rPr>
          <w:rFonts w:eastAsia="Malgun Gothic"/>
        </w:rPr>
        <w:t>NOTE 6:</w:t>
      </w:r>
      <w:r>
        <w:rPr>
          <w:rFonts w:eastAsia="Malgun Gothic"/>
        </w:rPr>
        <w:tab/>
        <w:t>The registration mode used by the UE is implementation dependent.</w:t>
      </w:r>
    </w:p>
    <w:p w14:paraId="471D2B64" w14:textId="77777777" w:rsidR="00C6378F" w:rsidRDefault="00C6378F" w:rsidP="00C637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5166608" w14:textId="77777777" w:rsidR="00C6378F" w:rsidRDefault="00C6378F" w:rsidP="00C6378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7551E6C" w14:textId="77777777" w:rsidR="00C6378F" w:rsidRDefault="00C6378F" w:rsidP="00C6378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77CBCB8" w14:textId="77777777" w:rsidR="00C6378F" w:rsidRDefault="00C6378F" w:rsidP="00C6378F">
      <w:r>
        <w:t>The AMF shall set the EMF bit in the 5GS network feature support IE to:</w:t>
      </w:r>
    </w:p>
    <w:p w14:paraId="3760D47B" w14:textId="77777777" w:rsidR="00C6378F" w:rsidRDefault="00C6378F" w:rsidP="00C637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C45345" w14:textId="77777777" w:rsidR="00C6378F" w:rsidRDefault="00C6378F" w:rsidP="00C637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BB36B6" w14:textId="77777777" w:rsidR="00C6378F" w:rsidRDefault="00C6378F" w:rsidP="00C637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2ECA3F" w14:textId="77777777" w:rsidR="00C6378F" w:rsidRDefault="00C6378F" w:rsidP="00C6378F">
      <w:pPr>
        <w:pStyle w:val="B1"/>
      </w:pPr>
      <w:r>
        <w:t>d)</w:t>
      </w:r>
      <w:r>
        <w:tab/>
        <w:t>"Emergency services fallback not supported" if network does not support the emergency services fallback procedure when the UE is in any cell connected to 5GCN.</w:t>
      </w:r>
    </w:p>
    <w:p w14:paraId="31119C78" w14:textId="77777777" w:rsidR="00C6378F" w:rsidRDefault="00C6378F" w:rsidP="00C6378F">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BAC694F" w14:textId="77777777" w:rsidR="00C6378F" w:rsidRDefault="00C6378F" w:rsidP="00C6378F">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50BAA3" w14:textId="77777777" w:rsidR="00C6378F" w:rsidRDefault="00C6378F" w:rsidP="00C6378F">
      <w:r>
        <w:lastRenderedPageBreak/>
        <w:t>If the UE is not operating in SNPN access mode:</w:t>
      </w:r>
    </w:p>
    <w:p w14:paraId="6414EF3B" w14:textId="77777777" w:rsidR="00C6378F" w:rsidRDefault="00C6378F" w:rsidP="00C637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2A998E" w14:textId="77777777" w:rsidR="00C6378F" w:rsidRPr="000C47DD" w:rsidRDefault="00C6378F" w:rsidP="00C637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7519E60" w14:textId="77777777" w:rsidR="00C6378F" w:rsidRDefault="00C6378F" w:rsidP="00C6378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358EC8" w14:textId="77777777" w:rsidR="00C6378F" w:rsidRPr="000C47DD" w:rsidRDefault="00C6378F" w:rsidP="00C6378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EB37A8D" w14:textId="77777777" w:rsidR="00C6378F" w:rsidRDefault="00C6378F" w:rsidP="00C6378F">
      <w:r>
        <w:t>If the UE is operating in SNPN access mode:</w:t>
      </w:r>
    </w:p>
    <w:p w14:paraId="267162A5" w14:textId="77777777" w:rsidR="00C6378F" w:rsidRPr="0083064D" w:rsidRDefault="00C6378F" w:rsidP="00C6378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E20B3D" w14:textId="77777777" w:rsidR="00C6378F" w:rsidRPr="000C47DD" w:rsidRDefault="00C6378F" w:rsidP="00C637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D5FEF3" w14:textId="77777777" w:rsidR="00C6378F" w:rsidRDefault="00C6378F" w:rsidP="00C6378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A27750" w14:textId="77777777" w:rsidR="00C6378F" w:rsidRPr="000C47DD" w:rsidRDefault="00C6378F" w:rsidP="00C6378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C7F308" w14:textId="77777777" w:rsidR="00C6378F" w:rsidRDefault="00C6378F" w:rsidP="00C637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C351E0" w14:textId="77777777" w:rsidR="00C6378F" w:rsidRDefault="00C6378F" w:rsidP="00C637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C28BB4B" w14:textId="77777777" w:rsidR="00C6378F" w:rsidRDefault="00C6378F" w:rsidP="00C637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1A5F994" w14:textId="77777777" w:rsidR="00C6378F" w:rsidRDefault="00C6378F" w:rsidP="00C6378F">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7644143" w14:textId="77777777" w:rsidR="00C6378F" w:rsidRDefault="00C6378F" w:rsidP="00C6378F">
      <w:pPr>
        <w:rPr>
          <w:noProof/>
        </w:rPr>
      </w:pPr>
      <w:r w:rsidRPr="00CC0C94">
        <w:t xml:space="preserve">in the </w:t>
      </w:r>
      <w:r>
        <w:rPr>
          <w:lang w:eastAsia="ko-KR"/>
        </w:rPr>
        <w:t>5GS network feature support IE in the REGISTRATION ACCEPT message</w:t>
      </w:r>
      <w:r w:rsidRPr="00CC0C94">
        <w:t>.</w:t>
      </w:r>
    </w:p>
    <w:p w14:paraId="3C287E69" w14:textId="77777777" w:rsidR="00C6378F" w:rsidRPr="00722419" w:rsidRDefault="00C6378F" w:rsidP="00C6378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88643A1" w14:textId="77777777" w:rsidR="00C6378F" w:rsidRDefault="00C6378F" w:rsidP="00C637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1DD6E40" w14:textId="77777777" w:rsidR="00C6378F" w:rsidRDefault="00C6378F" w:rsidP="00C637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6DB6358" w14:textId="77777777" w:rsidR="00C6378F" w:rsidRDefault="00C6378F" w:rsidP="00C637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7EF57F" w14:textId="77777777" w:rsidR="00C6378F" w:rsidRDefault="00C6378F" w:rsidP="00C637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69CCA66" w14:textId="77777777" w:rsidR="00C6378F" w:rsidRDefault="00C6378F" w:rsidP="00C637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0D8CE9" w14:textId="77777777" w:rsidR="00C6378F" w:rsidRDefault="00C6378F" w:rsidP="00C637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E3A906" w14:textId="77777777" w:rsidR="00C6378F" w:rsidRDefault="00C6378F" w:rsidP="00C637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D837FB" w14:textId="77777777" w:rsidR="00C6378F" w:rsidRDefault="00C6378F" w:rsidP="00C637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3E841C5" w14:textId="77777777" w:rsidR="00C6378F" w:rsidRPr="00216B0A" w:rsidRDefault="00C6378F" w:rsidP="00C637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02FF524" w14:textId="77777777" w:rsidR="00C6378F" w:rsidRDefault="00C6378F" w:rsidP="00C6378F">
      <w:r>
        <w:t>If:</w:t>
      </w:r>
    </w:p>
    <w:p w14:paraId="6ADC1FFF" w14:textId="77777777" w:rsidR="00C6378F" w:rsidRPr="002D232D" w:rsidRDefault="00C6378F" w:rsidP="00C6378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9C46323" w14:textId="77777777" w:rsidR="00C6378F" w:rsidRPr="002D232D" w:rsidRDefault="00C6378F" w:rsidP="00C6378F">
      <w:pPr>
        <w:pStyle w:val="B1"/>
      </w:pPr>
      <w:r w:rsidRPr="002D232D">
        <w:t>b)</w:t>
      </w:r>
      <w:r w:rsidRPr="002D232D">
        <w:tab/>
        <w:t>if the UE attempts obtaining service on another PLMNs as specified in 3GPP TS 23.122 [5] annex C;</w:t>
      </w:r>
    </w:p>
    <w:p w14:paraId="1E1C05F7" w14:textId="77777777" w:rsidR="00C6378F" w:rsidRDefault="00C6378F" w:rsidP="00C6378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341D9CD0" w14:textId="77777777" w:rsidR="00C6378F" w:rsidRDefault="00C6378F" w:rsidP="00C6378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F15A75C" w14:textId="77777777" w:rsidR="00C6378F" w:rsidRDefault="00C6378F" w:rsidP="00C6378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C25F6C" w14:textId="77777777" w:rsidR="00C6378F" w:rsidRDefault="00C6378F" w:rsidP="00C6378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7D37466" w14:textId="77777777" w:rsidR="00C6378F" w:rsidRDefault="00C6378F" w:rsidP="00C637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252F71" w14:textId="77777777" w:rsidR="00C6378F" w:rsidRPr="00E939C6" w:rsidRDefault="00C6378F" w:rsidP="00C6378F">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B99D958" w14:textId="77777777" w:rsidR="00C6378F" w:rsidRPr="00E939C6" w:rsidRDefault="00C6378F" w:rsidP="00C6378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833CFE5" w14:textId="77777777" w:rsidR="00C6378F" w:rsidRPr="001344AD" w:rsidRDefault="00C6378F" w:rsidP="00C6378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6BB769B" w14:textId="77777777" w:rsidR="00C6378F" w:rsidRPr="001344AD" w:rsidRDefault="00C6378F" w:rsidP="00C6378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C2003D" w14:textId="77777777" w:rsidR="00C6378F" w:rsidRDefault="00C6378F" w:rsidP="00C6378F">
      <w:pPr>
        <w:pStyle w:val="B1"/>
      </w:pPr>
      <w:r w:rsidRPr="001344AD">
        <w:t>b)</w:t>
      </w:r>
      <w:r w:rsidRPr="001344AD">
        <w:tab/>
        <w:t>otherwise</w:t>
      </w:r>
      <w:r>
        <w:t>:</w:t>
      </w:r>
    </w:p>
    <w:p w14:paraId="7D8FD53C" w14:textId="77777777" w:rsidR="00C6378F" w:rsidRDefault="00C6378F" w:rsidP="00C6378F">
      <w:pPr>
        <w:pStyle w:val="B2"/>
      </w:pPr>
      <w:r>
        <w:t>1)</w:t>
      </w:r>
      <w:r>
        <w:tab/>
        <w:t>if the UE has NSSAI inclusion mode for the current PLMN and access type stored in the UE, the UE shall operate in the stored NSSAI inclusion mode;</w:t>
      </w:r>
    </w:p>
    <w:p w14:paraId="11F45E07" w14:textId="77777777" w:rsidR="00C6378F" w:rsidRPr="001344AD" w:rsidRDefault="00C6378F" w:rsidP="00C6378F">
      <w:pPr>
        <w:pStyle w:val="B2"/>
      </w:pPr>
      <w:r>
        <w:t>2)</w:t>
      </w:r>
      <w:r>
        <w:tab/>
        <w:t xml:space="preserve">if the UE does not have NSSAI inclusion mode for the current PLMN and the access type stored in the UE and </w:t>
      </w:r>
      <w:r w:rsidRPr="001344AD">
        <w:t>if the UE is performing the registration procedure over:</w:t>
      </w:r>
    </w:p>
    <w:p w14:paraId="66C7F680" w14:textId="77777777" w:rsidR="00C6378F" w:rsidRPr="001344AD" w:rsidRDefault="00C6378F" w:rsidP="00C6378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048830A" w14:textId="77777777" w:rsidR="00C6378F" w:rsidRPr="001344AD" w:rsidRDefault="00C6378F" w:rsidP="00C6378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8D7D7C0" w14:textId="77777777" w:rsidR="00C6378F" w:rsidRDefault="00C6378F" w:rsidP="00C6378F">
      <w:pPr>
        <w:pStyle w:val="B3"/>
      </w:pPr>
      <w:r>
        <w:t>iii)</w:t>
      </w:r>
      <w:r>
        <w:tab/>
        <w:t>trusted non-3GPP access, the UE shall operate in NSSAI inclusion mode D in the current PLMN and</w:t>
      </w:r>
      <w:r>
        <w:rPr>
          <w:lang w:eastAsia="zh-CN"/>
        </w:rPr>
        <w:t xml:space="preserve"> the current</w:t>
      </w:r>
      <w:r>
        <w:t xml:space="preserve"> access type; or</w:t>
      </w:r>
    </w:p>
    <w:p w14:paraId="2B7C8E4F" w14:textId="77777777" w:rsidR="00C6378F" w:rsidRDefault="00C6378F" w:rsidP="00C637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6C30F5" w14:textId="77777777" w:rsidR="00C6378F" w:rsidRDefault="00C6378F" w:rsidP="00C6378F">
      <w:pPr>
        <w:rPr>
          <w:lang w:val="en-US"/>
        </w:rPr>
      </w:pPr>
      <w:r>
        <w:t xml:space="preserve">The AMF may include </w:t>
      </w:r>
      <w:r>
        <w:rPr>
          <w:lang w:val="en-US"/>
        </w:rPr>
        <w:t>operator-defined access category definitions in the REGISTRATION ACCEPT message.</w:t>
      </w:r>
    </w:p>
    <w:p w14:paraId="259F130D" w14:textId="77777777" w:rsidR="00C6378F" w:rsidRDefault="00C6378F" w:rsidP="00C6378F">
      <w:pPr>
        <w:rPr>
          <w:lang w:val="en-US"/>
        </w:rPr>
      </w:pPr>
      <w:bookmarkStart w:id="3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2AAB0B6" w14:textId="77777777" w:rsidR="00C6378F" w:rsidRPr="00CC0C94" w:rsidRDefault="00C6378F" w:rsidP="00C6378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94A31E6" w14:textId="77777777" w:rsidR="00C6378F" w:rsidRDefault="00C6378F" w:rsidP="00C6378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E692117" w14:textId="77777777" w:rsidR="00C6378F" w:rsidRDefault="00C6378F" w:rsidP="00C6378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6"/>
    <w:p w14:paraId="622755B5" w14:textId="77777777" w:rsidR="00C6378F" w:rsidRDefault="00C6378F" w:rsidP="00C637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0FDF3E" w14:textId="77777777" w:rsidR="00C6378F" w:rsidRDefault="00C6378F" w:rsidP="00C6378F">
      <w:pPr>
        <w:pStyle w:val="B1"/>
      </w:pPr>
      <w:r w:rsidRPr="001344AD">
        <w:t>a)</w:t>
      </w:r>
      <w:r>
        <w:tab/>
        <w:t>stop timer T3448 if it is running; and</w:t>
      </w:r>
    </w:p>
    <w:p w14:paraId="6DF402DF" w14:textId="77777777" w:rsidR="00C6378F" w:rsidRPr="00CC0C94" w:rsidRDefault="00C6378F" w:rsidP="00C6378F">
      <w:pPr>
        <w:pStyle w:val="B1"/>
        <w:rPr>
          <w:lang w:eastAsia="ja-JP"/>
        </w:rPr>
      </w:pPr>
      <w:r>
        <w:t>b)</w:t>
      </w:r>
      <w:r w:rsidRPr="00CC0C94">
        <w:tab/>
        <w:t>start timer T3448 with the value provided in the T3448 value IE.</w:t>
      </w:r>
    </w:p>
    <w:p w14:paraId="451F0B70" w14:textId="77777777" w:rsidR="00C6378F" w:rsidRPr="00CC0C94" w:rsidRDefault="00C6378F" w:rsidP="00C6378F">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306AD37" w14:textId="77777777" w:rsidR="00C6378F" w:rsidRDefault="00C6378F" w:rsidP="00C637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2FF58A" w14:textId="77777777" w:rsidR="00C6378F" w:rsidRPr="00F80336" w:rsidRDefault="00C6378F" w:rsidP="00C6378F">
      <w:pPr>
        <w:pStyle w:val="NO"/>
        <w:rPr>
          <w:rFonts w:eastAsia="Malgun Gothic"/>
        </w:rPr>
      </w:pPr>
      <w:r>
        <w:t>NOTE 7: The UE provides the truncated 5G-S-TMSI configuration to the lower layers.</w:t>
      </w:r>
    </w:p>
    <w:p w14:paraId="44EB91D0" w14:textId="77777777" w:rsidR="00C6378F" w:rsidRDefault="00C6378F" w:rsidP="00C6378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C45BADF" w14:textId="77777777" w:rsidR="00C6378F" w:rsidRDefault="00C6378F" w:rsidP="00C637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A1EBC7A" w14:textId="77777777" w:rsidR="00C6378F" w:rsidRDefault="00C6378F" w:rsidP="00C637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F225E1" w14:textId="77777777" w:rsidR="00A83EA4" w:rsidRDefault="00A83EA4" w:rsidP="00A83EA4">
      <w:pPr>
        <w:jc w:val="center"/>
        <w:rPr>
          <w:noProof/>
        </w:rPr>
      </w:pPr>
      <w:r w:rsidRPr="00DB12B9">
        <w:rPr>
          <w:noProof/>
          <w:highlight w:val="green"/>
        </w:rPr>
        <w:t xml:space="preserve">***** </w:t>
      </w:r>
      <w:r>
        <w:rPr>
          <w:noProof/>
          <w:highlight w:val="green"/>
        </w:rPr>
        <w:t xml:space="preserve">Nex </w:t>
      </w:r>
      <w:r w:rsidRPr="00DB12B9">
        <w:rPr>
          <w:noProof/>
          <w:highlight w:val="green"/>
        </w:rPr>
        <w:t>change *****</w:t>
      </w:r>
    </w:p>
    <w:p w14:paraId="072D9231" w14:textId="77777777" w:rsidR="00A83EA4" w:rsidRDefault="00A83EA4" w:rsidP="00A83EA4">
      <w:pPr>
        <w:pStyle w:val="Heading5"/>
      </w:pPr>
      <w:bookmarkStart w:id="37" w:name="_Hlk531859748"/>
      <w:bookmarkStart w:id="38" w:name="_Toc20232685"/>
      <w:bookmarkStart w:id="39" w:name="_Toc27746787"/>
      <w:bookmarkStart w:id="40" w:name="_Toc36212969"/>
      <w:bookmarkStart w:id="41" w:name="_Toc36657146"/>
      <w:bookmarkStart w:id="42" w:name="_Toc45286810"/>
      <w:r>
        <w:t>5.5.1.3.4</w:t>
      </w:r>
      <w:r>
        <w:tab/>
        <w:t>Mobil</w:t>
      </w:r>
      <w:bookmarkEnd w:id="37"/>
      <w:r>
        <w:t xml:space="preserve">ity and periodic registration update </w:t>
      </w:r>
      <w:r w:rsidRPr="003168A2">
        <w:t>accepted by the network</w:t>
      </w:r>
      <w:bookmarkEnd w:id="38"/>
      <w:bookmarkEnd w:id="39"/>
      <w:bookmarkEnd w:id="40"/>
      <w:bookmarkEnd w:id="41"/>
      <w:bookmarkEnd w:id="42"/>
    </w:p>
    <w:p w14:paraId="7A4E1FEA" w14:textId="77777777" w:rsidR="00A83EA4" w:rsidRDefault="00A83EA4" w:rsidP="00A83EA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22B441A" w14:textId="77777777" w:rsidR="00A83EA4" w:rsidRDefault="00A83EA4" w:rsidP="00A83EA4">
      <w:r>
        <w:t>If timer T3513 is running in the AMF, the AMF shall stop timer T3513 if a paging request was sent with the access type indicating non-3GPP and the REGISTRATION REQUEST message includes the Allowed PDU session status IE.</w:t>
      </w:r>
    </w:p>
    <w:p w14:paraId="70E06917" w14:textId="77777777" w:rsidR="00A83EA4" w:rsidRDefault="00A83EA4" w:rsidP="00A83EA4">
      <w:r>
        <w:t>If timer T3565 is running in the AMF, the AMF shall stop timer T3565 when a REGISTRATION REQUEST message is received.</w:t>
      </w:r>
    </w:p>
    <w:p w14:paraId="6C2C9AC7" w14:textId="77777777" w:rsidR="00A83EA4" w:rsidRPr="00CC0C94" w:rsidRDefault="00A83EA4" w:rsidP="00A83EA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3AB537" w14:textId="77777777" w:rsidR="00A83EA4" w:rsidRPr="00CC0C94" w:rsidRDefault="00A83EA4" w:rsidP="00A83EA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546A845" w14:textId="77777777" w:rsidR="00A83EA4" w:rsidRDefault="00A83EA4" w:rsidP="00A83EA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2B215C3" w14:textId="77777777" w:rsidR="00A83EA4" w:rsidRDefault="00A83EA4" w:rsidP="00A83E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F9CA9C" w14:textId="77777777" w:rsidR="00A83EA4" w:rsidRPr="008D17FF" w:rsidRDefault="00A83EA4" w:rsidP="00A83EA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DDE844F" w14:textId="77777777" w:rsidR="00A83EA4" w:rsidRDefault="00A83EA4" w:rsidP="00A83EA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C86A908" w14:textId="77777777" w:rsidR="00A83EA4" w:rsidRDefault="00A83EA4" w:rsidP="00A83EA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0F8C0D" w14:textId="77777777" w:rsidR="00A83EA4" w:rsidRDefault="00A83EA4" w:rsidP="00A83EA4">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07C70D1" w14:textId="77777777" w:rsidR="00A83EA4" w:rsidRDefault="00A83EA4" w:rsidP="00A83EA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00CE35" w14:textId="77777777" w:rsidR="00A83EA4" w:rsidRDefault="00A83EA4" w:rsidP="00A83EA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F37749" w14:textId="77777777" w:rsidR="00A83EA4" w:rsidRPr="00A01A68" w:rsidRDefault="00A83EA4" w:rsidP="00A83EA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533EF8F" w14:textId="77777777" w:rsidR="00A83EA4" w:rsidRDefault="00A83EA4" w:rsidP="00A83EA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479FD3C" w14:textId="77777777" w:rsidR="00A83EA4" w:rsidRDefault="00A83EA4" w:rsidP="00A83EA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F48C13" w14:textId="77777777" w:rsidR="00A83EA4" w:rsidRDefault="00A83EA4" w:rsidP="00A83EA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EAE899B" w14:textId="77777777" w:rsidR="00A83EA4" w:rsidRDefault="00A83EA4" w:rsidP="00A83EA4">
      <w:r>
        <w:t>The AMF shall include an active time value in the T3324 IE in the REGISTRATION ACCEPT message if the UE requested an active time value in the REGISTRATION REQUEST message and the AMF accepts the use of MICO mode and the use of active time.</w:t>
      </w:r>
    </w:p>
    <w:p w14:paraId="08E1F998" w14:textId="77777777" w:rsidR="00A83EA4" w:rsidRPr="003C2D26" w:rsidRDefault="00A83EA4" w:rsidP="00A83EA4">
      <w:r w:rsidRPr="003C2D26">
        <w:t>If the UE does not include MICO indication IE in the REGISTRATION REQUEST message, then the AMF shall disable MICO mode if it was already enabled.</w:t>
      </w:r>
    </w:p>
    <w:p w14:paraId="6031007A" w14:textId="77777777" w:rsidR="00A83EA4" w:rsidRDefault="00A83EA4" w:rsidP="00A83EA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EC345E" w14:textId="77777777" w:rsidR="00A83EA4" w:rsidRDefault="00A83EA4" w:rsidP="00A83EA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A1D124" w14:textId="77777777" w:rsidR="00A83EA4" w:rsidRPr="00CC0C94" w:rsidRDefault="00A83EA4" w:rsidP="00A83EA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CE1277F" w14:textId="77777777" w:rsidR="00A83EA4" w:rsidRDefault="00A83EA4" w:rsidP="00A83EA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4B50FAD" w14:textId="77777777" w:rsidR="00A83EA4" w:rsidRPr="00CC0C94" w:rsidRDefault="00A83EA4" w:rsidP="00A83EA4">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1271FD6" w14:textId="77777777" w:rsidR="00A83EA4" w:rsidRDefault="00A83EA4" w:rsidP="00A83EA4">
      <w:r>
        <w:t>If:</w:t>
      </w:r>
    </w:p>
    <w:p w14:paraId="64FD333A" w14:textId="77777777" w:rsidR="00A83EA4" w:rsidRDefault="00A83EA4" w:rsidP="00A83EA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A313C8" w14:textId="77777777" w:rsidR="00A83EA4" w:rsidRDefault="00A83EA4" w:rsidP="00A83EA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B3AC615" w14:textId="77777777" w:rsidR="00A83EA4" w:rsidRDefault="00A83EA4" w:rsidP="00A83EA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CDF915" w14:textId="77777777" w:rsidR="00A83EA4" w:rsidRPr="00CC0C94" w:rsidRDefault="00A83EA4" w:rsidP="00A83EA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0D9725F" w14:textId="77777777" w:rsidR="00A83EA4" w:rsidRPr="00CC0C94" w:rsidRDefault="00A83EA4" w:rsidP="00A83EA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3" w:name="OLE_LINK17"/>
      <w:r>
        <w:t>5G NAS</w:t>
      </w:r>
      <w:bookmarkEnd w:id="43"/>
      <w:r w:rsidRPr="00CC0C94">
        <w:t xml:space="preserve"> security context;</w:t>
      </w:r>
    </w:p>
    <w:p w14:paraId="510574E3" w14:textId="77777777" w:rsidR="00A83EA4" w:rsidRPr="00CC0C94" w:rsidRDefault="00A83EA4" w:rsidP="00A83EA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620227" w14:textId="77777777" w:rsidR="00A83EA4" w:rsidRPr="00CC0C94" w:rsidRDefault="00A83EA4" w:rsidP="00A83EA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FF97C45" w14:textId="77777777" w:rsidR="00A83EA4" w:rsidRPr="00CC0C94" w:rsidRDefault="00A83EA4" w:rsidP="00A83EA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211E56" w14:textId="77777777" w:rsidR="00A83EA4" w:rsidRPr="00CC0C94" w:rsidRDefault="00A83EA4" w:rsidP="00A83EA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E9596B8" w14:textId="77777777" w:rsidR="00A83EA4" w:rsidRPr="00CC0C94" w:rsidRDefault="00A83EA4" w:rsidP="00A83EA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C3E3A4" w14:textId="77777777" w:rsidR="00A83EA4" w:rsidRDefault="00A83EA4" w:rsidP="00A83EA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500D967" w14:textId="77777777" w:rsidR="00A83EA4" w:rsidRDefault="00A83EA4" w:rsidP="00A83EA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CA1218D" w14:textId="77777777" w:rsidR="00A83EA4" w:rsidRDefault="00A83EA4" w:rsidP="00A83EA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C9115F4" w14:textId="77777777" w:rsidR="00A83EA4" w:rsidRPr="00CC0C94" w:rsidRDefault="00A83EA4" w:rsidP="00A83EA4">
      <w:pPr>
        <w:pStyle w:val="NO"/>
      </w:pPr>
      <w:bookmarkStart w:id="4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4"/>
    <w:p w14:paraId="65043C08" w14:textId="77777777" w:rsidR="00A83EA4" w:rsidRPr="004A5232" w:rsidRDefault="00A83EA4" w:rsidP="00A83EA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E7FEBA0" w14:textId="77777777" w:rsidR="00A83EA4" w:rsidRPr="004A5232" w:rsidRDefault="00A83EA4" w:rsidP="00A83EA4">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C7F4878" w14:textId="77777777" w:rsidR="00A83EA4" w:rsidRPr="004A5232" w:rsidRDefault="00A83EA4" w:rsidP="00A83EA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A0BFA6F" w14:textId="77777777" w:rsidR="00A83EA4" w:rsidRPr="00E062DB" w:rsidRDefault="00A83EA4" w:rsidP="00A83EA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893622B" w14:textId="77777777" w:rsidR="00A83EA4" w:rsidRPr="00E062DB" w:rsidRDefault="00A83EA4" w:rsidP="00A83EA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929F08E" w14:textId="77777777" w:rsidR="00A83EA4" w:rsidRPr="004A5232" w:rsidRDefault="00A83EA4" w:rsidP="00A83EA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8FE1E67" w14:textId="77777777" w:rsidR="00A83EA4" w:rsidRPr="00470E32" w:rsidRDefault="00A83EA4" w:rsidP="00A83EA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7E10C57" w14:textId="77777777" w:rsidR="00A83EA4" w:rsidRPr="007B0AEB" w:rsidRDefault="00A83EA4" w:rsidP="00A83EA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A344EA" w14:textId="77777777" w:rsidR="00A83EA4" w:rsidRDefault="00A83EA4" w:rsidP="00A83E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597A0A5" w14:textId="77777777" w:rsidR="00A83EA4" w:rsidRPr="000759DA" w:rsidRDefault="00A83EA4" w:rsidP="00A83EA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4FAB966" w14:textId="77777777" w:rsidR="00A83EA4" w:rsidRPr="003300D6" w:rsidRDefault="00A83EA4" w:rsidP="00A83EA4">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01A767A2" w14:textId="77777777" w:rsidR="00A83EA4" w:rsidRPr="003300D6" w:rsidRDefault="00A83EA4" w:rsidP="00A83EA4">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E3F62B5" w14:textId="77777777" w:rsidR="00A83EA4" w:rsidRDefault="00A83EA4" w:rsidP="00A83EA4">
      <w:r>
        <w:t xml:space="preserve">The UE </w:t>
      </w:r>
      <w:r w:rsidRPr="008E342A">
        <w:t xml:space="preserve">shall store the "CAG information list" </w:t>
      </w:r>
      <w:r>
        <w:t>received in</w:t>
      </w:r>
      <w:r w:rsidRPr="008E342A">
        <w:t xml:space="preserve"> the CAG information list IE as specified in annex C</w:t>
      </w:r>
      <w:r>
        <w:t>.</w:t>
      </w:r>
    </w:p>
    <w:p w14:paraId="30BA7DB7" w14:textId="77777777" w:rsidR="00A83EA4" w:rsidRPr="008E342A" w:rsidRDefault="00A83EA4" w:rsidP="00A83EA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75B127" w14:textId="77777777" w:rsidR="00A83EA4" w:rsidRPr="008E342A" w:rsidRDefault="00A83EA4" w:rsidP="00A83EA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71A1B4B" w14:textId="77777777" w:rsidR="00A83EA4" w:rsidRPr="008E342A" w:rsidRDefault="00A83EA4" w:rsidP="00A83EA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F95E0B1" w14:textId="77777777" w:rsidR="00A83EA4" w:rsidRPr="008E342A" w:rsidRDefault="00A83EA4" w:rsidP="00A83EA4">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D9B4FA" w14:textId="77777777" w:rsidR="00A83EA4" w:rsidRPr="008E342A" w:rsidRDefault="00A83EA4" w:rsidP="00A83EA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00AA04" w14:textId="390C82BA" w:rsidR="00A83EA4" w:rsidDel="00A83EA4" w:rsidRDefault="00A83EA4">
      <w:pPr>
        <w:pStyle w:val="List2"/>
        <w:ind w:left="1135"/>
        <w:rPr>
          <w:del w:id="45" w:author="Nokia_Author_0" w:date="2020-08-12T16:12:00Z"/>
        </w:rPr>
        <w:pPrChange w:id="46" w:author="Nokia_Author_0" w:date="2020-08-12T16:12:00Z">
          <w:pPr>
            <w:pStyle w:val="B3"/>
          </w:pPr>
        </w:pPrChange>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del w:id="47" w:author="Nokia_Author_0" w:date="2020-08-12T16:12:00Z">
        <w:r w:rsidRPr="008E342A" w:rsidDel="00A83EA4">
          <w:delText xml:space="preserve"> </w:delText>
        </w:r>
        <w:r w:rsidDel="00A83EA4">
          <w:delText>and:</w:delText>
        </w:r>
      </w:del>
    </w:p>
    <w:p w14:paraId="1E875B6F" w14:textId="51D2D885" w:rsidR="00A83EA4" w:rsidRPr="008E342A" w:rsidDel="00A83EA4" w:rsidRDefault="00A83EA4">
      <w:pPr>
        <w:pStyle w:val="List2"/>
        <w:ind w:left="1135"/>
        <w:rPr>
          <w:del w:id="48" w:author="Nokia_Author_0" w:date="2020-08-12T16:12:00Z"/>
        </w:rPr>
        <w:pPrChange w:id="49" w:author="Nokia_Author_0" w:date="2020-08-12T16:12:00Z">
          <w:pPr>
            <w:pStyle w:val="B4"/>
          </w:pPr>
        </w:pPrChange>
      </w:pPr>
      <w:del w:id="50" w:author="Nokia_Author_0" w:date="2020-08-12T16:12:00Z">
        <w:r w:rsidDel="00A83EA4">
          <w:rPr>
            <w:lang w:eastAsia="ko-KR"/>
          </w:rPr>
          <w:delText>A)</w:delText>
        </w:r>
        <w:r w:rsidDel="00A83EA4">
          <w:rPr>
            <w:lang w:eastAsia="ko-KR"/>
          </w:rPr>
          <w:tab/>
          <w:delText xml:space="preserve">the UE does not have an emergency PDU session, then </w:delText>
        </w:r>
        <w:r w:rsidRPr="008E342A" w:rsidDel="00A83EA4">
          <w:rPr>
            <w:lang w:eastAsia="ko-KR"/>
          </w:rPr>
          <w:delText>the UE shall enter the state 5GMM-DEREGISTERED.PLMN-SEARCH and shall apply the PLMN selection process defined in 3GPP</w:delText>
        </w:r>
        <w:r w:rsidRPr="008E342A" w:rsidDel="00A83EA4">
          <w:delText> </w:delText>
        </w:r>
        <w:r w:rsidRPr="008E342A" w:rsidDel="00A83EA4">
          <w:rPr>
            <w:lang w:eastAsia="ko-KR"/>
          </w:rPr>
          <w:delText>TS</w:delText>
        </w:r>
        <w:r w:rsidRPr="008E342A" w:rsidDel="00A83EA4">
          <w:delText> </w:delText>
        </w:r>
        <w:r w:rsidRPr="008E342A" w:rsidDel="00A83EA4">
          <w:rPr>
            <w:lang w:eastAsia="ko-KR"/>
          </w:rPr>
          <w:delText>23.122</w:delText>
        </w:r>
        <w:r w:rsidRPr="008E342A" w:rsidDel="00A83EA4">
          <w:delText> </w:delText>
        </w:r>
        <w:r w:rsidRPr="008E342A" w:rsidDel="00A83EA4">
          <w:rPr>
            <w:lang w:eastAsia="ko-KR"/>
          </w:rPr>
          <w:delText xml:space="preserve">[6] with the updated </w:delText>
        </w:r>
        <w:r w:rsidRPr="008E342A" w:rsidDel="00A83EA4">
          <w:delText>"CAG information list"; or</w:delText>
        </w:r>
      </w:del>
    </w:p>
    <w:p w14:paraId="49CB6E17" w14:textId="73294A59" w:rsidR="00A83EA4" w:rsidRPr="008E342A" w:rsidRDefault="00A83EA4">
      <w:pPr>
        <w:pStyle w:val="List2"/>
        <w:ind w:left="1135"/>
        <w:pPrChange w:id="51" w:author="Nokia_Author_0" w:date="2020-08-12T16:12:00Z">
          <w:pPr>
            <w:pStyle w:val="B4"/>
          </w:pPr>
        </w:pPrChange>
      </w:pPr>
      <w:del w:id="52" w:author="Nokia_Author_0" w:date="2020-08-12T16:12:00Z">
        <w:r w:rsidDel="00A83EA4">
          <w:delText>B)</w:delText>
        </w:r>
        <w:r w:rsidDel="00A83EA4">
          <w:tab/>
          <w:delText>the UE has an emergency PDU session</w:delText>
        </w:r>
      </w:del>
      <w:r>
        <w:t xml:space="preserve">,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C4B4E1C" w14:textId="77777777" w:rsidR="00A83EA4" w:rsidRPr="008E342A" w:rsidRDefault="00A83EA4" w:rsidP="00A83EA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005547" w14:textId="77777777" w:rsidR="00A83EA4" w:rsidRPr="008E342A" w:rsidRDefault="00A83EA4" w:rsidP="00A83EA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D434BE" w14:textId="757BBFDE" w:rsidR="00A83EA4" w:rsidDel="00A83EA4" w:rsidRDefault="00A83EA4">
      <w:pPr>
        <w:pStyle w:val="ListBullet"/>
        <w:ind w:left="851"/>
        <w:rPr>
          <w:del w:id="53" w:author="Nokia_Author_0" w:date="2020-08-12T16:12:00Z"/>
        </w:rPr>
        <w:pPrChange w:id="54" w:author="Nokia_Author_0" w:date="2020-08-12T16:12:00Z">
          <w:pPr>
            <w:pStyle w:val="B2"/>
          </w:pPr>
        </w:pPrChange>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del w:id="55" w:author="Nokia_Author_0" w:date="2020-08-12T16:12:00Z">
        <w:r w:rsidRPr="008E342A" w:rsidDel="00A83EA4">
          <w:delText xml:space="preserve"> </w:delText>
        </w:r>
        <w:r w:rsidDel="00A83EA4">
          <w:delText>and:</w:delText>
        </w:r>
      </w:del>
    </w:p>
    <w:p w14:paraId="22F866D2" w14:textId="6787FE07" w:rsidR="00A83EA4" w:rsidRPr="008E342A" w:rsidDel="00A83EA4" w:rsidRDefault="00A83EA4">
      <w:pPr>
        <w:pStyle w:val="ListBullet"/>
        <w:ind w:left="851"/>
        <w:rPr>
          <w:del w:id="56" w:author="Nokia_Author_0" w:date="2020-08-12T16:12:00Z"/>
        </w:rPr>
        <w:pPrChange w:id="57" w:author="Nokia_Author_0" w:date="2020-08-12T16:12:00Z">
          <w:pPr>
            <w:pStyle w:val="B3"/>
          </w:pPr>
        </w:pPrChange>
      </w:pPr>
      <w:del w:id="58" w:author="Nokia_Author_0" w:date="2020-08-12T16:12:00Z">
        <w:r w:rsidDel="00A83EA4">
          <w:delText>i)</w:delText>
        </w:r>
        <w:r w:rsidDel="00A83EA4">
          <w:tab/>
          <w:delText xml:space="preserve">the UE does not have an emergency PDU session, then </w:delText>
        </w:r>
        <w:r w:rsidRPr="008E342A" w:rsidDel="00A83EA4">
          <w:delText>the UE shall enter</w:delText>
        </w:r>
        <w:r w:rsidRPr="008E342A" w:rsidDel="00A83EA4">
          <w:rPr>
            <w:lang w:eastAsia="ko-KR"/>
          </w:rPr>
          <w:delText xml:space="preserve"> the state 5GMM-DEREGISTERED.PLMN-SEARCH and shall apply the PLMN selection process defined in 3GPP</w:delText>
        </w:r>
        <w:r w:rsidRPr="008E342A" w:rsidDel="00A83EA4">
          <w:delText> </w:delText>
        </w:r>
        <w:r w:rsidRPr="008E342A" w:rsidDel="00A83EA4">
          <w:rPr>
            <w:lang w:eastAsia="ko-KR"/>
          </w:rPr>
          <w:delText>TS</w:delText>
        </w:r>
        <w:r w:rsidRPr="008E342A" w:rsidDel="00A83EA4">
          <w:delText> </w:delText>
        </w:r>
        <w:r w:rsidRPr="008E342A" w:rsidDel="00A83EA4">
          <w:rPr>
            <w:lang w:eastAsia="ko-KR"/>
          </w:rPr>
          <w:delText>23.122</w:delText>
        </w:r>
        <w:r w:rsidRPr="008E342A" w:rsidDel="00A83EA4">
          <w:delText> </w:delText>
        </w:r>
        <w:r w:rsidRPr="008E342A" w:rsidDel="00A83EA4">
          <w:rPr>
            <w:lang w:eastAsia="ko-KR"/>
          </w:rPr>
          <w:delText xml:space="preserve">[6] with the updated </w:delText>
        </w:r>
        <w:r w:rsidRPr="008E342A" w:rsidDel="00A83EA4">
          <w:delText>"CAG information list"</w:delText>
        </w:r>
        <w:r w:rsidDel="00A83EA4">
          <w:delText>; or</w:delText>
        </w:r>
      </w:del>
    </w:p>
    <w:p w14:paraId="2E8D3B44" w14:textId="5309A749" w:rsidR="00A83EA4" w:rsidRDefault="00A83EA4">
      <w:pPr>
        <w:pStyle w:val="ListBullet"/>
        <w:ind w:left="851"/>
        <w:pPrChange w:id="59" w:author="Nokia_Author_0" w:date="2020-08-12T16:12:00Z">
          <w:pPr>
            <w:pStyle w:val="B3"/>
          </w:pPr>
        </w:pPrChange>
      </w:pPr>
      <w:del w:id="60" w:author="Nokia_Author_0" w:date="2020-08-12T16:12:00Z">
        <w:r w:rsidDel="00A83EA4">
          <w:delText>ii)</w:delText>
        </w:r>
        <w:r w:rsidDel="00A83EA4">
          <w:tab/>
          <w:delText>the UE has an emergency PDU session</w:delText>
        </w:r>
      </w:del>
      <w:r>
        <w:t xml:space="preserve">,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B276349" w14:textId="77777777" w:rsidR="00A83EA4" w:rsidRPr="00470E32" w:rsidRDefault="00A83EA4" w:rsidP="00A83EA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118E194" w14:textId="77777777" w:rsidR="00A83EA4" w:rsidRPr="00470E32" w:rsidRDefault="00A83EA4" w:rsidP="00A83EA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92C090" w14:textId="77777777" w:rsidR="00A83EA4" w:rsidRDefault="00A83EA4" w:rsidP="00A83EA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F206F6" w14:textId="77777777" w:rsidR="00A83EA4" w:rsidRDefault="00A83EA4" w:rsidP="00A83EA4">
      <w:pPr>
        <w:pStyle w:val="B1"/>
      </w:pPr>
      <w:r w:rsidRPr="001344AD">
        <w:t>a)</w:t>
      </w:r>
      <w:r>
        <w:tab/>
        <w:t>stop timer T3448 if it is running; and</w:t>
      </w:r>
    </w:p>
    <w:p w14:paraId="4A02037A" w14:textId="77777777" w:rsidR="00A83EA4" w:rsidRPr="00CC0C94" w:rsidRDefault="00A83EA4" w:rsidP="00A83EA4">
      <w:pPr>
        <w:pStyle w:val="B1"/>
        <w:rPr>
          <w:lang w:eastAsia="ja-JP"/>
        </w:rPr>
      </w:pPr>
      <w:r>
        <w:t>b)</w:t>
      </w:r>
      <w:r w:rsidRPr="00CC0C94">
        <w:tab/>
        <w:t>start timer T3448 with the value provided in the T3448 value IE.</w:t>
      </w:r>
    </w:p>
    <w:p w14:paraId="4A4C3FC1" w14:textId="77777777" w:rsidR="00A83EA4" w:rsidRPr="00CC0C94" w:rsidRDefault="00A83EA4" w:rsidP="00A83EA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36A02F" w14:textId="77777777" w:rsidR="00A83EA4" w:rsidRPr="00470E32" w:rsidRDefault="00A83EA4" w:rsidP="00A83EA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AC1971" w14:textId="77777777" w:rsidR="00A83EA4" w:rsidRPr="00470E32" w:rsidRDefault="00A83EA4" w:rsidP="00A83EA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58F340" w14:textId="77777777" w:rsidR="00A83EA4" w:rsidRDefault="00A83EA4" w:rsidP="00A83EA4">
      <w:r w:rsidRPr="00A16F0D">
        <w:t>If the 5GS update type IE was included in the REGISTRATION REQUEST message with the SMS requested bit set to "SMS over NAS supported" and:</w:t>
      </w:r>
    </w:p>
    <w:p w14:paraId="4C7880A4" w14:textId="77777777" w:rsidR="00A83EA4" w:rsidRDefault="00A83EA4" w:rsidP="00A83EA4">
      <w:pPr>
        <w:pStyle w:val="B1"/>
      </w:pPr>
      <w:r>
        <w:lastRenderedPageBreak/>
        <w:t>a)</w:t>
      </w:r>
      <w:r>
        <w:tab/>
        <w:t>the SMSF address is stored in the UE 5GMM context and:</w:t>
      </w:r>
    </w:p>
    <w:p w14:paraId="45EBFBBB" w14:textId="77777777" w:rsidR="00A83EA4" w:rsidRDefault="00A83EA4" w:rsidP="00A83EA4">
      <w:pPr>
        <w:pStyle w:val="B2"/>
      </w:pPr>
      <w:r>
        <w:t>1)</w:t>
      </w:r>
      <w:r>
        <w:tab/>
        <w:t>the UE is considered available for SMS over NAS; or</w:t>
      </w:r>
    </w:p>
    <w:p w14:paraId="0925064F" w14:textId="77777777" w:rsidR="00A83EA4" w:rsidRDefault="00A83EA4" w:rsidP="00A83EA4">
      <w:pPr>
        <w:pStyle w:val="B2"/>
      </w:pPr>
      <w:r>
        <w:t>2)</w:t>
      </w:r>
      <w:r>
        <w:tab/>
        <w:t>the UE is considered not available for SMS over NAS and the SMSF has confirmed that the activation of the SMS service is successful; or</w:t>
      </w:r>
    </w:p>
    <w:p w14:paraId="6C6FC237" w14:textId="77777777" w:rsidR="00A83EA4" w:rsidRDefault="00A83EA4" w:rsidP="00A83EA4">
      <w:pPr>
        <w:pStyle w:val="B1"/>
        <w:rPr>
          <w:lang w:eastAsia="zh-CN"/>
        </w:rPr>
      </w:pPr>
      <w:r>
        <w:t>b)</w:t>
      </w:r>
      <w:r>
        <w:tab/>
        <w:t>the SMSF address is not stored in the UE 5GMM context, the SMSF selection is successful and the SMSF has confirmed that the activation of the SMS service is successful;</w:t>
      </w:r>
    </w:p>
    <w:p w14:paraId="167A96B1" w14:textId="77777777" w:rsidR="00A83EA4" w:rsidRDefault="00A83EA4" w:rsidP="00A83EA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7F3CE8D" w14:textId="77777777" w:rsidR="00A83EA4" w:rsidRDefault="00A83EA4" w:rsidP="00A83EA4">
      <w:pPr>
        <w:pStyle w:val="B1"/>
      </w:pPr>
      <w:r>
        <w:t>a)</w:t>
      </w:r>
      <w:r>
        <w:tab/>
        <w:t>store the SMSF address in the UE 5GMM context if not stored already; and</w:t>
      </w:r>
    </w:p>
    <w:p w14:paraId="5F47F7A6" w14:textId="77777777" w:rsidR="00A83EA4" w:rsidRDefault="00A83EA4" w:rsidP="00A83EA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6F48208" w14:textId="77777777" w:rsidR="00A83EA4" w:rsidRDefault="00A83EA4" w:rsidP="00A83EA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D47DE" w14:textId="77777777" w:rsidR="00A83EA4" w:rsidRDefault="00A83EA4" w:rsidP="00A83EA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2AFD1E" w14:textId="77777777" w:rsidR="00A83EA4" w:rsidRDefault="00A83EA4" w:rsidP="00A83EA4">
      <w:pPr>
        <w:pStyle w:val="B1"/>
      </w:pPr>
      <w:r>
        <w:t>a)</w:t>
      </w:r>
      <w:r>
        <w:tab/>
        <w:t xml:space="preserve">mark the 5GMM context to indicate that </w:t>
      </w:r>
      <w:r>
        <w:rPr>
          <w:rFonts w:hint="eastAsia"/>
          <w:lang w:eastAsia="zh-CN"/>
        </w:rPr>
        <w:t xml:space="preserve">the UE is not available for </w:t>
      </w:r>
      <w:r>
        <w:t>SMS over NAS; and</w:t>
      </w:r>
    </w:p>
    <w:p w14:paraId="553D5033" w14:textId="77777777" w:rsidR="00A83EA4" w:rsidRDefault="00A83EA4" w:rsidP="00A83EA4">
      <w:pPr>
        <w:pStyle w:val="NO"/>
      </w:pPr>
      <w:r>
        <w:t>NOTE 5:</w:t>
      </w:r>
      <w:r>
        <w:tab/>
        <w:t>The AMF can notify the SMSF that the UE is deregistered from SMS over NAS based on local configuration.</w:t>
      </w:r>
    </w:p>
    <w:p w14:paraId="2C3A8860" w14:textId="77777777" w:rsidR="00A83EA4" w:rsidRDefault="00A83EA4" w:rsidP="00A83EA4">
      <w:pPr>
        <w:pStyle w:val="B1"/>
      </w:pPr>
      <w:r>
        <w:t>b)</w:t>
      </w:r>
      <w:r>
        <w:tab/>
        <w:t>set the SMS allowed bit of the 5GS registration result IE to "SMS over NAS not allowed" in the REGISTRATION ACCEPT message.</w:t>
      </w:r>
    </w:p>
    <w:p w14:paraId="5C8E882A" w14:textId="77777777" w:rsidR="00A83EA4" w:rsidRDefault="00A83EA4" w:rsidP="00A83EA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0AA36C" w14:textId="77777777" w:rsidR="00A83EA4" w:rsidRPr="0014273D" w:rsidRDefault="00A83EA4" w:rsidP="00A83EA4">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61" w:name="_Hlk33612878"/>
      <w:r>
        <w:t xml:space="preserve"> or the UE radio capability ID</w:t>
      </w:r>
      <w:bookmarkEnd w:id="61"/>
      <w:r>
        <w:t>, if any.</w:t>
      </w:r>
    </w:p>
    <w:p w14:paraId="2A2C6337" w14:textId="77777777" w:rsidR="00A83EA4" w:rsidRDefault="00A83EA4" w:rsidP="00A83EA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E70DED" w14:textId="77777777" w:rsidR="00A83EA4" w:rsidRDefault="00A83EA4" w:rsidP="00A83EA4">
      <w:pPr>
        <w:pStyle w:val="B1"/>
      </w:pPr>
      <w:r>
        <w:t>a)</w:t>
      </w:r>
      <w:r>
        <w:tab/>
        <w:t>"3GPP access", the UE:</w:t>
      </w:r>
    </w:p>
    <w:p w14:paraId="520DE183" w14:textId="77777777" w:rsidR="00A83EA4" w:rsidRDefault="00A83EA4" w:rsidP="00A83EA4">
      <w:pPr>
        <w:pStyle w:val="B2"/>
      </w:pPr>
      <w:r>
        <w:t>-</w:t>
      </w:r>
      <w:r>
        <w:tab/>
        <w:t>shall consider itself as being registered to 3GPP access only; and</w:t>
      </w:r>
    </w:p>
    <w:p w14:paraId="79914311" w14:textId="77777777" w:rsidR="00A83EA4" w:rsidRDefault="00A83EA4" w:rsidP="00A83EA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C6D344" w14:textId="77777777" w:rsidR="00A83EA4" w:rsidRDefault="00A83EA4" w:rsidP="00A83EA4">
      <w:pPr>
        <w:pStyle w:val="B1"/>
      </w:pPr>
      <w:r>
        <w:t>b)</w:t>
      </w:r>
      <w:r>
        <w:tab/>
        <w:t>"N</w:t>
      </w:r>
      <w:r w:rsidRPr="00470D7A">
        <w:t>on-3GPP access</w:t>
      </w:r>
      <w:r>
        <w:t>", the UE:</w:t>
      </w:r>
    </w:p>
    <w:p w14:paraId="6AA3CDB7" w14:textId="77777777" w:rsidR="00A83EA4" w:rsidRDefault="00A83EA4" w:rsidP="00A83EA4">
      <w:pPr>
        <w:pStyle w:val="B2"/>
      </w:pPr>
      <w:r>
        <w:t>-</w:t>
      </w:r>
      <w:r>
        <w:tab/>
        <w:t>shall consider itself as being registered to n</w:t>
      </w:r>
      <w:r w:rsidRPr="00470D7A">
        <w:t>on-</w:t>
      </w:r>
      <w:r>
        <w:t>3GPP access only; and</w:t>
      </w:r>
    </w:p>
    <w:p w14:paraId="2917C28B" w14:textId="77777777" w:rsidR="00A83EA4" w:rsidRDefault="00A83EA4" w:rsidP="00A83EA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8F18E7" w14:textId="77777777" w:rsidR="00A83EA4" w:rsidRPr="00E814A3" w:rsidRDefault="00A83EA4" w:rsidP="00A83EA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FBB178D" w14:textId="77777777" w:rsidR="00A83EA4" w:rsidRDefault="00A83EA4" w:rsidP="00A83EA4">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78380EC" w14:textId="77777777" w:rsidR="00A83EA4" w:rsidRDefault="00A83EA4" w:rsidP="00A83EA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F5AB96" w14:textId="77777777" w:rsidR="00A83EA4" w:rsidRDefault="00A83EA4" w:rsidP="00A83E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DC468C4" w14:textId="77777777" w:rsidR="00A83EA4" w:rsidRPr="00B36F7E" w:rsidRDefault="00A83EA4" w:rsidP="00A83EA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F407C9" w14:textId="77777777" w:rsidR="00A83EA4" w:rsidRPr="00B36F7E" w:rsidRDefault="00A83EA4" w:rsidP="00A83EA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6DB8907" w14:textId="77777777" w:rsidR="00A83EA4" w:rsidRDefault="00A83EA4" w:rsidP="00A83EA4">
      <w:pPr>
        <w:pStyle w:val="B2"/>
      </w:pPr>
      <w:r>
        <w:t>i)</w:t>
      </w:r>
      <w:r>
        <w:tab/>
        <w:t>which are not subject to network slice-specific authentication and authorization and are allowed by the AMF; or</w:t>
      </w:r>
    </w:p>
    <w:p w14:paraId="5F24B7AB" w14:textId="77777777" w:rsidR="00A83EA4" w:rsidRDefault="00A83EA4" w:rsidP="00A83EA4">
      <w:pPr>
        <w:pStyle w:val="B2"/>
      </w:pPr>
      <w:r>
        <w:t>ii)</w:t>
      </w:r>
      <w:r>
        <w:tab/>
        <w:t>for which the network slice-specific authentication and authorization has been successfully performed;</w:t>
      </w:r>
    </w:p>
    <w:p w14:paraId="1EA70B24" w14:textId="77777777" w:rsidR="00A83EA4" w:rsidRPr="00B36F7E" w:rsidRDefault="00A83EA4" w:rsidP="00A83EA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09632CC3" w14:textId="77777777" w:rsidR="00A83EA4" w:rsidRPr="00B36F7E" w:rsidRDefault="00A83EA4" w:rsidP="00A83EA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CB8EFA9" w14:textId="77777777" w:rsidR="00A83EA4" w:rsidRPr="00B36F7E" w:rsidRDefault="00A83EA4" w:rsidP="00A83EA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DCEF06D" w14:textId="77777777" w:rsidR="00A83EA4" w:rsidRDefault="00A83EA4" w:rsidP="00A83EA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EA4AC2" w14:textId="77777777" w:rsidR="00A83EA4" w:rsidRDefault="00A83EA4" w:rsidP="00A83EA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542C10F" w14:textId="77777777" w:rsidR="00A83EA4" w:rsidRDefault="00A83EA4" w:rsidP="00A83EA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F501FC" w14:textId="77777777" w:rsidR="00A83EA4" w:rsidRPr="00AE2BAC" w:rsidRDefault="00A83EA4" w:rsidP="00A83EA4">
      <w:pPr>
        <w:rPr>
          <w:rFonts w:eastAsia="Malgun Gothic"/>
        </w:rPr>
      </w:pPr>
      <w:r w:rsidRPr="00AE2BAC">
        <w:rPr>
          <w:rFonts w:eastAsia="Malgun Gothic"/>
        </w:rPr>
        <w:t xml:space="preserve">the AMF shall in the REGISTRATION ACCEPT message include: </w:t>
      </w:r>
    </w:p>
    <w:p w14:paraId="0E5A20D4" w14:textId="77777777" w:rsidR="00A83EA4" w:rsidRDefault="00A83EA4" w:rsidP="00A83EA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2AA174B" w14:textId="77777777" w:rsidR="00A83EA4" w:rsidRPr="004F6D96" w:rsidRDefault="00A83EA4" w:rsidP="00A83EA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24C6D84" w14:textId="77777777" w:rsidR="00A83EA4" w:rsidRDefault="00A83EA4" w:rsidP="00A83EA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122F8E" w14:textId="77777777" w:rsidR="00A83EA4" w:rsidRDefault="00A83EA4" w:rsidP="00A83EA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9B722D2" w14:textId="77777777" w:rsidR="00A83EA4" w:rsidRDefault="00A83EA4" w:rsidP="00A83EA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1BF89AA" w14:textId="77777777" w:rsidR="00A83EA4" w:rsidRPr="00AE2BAC" w:rsidRDefault="00A83EA4" w:rsidP="00A83EA4">
      <w:pPr>
        <w:rPr>
          <w:rFonts w:eastAsia="Malgun Gothic"/>
        </w:rPr>
      </w:pPr>
      <w:r w:rsidRPr="00AE2BAC">
        <w:rPr>
          <w:rFonts w:eastAsia="Malgun Gothic"/>
        </w:rPr>
        <w:t>the AMF shall in the REGISTRATION ACCEPT message include:</w:t>
      </w:r>
    </w:p>
    <w:p w14:paraId="4C10FB26" w14:textId="77777777" w:rsidR="00A83EA4" w:rsidRDefault="00A83EA4" w:rsidP="00A83EA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427FCA14" w14:textId="77777777" w:rsidR="00A83EA4" w:rsidRPr="00946FC5" w:rsidRDefault="00A83EA4" w:rsidP="00A83EA4">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3B7842F9" w14:textId="77777777" w:rsidR="00A83EA4" w:rsidRDefault="00A83EA4" w:rsidP="00A83EA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FAE1EE8" w14:textId="77777777" w:rsidR="00A83EA4" w:rsidRDefault="00A83EA4" w:rsidP="00A83EA4">
      <w:r>
        <w:t xml:space="preserve">The AMF may include a new </w:t>
      </w:r>
      <w:r w:rsidRPr="00D738B9">
        <w:t xml:space="preserve">configured NSSAI </w:t>
      </w:r>
      <w:r>
        <w:t>for the current PLMN in the REGISTRATION ACCEPT message if:</w:t>
      </w:r>
    </w:p>
    <w:p w14:paraId="25E45298" w14:textId="77777777" w:rsidR="00A83EA4" w:rsidRDefault="00A83EA4" w:rsidP="00A83EA4">
      <w:pPr>
        <w:pStyle w:val="B1"/>
      </w:pPr>
      <w:r>
        <w:t>a)</w:t>
      </w:r>
      <w:r>
        <w:tab/>
        <w:t xml:space="preserve">the REGISTRATION REQUEST message did not include a </w:t>
      </w:r>
      <w:r w:rsidRPr="00707781">
        <w:t>requested NSSAI</w:t>
      </w:r>
      <w:r>
        <w:t>;</w:t>
      </w:r>
    </w:p>
    <w:p w14:paraId="4341606B" w14:textId="77777777" w:rsidR="00A83EA4" w:rsidRDefault="00A83EA4" w:rsidP="00A83EA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1CC27C" w14:textId="77777777" w:rsidR="00A83EA4" w:rsidRDefault="00A83EA4" w:rsidP="00A83EA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05DF22D" w14:textId="77777777" w:rsidR="00A83EA4" w:rsidRDefault="00A83EA4" w:rsidP="00A83EA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F208E19" w14:textId="77777777" w:rsidR="00A83EA4" w:rsidRDefault="00A83EA4" w:rsidP="00A83EA4">
      <w:pPr>
        <w:pStyle w:val="B1"/>
      </w:pPr>
      <w:r>
        <w:t>e)</w:t>
      </w:r>
      <w:r>
        <w:tab/>
        <w:t>the REGISTRATION REQUEST message included the requested mapped NSSAI.</w:t>
      </w:r>
    </w:p>
    <w:p w14:paraId="7EF848B1" w14:textId="77777777" w:rsidR="00A83EA4" w:rsidRDefault="00A83EA4" w:rsidP="00A83EA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609B8EC" w14:textId="77777777" w:rsidR="00A83EA4" w:rsidRPr="00353AEE" w:rsidRDefault="00A83EA4" w:rsidP="00A83EA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E07EAB6" w14:textId="77777777" w:rsidR="00A83EA4" w:rsidRDefault="00A83EA4" w:rsidP="00A83EA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0C40BB3" w14:textId="77777777" w:rsidR="00A83EA4" w:rsidRPr="000337C2" w:rsidRDefault="00A83EA4" w:rsidP="00A83EA4">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C01CC16" w14:textId="77777777" w:rsidR="00A83EA4" w:rsidRDefault="00A83EA4" w:rsidP="00A83EA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FF3DB6" w14:textId="77777777" w:rsidR="00A83EA4" w:rsidRPr="003168A2" w:rsidRDefault="00A83EA4" w:rsidP="00A83EA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EF412B" w14:textId="77777777" w:rsidR="00A83EA4" w:rsidRDefault="00A83EA4" w:rsidP="00A83EA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AA3BE21" w14:textId="77777777" w:rsidR="00A83EA4" w:rsidRDefault="00A83EA4" w:rsidP="00A83EA4">
      <w:pPr>
        <w:pStyle w:val="B1"/>
      </w:pPr>
      <w:r w:rsidRPr="00AB5C0F">
        <w:t>"S</w:t>
      </w:r>
      <w:r>
        <w:rPr>
          <w:rFonts w:hint="eastAsia"/>
        </w:rPr>
        <w:t>-NSSAI</w:t>
      </w:r>
      <w:r w:rsidRPr="00AB5C0F">
        <w:t xml:space="preserve"> not available</w:t>
      </w:r>
      <w:r>
        <w:t xml:space="preserve"> in the current registration area</w:t>
      </w:r>
      <w:r w:rsidRPr="00AB5C0F">
        <w:t>"</w:t>
      </w:r>
    </w:p>
    <w:p w14:paraId="46C1B19C" w14:textId="77777777" w:rsidR="00A83EA4" w:rsidRDefault="00A83EA4" w:rsidP="00A83EA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C77B4D" w14:textId="77777777" w:rsidR="00A83EA4" w:rsidRDefault="00A83EA4" w:rsidP="00A83EA4">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72D1F357" w14:textId="77777777" w:rsidR="00A83EA4" w:rsidRPr="00B90668" w:rsidRDefault="00A83EA4" w:rsidP="00A83EA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B713D8C" w14:textId="77777777" w:rsidR="00A83EA4" w:rsidRPr="002C41D6" w:rsidRDefault="00A83EA4" w:rsidP="00A83EA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2532842" w14:textId="77777777" w:rsidR="00A83EA4" w:rsidRDefault="00A83EA4" w:rsidP="00A83EA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3C4452" w14:textId="77777777" w:rsidR="00A83EA4" w:rsidRPr="00B36F7E" w:rsidRDefault="00A83EA4" w:rsidP="00A83EA4">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215B730" w14:textId="77777777" w:rsidR="00A83EA4" w:rsidRPr="00B36F7E" w:rsidRDefault="00A83EA4" w:rsidP="00A83EA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6216529" w14:textId="77777777" w:rsidR="00A83EA4" w:rsidRPr="00B36F7E" w:rsidRDefault="00A83EA4" w:rsidP="00A83EA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329CA1" w14:textId="77777777" w:rsidR="00A83EA4" w:rsidRPr="00B36F7E" w:rsidRDefault="00A83EA4" w:rsidP="00A83EA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AF91F2" w14:textId="77777777" w:rsidR="00A83EA4" w:rsidRDefault="00A83EA4" w:rsidP="00A83EA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47ED95D" w14:textId="77777777" w:rsidR="00A83EA4" w:rsidRDefault="00A83EA4" w:rsidP="00A83EA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165A690" w14:textId="77777777" w:rsidR="00A83EA4" w:rsidRPr="00B36F7E" w:rsidRDefault="00A83EA4" w:rsidP="00A83EA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B3E416" w14:textId="77777777" w:rsidR="00A83EA4" w:rsidRDefault="00A83EA4" w:rsidP="00A83EA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74210EA" w14:textId="77777777" w:rsidR="00A83EA4" w:rsidRDefault="00A83EA4" w:rsidP="00A83EA4">
      <w:pPr>
        <w:pStyle w:val="B1"/>
      </w:pPr>
      <w:r>
        <w:t>a)</w:t>
      </w:r>
      <w:r>
        <w:tab/>
        <w:t>the UE is not in NB-N1 mode; and</w:t>
      </w:r>
    </w:p>
    <w:p w14:paraId="0C8F8A39" w14:textId="77777777" w:rsidR="00A83EA4" w:rsidRDefault="00A83EA4" w:rsidP="00A83EA4">
      <w:pPr>
        <w:pStyle w:val="B1"/>
      </w:pPr>
      <w:r>
        <w:t>b)</w:t>
      </w:r>
      <w:r>
        <w:tab/>
        <w:t>if:</w:t>
      </w:r>
    </w:p>
    <w:p w14:paraId="79B65C6F" w14:textId="77777777" w:rsidR="00A83EA4" w:rsidRDefault="00A83EA4" w:rsidP="00A83EA4">
      <w:pPr>
        <w:pStyle w:val="B2"/>
        <w:rPr>
          <w:lang w:eastAsia="zh-CN"/>
        </w:rPr>
      </w:pPr>
      <w:r>
        <w:t>1)</w:t>
      </w:r>
      <w:r>
        <w:tab/>
        <w:t>the UE did not include the requested NSSAI in the REGISTRATION REQUEST message; or</w:t>
      </w:r>
    </w:p>
    <w:p w14:paraId="64050336" w14:textId="77777777" w:rsidR="00A83EA4" w:rsidRDefault="00A83EA4" w:rsidP="00A83EA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F59163F" w14:textId="77777777" w:rsidR="00A83EA4" w:rsidRDefault="00A83EA4" w:rsidP="00A83EA4">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B72A62" w14:textId="77777777" w:rsidR="00A83EA4" w:rsidRPr="00996903" w:rsidRDefault="00A83EA4" w:rsidP="00A83EA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8E1AD9F" w14:textId="77777777" w:rsidR="00A83EA4" w:rsidRDefault="00A83EA4" w:rsidP="00A83EA4">
      <w:pPr>
        <w:pStyle w:val="B1"/>
        <w:rPr>
          <w:rFonts w:eastAsia="Malgun Gothic"/>
        </w:rPr>
      </w:pPr>
      <w:r>
        <w:t>a)</w:t>
      </w:r>
      <w:r>
        <w:tab/>
      </w:r>
      <w:r w:rsidRPr="003168A2">
        <w:t>"</w:t>
      </w:r>
      <w:r w:rsidRPr="005F7EB0">
        <w:t>periodic registration updating</w:t>
      </w:r>
      <w:r w:rsidRPr="003168A2">
        <w:t>"</w:t>
      </w:r>
      <w:r>
        <w:t>; or</w:t>
      </w:r>
    </w:p>
    <w:p w14:paraId="24CE7332" w14:textId="77777777" w:rsidR="00A83EA4" w:rsidRDefault="00A83EA4" w:rsidP="00A83EA4">
      <w:pPr>
        <w:pStyle w:val="B1"/>
      </w:pPr>
      <w:r>
        <w:t>b)</w:t>
      </w:r>
      <w:r>
        <w:tab/>
      </w:r>
      <w:r w:rsidRPr="003168A2">
        <w:t>"</w:t>
      </w:r>
      <w:r w:rsidRPr="005F7EB0">
        <w:t>mobility registration updating</w:t>
      </w:r>
      <w:r w:rsidRPr="003168A2">
        <w:t>"</w:t>
      </w:r>
      <w:r>
        <w:t xml:space="preserve"> and the UE is in NB-N1 mode;</w:t>
      </w:r>
    </w:p>
    <w:p w14:paraId="1F26151D" w14:textId="77777777" w:rsidR="00A83EA4" w:rsidRDefault="00A83EA4" w:rsidP="00A83EA4">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304CC1C" w14:textId="77777777" w:rsidR="00A83EA4" w:rsidRPr="00F41928" w:rsidRDefault="00A83EA4" w:rsidP="00A83EA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A170818" w14:textId="77777777" w:rsidR="00A83EA4" w:rsidRDefault="00A83EA4" w:rsidP="00A83EA4">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09E43DB" w14:textId="77777777" w:rsidR="00A83EA4" w:rsidRPr="00CA4AA5" w:rsidRDefault="00A83EA4" w:rsidP="00A83EA4">
      <w:r w:rsidRPr="00CA4AA5">
        <w:t>With respect to each of the PDU session(s) active in the UE, if the allowed NSSAI contain</w:t>
      </w:r>
      <w:r>
        <w:t>s neither</w:t>
      </w:r>
      <w:r w:rsidRPr="00CA4AA5">
        <w:t>:</w:t>
      </w:r>
    </w:p>
    <w:p w14:paraId="729DF8CE" w14:textId="77777777" w:rsidR="00A83EA4" w:rsidRPr="00CA4AA5" w:rsidRDefault="00A83EA4" w:rsidP="00A83EA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15EE548" w14:textId="77777777" w:rsidR="00A83EA4" w:rsidRDefault="00A83EA4" w:rsidP="00A83EA4">
      <w:pPr>
        <w:pStyle w:val="B1"/>
      </w:pPr>
      <w:r>
        <w:t>b</w:t>
      </w:r>
      <w:r w:rsidRPr="00CA4AA5">
        <w:t>)</w:t>
      </w:r>
      <w:r w:rsidRPr="00CA4AA5">
        <w:tab/>
        <w:t xml:space="preserve">a mapped S-NSSAI matching to the mapped S-NSSAI </w:t>
      </w:r>
      <w:r>
        <w:t>of the PDU session</w:t>
      </w:r>
      <w:r w:rsidRPr="00CA4AA5">
        <w:t>;</w:t>
      </w:r>
    </w:p>
    <w:p w14:paraId="208ECB1B" w14:textId="77777777" w:rsidR="00A83EA4" w:rsidRDefault="00A83EA4" w:rsidP="00A83EA4">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129D62" w14:textId="77777777" w:rsidR="00A83EA4" w:rsidRDefault="00A83EA4" w:rsidP="00A83EA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22C7285" w14:textId="77777777" w:rsidR="00A83EA4" w:rsidRDefault="00A83EA4" w:rsidP="00A83EA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3241D0" w14:textId="77777777" w:rsidR="00A83EA4" w:rsidRDefault="00A83EA4" w:rsidP="00A83EA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913BF2C" w14:textId="77777777" w:rsidR="00A83EA4" w:rsidRDefault="00A83EA4" w:rsidP="00A83EA4">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599E96E" w14:textId="77777777" w:rsidR="00A83EA4" w:rsidRDefault="00A83EA4" w:rsidP="00A83EA4">
      <w:pPr>
        <w:pStyle w:val="B1"/>
      </w:pPr>
      <w:r>
        <w:t>b)</w:t>
      </w:r>
      <w:r>
        <w:tab/>
      </w:r>
      <w:r>
        <w:rPr>
          <w:rFonts w:eastAsia="Malgun Gothic"/>
        </w:rPr>
        <w:t>includes</w:t>
      </w:r>
      <w:r>
        <w:t xml:space="preserve"> a pending NSSAI; and</w:t>
      </w:r>
    </w:p>
    <w:p w14:paraId="4C9CF0C2" w14:textId="77777777" w:rsidR="00A83EA4" w:rsidRDefault="00A83EA4" w:rsidP="00A83EA4">
      <w:pPr>
        <w:pStyle w:val="B1"/>
      </w:pPr>
      <w:r>
        <w:t>c)</w:t>
      </w:r>
      <w:r>
        <w:tab/>
        <w:t>does not include an allowed NSSAI;</w:t>
      </w:r>
    </w:p>
    <w:p w14:paraId="3BCD2D7A" w14:textId="77777777" w:rsidR="00A83EA4" w:rsidRDefault="00A83EA4" w:rsidP="00A83EA4">
      <w:r>
        <w:t>the UE:</w:t>
      </w:r>
    </w:p>
    <w:p w14:paraId="4956637B" w14:textId="77777777" w:rsidR="00A83EA4" w:rsidRDefault="00A83EA4" w:rsidP="00A83EA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2334E70" w14:textId="77777777" w:rsidR="00A83EA4" w:rsidRDefault="00A83EA4" w:rsidP="00A83EA4">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5554CF9D" w14:textId="77777777" w:rsidR="00A83EA4" w:rsidRDefault="00A83EA4" w:rsidP="00A83EA4">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1ADAB54" w14:textId="77777777" w:rsidR="00A83EA4" w:rsidRPr="00215B69" w:rsidRDefault="00A83EA4" w:rsidP="00A83EA4">
      <w:pPr>
        <w:pStyle w:val="B1"/>
      </w:pPr>
      <w:r>
        <w:t>d)</w:t>
      </w:r>
      <w:r>
        <w:tab/>
      </w:r>
      <w:r w:rsidRPr="00011212">
        <w:t>shall not initiate the NAS transport procedure to send a CIoT user data container except for sending user data that is related to an exceptional event</w:t>
      </w:r>
      <w:r>
        <w:t>.</w:t>
      </w:r>
    </w:p>
    <w:p w14:paraId="6E928191" w14:textId="77777777" w:rsidR="00A83EA4" w:rsidRPr="00175B72" w:rsidRDefault="00A83EA4" w:rsidP="00A83EA4">
      <w:pPr>
        <w:rPr>
          <w:rFonts w:eastAsia="Malgun Gothic"/>
        </w:rPr>
      </w:pPr>
      <w:r>
        <w:t>until the UE receives an allowed NSSAI.</w:t>
      </w:r>
    </w:p>
    <w:p w14:paraId="05817F88" w14:textId="77777777" w:rsidR="00A83EA4" w:rsidRPr="0083064D" w:rsidRDefault="00A83EA4" w:rsidP="00A83EA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062E97" w14:textId="77777777" w:rsidR="00A83EA4" w:rsidRDefault="00A83EA4" w:rsidP="00A83EA4">
      <w:pPr>
        <w:pStyle w:val="B1"/>
        <w:rPr>
          <w:rFonts w:eastAsia="Malgun Gothic"/>
        </w:rPr>
      </w:pPr>
      <w:r>
        <w:t>a)</w:t>
      </w:r>
      <w:r>
        <w:tab/>
      </w:r>
      <w:r w:rsidRPr="003168A2">
        <w:t>"</w:t>
      </w:r>
      <w:r w:rsidRPr="005F7EB0">
        <w:t>periodic registration updating</w:t>
      </w:r>
      <w:r w:rsidRPr="003168A2">
        <w:t>"</w:t>
      </w:r>
      <w:r>
        <w:t>; or</w:t>
      </w:r>
    </w:p>
    <w:p w14:paraId="0C363AD0" w14:textId="77777777" w:rsidR="00A83EA4" w:rsidRDefault="00A83EA4" w:rsidP="00A83EA4">
      <w:pPr>
        <w:pStyle w:val="B1"/>
      </w:pPr>
      <w:r>
        <w:t>b)</w:t>
      </w:r>
      <w:r>
        <w:tab/>
      </w:r>
      <w:r w:rsidRPr="003168A2">
        <w:t>"</w:t>
      </w:r>
      <w:r w:rsidRPr="005F7EB0">
        <w:t>mobility registration updating</w:t>
      </w:r>
      <w:r w:rsidRPr="003168A2">
        <w:t>"</w:t>
      </w:r>
      <w:r>
        <w:t xml:space="preserve"> and the UE is in NB-N1 mode;</w:t>
      </w:r>
    </w:p>
    <w:p w14:paraId="177AFCE1" w14:textId="77777777" w:rsidR="00A83EA4" w:rsidRDefault="00A83EA4" w:rsidP="00A83EA4">
      <w:pPr>
        <w:rPr>
          <w:rFonts w:eastAsia="Malgun Gothic"/>
        </w:rPr>
      </w:pPr>
      <w:r>
        <w:t>if the</w:t>
      </w:r>
      <w:r>
        <w:rPr>
          <w:rFonts w:eastAsia="Malgun Gothic"/>
        </w:rPr>
        <w:t xml:space="preserve"> REGISTRATION ACCEPT message:</w:t>
      </w:r>
    </w:p>
    <w:p w14:paraId="644409DF" w14:textId="77777777" w:rsidR="00A83EA4" w:rsidRPr="00175B72" w:rsidRDefault="00A83EA4" w:rsidP="00A83EA4">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213B8A74" w14:textId="77777777" w:rsidR="00A83EA4" w:rsidRPr="00175B72" w:rsidRDefault="00A83EA4" w:rsidP="00A83EA4">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043B40D6" w14:textId="77777777" w:rsidR="00A83EA4" w:rsidRDefault="00A83EA4" w:rsidP="00A83EA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330A29" w14:textId="77777777" w:rsidR="00A83EA4" w:rsidRDefault="00A83EA4" w:rsidP="00A83EA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 xml:space="preserve">for high </w:t>
      </w:r>
      <w:r w:rsidRPr="001F3660">
        <w:rPr>
          <w:lang w:eastAsia="ko-KR"/>
        </w:rPr>
        <w:lastRenderedPageBreak/>
        <w:t>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19BE7A" w14:textId="77777777" w:rsidR="00A83EA4" w:rsidRDefault="00A83EA4" w:rsidP="00A83EA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3AD4AA1" w14:textId="77777777" w:rsidR="00A83EA4" w:rsidRDefault="00A83EA4" w:rsidP="00A83EA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14C327" w14:textId="77777777" w:rsidR="00A83EA4" w:rsidRDefault="00A83EA4" w:rsidP="00A83EA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98F7FA3" w14:textId="77777777" w:rsidR="00A83EA4" w:rsidRPr="002D5176" w:rsidRDefault="00A83EA4" w:rsidP="00A83EA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1209391" w14:textId="77777777" w:rsidR="00A83EA4" w:rsidRPr="000C4AE8" w:rsidRDefault="00A83EA4" w:rsidP="00A83EA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C9E530" w14:textId="77777777" w:rsidR="00A83EA4" w:rsidRDefault="00A83EA4" w:rsidP="00A83EA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16A2F2A" w14:textId="77777777" w:rsidR="00A83EA4" w:rsidRDefault="00A83EA4" w:rsidP="00A83EA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A03819" w14:textId="77777777" w:rsidR="00A83EA4" w:rsidRPr="008837E1" w:rsidRDefault="00A83EA4" w:rsidP="00A83EA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A94E8C2" w14:textId="77777777" w:rsidR="00A83EA4" w:rsidRDefault="00A83EA4" w:rsidP="00A83EA4">
      <w:r>
        <w:t>If the Allowed PDU session status IE is included in the REGISTRATION REQUEST message, the AMF shall:</w:t>
      </w:r>
    </w:p>
    <w:p w14:paraId="5DB20D80" w14:textId="77777777" w:rsidR="00A83EA4" w:rsidRDefault="00A83EA4" w:rsidP="00A83EA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2BCDC17" w14:textId="77777777" w:rsidR="00A83EA4" w:rsidRDefault="00A83EA4" w:rsidP="00A83EA4">
      <w:pPr>
        <w:pStyle w:val="B1"/>
      </w:pPr>
      <w:r>
        <w:t>b)</w:t>
      </w:r>
      <w:r>
        <w:tab/>
      </w:r>
      <w:r>
        <w:rPr>
          <w:lang w:eastAsia="ko-KR"/>
        </w:rPr>
        <w:t>for each SMF that has indicated pending downlink data only:</w:t>
      </w:r>
    </w:p>
    <w:p w14:paraId="72542A1B" w14:textId="77777777" w:rsidR="00A83EA4" w:rsidRDefault="00A83EA4" w:rsidP="00A83EA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1E04027" w14:textId="77777777" w:rsidR="00A83EA4" w:rsidRDefault="00A83EA4" w:rsidP="00A83EA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309D2D7" w14:textId="77777777" w:rsidR="00A83EA4" w:rsidRDefault="00A83EA4" w:rsidP="00A83EA4">
      <w:pPr>
        <w:pStyle w:val="B1"/>
      </w:pPr>
      <w:r>
        <w:t>c)</w:t>
      </w:r>
      <w:r>
        <w:tab/>
      </w:r>
      <w:r>
        <w:rPr>
          <w:lang w:eastAsia="ko-KR"/>
        </w:rPr>
        <w:t>for each SMF that have indicated pending downlink signalling and data:</w:t>
      </w:r>
    </w:p>
    <w:p w14:paraId="1AEA3E33" w14:textId="77777777" w:rsidR="00A83EA4" w:rsidRDefault="00A83EA4" w:rsidP="00A83EA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60F7EE" w14:textId="77777777" w:rsidR="00A83EA4" w:rsidRDefault="00A83EA4" w:rsidP="00A83EA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14314A" w14:textId="77777777" w:rsidR="00A83EA4" w:rsidRDefault="00A83EA4" w:rsidP="00A83EA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7B3B6D3" w14:textId="77777777" w:rsidR="00A83EA4" w:rsidRDefault="00A83EA4" w:rsidP="00A83EA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479BFC7" w14:textId="77777777" w:rsidR="00A83EA4" w:rsidRPr="007B4263" w:rsidRDefault="00A83EA4" w:rsidP="00A83EA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BF0A57" w14:textId="77777777" w:rsidR="00A83EA4" w:rsidRDefault="00A83EA4" w:rsidP="00A83EA4">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4FC654C" w14:textId="77777777" w:rsidR="00A83EA4" w:rsidRDefault="00A83EA4" w:rsidP="00A83EA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C70F92" w14:textId="77777777" w:rsidR="00A83EA4" w:rsidRDefault="00A83EA4" w:rsidP="00A83EA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CAD0A5D" w14:textId="77777777" w:rsidR="00A83EA4" w:rsidRDefault="00A83EA4" w:rsidP="00A83EA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5735FB6" w14:textId="77777777" w:rsidR="00A83EA4" w:rsidRDefault="00A83EA4" w:rsidP="00A83EA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62B9F5D" w14:textId="77777777" w:rsidR="00A83EA4" w:rsidRDefault="00A83EA4" w:rsidP="00A83EA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28D68E1" w14:textId="77777777" w:rsidR="00A83EA4" w:rsidRDefault="00A83EA4" w:rsidP="00A83EA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FD857C" w14:textId="77777777" w:rsidR="00A83EA4" w:rsidRPr="0073466E" w:rsidRDefault="00A83EA4" w:rsidP="00A83EA4">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9F6C8BA" w14:textId="77777777" w:rsidR="00A83EA4" w:rsidRDefault="00A83EA4" w:rsidP="00A83EA4">
      <w:r w:rsidRPr="003168A2">
        <w:t xml:space="preserve">If </w:t>
      </w:r>
      <w:r>
        <w:t>the AMF needs to initiate PDU session status synchronization the AMF shall include a PDU session status IE in the REGISTRATION ACCEPT message to indicate the UE which PDU sessions are active in the AMF.</w:t>
      </w:r>
    </w:p>
    <w:p w14:paraId="6B7F69E0" w14:textId="77777777" w:rsidR="00A83EA4" w:rsidRDefault="00A83EA4" w:rsidP="00A83EA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0D9C35" w14:textId="77777777" w:rsidR="00A83EA4" w:rsidRPr="00AF2A45" w:rsidRDefault="00A83EA4" w:rsidP="00A83EA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F2E4B09" w14:textId="77777777" w:rsidR="00A83EA4" w:rsidRDefault="00A83EA4" w:rsidP="00A83EA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E017170" w14:textId="77777777" w:rsidR="00A83EA4" w:rsidRDefault="00A83EA4" w:rsidP="00A83EA4">
      <w:r w:rsidRPr="003168A2">
        <w:t>If</w:t>
      </w:r>
      <w:r>
        <w:t>:</w:t>
      </w:r>
      <w:r w:rsidRPr="003168A2">
        <w:t xml:space="preserve"> </w:t>
      </w:r>
    </w:p>
    <w:p w14:paraId="38698F02" w14:textId="77777777" w:rsidR="00A83EA4" w:rsidRDefault="00A83EA4" w:rsidP="00A83EA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A017D8" w14:textId="77777777" w:rsidR="00A83EA4" w:rsidRDefault="00A83EA4" w:rsidP="00A83EA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CBF8452" w14:textId="77777777" w:rsidR="00A83EA4" w:rsidRDefault="00A83EA4" w:rsidP="00A83EA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A44293C" w14:textId="77777777" w:rsidR="00A83EA4" w:rsidRDefault="00A83EA4" w:rsidP="00A83EA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EECEC5" w14:textId="77777777" w:rsidR="00A83EA4" w:rsidRPr="002E411E" w:rsidRDefault="00A83EA4" w:rsidP="00A83EA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B7F2B98" w14:textId="77777777" w:rsidR="00A83EA4" w:rsidRDefault="00A83EA4" w:rsidP="00A83EA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8B81966" w14:textId="77777777" w:rsidR="00A83EA4" w:rsidRDefault="00A83EA4" w:rsidP="00A83EA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9B313DB" w14:textId="77777777" w:rsidR="00A83EA4" w:rsidRDefault="00A83EA4" w:rsidP="00A83EA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60D7C12" w14:textId="77777777" w:rsidR="00A83EA4" w:rsidRPr="00F701D3" w:rsidRDefault="00A83EA4" w:rsidP="00A83EA4">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E5D8B43" w14:textId="77777777" w:rsidR="00A83EA4" w:rsidRDefault="00A83EA4" w:rsidP="00A83EA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B4898C" w14:textId="77777777" w:rsidR="00A83EA4" w:rsidRDefault="00A83EA4" w:rsidP="00A83EA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A0D6B3E" w14:textId="77777777" w:rsidR="00A83EA4" w:rsidRDefault="00A83EA4" w:rsidP="00A83EA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D809E1" w14:textId="77777777" w:rsidR="00A83EA4" w:rsidRDefault="00A83EA4" w:rsidP="00A83EA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DFFED35" w14:textId="77777777" w:rsidR="00A83EA4" w:rsidRPr="00604BBA" w:rsidRDefault="00A83EA4" w:rsidP="00A83EA4">
      <w:pPr>
        <w:pStyle w:val="NO"/>
        <w:rPr>
          <w:rFonts w:eastAsia="Malgun Gothic"/>
        </w:rPr>
      </w:pPr>
      <w:r>
        <w:rPr>
          <w:rFonts w:eastAsia="Malgun Gothic"/>
        </w:rPr>
        <w:t>NOTE 7:</w:t>
      </w:r>
      <w:r>
        <w:rPr>
          <w:rFonts w:eastAsia="Malgun Gothic"/>
        </w:rPr>
        <w:tab/>
        <w:t>The registration mode used by the UE is implementation dependent.</w:t>
      </w:r>
    </w:p>
    <w:p w14:paraId="7E3BD674" w14:textId="77777777" w:rsidR="00A83EA4" w:rsidRDefault="00A83EA4" w:rsidP="00A83EA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89F15ED" w14:textId="77777777" w:rsidR="00A83EA4" w:rsidRDefault="00A83EA4" w:rsidP="00A83EA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A19139D" w14:textId="77777777" w:rsidR="00A83EA4" w:rsidRDefault="00A83EA4" w:rsidP="00A83EA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F126B2A" w14:textId="77777777" w:rsidR="00A83EA4" w:rsidRDefault="00A83EA4" w:rsidP="00A83EA4">
      <w:r>
        <w:t>The AMF shall set the EMF bit in the 5GS network feature support IE to:</w:t>
      </w:r>
    </w:p>
    <w:p w14:paraId="60A61122" w14:textId="77777777" w:rsidR="00A83EA4" w:rsidRDefault="00A83EA4" w:rsidP="00A83EA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DEC2E40" w14:textId="77777777" w:rsidR="00A83EA4" w:rsidRDefault="00A83EA4" w:rsidP="00A83EA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B7327A" w14:textId="77777777" w:rsidR="00A83EA4" w:rsidRDefault="00A83EA4" w:rsidP="00A83EA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185B5F" w14:textId="77777777" w:rsidR="00A83EA4" w:rsidRDefault="00A83EA4" w:rsidP="00A83EA4">
      <w:pPr>
        <w:pStyle w:val="B1"/>
      </w:pPr>
      <w:r>
        <w:t>d)</w:t>
      </w:r>
      <w:r>
        <w:tab/>
        <w:t>"Emergency services fallback not supported" if network does not support the emergency services fallback procedure when the UE is in any cell connected to 5GCN.</w:t>
      </w:r>
    </w:p>
    <w:p w14:paraId="3C761850" w14:textId="77777777" w:rsidR="00A83EA4" w:rsidRDefault="00A83EA4" w:rsidP="00A83EA4">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98F95DF" w14:textId="77777777" w:rsidR="00A83EA4" w:rsidRDefault="00A83EA4" w:rsidP="00A83EA4">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4755990" w14:textId="77777777" w:rsidR="00A83EA4" w:rsidRDefault="00A83EA4" w:rsidP="00A83EA4">
      <w:r>
        <w:t>If the UE is not operating in SNPN access mode:</w:t>
      </w:r>
    </w:p>
    <w:p w14:paraId="14F9C314" w14:textId="77777777" w:rsidR="00A83EA4" w:rsidRDefault="00A83EA4" w:rsidP="00A83EA4">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BDA0F8" w14:textId="77777777" w:rsidR="00A83EA4" w:rsidRPr="000C47DD" w:rsidRDefault="00A83EA4" w:rsidP="00A83EA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1D5279B" w14:textId="77777777" w:rsidR="00A83EA4" w:rsidRDefault="00A83EA4" w:rsidP="00A83EA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95D332A" w14:textId="77777777" w:rsidR="00A83EA4" w:rsidRDefault="00A83EA4" w:rsidP="00A83EA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807B2B" w14:textId="77777777" w:rsidR="00A83EA4" w:rsidRPr="000C47DD" w:rsidRDefault="00A83EA4" w:rsidP="00A83EA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7020133" w14:textId="77777777" w:rsidR="00A83EA4" w:rsidRDefault="00A83EA4" w:rsidP="00A83EA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F506E7" w14:textId="77777777" w:rsidR="00A83EA4" w:rsidRDefault="00A83EA4" w:rsidP="00A83EA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168BAF" w14:textId="77777777" w:rsidR="00A83EA4" w:rsidRDefault="00A83EA4" w:rsidP="00A83EA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4F98227" w14:textId="77777777" w:rsidR="00A83EA4" w:rsidRDefault="00A83EA4" w:rsidP="00A83EA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302FA3F" w14:textId="77777777" w:rsidR="00A83EA4" w:rsidRDefault="00A83EA4" w:rsidP="00A83EA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44701D4" w14:textId="77777777" w:rsidR="00A83EA4" w:rsidRDefault="00A83EA4" w:rsidP="00A83EA4">
      <w:pPr>
        <w:rPr>
          <w:noProof/>
        </w:rPr>
      </w:pPr>
      <w:r w:rsidRPr="00CC0C94">
        <w:t xml:space="preserve">in the </w:t>
      </w:r>
      <w:r>
        <w:rPr>
          <w:lang w:eastAsia="ko-KR"/>
        </w:rPr>
        <w:t>5GS network feature support IE in the REGISTRATION ACCEPT message</w:t>
      </w:r>
      <w:r w:rsidRPr="00CC0C94">
        <w:t>.</w:t>
      </w:r>
    </w:p>
    <w:p w14:paraId="531DEBAC" w14:textId="77777777" w:rsidR="00A83EA4" w:rsidRDefault="00A83EA4" w:rsidP="00A83EA4">
      <w:r>
        <w:t>If the UE is operating in SNPN access mode:</w:t>
      </w:r>
    </w:p>
    <w:p w14:paraId="3DE7052B" w14:textId="77777777" w:rsidR="00A83EA4" w:rsidRDefault="00A83EA4" w:rsidP="00A83EA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E1ABC" w14:textId="77777777" w:rsidR="00A83EA4" w:rsidRPr="000C47DD" w:rsidRDefault="00A83EA4" w:rsidP="00A83EA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2148F84" w14:textId="77777777" w:rsidR="00A83EA4" w:rsidRDefault="00A83EA4" w:rsidP="00A83EA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D28009" w14:textId="77777777" w:rsidR="00A83EA4" w:rsidRDefault="00A83EA4" w:rsidP="00A83EA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86C53D" w14:textId="77777777" w:rsidR="00A83EA4" w:rsidRPr="000C47DD" w:rsidRDefault="00A83EA4" w:rsidP="00A83EA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C49AB8B" w14:textId="77777777" w:rsidR="00A83EA4" w:rsidRDefault="00A83EA4" w:rsidP="00A83EA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46F366" w14:textId="77777777" w:rsidR="00A83EA4" w:rsidRPr="00722419" w:rsidRDefault="00A83EA4" w:rsidP="00A83EA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F46C4C" w14:textId="77777777" w:rsidR="00A83EA4" w:rsidRDefault="00A83EA4" w:rsidP="00A83EA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0EB43BB" w14:textId="77777777" w:rsidR="00A83EA4" w:rsidRDefault="00A83EA4" w:rsidP="00A83EA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C91FF2D" w14:textId="77777777" w:rsidR="00A83EA4" w:rsidRDefault="00A83EA4" w:rsidP="00A83EA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F73B8F" w14:textId="77777777" w:rsidR="00A83EA4" w:rsidRDefault="00A83EA4" w:rsidP="00A83EA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2B4DCEE" w14:textId="77777777" w:rsidR="00A83EA4" w:rsidRDefault="00A83EA4" w:rsidP="00A83EA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8C533A" w14:textId="77777777" w:rsidR="00A83EA4" w:rsidRDefault="00A83EA4" w:rsidP="00A83EA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61BDD4" w14:textId="77777777" w:rsidR="00A83EA4" w:rsidRDefault="00A83EA4" w:rsidP="00A83EA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BC14C2" w14:textId="77777777" w:rsidR="00A83EA4" w:rsidRDefault="00A83EA4" w:rsidP="00A83EA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75066D" w14:textId="77777777" w:rsidR="00A83EA4" w:rsidRPr="00216B0A" w:rsidRDefault="00A83EA4" w:rsidP="00A83EA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F848D64" w14:textId="77777777" w:rsidR="00A83EA4" w:rsidRDefault="00A83EA4" w:rsidP="00A83EA4">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B3110AA" w14:textId="77777777" w:rsidR="00A83EA4" w:rsidRDefault="00A83EA4" w:rsidP="00A83EA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5933B5" w14:textId="77777777" w:rsidR="00A83EA4" w:rsidRDefault="00A83EA4" w:rsidP="00A83EA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D217A9A" w14:textId="77777777" w:rsidR="00A83EA4" w:rsidRPr="00CC0C94" w:rsidRDefault="00A83EA4" w:rsidP="00A83EA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869233C" w14:textId="77777777" w:rsidR="00A83EA4" w:rsidRDefault="00A83EA4" w:rsidP="00A83EA4">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79A4F7" w14:textId="77777777" w:rsidR="00A83EA4" w:rsidRDefault="00A83EA4" w:rsidP="00A83EA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BA6E59" w14:textId="77777777" w:rsidR="00A83EA4" w:rsidRDefault="00A83EA4" w:rsidP="00A83EA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0282545" w14:textId="77777777" w:rsidR="00A83EA4" w:rsidRDefault="00A83EA4" w:rsidP="00A83EA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F2AB934" w14:textId="77777777" w:rsidR="00A83EA4" w:rsidRDefault="00A83EA4" w:rsidP="00A83EA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100ABC" w14:textId="77777777" w:rsidR="00A83EA4" w:rsidRDefault="00A83EA4" w:rsidP="00A83EA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3789819" w14:textId="77777777" w:rsidR="00A83EA4" w:rsidRDefault="00A83EA4" w:rsidP="00A83EA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6FF40F" w14:textId="77777777" w:rsidR="00A83EA4" w:rsidRPr="003B390F" w:rsidRDefault="00A83EA4" w:rsidP="00A83EA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5F2E2C2" w14:textId="77777777" w:rsidR="00A83EA4" w:rsidRPr="003B390F" w:rsidRDefault="00A83EA4" w:rsidP="00A83EA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F1D0F7" w14:textId="77777777" w:rsidR="00A83EA4" w:rsidRPr="003B390F" w:rsidRDefault="00A83EA4" w:rsidP="00A83EA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EA7F2D" w14:textId="77777777" w:rsidR="00A83EA4" w:rsidRDefault="00A83EA4" w:rsidP="00A83EA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31DCD51" w14:textId="77777777" w:rsidR="00A83EA4" w:rsidRDefault="00A83EA4" w:rsidP="00A83EA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95A92D0" w14:textId="77777777" w:rsidR="00A83EA4" w:rsidRDefault="00A83EA4" w:rsidP="00A83EA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BF0F1B" w14:textId="77777777" w:rsidR="00A83EA4" w:rsidRPr="001344AD" w:rsidRDefault="00A83EA4" w:rsidP="00A83EA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B3349B" w14:textId="77777777" w:rsidR="00A83EA4" w:rsidRPr="001344AD" w:rsidRDefault="00A83EA4" w:rsidP="00A83EA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3F6082F" w14:textId="77777777" w:rsidR="00A83EA4" w:rsidRDefault="00A83EA4" w:rsidP="00A83EA4">
      <w:pPr>
        <w:pStyle w:val="B1"/>
      </w:pPr>
      <w:r w:rsidRPr="001344AD">
        <w:t>b)</w:t>
      </w:r>
      <w:r w:rsidRPr="001344AD">
        <w:tab/>
        <w:t>otherwise</w:t>
      </w:r>
      <w:r>
        <w:t>:</w:t>
      </w:r>
    </w:p>
    <w:p w14:paraId="20A4D6CE" w14:textId="77777777" w:rsidR="00A83EA4" w:rsidRDefault="00A83EA4" w:rsidP="00A83EA4">
      <w:pPr>
        <w:pStyle w:val="B2"/>
      </w:pPr>
      <w:r>
        <w:t>1)</w:t>
      </w:r>
      <w:r>
        <w:tab/>
        <w:t>if the UE has NSSAI inclusion mode for the current PLMN and access type stored in the UE, the UE shall operate in the stored NSSAI inclusion mode;</w:t>
      </w:r>
    </w:p>
    <w:p w14:paraId="6ED16D9B" w14:textId="77777777" w:rsidR="00A83EA4" w:rsidRPr="001344AD" w:rsidRDefault="00A83EA4" w:rsidP="00A83EA4">
      <w:pPr>
        <w:pStyle w:val="B2"/>
      </w:pPr>
      <w:r>
        <w:t>2)</w:t>
      </w:r>
      <w:r>
        <w:tab/>
        <w:t>if the UE does not have NSSAI inclusion mode for the current PLMN and the access type stored in the UE and if</w:t>
      </w:r>
      <w:r w:rsidRPr="001344AD">
        <w:t xml:space="preserve"> the UE is performing the registration procedure over:</w:t>
      </w:r>
    </w:p>
    <w:p w14:paraId="7366CC2A" w14:textId="77777777" w:rsidR="00A83EA4" w:rsidRPr="001344AD" w:rsidRDefault="00A83EA4" w:rsidP="00A83EA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9B36703" w14:textId="77777777" w:rsidR="00A83EA4" w:rsidRPr="001344AD" w:rsidRDefault="00A83EA4" w:rsidP="00A83EA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283AC65" w14:textId="77777777" w:rsidR="00A83EA4" w:rsidRDefault="00A83EA4" w:rsidP="00A83EA4">
      <w:pPr>
        <w:pStyle w:val="B3"/>
      </w:pPr>
      <w:r>
        <w:t>iii)</w:t>
      </w:r>
      <w:r>
        <w:tab/>
        <w:t>trusted non-3GPP access, the UE shall operate in NSSAI inclusion mode D in the current PLMN and</w:t>
      </w:r>
      <w:r>
        <w:rPr>
          <w:lang w:eastAsia="zh-CN"/>
        </w:rPr>
        <w:t xml:space="preserve"> the current</w:t>
      </w:r>
      <w:r>
        <w:t xml:space="preserve"> access type; or</w:t>
      </w:r>
    </w:p>
    <w:p w14:paraId="10794B0D" w14:textId="77777777" w:rsidR="00A83EA4" w:rsidRDefault="00A83EA4" w:rsidP="00A83EA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40F995" w14:textId="77777777" w:rsidR="00A83EA4" w:rsidRDefault="00A83EA4" w:rsidP="00A83EA4">
      <w:pPr>
        <w:rPr>
          <w:lang w:val="en-US"/>
        </w:rPr>
      </w:pPr>
      <w:r>
        <w:t xml:space="preserve">The AMF may include </w:t>
      </w:r>
      <w:r>
        <w:rPr>
          <w:lang w:val="en-US"/>
        </w:rPr>
        <w:t>operator-defined access category definitions in the REGISTRATION ACCEPT message.</w:t>
      </w:r>
    </w:p>
    <w:p w14:paraId="0FB39B07" w14:textId="77777777" w:rsidR="00A83EA4" w:rsidRDefault="00A83EA4" w:rsidP="00A83EA4">
      <w:pPr>
        <w:rPr>
          <w:lang w:val="en-US" w:eastAsia="zh-CN"/>
        </w:rPr>
      </w:pPr>
      <w:bookmarkStart w:id="6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84F2379" w14:textId="77777777" w:rsidR="00A83EA4" w:rsidRDefault="00A83EA4" w:rsidP="00A83EA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F10C130" w14:textId="77777777" w:rsidR="00A83EA4" w:rsidRDefault="00A83EA4" w:rsidP="00A83EA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0CFF507" w14:textId="77777777" w:rsidR="00A83EA4" w:rsidRDefault="00A83EA4" w:rsidP="00A83EA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F7D5ED" w14:textId="77777777" w:rsidR="00A83EA4" w:rsidRDefault="00A83EA4" w:rsidP="00A83EA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2D6AA69" w14:textId="77777777" w:rsidR="00A83EA4" w:rsidRDefault="00A83EA4" w:rsidP="00A83EA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054324D" w14:textId="77777777" w:rsidR="00A83EA4" w:rsidRDefault="00A83EA4" w:rsidP="00A83EA4">
      <w:r>
        <w:t>If the UE has indicated support for service gap control in the REGISTRATION REQUEST message and:</w:t>
      </w:r>
    </w:p>
    <w:p w14:paraId="391A5146" w14:textId="77777777" w:rsidR="00A83EA4" w:rsidRDefault="00A83EA4" w:rsidP="00A83EA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ACB5BA" w14:textId="77777777" w:rsidR="00A83EA4" w:rsidRDefault="00A83EA4" w:rsidP="00A83EA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2"/>
    <w:p w14:paraId="19C47F35" w14:textId="77777777" w:rsidR="00A83EA4" w:rsidRDefault="00A83EA4" w:rsidP="00A83EA4">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250D78B" w14:textId="77777777" w:rsidR="00A83EA4" w:rsidRPr="00F80336" w:rsidRDefault="00A83EA4" w:rsidP="00A83EA4">
      <w:pPr>
        <w:pStyle w:val="NO"/>
        <w:rPr>
          <w:rFonts w:eastAsia="Malgun Gothic"/>
        </w:rPr>
      </w:pPr>
      <w:r>
        <w:t>NOTE 11: The UE provides the truncated 5G-S-TMSI configuration to the lower layers.</w:t>
      </w:r>
    </w:p>
    <w:p w14:paraId="1269A752" w14:textId="77777777" w:rsidR="00A83EA4" w:rsidRDefault="00A83EA4" w:rsidP="00A83EA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A44B4A0" w14:textId="77777777" w:rsidR="00A83EA4" w:rsidRDefault="00A83EA4" w:rsidP="00A83EA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38D25509" w14:textId="77777777" w:rsidR="00A83EA4" w:rsidRDefault="00A83EA4" w:rsidP="00A83EA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151E4C" w14:textId="77777777" w:rsidR="00A83EA4" w:rsidRDefault="00A83EA4" w:rsidP="00A83EA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6BB355D8" w:rsidR="001E41F3" w:rsidRPr="00EE215C" w:rsidRDefault="001E41F3"/>
    <w:sectPr w:rsidR="001E41F3" w:rsidRPr="00EE215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C6378F" w:rsidRDefault="00C6378F">
      <w:r>
        <w:separator/>
      </w:r>
    </w:p>
  </w:endnote>
  <w:endnote w:type="continuationSeparator" w:id="0">
    <w:p w14:paraId="77423CF8" w14:textId="77777777" w:rsidR="00C6378F" w:rsidRDefault="00C6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C6378F" w:rsidRDefault="00C637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C6378F" w:rsidRDefault="00C637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C6378F" w:rsidRDefault="00C63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C6378F" w:rsidRDefault="00C6378F">
      <w:r>
        <w:separator/>
      </w:r>
    </w:p>
  </w:footnote>
  <w:footnote w:type="continuationSeparator" w:id="0">
    <w:p w14:paraId="5D558566" w14:textId="77777777" w:rsidR="00C6378F" w:rsidRDefault="00C6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6378F" w:rsidRDefault="00C6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C6378F" w:rsidRDefault="00C63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C6378F" w:rsidRDefault="00C637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6378F" w:rsidRDefault="00C637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6378F" w:rsidRDefault="00C637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6378F" w:rsidRDefault="00C63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70E2"/>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27D81"/>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0D8D"/>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3EA4"/>
    <w:rsid w:val="00A853EE"/>
    <w:rsid w:val="00AA2CBC"/>
    <w:rsid w:val="00AC5820"/>
    <w:rsid w:val="00AD1CD8"/>
    <w:rsid w:val="00B258BB"/>
    <w:rsid w:val="00B67B97"/>
    <w:rsid w:val="00B968C8"/>
    <w:rsid w:val="00BA3EC5"/>
    <w:rsid w:val="00BA51D9"/>
    <w:rsid w:val="00BB5DFC"/>
    <w:rsid w:val="00BD279D"/>
    <w:rsid w:val="00BD6BB8"/>
    <w:rsid w:val="00BE70D2"/>
    <w:rsid w:val="00C6378F"/>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D690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378F"/>
    <w:rPr>
      <w:rFonts w:ascii="Arial" w:hAnsi="Arial"/>
      <w:sz w:val="36"/>
      <w:lang w:val="en-GB" w:eastAsia="en-US"/>
    </w:rPr>
  </w:style>
  <w:style w:type="character" w:customStyle="1" w:styleId="Heading2Char">
    <w:name w:val="Heading 2 Char"/>
    <w:basedOn w:val="DefaultParagraphFont"/>
    <w:link w:val="Heading2"/>
    <w:rsid w:val="00C6378F"/>
    <w:rPr>
      <w:rFonts w:ascii="Arial" w:hAnsi="Arial"/>
      <w:sz w:val="32"/>
      <w:lang w:val="en-GB" w:eastAsia="en-US"/>
    </w:rPr>
  </w:style>
  <w:style w:type="character" w:customStyle="1" w:styleId="Heading3Char">
    <w:name w:val="Heading 3 Char"/>
    <w:basedOn w:val="DefaultParagraphFont"/>
    <w:link w:val="Heading3"/>
    <w:rsid w:val="00C6378F"/>
    <w:rPr>
      <w:rFonts w:ascii="Arial" w:hAnsi="Arial"/>
      <w:sz w:val="28"/>
      <w:lang w:val="en-GB" w:eastAsia="en-US"/>
    </w:rPr>
  </w:style>
  <w:style w:type="character" w:customStyle="1" w:styleId="Heading4Char">
    <w:name w:val="Heading 4 Char"/>
    <w:basedOn w:val="DefaultParagraphFont"/>
    <w:link w:val="Heading4"/>
    <w:rsid w:val="00C6378F"/>
    <w:rPr>
      <w:rFonts w:ascii="Arial" w:hAnsi="Arial"/>
      <w:sz w:val="24"/>
      <w:lang w:val="en-GB" w:eastAsia="en-US"/>
    </w:rPr>
  </w:style>
  <w:style w:type="character" w:customStyle="1" w:styleId="Heading5Char">
    <w:name w:val="Heading 5 Char"/>
    <w:basedOn w:val="DefaultParagraphFont"/>
    <w:link w:val="Heading5"/>
    <w:rsid w:val="00C6378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C6378F"/>
    <w:rPr>
      <w:rFonts w:ascii="Arial" w:hAnsi="Arial"/>
      <w:lang w:val="en-GB" w:eastAsia="en-US"/>
    </w:rPr>
  </w:style>
  <w:style w:type="character" w:customStyle="1" w:styleId="Heading7Char">
    <w:name w:val="Heading 7 Char"/>
    <w:basedOn w:val="DefaultParagraphFont"/>
    <w:link w:val="Heading7"/>
    <w:rsid w:val="00C6378F"/>
    <w:rPr>
      <w:rFonts w:ascii="Arial" w:hAnsi="Arial"/>
      <w:lang w:val="en-GB" w:eastAsia="en-US"/>
    </w:rPr>
  </w:style>
  <w:style w:type="character" w:customStyle="1" w:styleId="Heading8Char">
    <w:name w:val="Heading 8 Char"/>
    <w:basedOn w:val="DefaultParagraphFont"/>
    <w:link w:val="Heading8"/>
    <w:rsid w:val="00C6378F"/>
    <w:rPr>
      <w:rFonts w:ascii="Arial" w:hAnsi="Arial"/>
      <w:sz w:val="36"/>
      <w:lang w:val="en-GB" w:eastAsia="en-US"/>
    </w:rPr>
  </w:style>
  <w:style w:type="character" w:customStyle="1" w:styleId="Heading9Char">
    <w:name w:val="Heading 9 Char"/>
    <w:basedOn w:val="DefaultParagraphFont"/>
    <w:link w:val="Heading9"/>
    <w:rsid w:val="00C6378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C637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6378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6378F"/>
    <w:rPr>
      <w:rFonts w:ascii="Arial" w:hAnsi="Arial"/>
      <w:sz w:val="18"/>
      <w:lang w:val="en-GB" w:eastAsia="en-US"/>
    </w:rPr>
  </w:style>
  <w:style w:type="character" w:customStyle="1" w:styleId="TACChar">
    <w:name w:val="TAC Char"/>
    <w:link w:val="TAC"/>
    <w:locked/>
    <w:rsid w:val="00C6378F"/>
    <w:rPr>
      <w:rFonts w:ascii="Arial" w:hAnsi="Arial"/>
      <w:sz w:val="18"/>
      <w:lang w:val="en-GB" w:eastAsia="en-US"/>
    </w:rPr>
  </w:style>
  <w:style w:type="character" w:customStyle="1" w:styleId="TAHCar">
    <w:name w:val="TAH Car"/>
    <w:link w:val="TAH"/>
    <w:rsid w:val="00C6378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6378F"/>
    <w:rPr>
      <w:rFonts w:ascii="Arial" w:hAnsi="Arial"/>
      <w:b/>
      <w:lang w:val="en-GB" w:eastAsia="en-US"/>
    </w:rPr>
  </w:style>
  <w:style w:type="character" w:customStyle="1" w:styleId="TFChar">
    <w:name w:val="TF Char"/>
    <w:link w:val="TF"/>
    <w:locked/>
    <w:rsid w:val="00C637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637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C6378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6378F"/>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6378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6378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6378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C6378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378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6378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6378F"/>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C6378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6378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6378F"/>
    <w:rPr>
      <w:rFonts w:ascii="Tahoma" w:hAnsi="Tahoma" w:cs="Tahoma"/>
      <w:shd w:val="clear" w:color="auto" w:fill="000080"/>
      <w:lang w:val="en-GB" w:eastAsia="en-US"/>
    </w:rPr>
  </w:style>
  <w:style w:type="paragraph" w:customStyle="1" w:styleId="TAJ">
    <w:name w:val="TAJ"/>
    <w:basedOn w:val="TH"/>
    <w:rsid w:val="00C6378F"/>
    <w:rPr>
      <w:rFonts w:eastAsia="SimSun"/>
      <w:lang w:eastAsia="x-none"/>
    </w:rPr>
  </w:style>
  <w:style w:type="paragraph" w:customStyle="1" w:styleId="Guidance">
    <w:name w:val="Guidance"/>
    <w:basedOn w:val="Normal"/>
    <w:rsid w:val="00C6378F"/>
    <w:rPr>
      <w:rFonts w:eastAsia="SimSun"/>
      <w:i/>
      <w:color w:val="0000FF"/>
    </w:rPr>
  </w:style>
  <w:style w:type="paragraph" w:styleId="IndexHeading">
    <w:name w:val="index heading"/>
    <w:basedOn w:val="Normal"/>
    <w:next w:val="Normal"/>
    <w:rsid w:val="00C6378F"/>
    <w:pPr>
      <w:pBdr>
        <w:top w:val="single" w:sz="12" w:space="0" w:color="auto"/>
      </w:pBdr>
      <w:spacing w:before="360" w:after="240"/>
    </w:pPr>
    <w:rPr>
      <w:rFonts w:eastAsia="SimSun"/>
      <w:b/>
      <w:i/>
      <w:sz w:val="26"/>
      <w:lang w:eastAsia="zh-CN"/>
    </w:rPr>
  </w:style>
  <w:style w:type="paragraph" w:customStyle="1" w:styleId="INDENT1">
    <w:name w:val="INDENT1"/>
    <w:basedOn w:val="Normal"/>
    <w:rsid w:val="00C6378F"/>
    <w:pPr>
      <w:ind w:left="851"/>
    </w:pPr>
    <w:rPr>
      <w:rFonts w:eastAsia="SimSun"/>
      <w:lang w:eastAsia="zh-CN"/>
    </w:rPr>
  </w:style>
  <w:style w:type="paragraph" w:customStyle="1" w:styleId="INDENT2">
    <w:name w:val="INDENT2"/>
    <w:basedOn w:val="Normal"/>
    <w:rsid w:val="00C6378F"/>
    <w:pPr>
      <w:ind w:left="1135" w:hanging="284"/>
    </w:pPr>
    <w:rPr>
      <w:rFonts w:eastAsia="SimSun"/>
      <w:lang w:eastAsia="zh-CN"/>
    </w:rPr>
  </w:style>
  <w:style w:type="paragraph" w:customStyle="1" w:styleId="INDENT3">
    <w:name w:val="INDENT3"/>
    <w:basedOn w:val="Normal"/>
    <w:rsid w:val="00C6378F"/>
    <w:pPr>
      <w:ind w:left="1701" w:hanging="567"/>
    </w:pPr>
    <w:rPr>
      <w:rFonts w:eastAsia="SimSun"/>
      <w:lang w:eastAsia="zh-CN"/>
    </w:rPr>
  </w:style>
  <w:style w:type="paragraph" w:customStyle="1" w:styleId="FigureTitle">
    <w:name w:val="Figure_Title"/>
    <w:basedOn w:val="Normal"/>
    <w:next w:val="Normal"/>
    <w:rsid w:val="00C637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637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6378F"/>
    <w:pPr>
      <w:spacing w:before="120" w:after="120"/>
    </w:pPr>
    <w:rPr>
      <w:rFonts w:eastAsia="SimSun"/>
      <w:b/>
      <w:lang w:eastAsia="zh-CN"/>
    </w:rPr>
  </w:style>
  <w:style w:type="paragraph" w:styleId="PlainText">
    <w:name w:val="Plain Text"/>
    <w:basedOn w:val="Normal"/>
    <w:link w:val="PlainTextChar"/>
    <w:rsid w:val="00C6378F"/>
    <w:rPr>
      <w:rFonts w:ascii="Courier New" w:hAnsi="Courier New"/>
      <w:lang w:val="nb-NO" w:eastAsia="zh-CN"/>
    </w:rPr>
  </w:style>
  <w:style w:type="character" w:customStyle="1" w:styleId="PlainTextChar">
    <w:name w:val="Plain Text Char"/>
    <w:basedOn w:val="DefaultParagraphFont"/>
    <w:link w:val="PlainText"/>
    <w:rsid w:val="00C6378F"/>
    <w:rPr>
      <w:rFonts w:ascii="Courier New" w:hAnsi="Courier New"/>
      <w:lang w:val="nb-NO" w:eastAsia="zh-CN"/>
    </w:rPr>
  </w:style>
  <w:style w:type="paragraph" w:styleId="BodyText">
    <w:name w:val="Body Text"/>
    <w:basedOn w:val="Normal"/>
    <w:link w:val="BodyTextChar"/>
    <w:rsid w:val="00C6378F"/>
    <w:rPr>
      <w:lang w:eastAsia="zh-CN"/>
    </w:rPr>
  </w:style>
  <w:style w:type="character" w:customStyle="1" w:styleId="BodyTextChar">
    <w:name w:val="Body Text Char"/>
    <w:basedOn w:val="DefaultParagraphFont"/>
    <w:link w:val="BodyText"/>
    <w:rsid w:val="00C6378F"/>
    <w:rPr>
      <w:rFonts w:ascii="Times New Roman" w:hAnsi="Times New Roman"/>
      <w:lang w:val="en-GB" w:eastAsia="zh-CN"/>
    </w:rPr>
  </w:style>
  <w:style w:type="paragraph" w:styleId="ListParagraph">
    <w:name w:val="List Paragraph"/>
    <w:basedOn w:val="Normal"/>
    <w:uiPriority w:val="34"/>
    <w:qFormat/>
    <w:rsid w:val="00C6378F"/>
    <w:pPr>
      <w:ind w:left="720"/>
      <w:contextualSpacing/>
    </w:pPr>
    <w:rPr>
      <w:rFonts w:eastAsia="SimSun"/>
      <w:lang w:eastAsia="zh-CN"/>
    </w:rPr>
  </w:style>
  <w:style w:type="paragraph" w:styleId="TOCHeading">
    <w:name w:val="TOC Heading"/>
    <w:basedOn w:val="Heading1"/>
    <w:next w:val="Normal"/>
    <w:uiPriority w:val="39"/>
    <w:unhideWhenUsed/>
    <w:qFormat/>
    <w:rsid w:val="00C637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styleId="Revision">
    <w:name w:val="Revision"/>
    <w:hidden/>
    <w:uiPriority w:val="99"/>
    <w:semiHidden/>
    <w:rsid w:val="00A83EA4"/>
    <w:rPr>
      <w:rFonts w:ascii="Times New Roman" w:eastAsia="SimSun" w:hAnsi="Times New Roman"/>
      <w:lang w:val="en-GB" w:eastAsia="en-US"/>
    </w:rPr>
  </w:style>
  <w:style w:type="paragraph" w:customStyle="1" w:styleId="2">
    <w:name w:val="2"/>
    <w:semiHidden/>
    <w:rsid w:val="00A83E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5AIRPNAIUNRU-529706453-1648</_dlc_DocId>
    <HideFromDelve xmlns="71c5aaf6-e6ce-465b-b873-5148d2a4c105">false</HideFromDelve>
    <_dlc_DocIdUrl xmlns="71c5aaf6-e6ce-465b-b873-5148d2a4c105">
      <Url>https://nokia.sharepoint.com/sites/c5g/epc/_layouts/15/DocIdRedir.aspx?ID=5AIRPNAIUNRU-529706453-1648</Url>
      <Description>5AIRPNAIUNRU-529706453-1648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2.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3.xml><?xml version="1.0" encoding="utf-8"?>
<ds:datastoreItem xmlns:ds="http://schemas.openxmlformats.org/officeDocument/2006/customXml" ds:itemID="{FF6D7C10-A804-4F53-A06B-D7F27C31A203}">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6.xml><?xml version="1.0" encoding="utf-8"?>
<ds:datastoreItem xmlns:ds="http://schemas.openxmlformats.org/officeDocument/2006/customXml" ds:itemID="{6F805BC9-1788-4F80-8C54-C2665012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18677</Words>
  <Characters>106464</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2020-08-12T21:23:00Z</dcterms:created>
  <dcterms:modified xsi:type="dcterms:W3CDTF">2020-08-13T04:13:00Z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83a4d097-d66b-4d61-b366-fd7dba29b137</vt:lpwstr>
  </property>
</Properties>
</file>