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D3C" w:rsidRDefault="00CC5D3C" w:rsidP="00CC5D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3363AC" w:rsidRPr="003363AC">
        <w:rPr>
          <w:b/>
          <w:noProof/>
          <w:sz w:val="24"/>
        </w:rPr>
        <w:t>C1-204014</w:t>
      </w:r>
    </w:p>
    <w:p w:rsidR="00CC5D3C" w:rsidRDefault="00CC5D3C" w:rsidP="00CC5D3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:rsidR="00856F31" w:rsidRPr="006E5DD5" w:rsidRDefault="00856F31" w:rsidP="00856F3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56F31" w:rsidRPr="006E5DD5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:rsidR="00856F31" w:rsidRPr="006E5DD5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856F31">
        <w:rPr>
          <w:rFonts w:ascii="Arial" w:eastAsia="Batang" w:hAnsi="Arial" w:cs="Arial"/>
          <w:b/>
          <w:lang w:eastAsia="zh-CN"/>
        </w:rPr>
        <w:t>Stage-3 5GS NAS protocol development 17</w:t>
      </w:r>
    </w:p>
    <w:p w:rsidR="00856F31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0C7302" w:rsidRDefault="000C7302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0C7302" w:rsidRDefault="000C7302" w:rsidP="00904546">
      <w:pPr>
        <w:rPr>
          <w:rFonts w:eastAsia="Batang"/>
          <w:lang w:eastAsia="zh-CN"/>
        </w:rPr>
      </w:pPr>
      <w:r w:rsidRPr="00904546">
        <w:rPr>
          <w:rFonts w:eastAsia="Batang"/>
        </w:rPr>
        <w:t>This</w:t>
      </w:r>
      <w:r w:rsidRPr="000C7302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WI</w:t>
      </w:r>
      <w:r w:rsidR="00F55152">
        <w:rPr>
          <w:rFonts w:eastAsia="Batang"/>
          <w:lang w:eastAsia="zh-CN"/>
        </w:rPr>
        <w:t>D</w:t>
      </w:r>
      <w:r w:rsidRPr="000C7302">
        <w:rPr>
          <w:rFonts w:eastAsia="Batang"/>
          <w:lang w:eastAsia="zh-CN"/>
        </w:rPr>
        <w:t>'s revision history:</w:t>
      </w:r>
    </w:p>
    <w:p w:rsidR="000C7302" w:rsidRPr="000C7302" w:rsidRDefault="000C7302" w:rsidP="000C7302">
      <w:pPr>
        <w:rPr>
          <w:rFonts w:eastAsia="Batang"/>
        </w:rPr>
      </w:pPr>
      <w:r w:rsidRPr="000C7302">
        <w:rPr>
          <w:rFonts w:eastAsia="Batang"/>
        </w:rPr>
        <w:t xml:space="preserve">- </w:t>
      </w:r>
      <w:r w:rsidR="003363AC" w:rsidRPr="003363AC">
        <w:rPr>
          <w:rFonts w:eastAsia="Batang"/>
        </w:rPr>
        <w:t>C1-204014</w:t>
      </w:r>
      <w:bookmarkStart w:id="0" w:name="_GoBack"/>
      <w:bookmarkEnd w:id="0"/>
      <w:r w:rsidRPr="000C7302">
        <w:rPr>
          <w:rFonts w:eastAsia="Batang"/>
        </w:rPr>
        <w:t xml:space="preserve">: additional </w:t>
      </w:r>
      <w:r w:rsidR="00F55152">
        <w:rPr>
          <w:rFonts w:eastAsia="Batang"/>
        </w:rPr>
        <w:t>supporting companies</w:t>
      </w:r>
      <w:r w:rsidRPr="000C7302">
        <w:rPr>
          <w:rFonts w:eastAsia="Batang"/>
        </w:rPr>
        <w:t xml:space="preserve"> added</w:t>
      </w:r>
    </w:p>
    <w:p w:rsidR="000C7302" w:rsidRPr="006E5DD5" w:rsidRDefault="000C7302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EA3B0B" w:rsidRDefault="00EA3B0B" w:rsidP="00EA3B0B">
      <w:r>
        <w:t>Not applicable</w:t>
      </w:r>
      <w:r w:rsidR="001D25B9">
        <w:t>.</w:t>
      </w:r>
    </w:p>
    <w:p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:rsidTr="00EA3B0B">
        <w:tc>
          <w:tcPr>
            <w:tcW w:w="8046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EA3B0B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EA3B0B">
        <w:tc>
          <w:tcPr>
            <w:tcW w:w="1101" w:type="dxa"/>
          </w:tcPr>
          <w:p w:rsidR="008835FC" w:rsidRPr="00EA3B0B" w:rsidRDefault="008835FC" w:rsidP="00EA3B0B"/>
        </w:tc>
        <w:tc>
          <w:tcPr>
            <w:tcW w:w="3326" w:type="dxa"/>
          </w:tcPr>
          <w:p w:rsidR="008835FC" w:rsidRPr="00EA3B0B" w:rsidRDefault="008835FC" w:rsidP="00EA3B0B"/>
        </w:tc>
        <w:tc>
          <w:tcPr>
            <w:tcW w:w="3619" w:type="dxa"/>
          </w:tcPr>
          <w:p w:rsidR="008835FC" w:rsidRPr="00251D80" w:rsidRDefault="008835FC" w:rsidP="00EA3B0B"/>
        </w:tc>
      </w:tr>
    </w:tbl>
    <w:p w:rsidR="00812CB9" w:rsidRPr="00812CB9" w:rsidRDefault="00812CB9" w:rsidP="00812CB9"/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:rsidR="00FD3A4E" w:rsidRPr="00EA3B0B" w:rsidRDefault="00EA3B0B" w:rsidP="00EA3B0B">
      <w:r w:rsidRPr="00EA3B0B">
        <w:t>There may be technical improvements and enhancements to 5GS NAS protocol, not of sufficient significance to be normally covered by a work item.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PCO parameters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lastRenderedPageBreak/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51F38" w:rsidRDefault="00C51F38" w:rsidP="00221FEC">
      <w:r>
        <w:t>Sedlacek, Ivo, Ericsson, ivo &lt;dot&gt; sedlacek &lt;at&gt; ericsson &lt;dot&gt; 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221FEC" w:rsidRDefault="00C51F38" w:rsidP="00221FEC">
      <w:r>
        <w:t>CT1</w:t>
      </w: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C51F38" w:rsidRDefault="00C51F38" w:rsidP="00221FEC">
      <w:r>
        <w:t>None.</w:t>
      </w:r>
    </w:p>
    <w:p w:rsidR="0033027D" w:rsidRPr="00AB6185" w:rsidRDefault="00872B3B" w:rsidP="00AB618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588" w:rsidRDefault="005F5588">
      <w:r>
        <w:separator/>
      </w:r>
    </w:p>
  </w:endnote>
  <w:endnote w:type="continuationSeparator" w:id="0">
    <w:p w:rsidR="005F5588" w:rsidRDefault="005F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588" w:rsidRDefault="005F5588">
      <w:r>
        <w:separator/>
      </w:r>
    </w:p>
  </w:footnote>
  <w:footnote w:type="continuationSeparator" w:id="0">
    <w:p w:rsidR="005F5588" w:rsidRDefault="005F5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75B31"/>
    <w:rsid w:val="00276403"/>
    <w:rsid w:val="002A223C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1A25"/>
    <w:rsid w:val="00782361"/>
    <w:rsid w:val="00790BCC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5EBF"/>
    <w:rsid w:val="00BC642A"/>
    <w:rsid w:val="00BF1660"/>
    <w:rsid w:val="00BF7C9D"/>
    <w:rsid w:val="00C01E8C"/>
    <w:rsid w:val="00C02DDF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8B5A2-01B5-4A1C-8200-CA2BD499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43</cp:revision>
  <cp:lastPrinted>2000-02-29T10:31:00Z</cp:lastPrinted>
  <dcterms:created xsi:type="dcterms:W3CDTF">2019-09-24T15:18:00Z</dcterms:created>
  <dcterms:modified xsi:type="dcterms:W3CDTF">2020-06-08T20:28:00Z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