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26AB1" w14:textId="21D5DE97" w:rsidR="00C12C90" w:rsidRPr="00C16BAF" w:rsidRDefault="00C12C90" w:rsidP="00C12C90">
      <w:pPr>
        <w:rPr>
          <w:rFonts w:ascii="Arial" w:hAnsi="Arial"/>
          <w:b/>
          <w:i/>
          <w:noProof/>
          <w:sz w:val="24"/>
        </w:rPr>
      </w:pPr>
      <w:bookmarkStart w:id="0" w:name="_Toc51969397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 w:rsidR="007B783A">
        <w:rPr>
          <w:rFonts w:ascii="Arial" w:hAnsi="Arial"/>
          <w:b/>
          <w:noProof/>
          <w:sz w:val="24"/>
        </w:rPr>
        <w:t>978</w:t>
      </w:r>
      <w:bookmarkStart w:id="1" w:name="_GoBack"/>
      <w:bookmarkEnd w:id="1"/>
    </w:p>
    <w:p w14:paraId="3AB3EBE2" w14:textId="77777777" w:rsidR="00C12C90" w:rsidRDefault="00C12C90" w:rsidP="00C12C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236CFFF1" w14:textId="77777777" w:rsidR="00C12C90" w:rsidRDefault="00C12C90" w:rsidP="00C12C9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7A374ED" w14:textId="77777777" w:rsidR="00C12C90" w:rsidRDefault="00C12C90" w:rsidP="00C12C90">
      <w:pPr>
        <w:rPr>
          <w:rFonts w:ascii="Arial" w:hAnsi="Arial" w:cs="Arial"/>
          <w:b/>
          <w:bCs/>
        </w:rPr>
      </w:pPr>
    </w:p>
    <w:p w14:paraId="65EB25A2" w14:textId="01153CD2" w:rsidR="00C20A8F" w:rsidRPr="00C17CC9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 w:rsidRPr="00C17CC9">
        <w:rPr>
          <w:b/>
          <w:bCs/>
          <w:sz w:val="24"/>
        </w:rPr>
        <w:t>SA WG2 Meeting #13</w:t>
      </w:r>
      <w:r w:rsidR="000832DE" w:rsidRPr="00C17CC9">
        <w:rPr>
          <w:b/>
          <w:bCs/>
          <w:sz w:val="24"/>
        </w:rPr>
        <w:t>9E</w:t>
      </w:r>
      <w:r w:rsidRPr="00C17CC9">
        <w:rPr>
          <w:b/>
          <w:bCs/>
          <w:sz w:val="24"/>
        </w:rPr>
        <w:t xml:space="preserve"> (e-meeting)</w:t>
      </w:r>
      <w:r w:rsidR="00C20A8F" w:rsidRPr="00C17CC9">
        <w:rPr>
          <w:b/>
          <w:noProof/>
          <w:sz w:val="24"/>
          <w:szCs w:val="24"/>
        </w:rPr>
        <w:tab/>
      </w:r>
      <w:r w:rsidR="001C46FA" w:rsidRPr="00C17CC9">
        <w:rPr>
          <w:b/>
          <w:noProof/>
          <w:sz w:val="24"/>
          <w:szCs w:val="24"/>
        </w:rPr>
        <w:t>S2-200</w:t>
      </w:r>
      <w:r w:rsidR="00C17CC9">
        <w:rPr>
          <w:b/>
          <w:noProof/>
          <w:sz w:val="24"/>
          <w:szCs w:val="24"/>
        </w:rPr>
        <w:t>4335</w:t>
      </w:r>
    </w:p>
    <w:p w14:paraId="090FB2F6" w14:textId="6DB987D2" w:rsidR="00C20A8F" w:rsidRPr="00C17CC9" w:rsidRDefault="000832DE" w:rsidP="00C17CC9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sz w:val="24"/>
        </w:rPr>
      </w:pPr>
      <w:r w:rsidRPr="00C17CC9">
        <w:rPr>
          <w:b/>
          <w:bCs/>
          <w:sz w:val="24"/>
        </w:rPr>
        <w:t>June</w:t>
      </w:r>
      <w:r w:rsidR="000F1C86" w:rsidRPr="00C17CC9">
        <w:rPr>
          <w:b/>
          <w:bCs/>
          <w:sz w:val="24"/>
        </w:rPr>
        <w:t xml:space="preserve"> </w:t>
      </w:r>
      <w:r w:rsidRPr="00C17CC9">
        <w:rPr>
          <w:b/>
          <w:bCs/>
          <w:sz w:val="24"/>
        </w:rPr>
        <w:t>01</w:t>
      </w:r>
      <w:r w:rsidR="000F1C86" w:rsidRPr="00C17CC9">
        <w:rPr>
          <w:b/>
          <w:bCs/>
          <w:sz w:val="24"/>
        </w:rPr>
        <w:t xml:space="preserve"> - </w:t>
      </w:r>
      <w:r w:rsidRPr="00C17CC9">
        <w:rPr>
          <w:b/>
          <w:bCs/>
          <w:sz w:val="24"/>
        </w:rPr>
        <w:t>12</w:t>
      </w:r>
      <w:r w:rsidR="000F1C86" w:rsidRPr="00C17CC9">
        <w:rPr>
          <w:b/>
          <w:bCs/>
          <w:sz w:val="24"/>
        </w:rPr>
        <w:t>, 2020, Elbonia</w:t>
      </w:r>
      <w:r w:rsidR="000F1C86" w:rsidRPr="00C17CC9" w:rsidDel="000F1C86">
        <w:rPr>
          <w:b/>
          <w:bCs/>
          <w:sz w:val="24"/>
        </w:rPr>
        <w:t xml:space="preserve"> </w:t>
      </w:r>
      <w:r w:rsidR="00C17CC9" w:rsidRPr="00C17CC9">
        <w:rPr>
          <w:b/>
          <w:bCs/>
          <w:sz w:val="24"/>
        </w:rPr>
        <w:tab/>
      </w:r>
      <w:r w:rsidR="00C17CC9">
        <w:rPr>
          <w:b/>
          <w:bCs/>
          <w:sz w:val="24"/>
        </w:rPr>
        <w:t xml:space="preserve">(Revision of </w:t>
      </w:r>
      <w:r w:rsidR="00C17CC9" w:rsidRPr="00C17CC9">
        <w:rPr>
          <w:b/>
          <w:bCs/>
          <w:sz w:val="24"/>
        </w:rPr>
        <w:t>S2-2003640</w:t>
      </w:r>
      <w:r w:rsidR="00C17CC9">
        <w:rPr>
          <w:b/>
          <w:bCs/>
          <w:sz w:val="24"/>
        </w:rPr>
        <w:t>_r01)</w:t>
      </w:r>
    </w:p>
    <w:p w14:paraId="29FB70A3" w14:textId="77777777" w:rsidR="00C17CC9" w:rsidRDefault="00C17CC9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470BC7C3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Title:</w:t>
      </w:r>
      <w:r w:rsidRPr="00C17CC9">
        <w:rPr>
          <w:rFonts w:ascii="Arial" w:hAnsi="Arial" w:cs="Arial"/>
          <w:b/>
          <w:color w:val="auto"/>
        </w:rPr>
        <w:tab/>
      </w:r>
      <w:r w:rsidR="004B747A" w:rsidRPr="00C17CC9">
        <w:rPr>
          <w:rFonts w:ascii="Arial" w:hAnsi="Arial" w:cs="Arial"/>
          <w:color w:val="auto"/>
        </w:rPr>
        <w:t xml:space="preserve">Reply </w:t>
      </w:r>
      <w:r w:rsidR="00C46C1B" w:rsidRPr="00C17CC9">
        <w:rPr>
          <w:rFonts w:ascii="Arial" w:hAnsi="Arial" w:cs="Arial"/>
          <w:color w:val="auto"/>
        </w:rPr>
        <w:t xml:space="preserve">LS on </w:t>
      </w:r>
      <w:r w:rsidR="004B747A" w:rsidRPr="00C17CC9">
        <w:rPr>
          <w:rFonts w:ascii="Arial" w:hAnsi="Arial" w:cs="Arial"/>
          <w:color w:val="auto"/>
        </w:rPr>
        <w:t>manual CAG ID selection and granularity of UAC parameters for PNI-NPNs</w:t>
      </w:r>
    </w:p>
    <w:p w14:paraId="5BCC454D" w14:textId="7D8793BC" w:rsidR="00BC2226" w:rsidRPr="00C17CC9" w:rsidRDefault="00C20A8F" w:rsidP="00BC2226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Response to:</w:t>
      </w:r>
      <w:r w:rsidRPr="00C17CC9">
        <w:rPr>
          <w:rFonts w:ascii="Arial" w:hAnsi="Arial" w:cs="Arial"/>
          <w:bCs/>
          <w:color w:val="auto"/>
        </w:rPr>
        <w:tab/>
      </w:r>
      <w:r w:rsidR="006738E9" w:rsidRPr="00C17CC9">
        <w:rPr>
          <w:rFonts w:ascii="Arial" w:hAnsi="Arial" w:cs="Arial"/>
          <w:bCs/>
          <w:color w:val="auto"/>
        </w:rPr>
        <w:t xml:space="preserve">LS on </w:t>
      </w:r>
      <w:r w:rsidR="00BC2226" w:rsidRPr="00C17CC9">
        <w:rPr>
          <w:rFonts w:ascii="Arial" w:hAnsi="Arial" w:cs="Arial"/>
          <w:color w:val="auto"/>
        </w:rPr>
        <w:t>manual CAG ID selection and granularity of UAC parameters for PNI-NPNs</w:t>
      </w:r>
      <w:r w:rsidR="00CA2862" w:rsidRPr="00C17CC9">
        <w:rPr>
          <w:rFonts w:ascii="Arial" w:hAnsi="Arial" w:cs="Arial"/>
          <w:color w:val="auto"/>
        </w:rPr>
        <w:t xml:space="preserve"> </w:t>
      </w:r>
      <w:r w:rsidR="00F52541" w:rsidRPr="00C17CC9">
        <w:rPr>
          <w:rFonts w:ascii="Arial" w:hAnsi="Arial" w:cs="Arial"/>
          <w:color w:val="auto"/>
        </w:rPr>
        <w:t>(</w:t>
      </w:r>
      <w:r w:rsidR="00CA2862" w:rsidRPr="00C17CC9">
        <w:rPr>
          <w:rFonts w:ascii="Arial" w:hAnsi="Arial" w:cs="Arial"/>
          <w:color w:val="auto"/>
        </w:rPr>
        <w:t>R2-2002417</w:t>
      </w:r>
      <w:r w:rsidR="00CA2862" w:rsidRPr="00C17CC9">
        <w:rPr>
          <w:rFonts w:ascii="Arial" w:hAnsi="Arial" w:cs="Arial" w:hint="eastAsia"/>
          <w:color w:val="auto"/>
          <w:lang w:eastAsia="zh-CN"/>
        </w:rPr>
        <w:t>/</w:t>
      </w:r>
      <w:r w:rsidR="00F52541" w:rsidRPr="00C17CC9">
        <w:rPr>
          <w:rFonts w:ascii="Arial" w:hAnsi="Arial" w:cs="Arial"/>
          <w:color w:val="auto"/>
        </w:rPr>
        <w:t>S2-2003530)</w:t>
      </w:r>
    </w:p>
    <w:p w14:paraId="468B761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6F3DFF09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Release:</w:t>
      </w:r>
      <w:r w:rsidRPr="00C17CC9">
        <w:rPr>
          <w:rFonts w:ascii="Arial" w:hAnsi="Arial" w:cs="Arial"/>
          <w:bCs/>
          <w:color w:val="auto"/>
        </w:rPr>
        <w:tab/>
        <w:t>Rel-16</w:t>
      </w:r>
    </w:p>
    <w:p w14:paraId="386DDC54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Work Item:</w:t>
      </w:r>
      <w:r w:rsidRPr="00C17CC9">
        <w:rPr>
          <w:rFonts w:ascii="Arial" w:hAnsi="Arial" w:cs="Arial"/>
          <w:bCs/>
          <w:color w:val="auto"/>
        </w:rPr>
        <w:tab/>
      </w:r>
      <w:r w:rsidR="00CF7970" w:rsidRPr="00C17CC9">
        <w:rPr>
          <w:rFonts w:ascii="Arial" w:hAnsi="Arial" w:cs="Arial"/>
          <w:bCs/>
          <w:color w:val="auto"/>
        </w:rPr>
        <w:t>NG_RAN_PRN-Core, Vertical_LAN</w:t>
      </w:r>
    </w:p>
    <w:p w14:paraId="69AA5742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46E2698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Source: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SA</w:t>
      </w:r>
      <w:r w:rsidR="00B76C43" w:rsidRPr="00C17CC9">
        <w:rPr>
          <w:rFonts w:ascii="Arial" w:hAnsi="Arial" w:cs="Arial"/>
          <w:bCs/>
          <w:color w:val="auto"/>
        </w:rPr>
        <w:t xml:space="preserve"> WG</w:t>
      </w:r>
      <w:r w:rsidR="001E1512" w:rsidRPr="00C17CC9">
        <w:rPr>
          <w:rFonts w:ascii="Arial" w:hAnsi="Arial" w:cs="Arial"/>
          <w:bCs/>
          <w:color w:val="auto"/>
        </w:rPr>
        <w:t>2</w:t>
      </w:r>
    </w:p>
    <w:p w14:paraId="76F71EC1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  <w:lang w:eastAsia="zh-CN"/>
        </w:rPr>
      </w:pPr>
      <w:r w:rsidRPr="00C17CC9">
        <w:rPr>
          <w:rFonts w:ascii="Arial" w:hAnsi="Arial" w:cs="Arial"/>
          <w:b/>
          <w:color w:val="auto"/>
        </w:rPr>
        <w:t>To: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RAN</w:t>
      </w:r>
      <w:r w:rsidR="000462EC" w:rsidRPr="00C17CC9">
        <w:rPr>
          <w:rFonts w:ascii="Arial" w:hAnsi="Arial" w:cs="Arial"/>
          <w:bCs/>
          <w:color w:val="auto"/>
        </w:rPr>
        <w:t xml:space="preserve"> WG</w:t>
      </w:r>
      <w:r w:rsidRPr="00C17CC9">
        <w:rPr>
          <w:rFonts w:ascii="Arial" w:hAnsi="Arial" w:cs="Arial"/>
          <w:bCs/>
          <w:color w:val="auto"/>
        </w:rPr>
        <w:t>2</w:t>
      </w:r>
    </w:p>
    <w:p w14:paraId="0163D398" w14:textId="6D3BE2C2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CC:</w:t>
      </w:r>
      <w:r w:rsidRPr="00C17CC9">
        <w:rPr>
          <w:rFonts w:ascii="Arial" w:hAnsi="Arial" w:cs="Arial"/>
          <w:b/>
          <w:color w:val="auto"/>
        </w:rPr>
        <w:tab/>
      </w:r>
      <w:r w:rsidR="00CF7970" w:rsidRPr="00C17CC9">
        <w:rPr>
          <w:rFonts w:ascii="Arial" w:hAnsi="Arial" w:cs="Arial" w:hint="eastAsia"/>
          <w:bCs/>
          <w:color w:val="auto"/>
          <w:lang w:eastAsia="zh-CN"/>
        </w:rPr>
        <w:t>CT WG1</w:t>
      </w:r>
      <w:r w:rsidR="00605D28" w:rsidRPr="00C17CC9">
        <w:rPr>
          <w:rFonts w:ascii="Arial" w:hAnsi="Arial" w:cs="Arial"/>
          <w:bCs/>
          <w:color w:val="auto"/>
          <w:lang w:eastAsia="zh-CN"/>
        </w:rPr>
        <w:t>, RAN WG3</w:t>
      </w:r>
      <w:r w:rsidR="008D4DD9" w:rsidRPr="00C17CC9">
        <w:rPr>
          <w:rFonts w:ascii="Arial" w:hAnsi="Arial" w:cs="Arial"/>
          <w:bCs/>
          <w:color w:val="auto"/>
          <w:lang w:eastAsia="zh-CN"/>
        </w:rPr>
        <w:t>, SA WG1</w:t>
      </w:r>
    </w:p>
    <w:p w14:paraId="6DB91CE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7196839C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Contact Person:</w:t>
      </w:r>
      <w:r w:rsidRPr="00C17CC9">
        <w:rPr>
          <w:rFonts w:ascii="Arial" w:hAnsi="Arial" w:cs="Arial"/>
          <w:bCs/>
          <w:color w:val="auto"/>
        </w:rPr>
        <w:tab/>
      </w:r>
    </w:p>
    <w:p w14:paraId="3643FE2B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Name: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</w:t>
      </w:r>
      <w:r w:rsidR="001E1512" w:rsidRPr="00C17CC9">
        <w:rPr>
          <w:rFonts w:ascii="Arial" w:hAnsi="Arial" w:cs="Arial"/>
          <w:b/>
          <w:color w:val="auto"/>
        </w:rPr>
        <w:t>iao</w:t>
      </w:r>
      <w:r w:rsidR="006738E9" w:rsidRPr="00C17CC9">
        <w:rPr>
          <w:rFonts w:ascii="Arial" w:hAnsi="Arial" w:cs="Arial"/>
          <w:b/>
          <w:color w:val="auto"/>
        </w:rPr>
        <w:t>wan</w:t>
      </w:r>
      <w:r w:rsidR="00B76C43" w:rsidRPr="00C17CC9">
        <w:rPr>
          <w:rFonts w:ascii="Arial" w:hAnsi="Arial" w:cs="Arial"/>
          <w:b/>
          <w:color w:val="auto"/>
        </w:rPr>
        <w:t xml:space="preserve"> K</w:t>
      </w:r>
      <w:r w:rsidR="006738E9" w:rsidRPr="00C17CC9">
        <w:rPr>
          <w:rFonts w:ascii="Arial" w:hAnsi="Arial" w:cs="Arial"/>
          <w:b/>
          <w:color w:val="auto"/>
        </w:rPr>
        <w:t>e</w:t>
      </w:r>
    </w:p>
    <w:p w14:paraId="697A9342" w14:textId="77777777" w:rsidR="00C20A8F" w:rsidRPr="00C17CC9" w:rsidRDefault="00C20A8F" w:rsidP="00C20A8F">
      <w:pPr>
        <w:tabs>
          <w:tab w:val="left" w:pos="2268"/>
        </w:tabs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Email Address: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xiaowan.ke</w:t>
      </w:r>
      <w:r w:rsidR="00D50AF0" w:rsidRPr="00C17CC9">
        <w:rPr>
          <w:rFonts w:ascii="Arial" w:hAnsi="Arial" w:cs="Arial"/>
          <w:b/>
          <w:color w:val="auto"/>
        </w:rPr>
        <w:t>@vivo.com</w:t>
      </w:r>
    </w:p>
    <w:p w14:paraId="1E702A70" w14:textId="77777777" w:rsidR="00C20A8F" w:rsidRPr="00C17CC9" w:rsidRDefault="00C20A8F" w:rsidP="006738E9">
      <w:pPr>
        <w:spacing w:after="60"/>
        <w:rPr>
          <w:rFonts w:ascii="Arial" w:eastAsia="MS Mincho" w:hAnsi="Arial" w:cs="Arial"/>
          <w:b/>
          <w:color w:val="auto"/>
        </w:rPr>
      </w:pPr>
    </w:p>
    <w:p w14:paraId="5018CDE6" w14:textId="77777777" w:rsidR="00C20A8F" w:rsidRPr="00C17CC9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Attachments:</w:t>
      </w:r>
      <w:r w:rsidRPr="00C17CC9">
        <w:rPr>
          <w:rFonts w:ascii="Arial" w:hAnsi="Arial" w:cs="Arial"/>
          <w:bCs/>
          <w:color w:val="auto"/>
        </w:rPr>
        <w:tab/>
      </w:r>
    </w:p>
    <w:p w14:paraId="629FC7C5" w14:textId="77777777" w:rsidR="00C20A8F" w:rsidRPr="00C17CC9" w:rsidRDefault="00C20A8F" w:rsidP="00C20A8F">
      <w:pPr>
        <w:pBdr>
          <w:bottom w:val="single" w:sz="4" w:space="1" w:color="auto"/>
        </w:pBdr>
        <w:rPr>
          <w:rFonts w:ascii="Arial" w:hAnsi="Arial" w:cs="Arial"/>
          <w:color w:val="auto"/>
        </w:rPr>
      </w:pPr>
    </w:p>
    <w:p w14:paraId="26BFBAE4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1. Overall Description:</w:t>
      </w:r>
    </w:p>
    <w:p w14:paraId="24718D01" w14:textId="7CB2DC30" w:rsidR="001E1512" w:rsidRPr="00C863F2" w:rsidRDefault="00E80DEF" w:rsidP="00E80DEF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RAN2 for LS on </w:t>
      </w:r>
      <w:r w:rsidR="003F7232" w:rsidRPr="00C863F2">
        <w:rPr>
          <w:rFonts w:ascii="Arial" w:hAnsi="Arial" w:cs="Arial"/>
        </w:rPr>
        <w:t>Manual CAG ID selection and granularity of UAC parameters for PNI-NPNs</w:t>
      </w:r>
      <w:r w:rsidRPr="00C863F2">
        <w:rPr>
          <w:rFonts w:ascii="Arial" w:hAnsi="Arial" w:cs="Arial"/>
        </w:rPr>
        <w:t xml:space="preserve"> </w:t>
      </w:r>
      <w:r w:rsidR="00CA2862" w:rsidRPr="00C863F2">
        <w:rPr>
          <w:rFonts w:ascii="Arial" w:hAnsi="Arial" w:cs="Arial"/>
        </w:rPr>
        <w:t>(R2-2002417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CA2862" w:rsidRPr="00C863F2">
        <w:rPr>
          <w:rFonts w:ascii="Arial" w:hAnsi="Arial" w:cs="Arial"/>
        </w:rPr>
        <w:t>S2-2003530)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  <w:r w:rsidR="000462EC" w:rsidRPr="00C863F2">
        <w:rPr>
          <w:rFonts w:ascii="Arial" w:hAnsi="Arial" w:cs="Arial"/>
        </w:rPr>
        <w:t xml:space="preserve">Accordingly, SA2 would like to provide the </w:t>
      </w:r>
      <w:r w:rsidR="00391420" w:rsidRPr="00C863F2">
        <w:rPr>
          <w:rFonts w:ascii="Arial" w:hAnsi="Arial" w:cs="Arial"/>
        </w:rPr>
        <w:t xml:space="preserve">following </w:t>
      </w:r>
      <w:r w:rsidR="000462EC" w:rsidRPr="00C863F2">
        <w:rPr>
          <w:rFonts w:ascii="Arial" w:hAnsi="Arial" w:cs="Arial"/>
        </w:rPr>
        <w:t>feedback</w:t>
      </w:r>
      <w:r w:rsidR="001E1512" w:rsidRPr="00C863F2">
        <w:rPr>
          <w:rFonts w:ascii="Arial" w:hAnsi="Arial" w:cs="Arial"/>
        </w:rPr>
        <w:t xml:space="preserve">: </w:t>
      </w:r>
    </w:p>
    <w:p w14:paraId="333B207A" w14:textId="77777777" w:rsidR="003F7232" w:rsidRPr="00C863F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Question 1.1; TO: SA2; CC: CT1</w:t>
      </w:r>
      <w:r w:rsidR="003F7232" w:rsidRPr="00C863F2">
        <w:rPr>
          <w:rFonts w:ascii="Arial" w:hAnsi="Arial" w:cs="Arial"/>
          <w:b/>
        </w:rPr>
        <w:t xml:space="preserve"> </w:t>
      </w:r>
    </w:p>
    <w:p w14:paraId="7E59BC3D" w14:textId="77777777" w:rsidR="003F7232" w:rsidRPr="00C863F2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14:paraId="53975AC8" w14:textId="446AA771" w:rsidR="00E51F18" w:rsidRPr="00C863F2" w:rsidRDefault="001823AC" w:rsidP="00DB6A98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>A</w:t>
      </w:r>
      <w:r w:rsidR="006A3A28" w:rsidRPr="00C863F2">
        <w:rPr>
          <w:rFonts w:ascii="Arial" w:hAnsi="Arial" w:cs="Arial"/>
        </w:rPr>
        <w:t>nswer</w:t>
      </w:r>
      <w:r w:rsidRPr="00C863F2">
        <w:rPr>
          <w:rFonts w:ascii="Arial" w:hAnsi="Arial" w:cs="Arial"/>
        </w:rPr>
        <w:t>:</w:t>
      </w:r>
      <w:r w:rsidR="007F1529" w:rsidRPr="00C863F2">
        <w:rPr>
          <w:rFonts w:ascii="Arial" w:hAnsi="Arial" w:cs="Arial"/>
        </w:rPr>
        <w:t xml:space="preserve"> </w:t>
      </w:r>
      <w:r w:rsidR="00BF14A2" w:rsidRPr="00C863F2">
        <w:rPr>
          <w:rFonts w:ascii="Arial" w:hAnsi="Arial" w:cs="Arial"/>
        </w:rPr>
        <w:t xml:space="preserve">If a UE performs manual CAG selection and </w:t>
      </w:r>
      <w:r w:rsidR="00DD20DC" w:rsidRPr="00C863F2">
        <w:rPr>
          <w:rFonts w:ascii="Arial" w:hAnsi="Arial" w:cs="Arial"/>
        </w:rPr>
        <w:t>registers successfully</w:t>
      </w:r>
      <w:r w:rsidR="00BF14A2" w:rsidRPr="00C863F2">
        <w:rPr>
          <w:rFonts w:ascii="Arial" w:hAnsi="Arial" w:cs="Arial"/>
        </w:rPr>
        <w:t xml:space="preserve">, </w:t>
      </w:r>
      <w:r w:rsidR="001C3611" w:rsidRPr="00C863F2">
        <w:rPr>
          <w:rFonts w:ascii="Arial" w:hAnsi="Arial" w:cs="Arial"/>
        </w:rPr>
        <w:t xml:space="preserve">it means </w:t>
      </w:r>
      <w:r w:rsidR="00DD20DC" w:rsidRPr="00C863F2">
        <w:rPr>
          <w:rFonts w:ascii="Arial" w:hAnsi="Arial" w:cs="Arial"/>
        </w:rPr>
        <w:t xml:space="preserve">that at </w:t>
      </w:r>
      <w:r w:rsidR="00E51F18" w:rsidRPr="00C863F2">
        <w:rPr>
          <w:rFonts w:ascii="Arial" w:hAnsi="Arial" w:cs="Arial"/>
        </w:rPr>
        <w:t xml:space="preserve">least one CAG ID supported by the selected cell is in the </w:t>
      </w:r>
      <w:r w:rsidR="00DD20DC" w:rsidRPr="00C863F2">
        <w:rPr>
          <w:rFonts w:ascii="Arial" w:hAnsi="Arial" w:cs="Arial"/>
        </w:rPr>
        <w:t xml:space="preserve">list of Allowed </w:t>
      </w:r>
      <w:r w:rsidR="00E51F18" w:rsidRPr="00C863F2">
        <w:rPr>
          <w:rFonts w:ascii="Arial" w:hAnsi="Arial" w:cs="Arial"/>
        </w:rPr>
        <w:t>CAG ID</w:t>
      </w:r>
      <w:r w:rsidR="00DD20DC" w:rsidRPr="00C863F2">
        <w:rPr>
          <w:rFonts w:ascii="Arial" w:hAnsi="Arial" w:cs="Arial"/>
        </w:rPr>
        <w:t>s</w:t>
      </w:r>
      <w:r w:rsidR="00E51F18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>in</w:t>
      </w:r>
      <w:r w:rsidR="00E51F18" w:rsidRPr="00C863F2">
        <w:rPr>
          <w:rFonts w:ascii="Arial" w:hAnsi="Arial" w:cs="Arial"/>
        </w:rPr>
        <w:t xml:space="preserve"> the UE</w:t>
      </w:r>
      <w:r w:rsidR="00DD20DC" w:rsidRPr="00C863F2">
        <w:rPr>
          <w:rFonts w:ascii="Arial" w:hAnsi="Arial" w:cs="Arial"/>
        </w:rPr>
        <w:t>'s</w:t>
      </w:r>
      <w:r w:rsidR="00E51F18" w:rsidRPr="00C863F2">
        <w:rPr>
          <w:rFonts w:ascii="Arial" w:hAnsi="Arial" w:cs="Arial"/>
        </w:rPr>
        <w:t xml:space="preserve"> subscription.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>During successful registration, the CAG information including</w:t>
      </w:r>
      <w:r w:rsidR="005D75EF" w:rsidRPr="00C863F2">
        <w:rPr>
          <w:rFonts w:ascii="Arial" w:hAnsi="Arial" w:cs="Arial"/>
        </w:rPr>
        <w:t xml:space="preserve"> the</w:t>
      </w:r>
      <w:r w:rsidR="00282CA3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 xml:space="preserve">list of Allowed </w:t>
      </w:r>
      <w:r w:rsidR="00282CA3" w:rsidRPr="00C863F2">
        <w:rPr>
          <w:rFonts w:ascii="Arial" w:hAnsi="Arial" w:cs="Arial" w:hint="eastAsia"/>
          <w:lang w:eastAsia="zh-CN"/>
        </w:rPr>
        <w:t>CAG ID</w:t>
      </w:r>
      <w:r w:rsidR="00DD20DC" w:rsidRPr="00C863F2">
        <w:rPr>
          <w:rFonts w:ascii="Arial" w:hAnsi="Arial" w:cs="Arial"/>
          <w:lang w:eastAsia="zh-CN"/>
        </w:rPr>
        <w:t>s</w:t>
      </w:r>
      <w:r w:rsidR="00282CA3" w:rsidRPr="00C863F2">
        <w:rPr>
          <w:rFonts w:ascii="Arial" w:hAnsi="Arial" w:cs="Arial" w:hint="eastAsia"/>
          <w:lang w:eastAsia="zh-CN"/>
        </w:rPr>
        <w:t xml:space="preserve"> </w:t>
      </w:r>
      <w:r w:rsidR="00282CA3" w:rsidRPr="00C863F2">
        <w:rPr>
          <w:rFonts w:ascii="Arial" w:hAnsi="Arial" w:cs="Arial"/>
          <w:lang w:eastAsia="zh-CN"/>
        </w:rPr>
        <w:t xml:space="preserve">is provided to </w:t>
      </w:r>
      <w:r w:rsidR="00DD20DC" w:rsidRPr="00C863F2">
        <w:rPr>
          <w:rFonts w:ascii="Arial" w:hAnsi="Arial" w:cs="Arial"/>
          <w:lang w:eastAsia="zh-CN"/>
        </w:rPr>
        <w:t xml:space="preserve">the </w:t>
      </w:r>
      <w:r w:rsidR="00282CA3" w:rsidRPr="00C863F2">
        <w:rPr>
          <w:rFonts w:ascii="Arial" w:hAnsi="Arial" w:cs="Arial"/>
          <w:lang w:eastAsia="zh-CN"/>
        </w:rPr>
        <w:t>RAN</w:t>
      </w:r>
      <w:r w:rsidR="00DD20DC" w:rsidRPr="00C863F2">
        <w:rPr>
          <w:rFonts w:ascii="Arial" w:hAnsi="Arial" w:cs="Arial"/>
          <w:lang w:eastAsia="zh-CN"/>
        </w:rPr>
        <w:t xml:space="preserve">. In </w:t>
      </w:r>
      <w:r w:rsidR="00DD20DC" w:rsidRPr="00C863F2">
        <w:rPr>
          <w:rFonts w:ascii="Arial" w:hAnsi="Arial" w:cs="Arial"/>
        </w:rPr>
        <w:t>RRC_CONNECTED state</w:t>
      </w:r>
      <w:r w:rsidR="00B677AE" w:rsidRPr="00C863F2">
        <w:rPr>
          <w:rFonts w:ascii="Arial" w:hAnsi="Arial" w:cs="Arial"/>
        </w:rPr>
        <w:t xml:space="preserve">, </w:t>
      </w:r>
      <w:r w:rsidR="00282CA3" w:rsidRPr="00C863F2">
        <w:rPr>
          <w:rFonts w:ascii="Arial" w:hAnsi="Arial" w:cs="Arial"/>
          <w:lang w:eastAsia="zh-CN"/>
        </w:rPr>
        <w:t xml:space="preserve">UE </w:t>
      </w:r>
      <w:r w:rsidR="00B677AE" w:rsidRPr="00C863F2">
        <w:rPr>
          <w:rFonts w:ascii="Arial" w:hAnsi="Arial" w:cs="Arial"/>
          <w:lang w:eastAsia="zh-CN"/>
        </w:rPr>
        <w:t xml:space="preserve">mobility </w:t>
      </w:r>
      <w:r w:rsidR="00282CA3" w:rsidRPr="00C863F2">
        <w:rPr>
          <w:rFonts w:ascii="Arial" w:hAnsi="Arial" w:cs="Arial"/>
          <w:lang w:eastAsia="zh-CN"/>
        </w:rPr>
        <w:t>is under</w:t>
      </w:r>
      <w:r w:rsidR="00282CA3" w:rsidRPr="00C863F2">
        <w:rPr>
          <w:rFonts w:ascii="Arial" w:hAnsi="Arial" w:cs="Arial"/>
        </w:rPr>
        <w:t xml:space="preserve"> control of </w:t>
      </w:r>
      <w:r w:rsidR="00C863F2">
        <w:rPr>
          <w:rFonts w:ascii="Arial" w:hAnsi="Arial" w:cs="Arial"/>
        </w:rPr>
        <w:t xml:space="preserve">the </w:t>
      </w:r>
      <w:r w:rsidR="00B677AE" w:rsidRPr="00C863F2">
        <w:rPr>
          <w:rFonts w:ascii="Arial" w:hAnsi="Arial" w:cs="Arial"/>
        </w:rPr>
        <w:t>RAN</w:t>
      </w:r>
      <w:r w:rsidR="00282CA3" w:rsidRPr="00C863F2">
        <w:rPr>
          <w:rFonts w:ascii="Arial" w:hAnsi="Arial" w:cs="Arial"/>
        </w:rPr>
        <w:t xml:space="preserve">. </w:t>
      </w:r>
      <w:r w:rsidR="00777389" w:rsidRPr="00C863F2">
        <w:rPr>
          <w:rFonts w:ascii="Arial" w:hAnsi="Arial" w:cs="Arial"/>
        </w:rPr>
        <w:t>Since the selected cell is allowed for the UE</w:t>
      </w:r>
      <w:r w:rsidR="00DB6A98" w:rsidRPr="00C863F2">
        <w:rPr>
          <w:rFonts w:ascii="Arial" w:hAnsi="Arial" w:cs="Arial"/>
        </w:rPr>
        <w:t xml:space="preserve"> according to the CAG information</w:t>
      </w:r>
      <w:r w:rsidR="00777389" w:rsidRPr="00C863F2">
        <w:rPr>
          <w:rFonts w:ascii="Arial" w:hAnsi="Arial" w:cs="Arial"/>
        </w:rPr>
        <w:t xml:space="preserve">, </w:t>
      </w:r>
      <w:r w:rsidR="00C863F2">
        <w:rPr>
          <w:rFonts w:ascii="Arial" w:hAnsi="Arial" w:cs="Arial"/>
        </w:rPr>
        <w:t xml:space="preserve">the </w:t>
      </w:r>
      <w:r w:rsidR="00282CA3" w:rsidRPr="00C863F2">
        <w:rPr>
          <w:rFonts w:ascii="Arial" w:hAnsi="Arial" w:cs="Arial"/>
        </w:rPr>
        <w:t xml:space="preserve">RAN </w:t>
      </w:r>
      <w:r w:rsidR="00B677AE" w:rsidRPr="00C863F2">
        <w:rPr>
          <w:rFonts w:ascii="Arial" w:hAnsi="Arial" w:cs="Arial"/>
        </w:rPr>
        <w:t xml:space="preserve">can </w:t>
      </w:r>
      <w:r w:rsidR="00282CA3" w:rsidRPr="00C863F2">
        <w:rPr>
          <w:rFonts w:ascii="Arial" w:hAnsi="Arial" w:cs="Arial"/>
        </w:rPr>
        <w:t>keep the UE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 xml:space="preserve">at </w:t>
      </w:r>
      <w:r w:rsidR="00777389" w:rsidRPr="00C863F2">
        <w:rPr>
          <w:rFonts w:ascii="Arial" w:hAnsi="Arial" w:cs="Arial"/>
        </w:rPr>
        <w:t xml:space="preserve">the selected cell. </w:t>
      </w:r>
    </w:p>
    <w:p w14:paraId="708296C6" w14:textId="5DAD3CC8" w:rsidR="00282CA3" w:rsidRPr="00C863F2" w:rsidRDefault="00282CA3" w:rsidP="00282CA3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Furthermore, SA2 would like to provide the </w:t>
      </w:r>
      <w:r w:rsidR="00DB6A98" w:rsidRPr="00C863F2">
        <w:rPr>
          <w:rFonts w:ascii="Arial" w:hAnsi="Arial" w:cs="Arial"/>
        </w:rPr>
        <w:t xml:space="preserve">following </w:t>
      </w:r>
      <w:r w:rsidRPr="00C863F2">
        <w:rPr>
          <w:rFonts w:ascii="Arial" w:hAnsi="Arial" w:cs="Arial"/>
        </w:rPr>
        <w:t>clarification to RAN</w:t>
      </w:r>
      <w:r w:rsidR="00391420" w:rsidRPr="00C863F2">
        <w:rPr>
          <w:rFonts w:ascii="Arial" w:hAnsi="Arial" w:cs="Arial"/>
        </w:rPr>
        <w:t> 2</w:t>
      </w:r>
      <w:r w:rsidRPr="00C863F2">
        <w:rPr>
          <w:rFonts w:ascii="Arial" w:hAnsi="Arial" w:cs="Arial"/>
        </w:rPr>
        <w:t>’s question and assumption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>:</w:t>
      </w:r>
    </w:p>
    <w:p w14:paraId="5CDF2E40" w14:textId="718FF5D0" w:rsidR="00282CA3" w:rsidRPr="00C863F2" w:rsidRDefault="00282CA3" w:rsidP="003508BC">
      <w:pPr>
        <w:ind w:left="1276" w:hanging="567"/>
        <w:rPr>
          <w:rFonts w:ascii="Calibri" w:hAnsi="Calibri" w:cs="Calibri"/>
          <w:b/>
          <w:color w:val="1F497D"/>
          <w:sz w:val="22"/>
          <w:szCs w:val="22"/>
        </w:rPr>
      </w:pPr>
      <w:r w:rsidRPr="00C863F2">
        <w:rPr>
          <w:lang w:eastAsia="zh-CN"/>
        </w:rPr>
        <w:t>1)</w:t>
      </w:r>
      <w:r w:rsidR="006C69D1" w:rsidRPr="00C863F2">
        <w:rPr>
          <w:lang w:eastAsia="zh-CN"/>
        </w:rPr>
        <w:tab/>
      </w:r>
      <w:r w:rsidRPr="00C863F2">
        <w:t xml:space="preserve">In case the manually selected CAG ID is not in the </w:t>
      </w:r>
      <w:r w:rsidR="00B677AE" w:rsidRPr="00C863F2">
        <w:t>list of A</w:t>
      </w:r>
      <w:r w:rsidRPr="00C863F2">
        <w:t>llowed CAG</w:t>
      </w:r>
      <w:r w:rsidR="006C69D1" w:rsidRPr="00C863F2">
        <w:t xml:space="preserve"> IDs</w:t>
      </w:r>
      <w:r w:rsidRPr="00C863F2">
        <w:t xml:space="preserve"> </w:t>
      </w:r>
      <w:r w:rsidR="00B677AE" w:rsidRPr="00C863F2">
        <w:t xml:space="preserve">in </w:t>
      </w:r>
      <w:r w:rsidR="00DB6A98" w:rsidRPr="00C863F2">
        <w:t>the UE</w:t>
      </w:r>
      <w:r w:rsidR="00B677AE" w:rsidRPr="00C863F2">
        <w:t>'s</w:t>
      </w:r>
      <w:r w:rsidR="00DB6A98" w:rsidRPr="00C863F2">
        <w:t xml:space="preserve"> subscription </w:t>
      </w:r>
      <w:r w:rsidRPr="00C863F2">
        <w:t xml:space="preserve">but the </w:t>
      </w:r>
      <w:r w:rsidRPr="00C863F2">
        <w:rPr>
          <w:lang w:eastAsia="zh-CN"/>
        </w:rPr>
        <w:t>selected</w:t>
      </w:r>
      <w:r w:rsidRPr="00C863F2">
        <w:t xml:space="preserve"> cell </w:t>
      </w:r>
      <w:r w:rsidR="006C69D1" w:rsidRPr="00C863F2">
        <w:t xml:space="preserve">also </w:t>
      </w:r>
      <w:r w:rsidRPr="00C863F2">
        <w:t>support</w:t>
      </w:r>
      <w:r w:rsidR="0032261C" w:rsidRPr="00C863F2">
        <w:t>s</w:t>
      </w:r>
      <w:r w:rsidRPr="00C863F2">
        <w:t xml:space="preserve"> at least one of the CAG ID</w:t>
      </w:r>
      <w:r w:rsidR="006C69D1" w:rsidRPr="00C863F2">
        <w:t>s in the list of Allowed CAG IDs</w:t>
      </w:r>
      <w:r w:rsidRPr="00C863F2">
        <w:t xml:space="preserve"> </w:t>
      </w:r>
      <w:r w:rsidR="006C69D1" w:rsidRPr="00C863F2">
        <w:t xml:space="preserve">in </w:t>
      </w:r>
      <w:r w:rsidRPr="00C863F2">
        <w:t>the UE</w:t>
      </w:r>
      <w:r w:rsidR="006C69D1" w:rsidRPr="00C863F2">
        <w:t>'s subscription</w:t>
      </w:r>
      <w:r w:rsidRPr="00C863F2">
        <w:t xml:space="preserve">, </w:t>
      </w:r>
      <w:r w:rsidR="006C69D1" w:rsidRPr="00C863F2">
        <w:t xml:space="preserve">then </w:t>
      </w:r>
      <w:r w:rsidRPr="00C863F2">
        <w:t>the UE registration can be successful</w:t>
      </w:r>
      <w:r w:rsidR="006C69D1" w:rsidRPr="00C863F2">
        <w:rPr>
          <w:rFonts w:hint="eastAsia"/>
          <w:lang w:eastAsia="zh-CN"/>
        </w:rPr>
        <w:t>.</w:t>
      </w:r>
      <w:r w:rsidR="006C69D1" w:rsidRPr="00C863F2">
        <w:t xml:space="preserve"> </w:t>
      </w:r>
      <w:r w:rsidRPr="00C863F2">
        <w:t xml:space="preserve">SA2 </w:t>
      </w:r>
      <w:r w:rsidR="006C69D1" w:rsidRPr="00C863F2">
        <w:t xml:space="preserve">would like to clarify that this applies to the case raised by </w:t>
      </w:r>
      <w:r w:rsidRPr="00C863F2">
        <w:t>RAN</w:t>
      </w:r>
      <w:r w:rsidR="006C69D1" w:rsidRPr="00C863F2">
        <w:t>2 ("</w:t>
      </w:r>
      <w:r w:rsidRPr="00C863F2">
        <w:rPr>
          <w:b/>
        </w:rPr>
        <w:t>especially in the case when after registration the Allowed CAG List in the UE does not contain the manually selected CAG ID</w:t>
      </w:r>
      <w:r w:rsidR="006C69D1" w:rsidRPr="00C863F2">
        <w:rPr>
          <w:bCs/>
        </w:rPr>
        <w:t xml:space="preserve">"). </w:t>
      </w:r>
      <w:r w:rsidR="0032261C" w:rsidRPr="00C863F2">
        <w:rPr>
          <w:bCs/>
        </w:rPr>
        <w:t>For the</w:t>
      </w:r>
      <w:r w:rsidR="006C69D1" w:rsidRPr="00C863F2">
        <w:rPr>
          <w:bCs/>
        </w:rPr>
        <w:t xml:space="preserve"> case raised by RAN2</w:t>
      </w:r>
      <w:r w:rsidR="00E2312E" w:rsidRPr="00C863F2">
        <w:rPr>
          <w:bCs/>
        </w:rPr>
        <w:t>,</w:t>
      </w:r>
      <w:r w:rsidR="006C69D1" w:rsidRPr="00C863F2">
        <w:rPr>
          <w:bCs/>
        </w:rPr>
        <w:t xml:space="preserve"> it can be assumed that the cell supports </w:t>
      </w:r>
      <w:r w:rsidR="006C69D1" w:rsidRPr="00C863F2">
        <w:t xml:space="preserve">at least one of the CAG IDs </w:t>
      </w:r>
      <w:r w:rsidR="0032261C" w:rsidRPr="00C863F2">
        <w:t xml:space="preserve">contained </w:t>
      </w:r>
      <w:r w:rsidR="006C69D1" w:rsidRPr="00C863F2">
        <w:t>in the list of Allowed CAG IDs in the UE's subscription.</w:t>
      </w:r>
    </w:p>
    <w:p w14:paraId="78FE450F" w14:textId="2C8EEF9A" w:rsidR="00282CA3" w:rsidRPr="00C863F2" w:rsidRDefault="00282CA3" w:rsidP="003508BC">
      <w:pPr>
        <w:ind w:left="1276" w:hanging="567"/>
        <w:rPr>
          <w:b/>
          <w:bCs/>
          <w:color w:val="auto"/>
          <w:u w:val="single"/>
        </w:rPr>
      </w:pPr>
      <w:r w:rsidRPr="00C863F2">
        <w:rPr>
          <w:lang w:eastAsia="zh-CN"/>
        </w:rPr>
        <w:lastRenderedPageBreak/>
        <w:t>2)</w:t>
      </w:r>
      <w:r w:rsidR="006C69D1" w:rsidRPr="00C863F2">
        <w:rPr>
          <w:lang w:eastAsia="zh-CN"/>
        </w:rPr>
        <w:tab/>
        <w:t>SA2 considers the</w:t>
      </w:r>
      <w:r w:rsidRPr="00C863F2">
        <w:rPr>
          <w:lang w:eastAsia="zh-CN"/>
        </w:rPr>
        <w:t xml:space="preserve"> case </w:t>
      </w:r>
      <w:r w:rsidR="006C69D1" w:rsidRPr="00C863F2">
        <w:rPr>
          <w:lang w:eastAsia="zh-CN"/>
        </w:rPr>
        <w:t xml:space="preserve">that </w:t>
      </w:r>
      <w:r w:rsidRPr="00C863F2">
        <w:rPr>
          <w:lang w:eastAsia="zh-CN"/>
        </w:rPr>
        <w:t xml:space="preserve">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6C69D1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</w:t>
      </w:r>
      <w:r w:rsidRPr="00C863F2">
        <w:rPr>
          <w:lang w:eastAsia="zh-CN"/>
        </w:rPr>
        <w:t>CAG ID</w:t>
      </w:r>
      <w:r w:rsidR="00BD13BC" w:rsidRPr="00C863F2">
        <w:rPr>
          <w:lang w:eastAsia="zh-CN"/>
        </w:rPr>
        <w:t>s</w:t>
      </w:r>
      <w:r w:rsidRPr="00C863F2">
        <w:rPr>
          <w:lang w:eastAsia="zh-CN"/>
        </w:rPr>
        <w:t xml:space="preserve"> </w:t>
      </w:r>
      <w:r w:rsidR="006C69D1" w:rsidRPr="00C863F2">
        <w:rPr>
          <w:lang w:eastAsia="zh-CN"/>
        </w:rPr>
        <w:t xml:space="preserve">contained in the </w:t>
      </w:r>
      <w:r w:rsidR="00BD13BC" w:rsidRPr="00C863F2">
        <w:rPr>
          <w:lang w:eastAsia="zh-CN"/>
        </w:rPr>
        <w:t xml:space="preserve">list of </w:t>
      </w:r>
      <w:r w:rsidR="006C69D1" w:rsidRPr="00C863F2">
        <w:t>Allowed CAG IDs in the UE's subscription</w:t>
      </w:r>
      <w:r w:rsidR="006C69D1" w:rsidRPr="00C863F2">
        <w:rPr>
          <w:lang w:eastAsia="zh-CN"/>
        </w:rPr>
        <w:t xml:space="preserve"> </w:t>
      </w:r>
      <w:r w:rsidRPr="00C863F2">
        <w:t xml:space="preserve">but </w:t>
      </w:r>
      <w:r w:rsidR="00BD13BC" w:rsidRPr="00C863F2">
        <w:t xml:space="preserve">the </w:t>
      </w:r>
      <w:r w:rsidRPr="00C863F2">
        <w:t xml:space="preserve">registration </w:t>
      </w:r>
      <w:r w:rsidR="00BD13BC" w:rsidRPr="00C863F2">
        <w:t xml:space="preserve">completes </w:t>
      </w:r>
      <w:r w:rsidRPr="00C863F2">
        <w:t>success</w:t>
      </w:r>
      <w:r w:rsidR="00BD13BC" w:rsidRPr="00C863F2">
        <w:t>fully (regardless whether</w:t>
      </w:r>
      <w:r w:rsidRPr="00C863F2">
        <w:t xml:space="preserve"> the manually selected CAG ID is in the </w:t>
      </w:r>
      <w:r w:rsidR="00BD13BC" w:rsidRPr="00C863F2">
        <w:t xml:space="preserve">UE's Allowed </w:t>
      </w:r>
      <w:r w:rsidRPr="00C863F2">
        <w:t xml:space="preserve">CAG list </w:t>
      </w:r>
      <w:r w:rsidR="00BD13BC" w:rsidRPr="00C863F2">
        <w:t xml:space="preserve">or </w:t>
      </w:r>
      <w:r w:rsidRPr="00C863F2">
        <w:t>not</w:t>
      </w:r>
      <w:r w:rsidR="00BD13BC" w:rsidRPr="00C863F2">
        <w:t xml:space="preserve">) </w:t>
      </w:r>
      <w:r w:rsidRPr="00C863F2">
        <w:t xml:space="preserve">an error case. SA2 </w:t>
      </w:r>
      <w:r w:rsidR="00BD13BC" w:rsidRPr="00C863F2">
        <w:t xml:space="preserve">assumes that </w:t>
      </w:r>
      <w:r w:rsidRPr="00C863F2">
        <w:t>AMF rejects the UE</w:t>
      </w:r>
      <w:r w:rsidR="00BD13BC" w:rsidRPr="00C863F2">
        <w:t>'s</w:t>
      </w:r>
      <w:r w:rsidRPr="00C863F2">
        <w:t xml:space="preserve"> registration</w:t>
      </w:r>
      <w:r w:rsidRPr="00C863F2">
        <w:rPr>
          <w:lang w:eastAsia="zh-CN"/>
        </w:rPr>
        <w:t xml:space="preserve"> </w:t>
      </w:r>
      <w:r w:rsidR="00BD13BC" w:rsidRPr="00C863F2">
        <w:rPr>
          <w:lang w:eastAsia="zh-CN"/>
        </w:rPr>
        <w:t xml:space="preserve">attempt </w:t>
      </w:r>
      <w:r w:rsidRPr="00C863F2">
        <w:rPr>
          <w:lang w:eastAsia="zh-CN"/>
        </w:rPr>
        <w:t xml:space="preserve">in case 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BD13BC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CAG IDs contained in the list of </w:t>
      </w:r>
      <w:r w:rsidR="00BD13BC" w:rsidRPr="00C863F2">
        <w:t>Allowed CAG IDs in the UE's subscription</w:t>
      </w:r>
      <w:r w:rsidRPr="00C863F2">
        <w:t>.</w:t>
      </w:r>
    </w:p>
    <w:p w14:paraId="34E607E6" w14:textId="77777777" w:rsidR="001C3611" w:rsidRPr="00C863F2" w:rsidRDefault="001C3611" w:rsidP="00A432D7"/>
    <w:p w14:paraId="1119D4CC" w14:textId="77777777" w:rsidR="00B02E3B" w:rsidRPr="00C863F2" w:rsidRDefault="00B02E3B" w:rsidP="00B02E3B">
      <w:pPr>
        <w:pStyle w:val="Header"/>
        <w:numPr>
          <w:ilvl w:val="0"/>
          <w:numId w:val="33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C863F2">
        <w:rPr>
          <w:rFonts w:ascii="Arial" w:hAnsi="Arial" w:cs="Arial"/>
          <w:b/>
          <w:bCs/>
          <w:lang w:val="en-US"/>
        </w:rPr>
        <w:t>Question 1.2; TO: SA2; CC: CT1</w:t>
      </w:r>
      <w:r w:rsidRPr="00C863F2">
        <w:rPr>
          <w:rFonts w:ascii="Arial" w:hAnsi="Arial" w:cs="Arial"/>
          <w:b/>
          <w:bCs/>
          <w:lang w:val="en-US"/>
        </w:rPr>
        <w:br/>
      </w:r>
      <w:r w:rsidRPr="00C863F2">
        <w:rPr>
          <w:rFonts w:ascii="Arial" w:hAnsi="Arial" w:cs="Arial"/>
          <w:lang w:val="en-US"/>
        </w:rPr>
        <w:t>Shall a UE prioritize for cell reselection the cells supporting the manually selected CAG ID over other suitable cells that do not support the manually selected CAG ID after a successful registration?</w:t>
      </w:r>
    </w:p>
    <w:p w14:paraId="48A43259" w14:textId="0A27ACAE" w:rsidR="006A3A28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Answer: </w:t>
      </w:r>
      <w:r w:rsidR="00040606" w:rsidRPr="00C863F2">
        <w:rPr>
          <w:rFonts w:ascii="Arial" w:hAnsi="Arial" w:cs="Arial"/>
        </w:rPr>
        <w:t>SA2</w:t>
      </w:r>
      <w:r w:rsidR="00230531" w:rsidRPr="00C863F2">
        <w:rPr>
          <w:rFonts w:ascii="Arial" w:hAnsi="Arial" w:cs="Arial"/>
        </w:rPr>
        <w:t xml:space="preserve"> </w:t>
      </w:r>
      <w:r w:rsidR="00D672BC" w:rsidRPr="00C863F2">
        <w:rPr>
          <w:rFonts w:ascii="Arial" w:hAnsi="Arial" w:cs="Arial"/>
        </w:rPr>
        <w:t xml:space="preserve">understands </w:t>
      </w:r>
      <w:r w:rsidR="00040606" w:rsidRPr="00C863F2">
        <w:rPr>
          <w:rFonts w:ascii="Arial" w:hAnsi="Arial" w:cs="Arial"/>
        </w:rPr>
        <w:t xml:space="preserve">CT1 </w:t>
      </w:r>
      <w:r w:rsidR="00D672BC" w:rsidRPr="00C863F2">
        <w:rPr>
          <w:rFonts w:ascii="Arial" w:hAnsi="Arial" w:cs="Arial"/>
        </w:rPr>
        <w:t xml:space="preserve">has already replied </w:t>
      </w:r>
      <w:r w:rsidR="00040606" w:rsidRPr="00C863F2">
        <w:rPr>
          <w:rFonts w:ascii="Arial" w:hAnsi="Arial" w:cs="Arial"/>
        </w:rPr>
        <w:t xml:space="preserve">to </w:t>
      </w:r>
      <w:r w:rsidR="00D672BC" w:rsidRPr="00C863F2">
        <w:rPr>
          <w:rFonts w:ascii="Arial" w:hAnsi="Arial" w:cs="Arial"/>
        </w:rPr>
        <w:t xml:space="preserve">this </w:t>
      </w:r>
      <w:r w:rsidR="00040606" w:rsidRPr="00C863F2">
        <w:rPr>
          <w:rFonts w:ascii="Arial" w:hAnsi="Arial" w:cs="Arial"/>
        </w:rPr>
        <w:t>question</w:t>
      </w:r>
      <w:r w:rsidR="00D672BC" w:rsidRPr="00C863F2">
        <w:rPr>
          <w:rFonts w:ascii="Arial" w:hAnsi="Arial" w:cs="Arial"/>
        </w:rPr>
        <w:t>; therefore SA2 will not provide additional feedback</w:t>
      </w:r>
      <w:r w:rsidRPr="00C863F2">
        <w:rPr>
          <w:rFonts w:ascii="Arial" w:hAnsi="Arial" w:cs="Arial"/>
        </w:rPr>
        <w:t>.</w:t>
      </w:r>
    </w:p>
    <w:p w14:paraId="78C1741D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30906C68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2. Actions:</w:t>
      </w:r>
    </w:p>
    <w:p w14:paraId="653EAAA8" w14:textId="5A1F1E5A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1E1512" w:rsidRPr="00C863F2">
        <w:rPr>
          <w:rFonts w:ascii="Arial" w:hAnsi="Arial" w:cs="Arial"/>
          <w:b/>
        </w:rPr>
        <w:t>RA</w:t>
      </w:r>
      <w:r w:rsidR="008D4DD9">
        <w:rPr>
          <w:rFonts w:ascii="Arial" w:hAnsi="Arial" w:cs="Arial"/>
          <w:b/>
        </w:rPr>
        <w:t>N</w:t>
      </w:r>
      <w:r w:rsidRPr="00C863F2">
        <w:rPr>
          <w:rFonts w:ascii="Arial" w:hAnsi="Arial" w:cs="Arial"/>
          <w:b/>
        </w:rPr>
        <w:t>2:</w:t>
      </w:r>
    </w:p>
    <w:p w14:paraId="3025DA1B" w14:textId="4F222586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respectfully ask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1E1512" w:rsidRPr="00C863F2">
        <w:rPr>
          <w:rFonts w:ascii="Arial" w:hAnsi="Arial" w:cs="Arial"/>
        </w:rPr>
        <w:t>RAN</w:t>
      </w:r>
      <w:r w:rsidRPr="00C863F2">
        <w:rPr>
          <w:rFonts w:ascii="Arial" w:hAnsi="Arial" w:cs="Arial"/>
        </w:rPr>
        <w:t xml:space="preserve">2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above </w:t>
      </w:r>
      <w:r w:rsidR="001E1512" w:rsidRPr="00C863F2">
        <w:rPr>
          <w:rFonts w:ascii="Arial" w:hAnsi="Arial" w:cs="Arial"/>
        </w:rPr>
        <w:t>into account.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3. Date of Next TSG-RAN WG2 Meetings:</w:t>
      </w:r>
    </w:p>
    <w:p w14:paraId="46356E98" w14:textId="44A7CC83" w:rsidR="00CF7970" w:rsidRPr="00C863F2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SA2#1</w:t>
      </w:r>
      <w:r w:rsidR="000832DE" w:rsidRPr="00C863F2">
        <w:rPr>
          <w:rFonts w:ascii="Arial" w:hAnsi="Arial" w:cs="Arial"/>
          <w:bCs/>
        </w:rPr>
        <w:t>40</w:t>
      </w:r>
      <w:r w:rsidR="00C17CC9">
        <w:rPr>
          <w:rFonts w:ascii="Arial" w:hAnsi="Arial" w:cs="Arial"/>
          <w:bCs/>
        </w:rPr>
        <w:t>-e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 xml:space="preserve">19 </w:t>
      </w:r>
      <w:r w:rsidR="00C17CC9">
        <w:rPr>
          <w:rFonts w:ascii="Arial" w:hAnsi="Arial" w:cs="Arial"/>
          <w:bCs/>
        </w:rPr>
        <w:t>August</w:t>
      </w:r>
      <w:r w:rsidR="00A432D7">
        <w:rPr>
          <w:rFonts w:ascii="Arial" w:hAnsi="Arial" w:cs="Arial"/>
          <w:bCs/>
        </w:rPr>
        <w:t xml:space="preserve"> - 02 September</w:t>
      </w:r>
      <w:r w:rsidR="00C17CC9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  <w:t>(TBD)</w:t>
      </w:r>
    </w:p>
    <w:bookmarkEnd w:id="0"/>
    <w:p w14:paraId="0AE084A1" w14:textId="6A58877E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</w:t>
      </w:r>
      <w:r w:rsidR="000832DE" w:rsidRPr="00C863F2">
        <w:rPr>
          <w:rFonts w:ascii="Arial" w:hAnsi="Arial" w:cs="Arial"/>
          <w:bCs/>
        </w:rPr>
        <w:t>141</w:t>
      </w:r>
      <w:r w:rsidRPr="00C863F2">
        <w:rPr>
          <w:rFonts w:ascii="Arial" w:hAnsi="Arial" w:cs="Arial"/>
          <w:bCs/>
        </w:rPr>
        <w:t xml:space="preserve"> (TB</w:t>
      </w:r>
      <w:r w:rsidR="00A432D7">
        <w:rPr>
          <w:rFonts w:ascii="Arial" w:hAnsi="Arial" w:cs="Arial"/>
          <w:bCs/>
        </w:rPr>
        <w:t>C</w:t>
      </w:r>
      <w:r w:rsidRPr="00C863F2">
        <w:rPr>
          <w:rFonts w:ascii="Arial" w:hAnsi="Arial" w:cs="Arial"/>
          <w:bCs/>
        </w:rPr>
        <w:t>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10-16 October</w:t>
      </w:r>
      <w:r w:rsidRPr="00C863F2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C17CC9">
        <w:rPr>
          <w:rFonts w:ascii="Arial" w:hAnsi="Arial" w:cs="Arial"/>
          <w:bCs/>
        </w:rPr>
        <w:t>Tallinn, Estonia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990B8" w14:textId="77777777" w:rsidR="00AD27B0" w:rsidRDefault="00AD27B0">
      <w:r>
        <w:separator/>
      </w:r>
    </w:p>
    <w:p w14:paraId="2BC18BAE" w14:textId="77777777" w:rsidR="00AD27B0" w:rsidRDefault="00AD27B0"/>
  </w:endnote>
  <w:endnote w:type="continuationSeparator" w:id="0">
    <w:p w14:paraId="32ED60C9" w14:textId="77777777" w:rsidR="00AD27B0" w:rsidRDefault="00AD27B0">
      <w:r>
        <w:continuationSeparator/>
      </w:r>
    </w:p>
    <w:p w14:paraId="57A6BE68" w14:textId="77777777" w:rsidR="00AD27B0" w:rsidRDefault="00AD2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309C8" w14:textId="77777777" w:rsidR="00AD27B0" w:rsidRDefault="00AD27B0">
      <w:r>
        <w:separator/>
      </w:r>
    </w:p>
    <w:p w14:paraId="391B1B64" w14:textId="77777777" w:rsidR="00AD27B0" w:rsidRDefault="00AD27B0"/>
  </w:footnote>
  <w:footnote w:type="continuationSeparator" w:id="0">
    <w:p w14:paraId="158144E8" w14:textId="77777777" w:rsidR="00AD27B0" w:rsidRDefault="00AD27B0">
      <w:r>
        <w:continuationSeparator/>
      </w:r>
    </w:p>
    <w:p w14:paraId="1B3D33A1" w14:textId="77777777" w:rsidR="00AD27B0" w:rsidRDefault="00AD2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A5B4E"/>
    <w:rsid w:val="007B2286"/>
    <w:rsid w:val="007B2C6D"/>
    <w:rsid w:val="007B783A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2C90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4658A"/>
    <w:rsid w:val="00E51F18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2289"/>
    <o:shapelayout v:ext="edit">
      <o:idmap v:ext="edit" data="1"/>
    </o:shapelayout>
  </w:shapeDefaults>
  <w:decimalSymbol w:val="."/>
  <w:listSeparator w:val=";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F2864-8A7E-4388-AE4E-B786386C246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ba37140e-f4c5-4a6c-a9b4-20a691ce6c8a"/>
    <ds:schemaRef ds:uri="cc9c437c-ae0c-4066-8d90-a0f7de7861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9909C8-8350-47FB-BD68-0D8CFD76A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579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V2</cp:lastModifiedBy>
  <cp:revision>10</cp:revision>
  <cp:lastPrinted>2014-10-27T07:07:00Z</cp:lastPrinted>
  <dcterms:created xsi:type="dcterms:W3CDTF">2020-05-31T12:54:00Z</dcterms:created>
  <dcterms:modified xsi:type="dcterms:W3CDTF">2020-06-08T15:16:00Z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