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4E277AF"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bookmarkStart w:id="0" w:name="_GoBack"/>
      <w:r w:rsidR="00DC5942" w:rsidRPr="00DC5942">
        <w:rPr>
          <w:b/>
          <w:noProof/>
          <w:sz w:val="24"/>
        </w:rPr>
        <w:t>C1-203</w:t>
      </w:r>
      <w:r w:rsidR="00967DD6">
        <w:rPr>
          <w:b/>
          <w:noProof/>
          <w:sz w:val="24"/>
        </w:rPr>
        <w:t>915</w:t>
      </w:r>
      <w:bookmarkEnd w:id="0"/>
    </w:p>
    <w:p w14:paraId="73C6A97D" w14:textId="4C9D5C13" w:rsidR="00233FC9" w:rsidRDefault="00233FC9" w:rsidP="00233FC9">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FEEC2ED" w:rsidR="001E41F3" w:rsidRPr="00410371" w:rsidRDefault="00DC5942" w:rsidP="00D56FB1">
            <w:pPr>
              <w:pStyle w:val="CRCoverPage"/>
              <w:spacing w:after="0"/>
              <w:jc w:val="center"/>
              <w:rPr>
                <w:noProof/>
              </w:rPr>
            </w:pPr>
            <w:r>
              <w:rPr>
                <w:b/>
                <w:noProof/>
                <w:sz w:val="28"/>
              </w:rPr>
              <w:t>0012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E23ADA8" w:rsidR="001E41F3" w:rsidRPr="00410371" w:rsidRDefault="00233FC9"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C21466C" w:rsidR="001E41F3" w:rsidRPr="00410371" w:rsidRDefault="00F66535">
            <w:pPr>
              <w:pStyle w:val="CRCoverPage"/>
              <w:spacing w:after="0"/>
              <w:jc w:val="center"/>
              <w:rPr>
                <w:noProof/>
                <w:sz w:val="28"/>
              </w:rPr>
            </w:pPr>
            <w:r>
              <w:rPr>
                <w:b/>
                <w:noProof/>
                <w:sz w:val="28"/>
              </w:rPr>
              <w:t>16.</w:t>
            </w:r>
            <w:r w:rsidR="00D56FB1">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3C40DD7" w:rsidR="001E41F3" w:rsidRDefault="007107D0">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B9899" w:rsidR="001E41F3" w:rsidRDefault="00247AE1"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1F88EF8" w:rsidR="001E41F3" w:rsidRDefault="003617AD"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33465B5" w:rsidR="001E41F3" w:rsidRDefault="00233FC9" w:rsidP="00DC695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2E1C6" w14:textId="77777777" w:rsidR="00233FC9" w:rsidRDefault="00233FC9" w:rsidP="00233FC9">
            <w:pPr>
              <w:pStyle w:val="CRCoverPage"/>
              <w:spacing w:after="0"/>
              <w:ind w:left="100"/>
            </w:pPr>
            <w:r>
              <w:rPr>
                <w:noProof/>
              </w:rPr>
              <w:t xml:space="preserve">Rev1 : </w:t>
            </w:r>
          </w:p>
          <w:p w14:paraId="48F77CC2" w14:textId="6E5C37AD" w:rsidR="008863B9" w:rsidRDefault="00233FC9" w:rsidP="00233FC9">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3978098" w14:textId="77777777" w:rsidR="00D56FB1" w:rsidRPr="00780C64" w:rsidRDefault="00D56FB1" w:rsidP="00D56FB1">
      <w:pPr>
        <w:pStyle w:val="Heading5"/>
      </w:pPr>
      <w:bookmarkStart w:id="3" w:name="_Toc502244370"/>
      <w:bookmarkStart w:id="4" w:name="_Toc27581175"/>
      <w:r w:rsidRPr="00780C64">
        <w:t>6.1.1.2.2</w:t>
      </w:r>
      <w:r w:rsidRPr="00780C64">
        <w:tab/>
        <w:t>Generate signalling payload</w:t>
      </w:r>
      <w:bookmarkEnd w:id="3"/>
      <w:bookmarkEnd w:id="4"/>
    </w:p>
    <w:p w14:paraId="662CF526" w14:textId="77777777" w:rsidR="00D56FB1" w:rsidRPr="00780C64" w:rsidRDefault="00D56FB1" w:rsidP="00D56FB1">
      <w:pPr>
        <w:rPr>
          <w:noProof/>
        </w:rPr>
      </w:pPr>
      <w:r w:rsidRPr="00780C64">
        <w:rPr>
          <w:noProof/>
        </w:rPr>
        <w:t>In order to generate an SDS signalling payload, the MCData client:</w:t>
      </w:r>
    </w:p>
    <w:p w14:paraId="65C599E7" w14:textId="77777777" w:rsidR="00D56FB1" w:rsidRPr="00780C64" w:rsidRDefault="00D56FB1" w:rsidP="00D56FB1">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68AE30B8" w14:textId="77777777" w:rsidR="00D56FB1" w:rsidRPr="00780C64" w:rsidRDefault="00D56FB1" w:rsidP="00D56FB1">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7D900212" w14:textId="77777777" w:rsidR="00D56FB1" w:rsidRPr="00780C64" w:rsidRDefault="00D56FB1" w:rsidP="00D56FB1">
      <w:r w:rsidRPr="00780C64">
        <w:t xml:space="preserve">When generating a </w:t>
      </w:r>
      <w:r w:rsidRPr="00780C64">
        <w:rPr>
          <w:noProof/>
        </w:rPr>
        <w:t>an SDS SIGNALLING PAYLOAD message</w:t>
      </w:r>
      <w:r w:rsidRPr="00780C64">
        <w:t>, the MCData client:</w:t>
      </w:r>
    </w:p>
    <w:p w14:paraId="18AC56B7" w14:textId="77777777" w:rsidR="00D56FB1" w:rsidRPr="00780C64" w:rsidRDefault="00D56FB1" w:rsidP="00D56FB1">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26876CCB" w14:textId="77777777" w:rsidR="00D56FB1" w:rsidRPr="00780C64" w:rsidRDefault="00D56FB1" w:rsidP="00D56FB1">
      <w:pPr>
        <w:pStyle w:val="B2"/>
        <w:rPr>
          <w:lang w:val="en-IN"/>
        </w:rPr>
      </w:pPr>
      <w:r w:rsidRPr="00780C64">
        <w:t>a.</w:t>
      </w:r>
      <w:r w:rsidRPr="00780C64">
        <w:tab/>
        <w:t>may include and set the Disposition request type IE to:</w:t>
      </w:r>
    </w:p>
    <w:p w14:paraId="34657812" w14:textId="77777777" w:rsidR="00D56FB1" w:rsidRPr="00780C64" w:rsidRDefault="00D56FB1" w:rsidP="00D56FB1">
      <w:pPr>
        <w:pStyle w:val="B3"/>
        <w:rPr>
          <w:lang w:eastAsia="ko-KR"/>
        </w:rPr>
      </w:pPr>
      <w:r w:rsidRPr="00780C64">
        <w:rPr>
          <w:lang w:eastAsia="ko-KR"/>
        </w:rPr>
        <w:t>i.</w:t>
      </w:r>
      <w:r w:rsidRPr="00780C64">
        <w:rPr>
          <w:lang w:eastAsia="ko-KR"/>
        </w:rPr>
        <w:tab/>
        <w:t>"DELIVERY", if only delivery disposition is requested;</w:t>
      </w:r>
    </w:p>
    <w:p w14:paraId="33BC1997" w14:textId="77777777" w:rsidR="00D56FB1" w:rsidRPr="00780C64" w:rsidRDefault="00D56FB1" w:rsidP="00D56FB1">
      <w:pPr>
        <w:pStyle w:val="B3"/>
        <w:rPr>
          <w:lang w:eastAsia="ko-KR"/>
        </w:rPr>
      </w:pPr>
      <w:r w:rsidRPr="00780C64">
        <w:rPr>
          <w:lang w:eastAsia="ko-KR"/>
        </w:rPr>
        <w:t>ii.</w:t>
      </w:r>
      <w:r w:rsidRPr="00780C64">
        <w:rPr>
          <w:lang w:eastAsia="ko-KR"/>
        </w:rPr>
        <w:tab/>
        <w:t>"READ", if only read disposition is requested; or</w:t>
      </w:r>
    </w:p>
    <w:p w14:paraId="522E8188" w14:textId="77777777" w:rsidR="00D56FB1" w:rsidRPr="00780C64" w:rsidRDefault="00D56FB1" w:rsidP="00D56FB1">
      <w:pPr>
        <w:pStyle w:val="B3"/>
        <w:rPr>
          <w:lang w:eastAsia="ko-KR"/>
        </w:rPr>
      </w:pPr>
      <w:r w:rsidRPr="00780C64">
        <w:rPr>
          <w:lang w:eastAsia="ko-KR"/>
        </w:rPr>
        <w:t>iii.</w:t>
      </w:r>
      <w:r w:rsidRPr="00780C64">
        <w:rPr>
          <w:lang w:eastAsia="ko-KR"/>
        </w:rPr>
        <w:tab/>
        <w:t>"DELIVERY AND READ", if both delivery and read dispositions are requested;</w:t>
      </w:r>
    </w:p>
    <w:p w14:paraId="5D2C29C7" w14:textId="77777777" w:rsidR="00D56FB1" w:rsidRPr="00780C64" w:rsidRDefault="00D56FB1" w:rsidP="00D56FB1">
      <w:pPr>
        <w:pStyle w:val="B2"/>
      </w:pPr>
      <w:r w:rsidRPr="00780C64">
        <w:t>b.</w:t>
      </w:r>
      <w:r w:rsidRPr="00780C64">
        <w:tab/>
        <w:t>shall set Date and time IE to current UTC time;</w:t>
      </w:r>
    </w:p>
    <w:p w14:paraId="024B9C4D" w14:textId="77777777" w:rsidR="00D56FB1" w:rsidRPr="00780C64" w:rsidRDefault="00D56FB1" w:rsidP="00D56FB1">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42ADA4D3" w14:textId="77777777" w:rsidR="00D57BCE" w:rsidRPr="0020723B" w:rsidRDefault="00D57BCE" w:rsidP="00D57BCE">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bookmarkEnd w:id="14"/>
      <w:bookmarkEnd w:id="15"/>
    </w:p>
    <w:p w14:paraId="1A991C4E" w14:textId="77777777" w:rsidR="00D57BCE" w:rsidRPr="0020723B" w:rsidRDefault="00D57BCE" w:rsidP="00D57BCE">
      <w:pPr>
        <w:rPr>
          <w:lang w:val="en-IN"/>
        </w:rPr>
      </w:pPr>
      <w:r w:rsidRPr="0020723B">
        <w:rPr>
          <w:lang w:val="en-IN"/>
        </w:rPr>
        <w:t>In order to generate an SDS notification, the MCData client:</w:t>
      </w:r>
    </w:p>
    <w:p w14:paraId="7EDF9427" w14:textId="77777777" w:rsidR="00D57BCE" w:rsidRPr="0020723B" w:rsidRDefault="00D57BCE" w:rsidP="00D57BCE">
      <w:pPr>
        <w:pStyle w:val="B1"/>
        <w:rPr>
          <w:lang w:val="en-IN"/>
        </w:rPr>
      </w:pPr>
      <w:r w:rsidRPr="0020723B">
        <w:rPr>
          <w:lang w:val="en-IN"/>
        </w:rPr>
        <w:t>1.</w:t>
      </w:r>
      <w:r w:rsidRPr="0020723B">
        <w:rPr>
          <w:lang w:val="en-IN"/>
        </w:rPr>
        <w:tab/>
        <w:t>shall generate an SDS NOTIFICATION message as specified in 3GPP TS 24.282 [8]; and</w:t>
      </w:r>
    </w:p>
    <w:p w14:paraId="6243A8BB" w14:textId="77777777" w:rsidR="00D57BCE" w:rsidRPr="0020723B" w:rsidRDefault="00D57BCE" w:rsidP="00D57BCE">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58AD04D8" w14:textId="77777777" w:rsidR="00D57BCE" w:rsidRPr="0020723B" w:rsidRDefault="00D57BCE" w:rsidP="00D57BCE">
      <w:pPr>
        <w:rPr>
          <w:lang w:val="en-IN"/>
        </w:rPr>
      </w:pPr>
      <w:r w:rsidRPr="0020723B">
        <w:rPr>
          <w:lang w:val="en-IN"/>
        </w:rPr>
        <w:t>When generating an SDS NOTIFICATION message, the MCData client:</w:t>
      </w:r>
    </w:p>
    <w:p w14:paraId="009FB66D" w14:textId="77777777" w:rsidR="00D57BCE" w:rsidRPr="0020723B" w:rsidRDefault="00D57BCE" w:rsidP="00D57BCE">
      <w:pPr>
        <w:pStyle w:val="B1"/>
        <w:rPr>
          <w:lang w:val="en-IN"/>
        </w:rPr>
      </w:pPr>
      <w:r w:rsidRPr="0020723B">
        <w:rPr>
          <w:lang w:val="en-IN"/>
        </w:rPr>
        <w:t>1.</w:t>
      </w:r>
      <w:r w:rsidRPr="0020723B">
        <w:rPr>
          <w:lang w:val="en-IN"/>
        </w:rPr>
        <w:tab/>
        <w:t>if sending a delivered notification, shall set the SDS disposition notification type IE as "DELIVERED";</w:t>
      </w:r>
    </w:p>
    <w:p w14:paraId="0A2632EA" w14:textId="77777777" w:rsidR="00D57BCE" w:rsidRPr="0020723B" w:rsidRDefault="00D57BCE" w:rsidP="00D57BCE">
      <w:pPr>
        <w:pStyle w:val="B1"/>
        <w:rPr>
          <w:lang w:val="en-IN"/>
        </w:rPr>
      </w:pPr>
      <w:r w:rsidRPr="0020723B">
        <w:rPr>
          <w:lang w:val="en-IN"/>
        </w:rPr>
        <w:t>2.</w:t>
      </w:r>
      <w:r w:rsidRPr="0020723B">
        <w:rPr>
          <w:lang w:val="en-IN"/>
        </w:rPr>
        <w:tab/>
        <w:t>if sending a read notification, shall set the SDS disposition notification type IE as "READ";</w:t>
      </w:r>
    </w:p>
    <w:p w14:paraId="767C0124" w14:textId="77777777" w:rsidR="00D57BCE" w:rsidRPr="0020723B" w:rsidRDefault="00D57BCE" w:rsidP="00D57BCE">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0E44A805" w14:textId="77777777" w:rsidR="00D57BCE" w:rsidRPr="0020723B" w:rsidRDefault="00D57BCE" w:rsidP="00D57BCE">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7AEE9344" w14:textId="77777777" w:rsidR="00D57BCE" w:rsidRPr="0020723B" w:rsidRDefault="00D57BCE" w:rsidP="00D57BCE">
      <w:pPr>
        <w:pStyle w:val="B1"/>
        <w:rPr>
          <w:lang w:val="en-IN"/>
        </w:rPr>
      </w:pPr>
      <w:r w:rsidRPr="0020723B">
        <w:rPr>
          <w:lang w:val="en-IN"/>
        </w:rPr>
        <w:t>5.</w:t>
      </w:r>
      <w:r w:rsidRPr="0020723B">
        <w:rPr>
          <w:lang w:val="en-IN"/>
        </w:rPr>
        <w:tab/>
        <w:t>shall set the Date and time IE to the current time;</w:t>
      </w:r>
    </w:p>
    <w:p w14:paraId="2D949489" w14:textId="77777777" w:rsidR="00D57BCE" w:rsidRPr="0020723B" w:rsidRDefault="00D57BCE" w:rsidP="00D57BCE">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B35EE" w14:textId="77777777" w:rsidR="00010E56" w:rsidRDefault="00010E56">
      <w:r>
        <w:separator/>
      </w:r>
    </w:p>
  </w:endnote>
  <w:endnote w:type="continuationSeparator" w:id="0">
    <w:p w14:paraId="2F1A43DB" w14:textId="77777777" w:rsidR="00010E56" w:rsidRDefault="0001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AAC3D" w14:textId="77777777" w:rsidR="00010E56" w:rsidRDefault="00010E56">
      <w:r>
        <w:separator/>
      </w:r>
    </w:p>
  </w:footnote>
  <w:footnote w:type="continuationSeparator" w:id="0">
    <w:p w14:paraId="25941428" w14:textId="77777777" w:rsidR="00010E56" w:rsidRDefault="00010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10E56"/>
    <w:rsid w:val="00022E4A"/>
    <w:rsid w:val="00030495"/>
    <w:rsid w:val="00036422"/>
    <w:rsid w:val="00041510"/>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0B1"/>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33FC9"/>
    <w:rsid w:val="00245B75"/>
    <w:rsid w:val="00247AE1"/>
    <w:rsid w:val="00252078"/>
    <w:rsid w:val="002574FB"/>
    <w:rsid w:val="0026004D"/>
    <w:rsid w:val="002640DD"/>
    <w:rsid w:val="00272EE1"/>
    <w:rsid w:val="00275D12"/>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2F5879"/>
    <w:rsid w:val="003002E9"/>
    <w:rsid w:val="00305409"/>
    <w:rsid w:val="00306AB5"/>
    <w:rsid w:val="003070BC"/>
    <w:rsid w:val="00311B94"/>
    <w:rsid w:val="003231DA"/>
    <w:rsid w:val="00324427"/>
    <w:rsid w:val="00330E74"/>
    <w:rsid w:val="0033299E"/>
    <w:rsid w:val="0033595A"/>
    <w:rsid w:val="003379E7"/>
    <w:rsid w:val="003406E9"/>
    <w:rsid w:val="00351459"/>
    <w:rsid w:val="00355B64"/>
    <w:rsid w:val="003609EF"/>
    <w:rsid w:val="003617AD"/>
    <w:rsid w:val="0036231A"/>
    <w:rsid w:val="00365C58"/>
    <w:rsid w:val="003674C0"/>
    <w:rsid w:val="00374DD4"/>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75B7"/>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5220"/>
    <w:rsid w:val="00592D74"/>
    <w:rsid w:val="00593C98"/>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E1E"/>
    <w:rsid w:val="00661EF8"/>
    <w:rsid w:val="00673000"/>
    <w:rsid w:val="006767F2"/>
    <w:rsid w:val="00681B6F"/>
    <w:rsid w:val="00684054"/>
    <w:rsid w:val="0068418A"/>
    <w:rsid w:val="006928FD"/>
    <w:rsid w:val="00692B8D"/>
    <w:rsid w:val="006934FE"/>
    <w:rsid w:val="00695515"/>
    <w:rsid w:val="00695808"/>
    <w:rsid w:val="006971F9"/>
    <w:rsid w:val="006A574C"/>
    <w:rsid w:val="006B46FB"/>
    <w:rsid w:val="006E21FB"/>
    <w:rsid w:val="006F2A1F"/>
    <w:rsid w:val="0070215E"/>
    <w:rsid w:val="00702C04"/>
    <w:rsid w:val="007055B2"/>
    <w:rsid w:val="00710700"/>
    <w:rsid w:val="007107D0"/>
    <w:rsid w:val="00712503"/>
    <w:rsid w:val="0071422B"/>
    <w:rsid w:val="00714CB6"/>
    <w:rsid w:val="00744742"/>
    <w:rsid w:val="007525CC"/>
    <w:rsid w:val="007547FF"/>
    <w:rsid w:val="00755EC5"/>
    <w:rsid w:val="00761AF7"/>
    <w:rsid w:val="0076354C"/>
    <w:rsid w:val="00771CA9"/>
    <w:rsid w:val="00792342"/>
    <w:rsid w:val="007927E6"/>
    <w:rsid w:val="007977A8"/>
    <w:rsid w:val="00797C92"/>
    <w:rsid w:val="007B512A"/>
    <w:rsid w:val="007C2097"/>
    <w:rsid w:val="007D01E2"/>
    <w:rsid w:val="007D439D"/>
    <w:rsid w:val="007D5D45"/>
    <w:rsid w:val="007D5E3C"/>
    <w:rsid w:val="007D6A07"/>
    <w:rsid w:val="007E538D"/>
    <w:rsid w:val="007F20BA"/>
    <w:rsid w:val="007F5E97"/>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A64B9"/>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48BF"/>
    <w:rsid w:val="00941E30"/>
    <w:rsid w:val="00941EA4"/>
    <w:rsid w:val="00965199"/>
    <w:rsid w:val="00966195"/>
    <w:rsid w:val="00967DD6"/>
    <w:rsid w:val="00975FE1"/>
    <w:rsid w:val="009763AA"/>
    <w:rsid w:val="009777D9"/>
    <w:rsid w:val="009804EA"/>
    <w:rsid w:val="00983A0D"/>
    <w:rsid w:val="00984E5B"/>
    <w:rsid w:val="00991B88"/>
    <w:rsid w:val="0099499B"/>
    <w:rsid w:val="00994FD2"/>
    <w:rsid w:val="009A1055"/>
    <w:rsid w:val="009A2F5F"/>
    <w:rsid w:val="009A5753"/>
    <w:rsid w:val="009A579D"/>
    <w:rsid w:val="009B352D"/>
    <w:rsid w:val="009C1610"/>
    <w:rsid w:val="009D0A0F"/>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462B"/>
    <w:rsid w:val="00CB58C6"/>
    <w:rsid w:val="00CC5026"/>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5942"/>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12C"/>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C155A-8DBC-4E6D-B413-64B61DD3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2020-06-08T09:13:00Z</dcterms:created>
  <dcterms:modified xsi:type="dcterms:W3CDTF">2020-06-08T09:13:00Z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