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4625A" w:rsidRPr="0044625A">
        <w:rPr>
          <w:b/>
          <w:noProof/>
          <w:sz w:val="24"/>
        </w:rPr>
        <w:t>C1-196780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61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17F7" w:rsidP="00547111">
            <w:pPr>
              <w:pStyle w:val="CRCoverPage"/>
              <w:spacing w:after="0"/>
              <w:rPr>
                <w:noProof/>
              </w:rPr>
            </w:pPr>
            <w:r w:rsidRPr="006917F7">
              <w:rPr>
                <w:b/>
                <w:noProof/>
                <w:sz w:val="28"/>
              </w:rPr>
              <w:t>1584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62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61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61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617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handling of 5G NAS security context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6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6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6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17E1D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17E1D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61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6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Rel16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4.4.2.1 bullet h) and i) have conditions on the UE operating in single-registration mode, however the condition about support of N26 interface is missing.</w:t>
            </w:r>
          </w:p>
          <w:p w:rsidR="003336E3" w:rsidRDefault="0033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adds the condition “</w:t>
            </w:r>
            <w:r>
              <w:t>in the network supporting N26 interface</w:t>
            </w:r>
            <w:r>
              <w:rPr>
                <w:noProof/>
              </w:rPr>
              <w:t>” for the UE operating in single-registration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“</w:t>
            </w:r>
            <w:r>
              <w:t>in the network supporting N26 interface</w:t>
            </w:r>
            <w:r>
              <w:rPr>
                <w:noProof/>
              </w:rPr>
              <w:t>” after “</w:t>
            </w:r>
            <w:r>
              <w:rPr>
                <w:lang w:val="en-US"/>
              </w:rPr>
              <w:t xml:space="preserve">UE </w:t>
            </w:r>
            <w:r w:rsidRPr="0074792E">
              <w:rPr>
                <w:lang w:val="en-US"/>
              </w:rPr>
              <w:t>operating in single-registration mode</w:t>
            </w:r>
            <w:r>
              <w:rPr>
                <w:noProof/>
              </w:rPr>
              <w:t>” in bullet h) and i).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7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conditions</w:t>
            </w:r>
            <w:r w:rsidR="00B37357">
              <w:rPr>
                <w:noProof/>
              </w:rPr>
              <w:t xml:space="preserve"> for handling the 5G NAS security context are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7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617D" w:rsidRDefault="00E2617D" w:rsidP="00E2617D">
      <w:pPr>
        <w:jc w:val="center"/>
        <w:rPr>
          <w:noProof/>
        </w:rPr>
      </w:pPr>
      <w:bookmarkStart w:id="3" w:name="_Toc20232404"/>
      <w:r w:rsidRPr="00DB12B9">
        <w:rPr>
          <w:noProof/>
          <w:highlight w:val="green"/>
        </w:rPr>
        <w:lastRenderedPageBreak/>
        <w:t>***** Next change *****</w:t>
      </w:r>
    </w:p>
    <w:p w:rsidR="00E2617D" w:rsidRDefault="00E2617D" w:rsidP="00E2617D">
      <w:pPr>
        <w:pStyle w:val="Heading4"/>
        <w:rPr>
          <w:lang w:val="en-US"/>
        </w:rPr>
      </w:pPr>
    </w:p>
    <w:p w:rsidR="00E2617D" w:rsidRPr="003168A2" w:rsidRDefault="00E2617D" w:rsidP="00E2617D">
      <w:pPr>
        <w:pStyle w:val="Heading4"/>
        <w:rPr>
          <w:lang w:val="en-US"/>
        </w:rPr>
      </w:pPr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3"/>
    </w:p>
    <w:p w:rsidR="00E2617D" w:rsidRPr="003168A2" w:rsidRDefault="00E2617D" w:rsidP="00E2617D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:rsidR="00E2617D" w:rsidRPr="003168A2" w:rsidRDefault="00E2617D" w:rsidP="00E2617D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:rsidR="00E2617D" w:rsidRPr="003168A2" w:rsidRDefault="00E2617D" w:rsidP="00E2617D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:rsidR="00E2617D" w:rsidRDefault="00E2617D" w:rsidP="00E2617D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:rsidR="00E2617D" w:rsidRPr="003168A2" w:rsidRDefault="00E2617D" w:rsidP="00E2617D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 and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r w:rsidRPr="00E05285">
        <w:rPr>
          <w:lang w:eastAsia="ko-KR"/>
        </w:rPr>
        <w:t>NAS key set identifier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:rsidR="00E2617D" w:rsidRPr="003168A2" w:rsidRDefault="00E2617D" w:rsidP="00E2617D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</w:p>
    <w:p w:rsidR="00E2617D" w:rsidRPr="003168A2" w:rsidRDefault="00E2617D" w:rsidP="00E2617D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:rsidR="00E2617D" w:rsidRDefault="00E2617D" w:rsidP="00E2617D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:rsidR="00E2617D" w:rsidRPr="003168A2" w:rsidRDefault="00E2617D" w:rsidP="00E2617D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>, i.e. a current 5G NAS security context and a non-current 5G NAS security context</w:t>
      </w:r>
      <w:r w:rsidRPr="003168A2">
        <w:rPr>
          <w:lang w:val="en-US"/>
        </w:rPr>
        <w:t>, since:</w:t>
      </w:r>
    </w:p>
    <w:p w:rsidR="00E2617D" w:rsidRPr="003168A2" w:rsidRDefault="00E2617D" w:rsidP="00E2617D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(i.e. a partial native 5G NAS security context)</w:t>
      </w:r>
      <w:r w:rsidRPr="003168A2">
        <w:rPr>
          <w:lang w:val="en-US"/>
        </w:rPr>
        <w:t>; and</w:t>
      </w:r>
    </w:p>
    <w:p w:rsidR="00E2617D" w:rsidRPr="003168A2" w:rsidRDefault="00E2617D" w:rsidP="00E2617D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:rsidR="00E2617D" w:rsidRPr="003168A2" w:rsidRDefault="00E2617D" w:rsidP="00E2617D">
      <w:pPr>
        <w:rPr>
          <w:lang w:val="en-US"/>
        </w:rPr>
      </w:pPr>
      <w:r w:rsidRPr="003168A2">
        <w:rPr>
          <w:lang w:val="en-US"/>
        </w:rPr>
        <w:lastRenderedPageBreak/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:rsidR="00E2617D" w:rsidRPr="003168A2" w:rsidRDefault="00E2617D" w:rsidP="00E2617D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 if any;</w:t>
      </w:r>
    </w:p>
    <w:p w:rsidR="00E2617D" w:rsidRDefault="00E2617D" w:rsidP="00E2617D">
      <w:pPr>
        <w:pStyle w:val="B1"/>
        <w:rPr>
          <w:lang w:val="en-US" w:eastAsia="ko-KR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:rsidR="00E2617D" w:rsidRDefault="00E2617D" w:rsidP="00E2617D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:rsidR="00E2617D" w:rsidRDefault="00E2617D" w:rsidP="00E2617D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context;</w:t>
      </w:r>
    </w:p>
    <w:p w:rsidR="00E2617D" w:rsidRPr="003168A2" w:rsidRDefault="00E2617D" w:rsidP="00E2617D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no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:rsidR="00E2617D" w:rsidRPr="003168A2" w:rsidRDefault="00E2617D" w:rsidP="00E2617D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:rsidR="00E2617D" w:rsidRDefault="00E2617D" w:rsidP="00E2617D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;</w:t>
      </w:r>
    </w:p>
    <w:p w:rsidR="00E2617D" w:rsidRDefault="00E2617D" w:rsidP="00E2617D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:rsidR="00E2617D" w:rsidRDefault="00E2617D" w:rsidP="00E2617D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ins w:id="4" w:author="120" w:date="2019-09-25T15:23:00Z">
        <w:r w:rsidRPr="00E2617D">
          <w:t xml:space="preserve"> </w:t>
        </w:r>
        <w:r>
          <w:t>in the network supporting N26 interface</w:t>
        </w:r>
      </w:ins>
      <w:r>
        <w:rPr>
          <w:lang w:val="en-US"/>
        </w:rPr>
        <w:t xml:space="preserve"> performs an inter-system change from N1 mode to S1 mode:</w:t>
      </w:r>
    </w:p>
    <w:p w:rsidR="00E2617D" w:rsidRDefault="00E2617D" w:rsidP="00E2617D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:rsidR="00E2617D" w:rsidRDefault="00E2617D" w:rsidP="00E2617D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 xml:space="preserve">security context after the successful completion of the tracking area update procedure </w:t>
      </w:r>
      <w:r w:rsidRPr="00DD1F68">
        <w:t xml:space="preserve">(see </w:t>
      </w:r>
      <w:r w:rsidRPr="00D869B8">
        <w:t>3GPP TS 24.301 [15]); or</w:t>
      </w:r>
    </w:p>
    <w:p w:rsidR="00E2617D" w:rsidRPr="00D869B8" w:rsidRDefault="00E2617D" w:rsidP="00E2617D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change;</w:t>
      </w:r>
      <w:r>
        <w:t xml:space="preserve"> and</w:t>
      </w:r>
    </w:p>
    <w:p w:rsidR="00E2617D" w:rsidRDefault="00E2617D" w:rsidP="00E2617D">
      <w:pPr>
        <w:pStyle w:val="B1"/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ins w:id="5" w:author="120" w:date="2019-09-25T15:24:00Z">
        <w:r w:rsidR="00713487" w:rsidRPr="00713487">
          <w:t xml:space="preserve"> </w:t>
        </w:r>
        <w:r w:rsidR="00713487">
          <w:t>in the network supporting N26 interface</w:t>
        </w:r>
      </w:ins>
      <w:r>
        <w:rPr>
          <w:lang w:val="en-US"/>
        </w:rPr>
        <w:t xml:space="preserve"> performs an inter-system change from S1 mode to N1 mode in 5GMM-IDLE mode, </w:t>
      </w:r>
      <w:r w:rsidRPr="0031702D">
        <w:t>if the UE has a non-current full native 5G 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:rsidR="00E2617D" w:rsidRDefault="00E2617D" w:rsidP="00E2617D">
      <w:pPr>
        <w:rPr>
          <w:lang w:val="en-US"/>
        </w:rPr>
      </w:pPr>
      <w:r>
        <w:rPr>
          <w:lang w:val="en-US"/>
        </w:rPr>
        <w:t>The UE shall mark the 5G NAS security context on the USIM or in the non-volatile memory as invalid when the UE initiates an initial registration procedure as described in subclause 5.5.1.2 or when the UE leaves state 5GMM-DEREGISTERED for any other state except 5GMM-NULL.</w:t>
      </w:r>
    </w:p>
    <w:p w:rsidR="00E2617D" w:rsidRDefault="00E2617D" w:rsidP="00E2617D">
      <w:r>
        <w:rPr>
          <w:lang w:val="en-US"/>
        </w:rPr>
        <w:t>The 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146" w:rsidRDefault="00315146">
      <w:r>
        <w:separator/>
      </w:r>
    </w:p>
  </w:endnote>
  <w:endnote w:type="continuationSeparator" w:id="0">
    <w:p w:rsidR="00315146" w:rsidRDefault="00315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146" w:rsidRDefault="00315146">
      <w:r>
        <w:separator/>
      </w:r>
    </w:p>
  </w:footnote>
  <w:footnote w:type="continuationSeparator" w:id="0">
    <w:p w:rsidR="00315146" w:rsidRDefault="00315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0">
    <w15:presenceInfo w15:providerId="None" w15:userId="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4959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15146"/>
    <w:rsid w:val="003336E3"/>
    <w:rsid w:val="003609EF"/>
    <w:rsid w:val="0036231A"/>
    <w:rsid w:val="00374DD4"/>
    <w:rsid w:val="003C74DE"/>
    <w:rsid w:val="003E1A36"/>
    <w:rsid w:val="00410371"/>
    <w:rsid w:val="004242F1"/>
    <w:rsid w:val="0044625A"/>
    <w:rsid w:val="004B75B7"/>
    <w:rsid w:val="004E1669"/>
    <w:rsid w:val="0051580D"/>
    <w:rsid w:val="00547111"/>
    <w:rsid w:val="00570453"/>
    <w:rsid w:val="00592D74"/>
    <w:rsid w:val="00597A78"/>
    <w:rsid w:val="005E2C44"/>
    <w:rsid w:val="00621188"/>
    <w:rsid w:val="006257ED"/>
    <w:rsid w:val="00630F56"/>
    <w:rsid w:val="006917F7"/>
    <w:rsid w:val="00695808"/>
    <w:rsid w:val="006B46FB"/>
    <w:rsid w:val="006E21FB"/>
    <w:rsid w:val="00713487"/>
    <w:rsid w:val="00792342"/>
    <w:rsid w:val="007977A8"/>
    <w:rsid w:val="007B512A"/>
    <w:rsid w:val="007C2097"/>
    <w:rsid w:val="007D6A07"/>
    <w:rsid w:val="007F7259"/>
    <w:rsid w:val="008040A8"/>
    <w:rsid w:val="008279FA"/>
    <w:rsid w:val="00834F82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7357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17E1D"/>
    <w:rsid w:val="00D24991"/>
    <w:rsid w:val="00D50255"/>
    <w:rsid w:val="00D66520"/>
    <w:rsid w:val="00DE34CF"/>
    <w:rsid w:val="00E13D65"/>
    <w:rsid w:val="00E13F3D"/>
    <w:rsid w:val="00E2617D"/>
    <w:rsid w:val="00E34898"/>
    <w:rsid w:val="00E8079D"/>
    <w:rsid w:val="00EB09B7"/>
    <w:rsid w:val="00EE7D7C"/>
    <w:rsid w:val="00F25BBE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EDE9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2617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261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261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96799-46CD-44AB-8C1C-906DEC4EE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1603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120</cp:lastModifiedBy>
  <cp:revision>2</cp:revision>
  <cp:lastPrinted>1900-01-01T05:00:00Z</cp:lastPrinted>
  <dcterms:created xsi:type="dcterms:W3CDTF">2019-10-09T14:46:00Z</dcterms:created>
  <dcterms:modified xsi:type="dcterms:W3CDTF">2019-10-09T14:46:00Z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