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C00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C00757">
        <w:rPr>
          <w:b/>
          <w:noProof/>
          <w:sz w:val="24"/>
        </w:rPr>
        <w:t>126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2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67BE" w:rsidP="00547111">
            <w:pPr>
              <w:pStyle w:val="CRCoverPage"/>
              <w:spacing w:after="0"/>
              <w:rPr>
                <w:noProof/>
              </w:rPr>
            </w:pPr>
            <w:r w:rsidRPr="00A86BAF">
              <w:rPr>
                <w:b/>
                <w:noProof/>
                <w:sz w:val="28"/>
              </w:rPr>
              <w:t>1287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6B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2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7A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2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582F" w:rsidRDefault="009C582F" w:rsidP="009C58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82F" w:rsidRDefault="009C582F" w:rsidP="009C58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for UE selecting a suitable cell that supports </w:t>
            </w:r>
            <w:proofErr w:type="spellStart"/>
            <w:r>
              <w:t>CIoT</w:t>
            </w:r>
            <w:proofErr w:type="spellEnd"/>
            <w:r>
              <w:t xml:space="preserve"> optimisation</w:t>
            </w:r>
          </w:p>
        </w:tc>
      </w:tr>
      <w:tr w:rsidR="009C582F" w:rsidTr="00547111">
        <w:tc>
          <w:tcPr>
            <w:tcW w:w="1843" w:type="dxa"/>
            <w:tcBorders>
              <w:left w:val="single" w:sz="4" w:space="0" w:color="auto"/>
            </w:tcBorders>
          </w:tcPr>
          <w:p w:rsidR="009C582F" w:rsidRDefault="009C582F" w:rsidP="009C58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82F" w:rsidRDefault="009C582F" w:rsidP="009C58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2F" w:rsidTr="00547111">
        <w:tc>
          <w:tcPr>
            <w:tcW w:w="1843" w:type="dxa"/>
            <w:tcBorders>
              <w:left w:val="single" w:sz="4" w:space="0" w:color="auto"/>
            </w:tcBorders>
          </w:tcPr>
          <w:p w:rsidR="009C582F" w:rsidRDefault="009C582F" w:rsidP="009C58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82F" w:rsidRDefault="009C582F" w:rsidP="009C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30F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25/07/2019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58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09F" w:rsidRDefault="0002609F" w:rsidP="0002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609F" w:rsidRDefault="0002609F" w:rsidP="00026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This CR clarifies that the UE selecting a suitable cell that </w:t>
            </w:r>
            <w:r>
              <w:t xml:space="preserve">supports </w:t>
            </w:r>
            <w:proofErr w:type="spellStart"/>
            <w:r>
              <w:t>CIoT</w:t>
            </w:r>
            <w:proofErr w:type="spellEnd"/>
            <w:r>
              <w:t xml:space="preserve"> </w:t>
            </w:r>
            <w:r w:rsidRPr="00CC0C94">
              <w:t>optimizations</w:t>
            </w:r>
            <w:r>
              <w:t xml:space="preserve"> s</w:t>
            </w:r>
            <w:r w:rsidR="00D4432A">
              <w:t xml:space="preserve">hould also consider if these </w:t>
            </w:r>
            <w:proofErr w:type="spellStart"/>
            <w:r w:rsidR="00D4432A">
              <w:t>CIo</w:t>
            </w:r>
            <w:bookmarkStart w:id="2" w:name="_GoBack"/>
            <w:bookmarkEnd w:id="2"/>
            <w:r>
              <w:t>T</w:t>
            </w:r>
            <w:proofErr w:type="spellEnd"/>
            <w:r>
              <w:t xml:space="preserve"> optimisations are supported by the UE.</w:t>
            </w:r>
          </w:p>
        </w:tc>
      </w:tr>
      <w:tr w:rsidR="000260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09F" w:rsidRDefault="0002609F" w:rsidP="0002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09F" w:rsidRDefault="0002609F" w:rsidP="0002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09F" w:rsidRDefault="0002609F" w:rsidP="0002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609F" w:rsidRDefault="0002609F" w:rsidP="00026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02D76">
              <w:rPr>
                <w:noProof/>
              </w:rPr>
              <w:t>l</w:t>
            </w:r>
            <w:r>
              <w:rPr>
                <w:noProof/>
              </w:rPr>
              <w:t xml:space="preserve">arifying that when a a </w:t>
            </w:r>
            <w:r>
              <w:rPr>
                <w:lang w:eastAsia="ko-KR"/>
              </w:rPr>
              <w:t xml:space="preserve">UE is selecting a suitable cell that </w:t>
            </w:r>
            <w:r>
              <w:t xml:space="preserve">supports </w:t>
            </w:r>
            <w:proofErr w:type="spellStart"/>
            <w:r>
              <w:t>CIoT</w:t>
            </w:r>
            <w:proofErr w:type="spellEnd"/>
            <w:r>
              <w:t xml:space="preserve"> </w:t>
            </w:r>
            <w:r w:rsidRPr="00CC0C94">
              <w:t>optimizations</w:t>
            </w:r>
            <w:r>
              <w:t xml:space="preserve"> should also consider if these </w:t>
            </w:r>
            <w:proofErr w:type="spellStart"/>
            <w:r>
              <w:t>CIoT</w:t>
            </w:r>
            <w:proofErr w:type="spellEnd"/>
            <w:r>
              <w:t xml:space="preserve"> optimisations are supported by the UE.</w:t>
            </w:r>
          </w:p>
        </w:tc>
      </w:tr>
      <w:tr w:rsidR="000260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09F" w:rsidRDefault="0002609F" w:rsidP="0002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09F" w:rsidRDefault="0002609F" w:rsidP="0002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09F" w:rsidRDefault="0002609F" w:rsidP="0002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09F" w:rsidRDefault="00CA684B" w:rsidP="00026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select a cell that does not match its capabilites</w:t>
            </w:r>
            <w:r w:rsidR="000260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A3E" w:rsidRPr="00DF5382" w:rsidRDefault="00C45A3E" w:rsidP="00C45A3E">
      <w:pPr>
        <w:pStyle w:val="Heading3"/>
      </w:pPr>
      <w:bookmarkStart w:id="3" w:name="_Toc11419119"/>
      <w:r>
        <w:lastRenderedPageBreak/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</w:p>
    <w:p w:rsidR="00C45A3E" w:rsidRDefault="00C45A3E" w:rsidP="00C45A3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C45A3E" w:rsidRPr="00A73CB0" w:rsidRDefault="00C45A3E" w:rsidP="00C45A3E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select</w:t>
      </w:r>
      <w:proofErr w:type="gramEnd"/>
      <w:r>
        <w:t xml:space="preserve"> </w:t>
      </w:r>
      <w:r w:rsidRPr="009854B6">
        <w:t>an E-UTRA cell connected to EPC</w:t>
      </w:r>
      <w:r>
        <w:t xml:space="preserve"> of the registered PLMN or a PLMN from the list of equivalent PLMNs, if the UE supports S1 mode; </w:t>
      </w:r>
    </w:p>
    <w:p w:rsidR="00C45A3E" w:rsidRDefault="00C45A3E" w:rsidP="00C45A3E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 or the UE does not support S1 mode, the UE may </w:t>
      </w:r>
      <w:r>
        <w:t>select another RAT of the registered PLMN or a PLMN from the list of equivalent PLMNs that the UE supports;</w:t>
      </w:r>
    </w:p>
    <w:p w:rsidR="00C45A3E" w:rsidRDefault="00C45A3E" w:rsidP="00C45A3E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:rsidR="00C45A3E" w:rsidRPr="00F06385" w:rsidRDefault="00C45A3E" w:rsidP="00C45A3E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>and 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</w:t>
      </w:r>
    </w:p>
    <w:p w:rsidR="00C45A3E" w:rsidRDefault="00C45A3E" w:rsidP="00C45A3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due to r</w:t>
      </w:r>
      <w:r w:rsidRPr="00177133">
        <w:rPr>
          <w:lang w:eastAsia="ko-KR"/>
        </w:rPr>
        <w:t>edirection to EPC required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C45A3E" w:rsidRDefault="00C45A3E" w:rsidP="00C45A3E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:rsidR="00C45A3E" w:rsidRDefault="00C45A3E" w:rsidP="00C45A3E">
      <w:pPr>
        <w:pStyle w:val="B2"/>
      </w:pPr>
      <w:r>
        <w:t>1)</w:t>
      </w:r>
      <w:r>
        <w:tab/>
        <w:t>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 xml:space="preserve"> 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ins w:id="4" w:author="DCM" w:date="2019-07-25T14:06:00Z">
        <w:r>
          <w:t xml:space="preserve"> </w:t>
        </w:r>
        <w:r w:rsidRPr="003919B7">
          <w:t>that are supported by the UE</w:t>
        </w:r>
      </w:ins>
      <w:r>
        <w:t>;</w:t>
      </w:r>
    </w:p>
    <w:p w:rsidR="00C45A3E" w:rsidRPr="001E10CB" w:rsidRDefault="00C45A3E" w:rsidP="00C45A3E">
      <w:pPr>
        <w:pStyle w:val="B2"/>
      </w:pPr>
      <w:r>
        <w:t>2)</w:t>
      </w:r>
      <w:r>
        <w:tab/>
        <w:t xml:space="preserve">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r w:rsidRPr="004B11B4">
        <w:t>4.8.4A.1</w:t>
      </w:r>
      <w:r w:rsidRPr="000C4F90">
        <w:t xml:space="preserve"> if lower layers provide an indication that the current E-UTRA cell is connected to </w:t>
      </w:r>
      <w:r w:rsidRPr="00F47028">
        <w:t xml:space="preserve">EPC and the current E-UTRA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ins w:id="5" w:author="DCM" w:date="2019-07-25T14:09:00Z">
        <w:r w:rsidR="007474E5">
          <w:t xml:space="preserve"> </w:t>
        </w:r>
        <w:r w:rsidR="007474E5" w:rsidRPr="003919B7">
          <w:t>that are supported by the UE</w:t>
        </w:r>
      </w:ins>
      <w:r w:rsidRPr="001E10CB">
        <w:t>; or</w:t>
      </w:r>
    </w:p>
    <w:p w:rsidR="00C45A3E" w:rsidRPr="003919B7" w:rsidRDefault="00C45A3E" w:rsidP="00C45A3E">
      <w:pPr>
        <w:pStyle w:val="B2"/>
      </w:pPr>
      <w:r w:rsidRPr="001E10CB">
        <w:t>3)</w:t>
      </w:r>
      <w:r w:rsidRPr="001E10CB">
        <w:tab/>
      </w:r>
      <w:bookmarkStart w:id="6" w:name="OLE_LINK10"/>
      <w:r w:rsidRPr="001E10CB">
        <w:t>If a suitable NB-</w:t>
      </w:r>
      <w:proofErr w:type="spellStart"/>
      <w:r w:rsidRPr="001E10CB">
        <w:t>IoT</w:t>
      </w:r>
      <w:proofErr w:type="spellEnd"/>
      <w:r w:rsidRPr="001E10CB">
        <w:t xml:space="preserve"> cell connected to EPC cannot be found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6"/>
      <w:r w:rsidRPr="003919B7">
        <w:t>that are supported by the UE, the UE may re-enable the N1 mode capability for 3GPP access, remain camped in E-UTRA connected to 5GCN of the previously registered PLMN and proceed with the appropriate 5GMM procedure.</w:t>
      </w:r>
    </w:p>
    <w:p w:rsidR="00C45A3E" w:rsidRPr="009627D7" w:rsidRDefault="00C45A3E" w:rsidP="00C45A3E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:rsidR="00C45A3E" w:rsidRPr="0070241F" w:rsidRDefault="00C45A3E" w:rsidP="00C45A3E">
      <w:pPr>
        <w:pStyle w:val="B2"/>
      </w:pPr>
      <w:r w:rsidRPr="0070241F">
        <w:t>1)</w:t>
      </w:r>
      <w:r w:rsidRPr="0070241F">
        <w:tab/>
        <w:t xml:space="preserve">search for a suitable E-UTRA cell connected to EPC according to 3GPP TS 36.304 [25C] if lower layers do not provide an indication that the current E-UTRA cell is connected to EPC or lower layers do not provide an indication that the current E-UTRA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ins w:id="7" w:author="DCM" w:date="2019-07-25T14:10:00Z">
        <w:r w:rsidR="007474E5" w:rsidRPr="007474E5">
          <w:t xml:space="preserve"> </w:t>
        </w:r>
        <w:r w:rsidR="007474E5" w:rsidRPr="003919B7">
          <w:t>that are supported by the UE</w:t>
        </w:r>
      </w:ins>
      <w:r w:rsidRPr="0070241F">
        <w:t>;</w:t>
      </w:r>
    </w:p>
    <w:p w:rsidR="00C45A3E" w:rsidRDefault="00C45A3E" w:rsidP="00C45A3E">
      <w:pPr>
        <w:pStyle w:val="B2"/>
      </w:pPr>
      <w:r w:rsidRPr="0070241F">
        <w:t>2)</w:t>
      </w:r>
      <w:r w:rsidRPr="0070241F">
        <w:tab/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r w:rsidRPr="004B11B4">
        <w:t>4.8.4A.1</w:t>
      </w:r>
      <w:r w:rsidRPr="000C4F90">
        <w:t xml:space="preserve"> 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ins w:id="8" w:author="DCM" w:date="2019-07-25T14:10:00Z">
        <w:r w:rsidR="007474E5" w:rsidRPr="007474E5">
          <w:t xml:space="preserve"> </w:t>
        </w:r>
        <w:r w:rsidR="007474E5" w:rsidRPr="003919B7">
          <w:t>that are supported by the UE</w:t>
        </w:r>
      </w:ins>
      <w:r>
        <w:t>; or</w:t>
      </w:r>
    </w:p>
    <w:p w:rsidR="00C45A3E" w:rsidRPr="00F71ECA" w:rsidRDefault="00C45A3E" w:rsidP="00C45A3E">
      <w:pPr>
        <w:pStyle w:val="B2"/>
      </w:pPr>
      <w:r>
        <w:t>3)</w:t>
      </w:r>
      <w:r>
        <w:tab/>
      </w:r>
      <w:r w:rsidRPr="009534DC">
        <w:t>If a suitable E-UTRA cell connected to EPC cannot be found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>, the UE may re-enable the N1 mode capability for 3GPP access, remain camped in E-UTRA connected to 5GCN of the previously registered PLMN and proceed with the appropriate 5GMM procedure.</w:t>
      </w:r>
    </w:p>
    <w:p w:rsidR="00C45A3E" w:rsidRDefault="00C45A3E" w:rsidP="00C45A3E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UE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:rsidR="00C45A3E" w:rsidRDefault="00C45A3E" w:rsidP="00C45A3E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:rsidR="00C45A3E" w:rsidRDefault="00C45A3E" w:rsidP="00C45A3E">
      <w:pPr>
        <w:pStyle w:val="B1"/>
        <w:rPr>
          <w:lang w:eastAsia="ko-KR"/>
        </w:rPr>
      </w:pPr>
      <w:r>
        <w:lastRenderedPageBreak/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:rsidR="00C45A3E" w:rsidRDefault="00C45A3E" w:rsidP="00C45A3E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r>
        <w:t> 1</w:t>
      </w:r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  <w:t xml:space="preserve">The UE can only disable the </w:t>
      </w:r>
      <w:r>
        <w:rPr>
          <w:lang w:eastAsia="zh-CN"/>
        </w:rPr>
        <w:t>N1 mode capability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3GPP access </w:t>
      </w:r>
      <w:r>
        <w:rPr>
          <w:rFonts w:hint="eastAsia"/>
          <w:lang w:eastAsia="zh-CN"/>
        </w:rPr>
        <w:t>when in 5GMM-IDLE mode.</w:t>
      </w:r>
    </w:p>
    <w:p w:rsidR="00C45A3E" w:rsidRPr="001366A1" w:rsidRDefault="00C45A3E" w:rsidP="00C45A3E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 selection</w:t>
      </w:r>
      <w:r>
        <w:t xml:space="preserve"> over 3GPP access.</w:t>
      </w:r>
    </w:p>
    <w:p w:rsidR="00C45A3E" w:rsidRDefault="00C45A3E" w:rsidP="00C45A3E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:rsidR="00C45A3E" w:rsidRDefault="00C45A3E" w:rsidP="00C45A3E">
      <w:r w:rsidRPr="004C102F">
        <w:t xml:space="preserve">The UE should </w:t>
      </w:r>
      <w:r>
        <w:t>memorize</w:t>
      </w:r>
      <w:r w:rsidRPr="004C102F">
        <w:t xml:space="preserve"> the identity of the PLMN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:rsidR="00C45A3E" w:rsidRDefault="00C45A3E" w:rsidP="00C45A3E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:rsidR="00C45A3E" w:rsidRPr="00543DD5" w:rsidRDefault="00C45A3E" w:rsidP="00C45A3E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:rsidR="00C45A3E" w:rsidRDefault="00C45A3E" w:rsidP="00C45A3E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r>
        <w:t> 2</w:t>
      </w:r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8C7" w:rsidRDefault="005E58C7">
      <w:r>
        <w:separator/>
      </w:r>
    </w:p>
  </w:endnote>
  <w:endnote w:type="continuationSeparator" w:id="0">
    <w:p w:rsidR="005E58C7" w:rsidRDefault="005E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8C7" w:rsidRDefault="005E58C7">
      <w:r>
        <w:separator/>
      </w:r>
    </w:p>
  </w:footnote>
  <w:footnote w:type="continuationSeparator" w:id="0">
    <w:p w:rsidR="005E58C7" w:rsidRDefault="005E5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B0C"/>
    <w:rsid w:val="0002609F"/>
    <w:rsid w:val="000330FF"/>
    <w:rsid w:val="000A1F6F"/>
    <w:rsid w:val="000A6394"/>
    <w:rsid w:val="000B7FED"/>
    <w:rsid w:val="000C038A"/>
    <w:rsid w:val="000C6598"/>
    <w:rsid w:val="000F7A14"/>
    <w:rsid w:val="00102D7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3E61"/>
    <w:rsid w:val="003609EF"/>
    <w:rsid w:val="0036231A"/>
    <w:rsid w:val="00374DD4"/>
    <w:rsid w:val="003A544B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056A"/>
    <w:rsid w:val="005E2C44"/>
    <w:rsid w:val="005E58C7"/>
    <w:rsid w:val="00621188"/>
    <w:rsid w:val="006257ED"/>
    <w:rsid w:val="00695808"/>
    <w:rsid w:val="006B46FB"/>
    <w:rsid w:val="006E21FB"/>
    <w:rsid w:val="007474E5"/>
    <w:rsid w:val="00792342"/>
    <w:rsid w:val="007977A8"/>
    <w:rsid w:val="007B512A"/>
    <w:rsid w:val="007C2097"/>
    <w:rsid w:val="007D6A07"/>
    <w:rsid w:val="007F7259"/>
    <w:rsid w:val="008040A8"/>
    <w:rsid w:val="008279FA"/>
    <w:rsid w:val="00844FF7"/>
    <w:rsid w:val="00852CD0"/>
    <w:rsid w:val="008626E7"/>
    <w:rsid w:val="00870EE7"/>
    <w:rsid w:val="008863B9"/>
    <w:rsid w:val="008A45A6"/>
    <w:rsid w:val="008F686C"/>
    <w:rsid w:val="009148DE"/>
    <w:rsid w:val="00941E30"/>
    <w:rsid w:val="009777D9"/>
    <w:rsid w:val="009867BE"/>
    <w:rsid w:val="00991B88"/>
    <w:rsid w:val="009A5753"/>
    <w:rsid w:val="009A579D"/>
    <w:rsid w:val="009C582F"/>
    <w:rsid w:val="009E3297"/>
    <w:rsid w:val="009F734F"/>
    <w:rsid w:val="00A246B6"/>
    <w:rsid w:val="00A47E70"/>
    <w:rsid w:val="00A50CF0"/>
    <w:rsid w:val="00A7671C"/>
    <w:rsid w:val="00A86BAF"/>
    <w:rsid w:val="00AA2CBC"/>
    <w:rsid w:val="00AC5820"/>
    <w:rsid w:val="00AD1CD8"/>
    <w:rsid w:val="00B258BB"/>
    <w:rsid w:val="00B67B97"/>
    <w:rsid w:val="00B965A1"/>
    <w:rsid w:val="00B968C8"/>
    <w:rsid w:val="00BA3EC5"/>
    <w:rsid w:val="00BA51D9"/>
    <w:rsid w:val="00BB5DFC"/>
    <w:rsid w:val="00BD1734"/>
    <w:rsid w:val="00BD279D"/>
    <w:rsid w:val="00BD6BB8"/>
    <w:rsid w:val="00C00757"/>
    <w:rsid w:val="00C45A3E"/>
    <w:rsid w:val="00C66BA2"/>
    <w:rsid w:val="00C75CB0"/>
    <w:rsid w:val="00C95985"/>
    <w:rsid w:val="00CA684B"/>
    <w:rsid w:val="00CC5026"/>
    <w:rsid w:val="00CC68D0"/>
    <w:rsid w:val="00D03F9A"/>
    <w:rsid w:val="00D06D51"/>
    <w:rsid w:val="00D24991"/>
    <w:rsid w:val="00D4432A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45A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45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5A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782F9-36B7-4658-BA99-E6E5A274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1156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Ban</cp:lastModifiedBy>
  <cp:revision>7</cp:revision>
  <cp:lastPrinted>1899-12-31T23:00:00Z</cp:lastPrinted>
  <dcterms:created xsi:type="dcterms:W3CDTF">2019-08-05T08:34:00Z</dcterms:created>
  <dcterms:modified xsi:type="dcterms:W3CDTF">2019-08-16T07:48:00Z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