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264E96" w14:textId="5C83B7F7" w:rsidR="00AD50BF" w:rsidRDefault="00AF7C99" w:rsidP="00AD50BF">
      <w:pPr>
        <w:pStyle w:val="Header"/>
        <w:tabs>
          <w:tab w:val="right" w:pos="9356"/>
        </w:tabs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42264ECD" wp14:editId="42264ECE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3DEE224C" w:rsidR="00A74A54" w:rsidRDefault="001D4560" w:rsidP="00F25773">
                <w:pPr>
                  <w:pStyle w:val="TableText"/>
                </w:pPr>
                <w:r>
                  <w:rPr>
                    <w:lang w:val="en-US" w:eastAsia="ja-JP"/>
                  </w:rPr>
                  <w:t>LS to SA2 and SA5 on VoWiFi – VoLTE handover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7F330344" w:rsidR="00096622" w:rsidRDefault="00B31C1A" w:rsidP="004766E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</w:t>
            </w:r>
            <w:r w:rsidR="000D2141">
              <w:rPr>
                <w:rFonts w:eastAsia="MS Mincho"/>
                <w:lang w:eastAsia="ja-JP"/>
              </w:rPr>
              <w:t>7</w:t>
            </w:r>
          </w:p>
        </w:tc>
        <w:tc>
          <w:tcPr>
            <w:tcW w:w="3228" w:type="dxa"/>
          </w:tcPr>
          <w:p w14:paraId="42264EA4" w14:textId="0CBBAD9E" w:rsidR="00096622" w:rsidRDefault="00072C24" w:rsidP="000D2141">
            <w:pPr>
              <w:pStyle w:val="TableText"/>
              <w:tabs>
                <w:tab w:val="left" w:pos="2055"/>
              </w:tabs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</w:t>
            </w:r>
            <w:r w:rsidR="000D2141">
              <w:rPr>
                <w:rFonts w:eastAsia="MS Mincho"/>
                <w:lang w:eastAsia="ja-JP"/>
              </w:rPr>
              <w:t>11-08</w:t>
            </w:r>
          </w:p>
        </w:tc>
        <w:tc>
          <w:tcPr>
            <w:tcW w:w="3008" w:type="dxa"/>
          </w:tcPr>
          <w:p w14:paraId="42264EA5" w14:textId="6EC18D9A" w:rsidR="00096622" w:rsidRDefault="000D2141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Tokyo, Japan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45"/>
        <w:gridCol w:w="3117"/>
        <w:gridCol w:w="3254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RPr="00FE2F3F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139009F" w:rsidR="0058060A" w:rsidRPr="00C201D7" w:rsidRDefault="00B41244" w:rsidP="00252914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</w:t>
            </w:r>
            <w:r w:rsidR="00B31C1A">
              <w:rPr>
                <w:rFonts w:eastAsia="MS Mincho"/>
                <w:lang w:eastAsia="ja-JP"/>
              </w:rPr>
              <w:t>6</w:t>
            </w:r>
            <w:r w:rsidR="000D2141">
              <w:rPr>
                <w:rFonts w:eastAsia="MS Mincho"/>
                <w:lang w:eastAsia="ja-JP"/>
              </w:rPr>
              <w:t>7</w:t>
            </w:r>
            <w:r w:rsidR="00096622">
              <w:rPr>
                <w:rFonts w:eastAsia="MS Mincho"/>
                <w:lang w:eastAsia="ja-JP"/>
              </w:rPr>
              <w:t xml:space="preserve"> Doc </w:t>
            </w:r>
            <w:r w:rsidR="000D2141">
              <w:rPr>
                <w:rFonts w:eastAsia="MS Mincho"/>
                <w:lang w:eastAsia="ja-JP"/>
              </w:rPr>
              <w:t>116</w:t>
            </w:r>
          </w:p>
        </w:tc>
        <w:tc>
          <w:tcPr>
            <w:tcW w:w="3228" w:type="dxa"/>
          </w:tcPr>
          <w:p w14:paraId="42264EAF" w14:textId="7F354ABA" w:rsidR="0058060A" w:rsidRDefault="000D2141" w:rsidP="004766E6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2018-11</w:t>
            </w:r>
            <w:r w:rsidR="004766E6">
              <w:rPr>
                <w:rFonts w:eastAsia="MS Mincho"/>
                <w:i/>
                <w:lang w:eastAsia="ja-JP"/>
              </w:rPr>
              <w:t>-16</w:t>
            </w:r>
          </w:p>
        </w:tc>
        <w:tc>
          <w:tcPr>
            <w:tcW w:w="3008" w:type="dxa"/>
          </w:tcPr>
          <w:p w14:paraId="42264EB0" w14:textId="084E2ED1" w:rsidR="0058060A" w:rsidRPr="000D2141" w:rsidRDefault="000D2141" w:rsidP="00D20D7D">
            <w:pPr>
              <w:pStyle w:val="TableText"/>
              <w:rPr>
                <w:rFonts w:eastAsia="MS Mincho"/>
                <w:lang w:val="de-DE" w:eastAsia="ja-JP"/>
              </w:rPr>
            </w:pPr>
            <w:r w:rsidRPr="000D2141">
              <w:rPr>
                <w:rFonts w:eastAsia="MS Mincho"/>
                <w:i/>
                <w:lang w:val="de-DE" w:eastAsia="ja-JP"/>
              </w:rPr>
              <w:t>Mari Melander (Telekom Deutschland GmbH)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77777777"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42264EB7" w14:textId="2AAA17B2" w:rsidR="0058060A" w:rsidRPr="00C201D7" w:rsidRDefault="00072C24" w:rsidP="004766E6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RILTE#6</w:t>
            </w:r>
            <w:r w:rsidR="000D2141">
              <w:rPr>
                <w:rFonts w:eastAsia="MS Mincho"/>
                <w:i/>
                <w:lang w:eastAsia="ja-JP"/>
              </w:rPr>
              <w:t>8</w:t>
            </w:r>
            <w:r>
              <w:rPr>
                <w:rFonts w:eastAsia="MS Mincho"/>
                <w:i/>
                <w:lang w:eastAsia="ja-JP"/>
              </w:rPr>
              <w:t>(see below)</w:t>
            </w:r>
          </w:p>
        </w:tc>
        <w:tc>
          <w:tcPr>
            <w:tcW w:w="3008" w:type="dxa"/>
          </w:tcPr>
          <w:p w14:paraId="42264EB8" w14:textId="2AD6C2AD" w:rsidR="0058060A" w:rsidRPr="0062734F" w:rsidRDefault="002805DD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2805DD">
              <w:rPr>
                <w:rFonts w:eastAsia="MS Mincho"/>
                <w:i/>
                <w:lang w:eastAsia="ja-JP"/>
              </w:rPr>
              <w:t>mihaela.ambrozie@vodafone.com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3E26FFEA" w:rsidR="0058060A" w:rsidRPr="00C201D7" w:rsidRDefault="00006679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67EE3245" w:rsidR="0058060A" w:rsidRPr="00C201D7" w:rsidRDefault="00F25773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58060A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85599" w14:textId="54DFE469" w:rsidR="0058060A" w:rsidRPr="0005221B" w:rsidRDefault="00E3303E" w:rsidP="001202FC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To:</w:t>
            </w:r>
            <w:r w:rsidR="00600634" w:rsidRPr="0005221B">
              <w:rPr>
                <w:rFonts w:eastAsia="MS Mincho"/>
                <w:lang w:eastAsia="ja-JP"/>
              </w:rPr>
              <w:t xml:space="preserve"> </w:t>
            </w:r>
            <w:r w:rsidR="000D2141" w:rsidRPr="0005221B">
              <w:rPr>
                <w:rFonts w:eastAsia="MS Mincho"/>
                <w:lang w:eastAsia="ja-JP"/>
              </w:rPr>
              <w:t>3GPP</w:t>
            </w:r>
            <w:r w:rsidR="00A0421D" w:rsidRPr="0005221B">
              <w:rPr>
                <w:rFonts w:eastAsia="MS Mincho"/>
                <w:lang w:eastAsia="ja-JP"/>
              </w:rPr>
              <w:t xml:space="preserve"> </w:t>
            </w:r>
            <w:r w:rsidR="00CA6FFC" w:rsidRPr="0005221B">
              <w:rPr>
                <w:rFonts w:eastAsia="MS Mincho"/>
                <w:lang w:eastAsia="ja-JP"/>
              </w:rPr>
              <w:t>SA</w:t>
            </w:r>
            <w:r w:rsidR="00A0421D" w:rsidRPr="0005221B">
              <w:rPr>
                <w:rFonts w:eastAsia="MS Mincho"/>
                <w:lang w:eastAsia="ja-JP"/>
              </w:rPr>
              <w:t xml:space="preserve"> WG</w:t>
            </w:r>
            <w:r w:rsidR="00CA6FFC" w:rsidRPr="0005221B">
              <w:rPr>
                <w:rFonts w:eastAsia="MS Mincho"/>
                <w:lang w:eastAsia="ja-JP"/>
              </w:rPr>
              <w:t xml:space="preserve">2, 3GPP </w:t>
            </w:r>
            <w:r w:rsidR="00A0421D" w:rsidRPr="0005221B">
              <w:rPr>
                <w:rFonts w:eastAsia="MS Mincho"/>
                <w:lang w:eastAsia="ja-JP"/>
              </w:rPr>
              <w:t>SA</w:t>
            </w:r>
            <w:r w:rsidR="00CA6FFC" w:rsidRPr="0005221B">
              <w:rPr>
                <w:rFonts w:eastAsia="MS Mincho"/>
                <w:lang w:eastAsia="ja-JP"/>
              </w:rPr>
              <w:t xml:space="preserve"> </w:t>
            </w:r>
            <w:r w:rsidR="00A0421D" w:rsidRPr="0005221B">
              <w:rPr>
                <w:rFonts w:eastAsia="MS Mincho"/>
                <w:lang w:eastAsia="ja-JP"/>
              </w:rPr>
              <w:t>WG</w:t>
            </w:r>
            <w:r w:rsidR="00CA6FFC" w:rsidRPr="0005221B">
              <w:rPr>
                <w:rFonts w:eastAsia="MS Mincho"/>
                <w:lang w:eastAsia="ja-JP"/>
              </w:rPr>
              <w:t>5</w:t>
            </w:r>
          </w:p>
          <w:p w14:paraId="73B2CE0A" w14:textId="4134D32A" w:rsidR="00600634" w:rsidRPr="0005221B" w:rsidRDefault="00E3303E" w:rsidP="001202FC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CC:</w:t>
            </w:r>
            <w:r w:rsidR="00600634" w:rsidRPr="0005221B">
              <w:rPr>
                <w:rFonts w:eastAsia="MS Mincho"/>
                <w:lang w:eastAsia="ja-JP"/>
              </w:rPr>
              <w:t xml:space="preserve"> 3GPP CT WG1</w:t>
            </w:r>
          </w:p>
          <w:p w14:paraId="42264EC4" w14:textId="401CAC14" w:rsidR="00F25773" w:rsidRPr="00C201D7" w:rsidRDefault="00E2201F" w:rsidP="000F2BD6">
            <w:pPr>
              <w:pStyle w:val="TableText"/>
              <w:rPr>
                <w:rFonts w:eastAsia="MS Mincho"/>
                <w:lang w:eastAsia="ja-JP"/>
              </w:rPr>
            </w:pPr>
            <w:hyperlink r:id="rId14" w:history="1">
              <w:r w:rsidR="00F25773" w:rsidRPr="00A43216">
                <w:rPr>
                  <w:rStyle w:val="Hyperlink"/>
                  <w:rFonts w:eastAsia="MS Mincho"/>
                  <w:lang w:eastAsia="ja-JP"/>
                </w:rPr>
                <w:t>3GPPLiaison@etsi.org</w:t>
              </w:r>
            </w:hyperlink>
            <w:r w:rsidR="00F25773">
              <w:rPr>
                <w:rFonts w:eastAsia="MS Mincho"/>
                <w:lang w:eastAsia="ja-JP"/>
              </w:rPr>
              <w:t xml:space="preserve">) </w:t>
            </w:r>
          </w:p>
        </w:tc>
      </w:tr>
    </w:tbl>
    <w:p w14:paraId="255A1081" w14:textId="31349316" w:rsidR="00072C24" w:rsidRPr="00072C24" w:rsidRDefault="00072C24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</w:p>
    <w:bookmarkEnd w:id="1"/>
    <w:bookmarkEnd w:id="2"/>
    <w:bookmarkEnd w:id="3"/>
    <w:p w14:paraId="7DF42705" w14:textId="45B4BA32" w:rsidR="005C306B" w:rsidRPr="00D5712C" w:rsidRDefault="006C409A" w:rsidP="000D2141">
      <w:pPr>
        <w:pStyle w:val="NormalParagraph"/>
        <w:rPr>
          <w:b/>
        </w:rPr>
      </w:pPr>
      <w:r>
        <w:t xml:space="preserve">NG </w:t>
      </w:r>
      <w:r w:rsidR="00E078B4">
        <w:t xml:space="preserve">RILTE </w:t>
      </w:r>
      <w:r w:rsidR="00AA38B6">
        <w:t xml:space="preserve">has been made aware by several operators about roaming </w:t>
      </w:r>
      <w:r>
        <w:t xml:space="preserve">related </w:t>
      </w:r>
      <w:r w:rsidR="00AA38B6">
        <w:t xml:space="preserve">scenarios, </w:t>
      </w:r>
      <w:r w:rsidR="00E078B4">
        <w:t>where</w:t>
      </w:r>
      <w:r w:rsidR="00082A93">
        <w:t>by</w:t>
      </w:r>
      <w:r w:rsidR="00E078B4">
        <w:t xml:space="preserve"> </w:t>
      </w:r>
      <w:r w:rsidR="00265531">
        <w:t>a</w:t>
      </w:r>
      <w:r w:rsidR="00E078B4">
        <w:t xml:space="preserve"> UE that </w:t>
      </w:r>
      <w:r w:rsidR="00AA38B6">
        <w:t xml:space="preserve">started </w:t>
      </w:r>
      <w:r w:rsidR="00265531">
        <w:t xml:space="preserve">a </w:t>
      </w:r>
      <w:r w:rsidR="00082A93">
        <w:t xml:space="preserve">voice </w:t>
      </w:r>
      <w:r w:rsidR="00265531">
        <w:t xml:space="preserve">session </w:t>
      </w:r>
      <w:r w:rsidR="00E078B4">
        <w:t>using VoWiFi</w:t>
      </w:r>
      <w:r w:rsidR="00AA38B6">
        <w:t xml:space="preserve"> </w:t>
      </w:r>
      <w:r w:rsidR="00082A93">
        <w:t xml:space="preserve">subsequently </w:t>
      </w:r>
      <w:r w:rsidR="00354E26">
        <w:t>performs</w:t>
      </w:r>
      <w:r w:rsidR="00AA38B6">
        <w:t xml:space="preserve"> a</w:t>
      </w:r>
      <w:r w:rsidR="00E078B4">
        <w:t xml:space="preserve"> handover to </w:t>
      </w:r>
      <w:r w:rsidR="00AA38B6">
        <w:t>Vo</w:t>
      </w:r>
      <w:r w:rsidR="00E078B4">
        <w:t>LTE</w:t>
      </w:r>
      <w:r w:rsidR="00AA38B6">
        <w:t xml:space="preserve">. This situation was observed to occur regardless </w:t>
      </w:r>
      <w:r w:rsidR="00082A93">
        <w:t xml:space="preserve">of whether </w:t>
      </w:r>
      <w:r w:rsidR="00AA38B6">
        <w:t xml:space="preserve">the visited network </w:t>
      </w:r>
      <w:r w:rsidR="005C306B">
        <w:t>indicate</w:t>
      </w:r>
      <w:r w:rsidR="00AA38B6">
        <w:t xml:space="preserve">d </w:t>
      </w:r>
      <w:r w:rsidR="00237328">
        <w:t>VoLTE support</w:t>
      </w:r>
      <w:r w:rsidR="00353344">
        <w:t xml:space="preserve"> with</w:t>
      </w:r>
      <w:r w:rsidR="005C306B">
        <w:t xml:space="preserve"> </w:t>
      </w:r>
      <w:r w:rsidR="00354E26">
        <w:t xml:space="preserve">VoPS (Voice over PS) </w:t>
      </w:r>
      <w:r w:rsidR="00237328">
        <w:t>indication</w:t>
      </w:r>
      <w:r w:rsidR="00FE2F3F">
        <w:t xml:space="preserve"> or not</w:t>
      </w:r>
      <w:r w:rsidR="005C306B">
        <w:t xml:space="preserve">. </w:t>
      </w:r>
      <w:r>
        <w:t xml:space="preserve">NG </w:t>
      </w:r>
      <w:r w:rsidR="00C126AB">
        <w:t xml:space="preserve">RILTE has some </w:t>
      </w:r>
      <w:r>
        <w:t>questions</w:t>
      </w:r>
      <w:r w:rsidR="00C126AB">
        <w:t xml:space="preserve"> related to the </w:t>
      </w:r>
      <w:r w:rsidR="00354E26">
        <w:t>cited</w:t>
      </w:r>
      <w:r w:rsidR="00C126AB">
        <w:t xml:space="preserve"> scenario that seem not to </w:t>
      </w:r>
      <w:r w:rsidR="00AA38B6">
        <w:t>be addressed by</w:t>
      </w:r>
      <w:r w:rsidR="00C126AB">
        <w:t xml:space="preserve"> existing 3GPP specifications</w:t>
      </w:r>
      <w:r w:rsidR="0005221B">
        <w:t>:</w:t>
      </w:r>
      <w:r w:rsidR="00354E26">
        <w:t xml:space="preserve"> </w:t>
      </w:r>
    </w:p>
    <w:p w14:paraId="60CA5275" w14:textId="2C2E63E8" w:rsidR="005C306B" w:rsidRDefault="005C306B" w:rsidP="000D2141">
      <w:pPr>
        <w:pStyle w:val="NormalParagraph"/>
      </w:pPr>
      <w:r w:rsidRPr="00D5712C">
        <w:rPr>
          <w:b/>
        </w:rPr>
        <w:t>Q1:</w:t>
      </w:r>
      <w:r>
        <w:t xml:space="preserve"> </w:t>
      </w:r>
      <w:r w:rsidR="00B04455">
        <w:t xml:space="preserve">How can </w:t>
      </w:r>
      <w:r w:rsidR="00E3303E">
        <w:t xml:space="preserve">the </w:t>
      </w:r>
      <w:r w:rsidR="00C126AB">
        <w:t>hando</w:t>
      </w:r>
      <w:r w:rsidR="00AA38B6">
        <w:t xml:space="preserve">ver </w:t>
      </w:r>
      <w:r w:rsidR="00B04455">
        <w:t xml:space="preserve">be </w:t>
      </w:r>
      <w:r w:rsidR="006C409A">
        <w:t>prevented</w:t>
      </w:r>
      <w:r w:rsidR="00B04455">
        <w:t xml:space="preserve"> </w:t>
      </w:r>
      <w:r w:rsidR="00AA38B6">
        <w:t>in situations where the visited network</w:t>
      </w:r>
      <w:r w:rsidR="00C126AB">
        <w:t xml:space="preserve"> does not </w:t>
      </w:r>
      <w:r w:rsidR="00A0421D">
        <w:t>send</w:t>
      </w:r>
      <w:r w:rsidR="00C126AB">
        <w:t xml:space="preserve"> VoPS</w:t>
      </w:r>
      <w:r w:rsidR="00A0421D">
        <w:t xml:space="preserve"> indication</w:t>
      </w:r>
      <w:r w:rsidR="008E1BDA">
        <w:t>,</w:t>
      </w:r>
      <w:r w:rsidR="00C126AB">
        <w:t xml:space="preserve"> </w:t>
      </w:r>
      <w:r w:rsidR="00A0421D">
        <w:t>i.e. it either d</w:t>
      </w:r>
      <w:r w:rsidR="00353344">
        <w:t xml:space="preserve">oes not support VoLTE or it </w:t>
      </w:r>
      <w:r w:rsidR="00C126AB">
        <w:t>supports Vo</w:t>
      </w:r>
      <w:r w:rsidR="00353344">
        <w:t>LTE</w:t>
      </w:r>
      <w:r w:rsidR="00C126AB">
        <w:t xml:space="preserve"> but does not have VoLTE roaming agreement with the </w:t>
      </w:r>
      <w:r w:rsidR="00AA38B6">
        <w:t>home network</w:t>
      </w:r>
      <w:r w:rsidR="00354E26">
        <w:t xml:space="preserve"> of the inbound roamer</w:t>
      </w:r>
      <w:r w:rsidR="00D74348">
        <w:t>?</w:t>
      </w:r>
    </w:p>
    <w:p w14:paraId="546ADBBE" w14:textId="554CA65C" w:rsidR="00FE0713" w:rsidRPr="0005221B" w:rsidRDefault="00FE0713" w:rsidP="000D2141">
      <w:pPr>
        <w:pStyle w:val="NormalParagraph"/>
        <w:rPr>
          <w:b/>
        </w:rPr>
      </w:pPr>
      <w:r w:rsidRPr="0005221B">
        <w:rPr>
          <w:b/>
        </w:rPr>
        <w:t xml:space="preserve">Q2: </w:t>
      </w:r>
      <w:r>
        <w:t xml:space="preserve">How can </w:t>
      </w:r>
      <w:r w:rsidR="00E3303E">
        <w:t xml:space="preserve">a </w:t>
      </w:r>
      <w:r>
        <w:t xml:space="preserve">handover be </w:t>
      </w:r>
      <w:r w:rsidR="006C409A">
        <w:t>prevented</w:t>
      </w:r>
      <w:r>
        <w:t xml:space="preserve"> in situations where the visited network </w:t>
      </w:r>
      <w:r w:rsidR="004E2AB4">
        <w:t>wants to block handovers in</w:t>
      </w:r>
      <w:r>
        <w:t xml:space="preserve"> certain TACs </w:t>
      </w:r>
      <w:r w:rsidR="004E2AB4">
        <w:t xml:space="preserve">from </w:t>
      </w:r>
      <w:r>
        <w:t>all users (including own users) regardless of roaming agreements</w:t>
      </w:r>
      <w:r w:rsidR="006C409A">
        <w:t>?</w:t>
      </w:r>
    </w:p>
    <w:p w14:paraId="5D078BAC" w14:textId="5F528C2D" w:rsidR="00D5712C" w:rsidRDefault="00D5712C" w:rsidP="000D2141">
      <w:pPr>
        <w:pStyle w:val="NormalParagraph"/>
      </w:pPr>
      <w:r w:rsidRPr="00D5712C">
        <w:rPr>
          <w:b/>
        </w:rPr>
        <w:lastRenderedPageBreak/>
        <w:t>Q</w:t>
      </w:r>
      <w:r w:rsidR="00FE0713">
        <w:rPr>
          <w:b/>
        </w:rPr>
        <w:t>3</w:t>
      </w:r>
      <w:r w:rsidR="005C306B" w:rsidRPr="00D5712C">
        <w:rPr>
          <w:b/>
        </w:rPr>
        <w:t>:</w:t>
      </w:r>
      <w:r w:rsidR="005C306B">
        <w:t xml:space="preserve"> </w:t>
      </w:r>
      <w:r w:rsidR="00C126AB">
        <w:t>How can the</w:t>
      </w:r>
      <w:r w:rsidR="00AA38B6">
        <w:t xml:space="preserve"> visited network</w:t>
      </w:r>
      <w:r w:rsidR="00C126AB">
        <w:t xml:space="preserve"> properly charge </w:t>
      </w:r>
      <w:r w:rsidR="00353344">
        <w:t>a session that is handed over between VoWiFi and VoLTE</w:t>
      </w:r>
      <w:r w:rsidR="00C126AB">
        <w:t xml:space="preserve"> </w:t>
      </w:r>
      <w:r w:rsidR="00AA38B6">
        <w:t>assuming the visited network</w:t>
      </w:r>
      <w:r w:rsidR="00C126AB">
        <w:t xml:space="preserve"> supports </w:t>
      </w:r>
      <w:r w:rsidR="00353344">
        <w:t>VoLTE</w:t>
      </w:r>
      <w:r w:rsidR="00C126AB">
        <w:t xml:space="preserve"> and has </w:t>
      </w:r>
      <w:r w:rsidR="00A96349">
        <w:t>a</w:t>
      </w:r>
      <w:r w:rsidR="00C126AB">
        <w:t xml:space="preserve"> VoLTE roaming agreement with the </w:t>
      </w:r>
      <w:r w:rsidR="00E66CDF">
        <w:t>home</w:t>
      </w:r>
      <w:r w:rsidR="00AA38B6">
        <w:t xml:space="preserve"> network</w:t>
      </w:r>
      <w:r w:rsidR="00A96349">
        <w:t xml:space="preserve"> of the inbound roamer</w:t>
      </w:r>
      <w:r w:rsidR="00D74348">
        <w:t>?</w:t>
      </w:r>
      <w:r w:rsidR="00C126AB">
        <w:t xml:space="preserve"> </w:t>
      </w:r>
    </w:p>
    <w:p w14:paraId="42264EC9" w14:textId="28D36940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A37AF">
        <w:rPr>
          <w:rFonts w:eastAsia="MS Mincho"/>
          <w:b/>
          <w:lang w:eastAsia="ja-JP"/>
        </w:rPr>
        <w:t>SA2</w:t>
      </w:r>
      <w:r w:rsidRPr="00C201D7">
        <w:rPr>
          <w:rFonts w:eastAsia="MS Mincho" w:hint="eastAsia"/>
          <w:b/>
          <w:lang w:eastAsia="ja-JP"/>
        </w:rPr>
        <w:t>:</w:t>
      </w:r>
    </w:p>
    <w:p w14:paraId="1895ADB3" w14:textId="517988D3" w:rsidR="007A37AF" w:rsidRDefault="00CA6FFC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</w:t>
      </w:r>
      <w:r w:rsidR="00D5712C">
        <w:rPr>
          <w:rFonts w:eastAsia="MS Mincho"/>
          <w:lang w:eastAsia="ja-JP"/>
        </w:rPr>
        <w:t xml:space="preserve">RILTE kindly asks </w:t>
      </w:r>
      <w:r w:rsidR="007A37AF">
        <w:rPr>
          <w:rFonts w:eastAsia="MS Mincho"/>
          <w:lang w:eastAsia="ja-JP"/>
        </w:rPr>
        <w:t>SA2</w:t>
      </w:r>
      <w:r w:rsidR="00D5712C">
        <w:rPr>
          <w:rFonts w:eastAsia="MS Mincho"/>
          <w:lang w:eastAsia="ja-JP"/>
        </w:rPr>
        <w:t xml:space="preserve"> to </w:t>
      </w:r>
      <w:r w:rsidR="007A37AF">
        <w:rPr>
          <w:rFonts w:eastAsia="MS Mincho"/>
          <w:lang w:eastAsia="ja-JP"/>
        </w:rPr>
        <w:t>respond to the above questions.</w:t>
      </w:r>
    </w:p>
    <w:p w14:paraId="323B0D07" w14:textId="77777777" w:rsidR="00CA6FFC" w:rsidRDefault="00CA6FFC" w:rsidP="00CA6FFC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SA5</w:t>
      </w:r>
      <w:r w:rsidRPr="00C201D7">
        <w:rPr>
          <w:rFonts w:eastAsia="MS Mincho" w:hint="eastAsia"/>
          <w:b/>
          <w:lang w:eastAsia="ja-JP"/>
        </w:rPr>
        <w:t>:</w:t>
      </w:r>
    </w:p>
    <w:p w14:paraId="1E6F9D5C" w14:textId="12993328" w:rsidR="00CA6FFC" w:rsidRDefault="00CA6FFC" w:rsidP="00CA6FFC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NG RILTE kindly asks SA5 to respond to Q3 in co-ordination with SA2.</w:t>
      </w: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32AD9D7A" w14:textId="34F8BF34" w:rsidR="00171E49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RILTE#68</w:t>
      </w:r>
      <w:r w:rsidR="00171E49">
        <w:rPr>
          <w:rFonts w:eastAsia="MS Mincho"/>
          <w:lang w:eastAsia="ja-JP"/>
        </w:rPr>
        <w:t xml:space="preserve"> – 7</w:t>
      </w:r>
      <w:r w:rsidR="00171E49" w:rsidRPr="00171E49">
        <w:rPr>
          <w:rFonts w:eastAsia="MS Mincho"/>
          <w:vertAlign w:val="superscript"/>
          <w:lang w:eastAsia="ja-JP"/>
        </w:rPr>
        <w:t>th</w:t>
      </w:r>
      <w:r w:rsidR="00171E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February, London, UK</w:t>
      </w:r>
    </w:p>
    <w:p w14:paraId="45CC0243" w14:textId="5D285DF1" w:rsidR="00E3173E" w:rsidRPr="00072C24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RILTE#69 – 4</w:t>
      </w:r>
      <w:r w:rsidRPr="00E3173E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April, Split, Croatia</w:t>
      </w:r>
    </w:p>
    <w:sectPr w:rsidR="00E3173E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21642" w14:textId="77777777" w:rsidR="00E2201F" w:rsidRDefault="00E2201F">
      <w:r>
        <w:separator/>
      </w:r>
    </w:p>
    <w:p w14:paraId="52ECC362" w14:textId="77777777" w:rsidR="00E2201F" w:rsidRDefault="00E2201F"/>
    <w:p w14:paraId="60106589" w14:textId="77777777" w:rsidR="00E2201F" w:rsidRDefault="00E2201F"/>
    <w:p w14:paraId="701417ED" w14:textId="77777777" w:rsidR="00E2201F" w:rsidRDefault="00E2201F"/>
    <w:p w14:paraId="4DE6D329" w14:textId="77777777" w:rsidR="00E2201F" w:rsidRDefault="00E2201F"/>
    <w:p w14:paraId="2B3FB3AC" w14:textId="77777777" w:rsidR="00E2201F" w:rsidRDefault="00E2201F"/>
    <w:p w14:paraId="45DC96EA" w14:textId="77777777" w:rsidR="00E2201F" w:rsidRDefault="00E2201F"/>
    <w:p w14:paraId="3A966926" w14:textId="77777777" w:rsidR="00E2201F" w:rsidRDefault="00E2201F"/>
    <w:p w14:paraId="374C9DFD" w14:textId="77777777" w:rsidR="00E2201F" w:rsidRDefault="00E2201F"/>
  </w:endnote>
  <w:endnote w:type="continuationSeparator" w:id="0">
    <w:p w14:paraId="211310A7" w14:textId="77777777" w:rsidR="00E2201F" w:rsidRDefault="00E2201F">
      <w:r>
        <w:continuationSeparator/>
      </w:r>
    </w:p>
    <w:p w14:paraId="73729455" w14:textId="77777777" w:rsidR="00E2201F" w:rsidRDefault="00E2201F"/>
    <w:p w14:paraId="0DB16D87" w14:textId="77777777" w:rsidR="00E2201F" w:rsidRDefault="00E2201F"/>
    <w:p w14:paraId="6AC39634" w14:textId="77777777" w:rsidR="00E2201F" w:rsidRDefault="00E2201F"/>
    <w:p w14:paraId="6C6631A3" w14:textId="77777777" w:rsidR="00E2201F" w:rsidRDefault="00E2201F"/>
    <w:p w14:paraId="278B37DF" w14:textId="77777777" w:rsidR="00E2201F" w:rsidRDefault="00E2201F"/>
    <w:p w14:paraId="22EB3104" w14:textId="77777777" w:rsidR="00E2201F" w:rsidRDefault="00E2201F"/>
    <w:p w14:paraId="33C4397A" w14:textId="77777777" w:rsidR="00E2201F" w:rsidRDefault="00E2201F"/>
    <w:p w14:paraId="09DDBAB1" w14:textId="77777777" w:rsidR="00E2201F" w:rsidRDefault="00E2201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166B8A" w14:textId="77777777" w:rsidR="00E2201F" w:rsidRDefault="00E2201F">
      <w:r>
        <w:separator/>
      </w:r>
    </w:p>
    <w:p w14:paraId="33287CED" w14:textId="77777777" w:rsidR="00E2201F" w:rsidRDefault="00E2201F"/>
    <w:p w14:paraId="334D6A3D" w14:textId="77777777" w:rsidR="00E2201F" w:rsidRDefault="00E2201F"/>
    <w:p w14:paraId="3BF16D58" w14:textId="77777777" w:rsidR="00E2201F" w:rsidRDefault="00E2201F"/>
    <w:p w14:paraId="37FC91E0" w14:textId="77777777" w:rsidR="00E2201F" w:rsidRDefault="00E2201F"/>
    <w:p w14:paraId="6F750E19" w14:textId="77777777" w:rsidR="00E2201F" w:rsidRDefault="00E2201F"/>
    <w:p w14:paraId="78AAB91C" w14:textId="77777777" w:rsidR="00E2201F" w:rsidRDefault="00E2201F"/>
    <w:p w14:paraId="488C53E5" w14:textId="77777777" w:rsidR="00E2201F" w:rsidRDefault="00E2201F"/>
    <w:p w14:paraId="4A7B413F" w14:textId="77777777" w:rsidR="00E2201F" w:rsidRDefault="00E2201F"/>
  </w:footnote>
  <w:footnote w:type="continuationSeparator" w:id="0">
    <w:p w14:paraId="3A9335A6" w14:textId="77777777" w:rsidR="00E2201F" w:rsidRDefault="00E2201F">
      <w:r>
        <w:continuationSeparator/>
      </w:r>
    </w:p>
    <w:p w14:paraId="3C7DE86A" w14:textId="77777777" w:rsidR="00E2201F" w:rsidRDefault="00E2201F"/>
    <w:p w14:paraId="4549EC72" w14:textId="77777777" w:rsidR="00E2201F" w:rsidRDefault="00E2201F"/>
    <w:p w14:paraId="4000A542" w14:textId="77777777" w:rsidR="00E2201F" w:rsidRDefault="00E2201F"/>
    <w:p w14:paraId="73D0B8A1" w14:textId="77777777" w:rsidR="00E2201F" w:rsidRDefault="00E2201F"/>
    <w:p w14:paraId="2947E8A8" w14:textId="77777777" w:rsidR="00E2201F" w:rsidRDefault="00E2201F"/>
    <w:p w14:paraId="46B54BB9" w14:textId="77777777" w:rsidR="00E2201F" w:rsidRDefault="00E2201F"/>
    <w:p w14:paraId="3426D81E" w14:textId="77777777" w:rsidR="00E2201F" w:rsidRDefault="00E2201F"/>
    <w:p w14:paraId="513DBD8E" w14:textId="77777777" w:rsidR="00E2201F" w:rsidRDefault="00E2201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D135E"/>
    <w:multiLevelType w:val="hybridMultilevel"/>
    <w:tmpl w:val="8306FFEE"/>
    <w:lvl w:ilvl="0" w:tplc="A412C42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F994417"/>
    <w:multiLevelType w:val="hybridMultilevel"/>
    <w:tmpl w:val="B35A1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2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3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6" w:nlCheck="1" w:checkStyle="0"/>
  <w:activeWritingStyle w:appName="MSWord" w:lang="en-CA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E" w:vendorID="64" w:dllVersion="131078" w:nlCheck="1" w:checkStyle="0"/>
  <w:activeWritingStyle w:appName="MSWord" w:lang="es-ES" w:vendorID="64" w:dllVersion="131078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06679"/>
    <w:rsid w:val="00006DC8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C5D"/>
    <w:rsid w:val="00036FC0"/>
    <w:rsid w:val="00045075"/>
    <w:rsid w:val="000460CB"/>
    <w:rsid w:val="00051E48"/>
    <w:rsid w:val="0005221B"/>
    <w:rsid w:val="00055694"/>
    <w:rsid w:val="0005647E"/>
    <w:rsid w:val="00063E5A"/>
    <w:rsid w:val="00072292"/>
    <w:rsid w:val="00072C24"/>
    <w:rsid w:val="00081BE1"/>
    <w:rsid w:val="00082A93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141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91C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086D"/>
    <w:rsid w:val="0011694F"/>
    <w:rsid w:val="001202FC"/>
    <w:rsid w:val="00120435"/>
    <w:rsid w:val="00123B5C"/>
    <w:rsid w:val="00124CAE"/>
    <w:rsid w:val="00124CC9"/>
    <w:rsid w:val="00132750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2BCD"/>
    <w:rsid w:val="001D2EF4"/>
    <w:rsid w:val="001D4560"/>
    <w:rsid w:val="001D59D4"/>
    <w:rsid w:val="001E0776"/>
    <w:rsid w:val="001E0A44"/>
    <w:rsid w:val="001E44C9"/>
    <w:rsid w:val="001E608E"/>
    <w:rsid w:val="001E783B"/>
    <w:rsid w:val="001F0B8D"/>
    <w:rsid w:val="002020AA"/>
    <w:rsid w:val="0020565C"/>
    <w:rsid w:val="00206D44"/>
    <w:rsid w:val="00210AA9"/>
    <w:rsid w:val="00215EB0"/>
    <w:rsid w:val="002170FB"/>
    <w:rsid w:val="002209D0"/>
    <w:rsid w:val="0022182E"/>
    <w:rsid w:val="0022295E"/>
    <w:rsid w:val="0022369D"/>
    <w:rsid w:val="00233412"/>
    <w:rsid w:val="00237328"/>
    <w:rsid w:val="00244438"/>
    <w:rsid w:val="002477F9"/>
    <w:rsid w:val="00247C9B"/>
    <w:rsid w:val="00250212"/>
    <w:rsid w:val="00252914"/>
    <w:rsid w:val="002530B6"/>
    <w:rsid w:val="00257BC3"/>
    <w:rsid w:val="00261762"/>
    <w:rsid w:val="0026553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0F4A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4EB0"/>
    <w:rsid w:val="00327828"/>
    <w:rsid w:val="00331C37"/>
    <w:rsid w:val="003411C5"/>
    <w:rsid w:val="00342A10"/>
    <w:rsid w:val="00343311"/>
    <w:rsid w:val="003472EA"/>
    <w:rsid w:val="00350B36"/>
    <w:rsid w:val="0035199A"/>
    <w:rsid w:val="00353344"/>
    <w:rsid w:val="00353971"/>
    <w:rsid w:val="00354E26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320C"/>
    <w:rsid w:val="003D377B"/>
    <w:rsid w:val="003E3023"/>
    <w:rsid w:val="003E42C9"/>
    <w:rsid w:val="003E54CB"/>
    <w:rsid w:val="003E54FF"/>
    <w:rsid w:val="003E6887"/>
    <w:rsid w:val="003E6CE2"/>
    <w:rsid w:val="003F3467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6AB3"/>
    <w:rsid w:val="00471C05"/>
    <w:rsid w:val="0047353D"/>
    <w:rsid w:val="004757A4"/>
    <w:rsid w:val="004766E6"/>
    <w:rsid w:val="00480114"/>
    <w:rsid w:val="00480D2A"/>
    <w:rsid w:val="00480D70"/>
    <w:rsid w:val="004848FE"/>
    <w:rsid w:val="00486AB3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2AB4"/>
    <w:rsid w:val="004E3639"/>
    <w:rsid w:val="004E7764"/>
    <w:rsid w:val="004F0227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6EE3"/>
    <w:rsid w:val="0058060A"/>
    <w:rsid w:val="005809FB"/>
    <w:rsid w:val="0058361C"/>
    <w:rsid w:val="00594FD7"/>
    <w:rsid w:val="00595A57"/>
    <w:rsid w:val="00597597"/>
    <w:rsid w:val="005B1030"/>
    <w:rsid w:val="005B665E"/>
    <w:rsid w:val="005C306B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600634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2BAA"/>
    <w:rsid w:val="006A7B93"/>
    <w:rsid w:val="006B145D"/>
    <w:rsid w:val="006B3719"/>
    <w:rsid w:val="006B3E37"/>
    <w:rsid w:val="006C0AF0"/>
    <w:rsid w:val="006C11C6"/>
    <w:rsid w:val="006C3B99"/>
    <w:rsid w:val="006C409A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0BE"/>
    <w:rsid w:val="006E6660"/>
    <w:rsid w:val="006F0B97"/>
    <w:rsid w:val="006F16A3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A2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A37AF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6422"/>
    <w:rsid w:val="008C18EF"/>
    <w:rsid w:val="008C3D35"/>
    <w:rsid w:val="008C55FD"/>
    <w:rsid w:val="008C589D"/>
    <w:rsid w:val="008D10E9"/>
    <w:rsid w:val="008E14D1"/>
    <w:rsid w:val="008E1BDA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372F"/>
    <w:rsid w:val="00974FBB"/>
    <w:rsid w:val="009806C8"/>
    <w:rsid w:val="00982F1A"/>
    <w:rsid w:val="00984D13"/>
    <w:rsid w:val="0098542F"/>
    <w:rsid w:val="009858EC"/>
    <w:rsid w:val="0099130F"/>
    <w:rsid w:val="00996DB8"/>
    <w:rsid w:val="009A36A8"/>
    <w:rsid w:val="009A4646"/>
    <w:rsid w:val="009A593C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7F1"/>
    <w:rsid w:val="009F6C90"/>
    <w:rsid w:val="00A02D6C"/>
    <w:rsid w:val="00A0421D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1C6A"/>
    <w:rsid w:val="00A6220D"/>
    <w:rsid w:val="00A64614"/>
    <w:rsid w:val="00A648B5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6349"/>
    <w:rsid w:val="00A9737B"/>
    <w:rsid w:val="00AA1CEC"/>
    <w:rsid w:val="00AA38B6"/>
    <w:rsid w:val="00AB0C15"/>
    <w:rsid w:val="00AB27C6"/>
    <w:rsid w:val="00AB376F"/>
    <w:rsid w:val="00AC0900"/>
    <w:rsid w:val="00AC2EF6"/>
    <w:rsid w:val="00AC458F"/>
    <w:rsid w:val="00AC6CD4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445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9706C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E2D76"/>
    <w:rsid w:val="00BF1D0D"/>
    <w:rsid w:val="00BF27CC"/>
    <w:rsid w:val="00BF2B5D"/>
    <w:rsid w:val="00BF46EA"/>
    <w:rsid w:val="00BF7D01"/>
    <w:rsid w:val="00C04C5C"/>
    <w:rsid w:val="00C053C1"/>
    <w:rsid w:val="00C126AB"/>
    <w:rsid w:val="00C13283"/>
    <w:rsid w:val="00C1760E"/>
    <w:rsid w:val="00C201D7"/>
    <w:rsid w:val="00C23F4E"/>
    <w:rsid w:val="00C24764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6FFC"/>
    <w:rsid w:val="00CA72F5"/>
    <w:rsid w:val="00CB0D1E"/>
    <w:rsid w:val="00CB1102"/>
    <w:rsid w:val="00CB152B"/>
    <w:rsid w:val="00CB5A55"/>
    <w:rsid w:val="00CB61E4"/>
    <w:rsid w:val="00CB6A42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2935"/>
    <w:rsid w:val="00D52927"/>
    <w:rsid w:val="00D52F81"/>
    <w:rsid w:val="00D531DE"/>
    <w:rsid w:val="00D53520"/>
    <w:rsid w:val="00D56529"/>
    <w:rsid w:val="00D567EE"/>
    <w:rsid w:val="00D5712C"/>
    <w:rsid w:val="00D578E6"/>
    <w:rsid w:val="00D7403F"/>
    <w:rsid w:val="00D74348"/>
    <w:rsid w:val="00D779EC"/>
    <w:rsid w:val="00D819F4"/>
    <w:rsid w:val="00D82B2D"/>
    <w:rsid w:val="00D86CA5"/>
    <w:rsid w:val="00D934DE"/>
    <w:rsid w:val="00D94627"/>
    <w:rsid w:val="00D97C1F"/>
    <w:rsid w:val="00DA1B4D"/>
    <w:rsid w:val="00DA1D33"/>
    <w:rsid w:val="00DA264F"/>
    <w:rsid w:val="00DA3265"/>
    <w:rsid w:val="00DA3ECF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6FC"/>
    <w:rsid w:val="00DF49A1"/>
    <w:rsid w:val="00DF51BC"/>
    <w:rsid w:val="00DF5D19"/>
    <w:rsid w:val="00E02798"/>
    <w:rsid w:val="00E039ED"/>
    <w:rsid w:val="00E03D9E"/>
    <w:rsid w:val="00E078B4"/>
    <w:rsid w:val="00E102EB"/>
    <w:rsid w:val="00E10A88"/>
    <w:rsid w:val="00E11933"/>
    <w:rsid w:val="00E12548"/>
    <w:rsid w:val="00E1381D"/>
    <w:rsid w:val="00E1392B"/>
    <w:rsid w:val="00E20543"/>
    <w:rsid w:val="00E2201F"/>
    <w:rsid w:val="00E22583"/>
    <w:rsid w:val="00E2342F"/>
    <w:rsid w:val="00E241B5"/>
    <w:rsid w:val="00E256C3"/>
    <w:rsid w:val="00E27F3C"/>
    <w:rsid w:val="00E3173E"/>
    <w:rsid w:val="00E31DB3"/>
    <w:rsid w:val="00E3303E"/>
    <w:rsid w:val="00E34009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CDF"/>
    <w:rsid w:val="00E71455"/>
    <w:rsid w:val="00E75EAF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D658C"/>
    <w:rsid w:val="00FE04CB"/>
    <w:rsid w:val="00FE0713"/>
    <w:rsid w:val="00FE0C4C"/>
    <w:rsid w:val="00FE280D"/>
    <w:rsid w:val="00FE2F3F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0071FF"/>
    <w:rsid w:val="000E0414"/>
    <w:rsid w:val="000F235C"/>
    <w:rsid w:val="00117256"/>
    <w:rsid w:val="001E1AAB"/>
    <w:rsid w:val="002C49E2"/>
    <w:rsid w:val="00314D9C"/>
    <w:rsid w:val="00355305"/>
    <w:rsid w:val="00361CEA"/>
    <w:rsid w:val="00371712"/>
    <w:rsid w:val="00426B36"/>
    <w:rsid w:val="004376DA"/>
    <w:rsid w:val="00481161"/>
    <w:rsid w:val="0049684E"/>
    <w:rsid w:val="004F00ED"/>
    <w:rsid w:val="00500A13"/>
    <w:rsid w:val="00541DA1"/>
    <w:rsid w:val="0061346D"/>
    <w:rsid w:val="00650128"/>
    <w:rsid w:val="006F4606"/>
    <w:rsid w:val="00713426"/>
    <w:rsid w:val="00727D97"/>
    <w:rsid w:val="007462FA"/>
    <w:rsid w:val="007B7A47"/>
    <w:rsid w:val="00827AA6"/>
    <w:rsid w:val="008B0B99"/>
    <w:rsid w:val="008B7C65"/>
    <w:rsid w:val="008C3416"/>
    <w:rsid w:val="00902B05"/>
    <w:rsid w:val="00907BC0"/>
    <w:rsid w:val="00913431"/>
    <w:rsid w:val="00920A71"/>
    <w:rsid w:val="00944CD0"/>
    <w:rsid w:val="0098084D"/>
    <w:rsid w:val="00992AC4"/>
    <w:rsid w:val="00AF710C"/>
    <w:rsid w:val="00B41CE4"/>
    <w:rsid w:val="00B50209"/>
    <w:rsid w:val="00C41BA3"/>
    <w:rsid w:val="00D02FCB"/>
    <w:rsid w:val="00D44118"/>
    <w:rsid w:val="00D8788B"/>
    <w:rsid w:val="00D96815"/>
    <w:rsid w:val="00E34DBC"/>
    <w:rsid w:val="00EE44A6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8788B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34AB6E3-101B-48F2-A5E0-E7CBCAD6F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1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2081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David Hutton</cp:lastModifiedBy>
  <cp:revision>3</cp:revision>
  <cp:lastPrinted>2006-09-14T07:39:00Z</cp:lastPrinted>
  <dcterms:created xsi:type="dcterms:W3CDTF">2019-01-15T14:58:00Z</dcterms:created>
  <dcterms:modified xsi:type="dcterms:W3CDTF">2019-01-15T14:58:00Z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