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bookmarkStart w:id="0" w:name="_GoBack" w:colFirst="1" w:colLast="1"/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  <w:bookmarkEnd w:id="0"/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493019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:rsidR="00FC0FBE" w:rsidRDefault="00FC0FBE" w:rsidP="00DE6A94">
      <w:pPr>
        <w:pStyle w:val="NormalParagraph"/>
        <w:jc w:val="center"/>
        <w:rPr>
          <w:lang w:val="en-IE"/>
        </w:rPr>
      </w:pPr>
    </w:p>
    <w:p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t>within the Wholesale Agreements (WAGREE) and Wholesale Solutions (WSOLU) groups to analyse the commercial impacts of the 5G Steering of Roaming Control Plane Solution.</w:t>
      </w:r>
    </w:p>
    <w:p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:rsidR="00A71FF9" w:rsidRDefault="00AC334E" w:rsidP="00AC334E">
      <w:pPr>
        <w:pStyle w:val="NormalParagraph"/>
        <w:numPr>
          <w:ilvl w:val="0"/>
          <w:numId w:val="24"/>
        </w:numPr>
      </w:pPr>
      <w:r>
        <w:lastRenderedPageBreak/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 xml:space="preserve">and will </w:t>
      </w:r>
      <w:r>
        <w:lastRenderedPageBreak/>
        <w:t>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:rsidR="00DE6A94" w:rsidRPr="00DE6A94" w:rsidRDefault="00DE6A94" w:rsidP="00DE6A94">
      <w:pPr>
        <w:pStyle w:val="NormalParagraph"/>
      </w:pPr>
    </w:p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p w:rsidR="00DD4943" w:rsidRDefault="00DD4943" w:rsidP="003F70BB">
      <w:pPr>
        <w:pStyle w:val="NormalParagraph"/>
        <w:rPr>
          <w:rFonts w:eastAsia="MS Mincho"/>
          <w:lang w:eastAsia="ja-JP"/>
        </w:rPr>
      </w:pPr>
    </w:p>
    <w:p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4174F" w16cid:durableId="1E2DB59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C22" w:rsidRDefault="00AB5C22">
      <w:r>
        <w:separator/>
      </w:r>
    </w:p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</w:endnote>
  <w:endnote w:type="continuationSeparator" w:id="0">
    <w:p w:rsidR="00AB5C22" w:rsidRDefault="00AB5C22">
      <w:r>
        <w:continuationSeparator/>
      </w:r>
    </w:p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E1F18" w:rsidRDefault="00CE1F18" w:rsidP="00DB7D27">
    <w:pPr>
      <w:ind w:left="-851"/>
      <w:rPr>
        <w:i/>
        <w:sz w:val="20"/>
      </w:rPr>
    </w:pPr>
  </w:p>
  <w:p w:rsidR="00CE1F18" w:rsidRPr="00DB7D27" w:rsidRDefault="00CE1F18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C22" w:rsidRDefault="00AB5C22">
      <w:r>
        <w:separator/>
      </w:r>
    </w:p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</w:footnote>
  <w:footnote w:type="continuationSeparator" w:id="0">
    <w:p w:rsidR="00AB5C22" w:rsidRDefault="00AB5C22">
      <w:r>
        <w:continuationSeparator/>
      </w:r>
    </w:p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  <w:p w:rsidR="00AB5C22" w:rsidRDefault="00AB5C2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Default="00CE1F18">
    <w:pPr>
      <w:pStyle w:val="Header"/>
    </w:pPr>
  </w:p>
  <w:p w:rsidR="00CE1F18" w:rsidRDefault="00CE1F1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Pr="00F04B04" w:rsidRDefault="00CE1F18" w:rsidP="0060180A">
    <w:pPr>
      <w:pStyle w:val="Header"/>
    </w:pPr>
  </w:p>
  <w:p w:rsidR="00CE1F18" w:rsidRDefault="00CE1F1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IE" w:vendorID="64" w:dllVersion="131078" w:nlCheck="1" w:checkStyle="0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3019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B5C22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4F82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0F235C"/>
    <w:rsid w:val="00117256"/>
    <w:rsid w:val="001E2ACD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25F8804-A5FB-4AF5-95BE-248E40BA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FF</cp:lastModifiedBy>
  <cp:revision>2</cp:revision>
  <cp:lastPrinted>2006-09-14T07:39:00Z</cp:lastPrinted>
  <dcterms:created xsi:type="dcterms:W3CDTF">2018-08-20T14:37:00Z</dcterms:created>
  <dcterms:modified xsi:type="dcterms:W3CDTF">2018-08-20T14:37:00Z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