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1721BE">
        <w:rPr>
          <w:b/>
          <w:noProof/>
          <w:sz w:val="28"/>
        </w:rPr>
        <w:t>5373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 xml:space="preserve">New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BB23CD" w:rsidRPr="005157CA">
        <w:t>potential</w:t>
      </w:r>
      <w:proofErr w:type="gramEnd"/>
      <w:r w:rsidR="00BB23CD" w:rsidRPr="005157CA">
        <w:t xml:space="preserve"> work to 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keep the UE in EMM-CONNECTED state or in EMM-IDLE</w:t>
      </w:r>
      <w:r w:rsidR="00AF592A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access control mechanism</w:t>
      </w:r>
      <w:r w:rsidR="002D59FF" w:rsidRPr="005157CA">
        <w:t>s</w:t>
      </w:r>
      <w:r w:rsidRPr="005157CA">
        <w:t>;</w:t>
      </w:r>
    </w:p>
    <w:p w:rsidR="002D59FF" w:rsidRPr="005157CA" w:rsidRDefault="002D59FF" w:rsidP="005157CA">
      <w:pPr>
        <w:pStyle w:val="B1"/>
      </w:pPr>
      <w:r w:rsidRPr="005157CA">
        <w:lastRenderedPageBreak/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on reject cases handling and abnormal cases handling for light connection</w:t>
      </w:r>
      <w:r w:rsidR="00471EE7" w:rsidRPr="005157CA">
        <w:t>.</w:t>
      </w:r>
    </w:p>
    <w:p w:rsidR="0042782B" w:rsidRPr="00703096" w:rsidRDefault="00BB23CD" w:rsidP="00BB23CD">
      <w:r>
        <w:rPr>
          <w:lang w:val="en-US"/>
        </w:rPr>
        <w:t>3.</w:t>
      </w:r>
      <w:r w:rsidRPr="00BB23CD">
        <w:t xml:space="preserve"> </w:t>
      </w:r>
      <w:r>
        <w:tab/>
        <w:t>Potential updates to TS 27.007 for light connection</w:t>
      </w:r>
      <w:r w:rsidR="005157CA">
        <w:rPr>
          <w:lang w:val="en-US"/>
        </w:rPr>
        <w:t>;</w:t>
      </w:r>
    </w:p>
    <w:p w:rsidR="000C306E" w:rsidRPr="00703096" w:rsidRDefault="000C306E" w:rsidP="000C306E">
      <w:r>
        <w:rPr>
          <w:lang w:val="en-US"/>
        </w:rPr>
        <w:t>4.</w:t>
      </w:r>
      <w:r w:rsidRPr="00BB23CD">
        <w:t xml:space="preserve"> </w:t>
      </w:r>
      <w:r>
        <w:tab/>
        <w:t>Potential updates to TS 29.118 for light connection</w:t>
      </w:r>
      <w:r w:rsidR="005157CA">
        <w:rPr>
          <w:lang w:val="en-US"/>
        </w:rPr>
        <w:t>; and</w:t>
      </w:r>
    </w:p>
    <w:p w:rsidR="00F956DF" w:rsidRPr="00703096" w:rsidRDefault="00F956DF" w:rsidP="00F956DF">
      <w:r>
        <w:rPr>
          <w:lang w:val="en-US"/>
        </w:rPr>
        <w:t>5.</w:t>
      </w:r>
      <w:r w:rsidRPr="00BB23CD">
        <w:t xml:space="preserve"> </w:t>
      </w:r>
      <w:r>
        <w:tab/>
        <w:t>Potential updates to TS 24.368 for light connection</w:t>
      </w:r>
      <w:r w:rsidRPr="009F3790">
        <w:rPr>
          <w:lang w:val="en-US"/>
        </w:rPr>
        <w:t>.</w:t>
      </w:r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" w:name="_GoBack"/>
      <w:bookmarkEnd w:id="1"/>
      <w:r>
        <w:t>t connection</w:t>
      </w:r>
      <w:r w:rsidRPr="009F3790"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potential </w:t>
      </w:r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09"/>
        <w:gridCol w:w="1318"/>
        <w:gridCol w:w="99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updates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</w:t>
            </w:r>
            <w:r w:rsidR="005157CA" w:rsidRPr="00457FC5">
              <w:rPr>
                <w:sz w:val="16"/>
                <w:szCs w:val="16"/>
                <w:lang w:eastAsia="zh-CN"/>
              </w:rPr>
              <w:t xml:space="preserve">addition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C73" w:rsidRDefault="005F6C73">
      <w:r>
        <w:separator/>
      </w:r>
    </w:p>
  </w:endnote>
  <w:endnote w:type="continuationSeparator" w:id="0">
    <w:p w:rsidR="005F6C73" w:rsidRDefault="005F6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C73" w:rsidRDefault="005F6C73">
      <w:r>
        <w:separator/>
      </w:r>
    </w:p>
  </w:footnote>
  <w:footnote w:type="continuationSeparator" w:id="0">
    <w:p w:rsidR="005F6C73" w:rsidRDefault="005F6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5958"/>
    <w:rsid w:val="003F268E"/>
    <w:rsid w:val="003F7B3D"/>
    <w:rsid w:val="0042782B"/>
    <w:rsid w:val="0043648B"/>
    <w:rsid w:val="0043745F"/>
    <w:rsid w:val="0044029F"/>
    <w:rsid w:val="00457FC5"/>
    <w:rsid w:val="00471EE7"/>
    <w:rsid w:val="0048267C"/>
    <w:rsid w:val="004876B9"/>
    <w:rsid w:val="00493A79"/>
    <w:rsid w:val="004A6A60"/>
    <w:rsid w:val="004A6CF3"/>
    <w:rsid w:val="004B043A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A7038"/>
    <w:rsid w:val="00ED7A5B"/>
    <w:rsid w:val="00EE68FF"/>
    <w:rsid w:val="00F07F57"/>
    <w:rsid w:val="00F41A27"/>
    <w:rsid w:val="00F4338D"/>
    <w:rsid w:val="00F440D3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8291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Huawei_CHV_2</cp:lastModifiedBy>
  <cp:revision>2</cp:revision>
  <cp:lastPrinted>2000-02-29T10:31:00Z</cp:lastPrinted>
  <dcterms:created xsi:type="dcterms:W3CDTF">2016-11-17T23:08:00Z</dcterms:created>
  <dcterms:modified xsi:type="dcterms:W3CDTF">2016-11-17T23:08:00Z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