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B864" w14:textId="37F4E7A2" w:rsidR="00C31A94" w:rsidRPr="006C2E80" w:rsidRDefault="00C31A94" w:rsidP="00C31A94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TSG-</w:t>
      </w:r>
      <w:r>
        <w:rPr>
          <w:sz w:val="24"/>
          <w:szCs w:val="24"/>
        </w:rPr>
        <w:t>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96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221</w:t>
      </w:r>
      <w:r w:rsidR="001147B0">
        <w:rPr>
          <w:sz w:val="24"/>
          <w:szCs w:val="24"/>
        </w:rPr>
        <w:t>330</w:t>
      </w:r>
    </w:p>
    <w:p w14:paraId="2ABF9FDC" w14:textId="77777777" w:rsidR="00C31A94" w:rsidRPr="00390A60" w:rsidRDefault="00C31A94" w:rsidP="00C31A94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Budapest, Hungary, 6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– </w:t>
      </w:r>
      <w:r>
        <w:rPr>
          <w:sz w:val="24"/>
          <w:szCs w:val="24"/>
        </w:rPr>
        <w:t>7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June </w:t>
      </w:r>
      <w:r w:rsidRPr="00390A60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77777777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077E63B7" w14:textId="5BA81AF0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>New WID on Rel-18 Enhancements of 3GPP Northbound Interfaces and Application Layer APIs</w:t>
      </w:r>
    </w:p>
    <w:p w14:paraId="16C41D67" w14:textId="77777777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7CA8BB8D" w14:textId="29EE1978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>
        <w:rPr>
          <w:rFonts w:ascii="Arial" w:eastAsia="Batang" w:hAnsi="Arial"/>
          <w:b/>
          <w:sz w:val="24"/>
          <w:szCs w:val="24"/>
          <w:lang w:val="en-US"/>
        </w:rPr>
        <w:t>8</w:t>
      </w:r>
      <w:r>
        <w:rPr>
          <w:rFonts w:ascii="Arial" w:eastAsia="Batang" w:hAnsi="Arial"/>
          <w:b/>
          <w:sz w:val="24"/>
          <w:szCs w:val="24"/>
          <w:lang w:val="en-US"/>
        </w:rPr>
        <w:t>.</w:t>
      </w:r>
      <w:r w:rsidR="006F27B1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36BAE30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1147B0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xMB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ProSe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proofErr w:type="spellStart"/>
      <w:r w:rsidR="00B343F8">
        <w:rPr>
          <w:lang w:val="en-US"/>
        </w:rPr>
        <w:t>ProSe</w:t>
      </w:r>
      <w:proofErr w:type="spellEnd"/>
      <w:r w:rsidR="00B343F8">
        <w:rPr>
          <w:lang w:val="en-US"/>
        </w:rPr>
        <w:t xml:space="preserve">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xMB</w:t>
            </w:r>
            <w:proofErr w:type="spellEnd"/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6C261C3F" w:rsidR="00D70FDD" w:rsidRDefault="00D70FDD" w:rsidP="00D70FDD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382BD2B6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ProSe</w:t>
            </w:r>
            <w:proofErr w:type="spellEnd"/>
            <w:r>
              <w:t xml:space="preserve">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E8EBC2A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55BD9EA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6AA9B34C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257AD21E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4A1C140F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04532EF9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>Abdessamad El Moatamid</w:t>
      </w:r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54212" w14:textId="77777777" w:rsidR="00054944" w:rsidRDefault="00054944">
      <w:r>
        <w:separator/>
      </w:r>
    </w:p>
  </w:endnote>
  <w:endnote w:type="continuationSeparator" w:id="0">
    <w:p w14:paraId="7E863ABD" w14:textId="77777777" w:rsidR="00054944" w:rsidRDefault="0005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53632" w14:textId="77777777" w:rsidR="00054944" w:rsidRDefault="00054944">
      <w:r>
        <w:separator/>
      </w:r>
    </w:p>
  </w:footnote>
  <w:footnote w:type="continuationSeparator" w:id="0">
    <w:p w14:paraId="225EA91B" w14:textId="77777777" w:rsidR="00054944" w:rsidRDefault="00054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246BD"/>
    <w:rsid w:val="00054944"/>
    <w:rsid w:val="000855F6"/>
    <w:rsid w:val="000B412A"/>
    <w:rsid w:val="000B5392"/>
    <w:rsid w:val="000D17D3"/>
    <w:rsid w:val="000E2180"/>
    <w:rsid w:val="000E5826"/>
    <w:rsid w:val="00106598"/>
    <w:rsid w:val="001147B0"/>
    <w:rsid w:val="00145ED3"/>
    <w:rsid w:val="0016024F"/>
    <w:rsid w:val="001624C7"/>
    <w:rsid w:val="001B5716"/>
    <w:rsid w:val="001E78A4"/>
    <w:rsid w:val="00212B30"/>
    <w:rsid w:val="00223447"/>
    <w:rsid w:val="00226298"/>
    <w:rsid w:val="002325C3"/>
    <w:rsid w:val="0024108A"/>
    <w:rsid w:val="00260DD5"/>
    <w:rsid w:val="00274A99"/>
    <w:rsid w:val="00291944"/>
    <w:rsid w:val="00296627"/>
    <w:rsid w:val="002B7072"/>
    <w:rsid w:val="003108B4"/>
    <w:rsid w:val="00310FD8"/>
    <w:rsid w:val="00325DEE"/>
    <w:rsid w:val="00351EEC"/>
    <w:rsid w:val="00353C89"/>
    <w:rsid w:val="00356C50"/>
    <w:rsid w:val="00390A60"/>
    <w:rsid w:val="003A7403"/>
    <w:rsid w:val="003C219A"/>
    <w:rsid w:val="003F4ABF"/>
    <w:rsid w:val="00413607"/>
    <w:rsid w:val="004554C5"/>
    <w:rsid w:val="00457A96"/>
    <w:rsid w:val="00493E65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B73B3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27B1"/>
    <w:rsid w:val="006F5098"/>
    <w:rsid w:val="00710020"/>
    <w:rsid w:val="0072097E"/>
    <w:rsid w:val="00766DA4"/>
    <w:rsid w:val="00770AEF"/>
    <w:rsid w:val="0077262F"/>
    <w:rsid w:val="007832A7"/>
    <w:rsid w:val="007F6D7E"/>
    <w:rsid w:val="008058DD"/>
    <w:rsid w:val="008853D4"/>
    <w:rsid w:val="008B05AB"/>
    <w:rsid w:val="008C026F"/>
    <w:rsid w:val="008D36BE"/>
    <w:rsid w:val="008D7EE1"/>
    <w:rsid w:val="008E765E"/>
    <w:rsid w:val="008F356A"/>
    <w:rsid w:val="0091157D"/>
    <w:rsid w:val="00947DD9"/>
    <w:rsid w:val="009957B0"/>
    <w:rsid w:val="009D2DE3"/>
    <w:rsid w:val="00A1613B"/>
    <w:rsid w:val="00A442BA"/>
    <w:rsid w:val="00A44AB2"/>
    <w:rsid w:val="00A579DE"/>
    <w:rsid w:val="00A83EF3"/>
    <w:rsid w:val="00AA2A28"/>
    <w:rsid w:val="00AC0B6C"/>
    <w:rsid w:val="00AE4AB6"/>
    <w:rsid w:val="00B1315F"/>
    <w:rsid w:val="00B21D9E"/>
    <w:rsid w:val="00B343F8"/>
    <w:rsid w:val="00B411FF"/>
    <w:rsid w:val="00B44B89"/>
    <w:rsid w:val="00BC002B"/>
    <w:rsid w:val="00BE387F"/>
    <w:rsid w:val="00C0775B"/>
    <w:rsid w:val="00C31A94"/>
    <w:rsid w:val="00C404ED"/>
    <w:rsid w:val="00C43DC7"/>
    <w:rsid w:val="00C50373"/>
    <w:rsid w:val="00C61555"/>
    <w:rsid w:val="00C62E3B"/>
    <w:rsid w:val="00CB2E53"/>
    <w:rsid w:val="00CE0414"/>
    <w:rsid w:val="00D1398B"/>
    <w:rsid w:val="00D56B63"/>
    <w:rsid w:val="00D70FDD"/>
    <w:rsid w:val="00D77FC4"/>
    <w:rsid w:val="00DC531B"/>
    <w:rsid w:val="00DD5EF8"/>
    <w:rsid w:val="00DE5431"/>
    <w:rsid w:val="00E27AF0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E495B"/>
    <w:rsid w:val="00F12215"/>
    <w:rsid w:val="00F24BC5"/>
    <w:rsid w:val="00F53155"/>
    <w:rsid w:val="00F83FFD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2000-02-29T10:31:00Z</cp:lastPrinted>
  <dcterms:created xsi:type="dcterms:W3CDTF">2022-06-06T14:38:00Z</dcterms:created>
  <dcterms:modified xsi:type="dcterms:W3CDTF">2022-06-06T14:38:00Z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