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9A582" w14:textId="75C634DA" w:rsidR="003C1C22" w:rsidRDefault="003C1C22" w:rsidP="003C1C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 w:rsidR="007A3B87">
        <w:rPr>
          <w:b/>
          <w:noProof/>
          <w:sz w:val="24"/>
        </w:rPr>
        <w:t>192</w:t>
      </w:r>
    </w:p>
    <w:p w14:paraId="70D42129" w14:textId="5DD98F5C" w:rsidR="000F7ECB" w:rsidRPr="003C1C22" w:rsidRDefault="003C1C22" w:rsidP="003C1C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137422D8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</w:t>
      </w:r>
      <w:r w:rsidR="0088542F">
        <w:rPr>
          <w:rFonts w:ascii="Arial" w:hAnsi="Arial" w:cs="Arial"/>
          <w:b/>
        </w:rPr>
        <w:t>24.</w:t>
      </w:r>
      <w:r w:rsidR="00F145FD">
        <w:rPr>
          <w:rFonts w:ascii="Arial" w:hAnsi="Arial" w:cs="Arial"/>
          <w:b/>
        </w:rPr>
        <w:t>558</w:t>
      </w:r>
      <w:r w:rsidR="00222D66" w:rsidRPr="00F65D14">
        <w:rPr>
          <w:rFonts w:ascii="Arial" w:hAnsi="Arial" w:cs="Arial"/>
          <w:b/>
        </w:rPr>
        <w:t xml:space="preserve">, Version </w:t>
      </w:r>
      <w:r w:rsidR="008D677A">
        <w:rPr>
          <w:rFonts w:ascii="Arial" w:hAnsi="Arial" w:cs="Arial"/>
          <w:b/>
        </w:rPr>
        <w:t>2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2B01F921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</w:t>
      </w:r>
      <w:r w:rsidR="0088542F">
        <w:rPr>
          <w:rFonts w:ascii="Arial" w:hAnsi="Arial" w:cs="Arial"/>
          <w:b/>
        </w:rPr>
        <w:t>1</w:t>
      </w:r>
      <w:r w:rsidR="00201520" w:rsidRPr="00F65D14">
        <w:rPr>
          <w:rFonts w:ascii="Arial" w:hAnsi="Arial" w:cs="Arial"/>
          <w:b/>
        </w:rPr>
        <w:br/>
      </w:r>
    </w:p>
    <w:p w14:paraId="17712061" w14:textId="7F7F97BB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D677A">
        <w:rPr>
          <w:rFonts w:ascii="Arial" w:hAnsi="Arial" w:cs="Arial"/>
          <w:b/>
        </w:rPr>
        <w:t>Approval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D9814AA" w14:textId="77777777" w:rsidR="004F565B" w:rsidRPr="00961CDB" w:rsidRDefault="004F565B" w:rsidP="004F565B">
      <w:pPr>
        <w:tabs>
          <w:tab w:val="left" w:pos="3119"/>
        </w:tabs>
        <w:rPr>
          <w:sz w:val="24"/>
          <w:szCs w:val="24"/>
        </w:rPr>
      </w:pPr>
      <w:r w:rsidRPr="00961CDB">
        <w:rPr>
          <w:sz w:val="24"/>
          <w:szCs w:val="24"/>
        </w:rPr>
        <w:t xml:space="preserve">TS 24.558 is to specify the protocols aspects for enabling edge applications over 3GPP networks for a) communication between Edge Enabler Client (EEC) and Edge Enabler Server (EES) over EDGE-1 reference point, and b) communication between EEC and Edge Configuration Server (ECS) over EDGE-4 reference point. </w:t>
      </w:r>
    </w:p>
    <w:p w14:paraId="2E5DA5FC" w14:textId="77777777" w:rsidR="004F565B" w:rsidRPr="00961CDB" w:rsidRDefault="004F565B" w:rsidP="004F565B">
      <w:pPr>
        <w:tabs>
          <w:tab w:val="left" w:pos="3119"/>
        </w:tabs>
        <w:rPr>
          <w:sz w:val="24"/>
          <w:szCs w:val="24"/>
        </w:rPr>
      </w:pPr>
      <w:r w:rsidRPr="00961CDB">
        <w:rPr>
          <w:sz w:val="24"/>
          <w:szCs w:val="24"/>
        </w:rPr>
        <w:t>TS 24.558 specifies the APIs in detail, needed to support the services offered by EES and ECS over EDGE-1/4 interfaces for enabling the edge applications over 3GPP network. The APIs are specified as RESTful APIs except for custom operations wherever required.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0A5249CD" w14:textId="472A9A82" w:rsidR="00FC16AF" w:rsidRPr="00FC16AF" w:rsidRDefault="00FC16AF" w:rsidP="00FC16AF">
      <w:pPr>
        <w:tabs>
          <w:tab w:val="left" w:pos="3119"/>
        </w:tabs>
        <w:rPr>
          <w:sz w:val="24"/>
        </w:rPr>
      </w:pPr>
      <w:r w:rsidRPr="00FC16AF">
        <w:rPr>
          <w:sz w:val="24"/>
        </w:rPr>
        <w:t>From the last presentat</w:t>
      </w:r>
      <w:r>
        <w:rPr>
          <w:sz w:val="24"/>
        </w:rPr>
        <w:t>ion of the TS (for information)</w:t>
      </w:r>
      <w:r w:rsidRPr="00FC16AF">
        <w:rPr>
          <w:sz w:val="24"/>
        </w:rPr>
        <w:t>, the work progressed on the following:</w:t>
      </w:r>
    </w:p>
    <w:p w14:paraId="026DC650" w14:textId="77777777" w:rsidR="008D677A" w:rsidRDefault="008D677A" w:rsidP="008D677A">
      <w:pPr>
        <w:pStyle w:val="B1"/>
        <w:numPr>
          <w:ilvl w:val="0"/>
          <w:numId w:val="8"/>
        </w:numPr>
      </w:pPr>
      <w:r w:rsidRPr="004D4ACD">
        <w:t xml:space="preserve">Services offered by Edge Enabler Server (for </w:t>
      </w:r>
      <w:proofErr w:type="spellStart"/>
      <w:r w:rsidRPr="004D4ACD">
        <w:t>Eees_EASDiscovery</w:t>
      </w:r>
      <w:proofErr w:type="spellEnd"/>
      <w:r w:rsidRPr="004D4ACD">
        <w:t xml:space="preserve"> API and </w:t>
      </w:r>
      <w:proofErr w:type="spellStart"/>
      <w:r w:rsidRPr="004D4ACD">
        <w:t>Eees_AppContextRelocation</w:t>
      </w:r>
      <w:proofErr w:type="spellEnd"/>
      <w:r w:rsidRPr="004D4ACD">
        <w:t xml:space="preserve"> API)</w:t>
      </w:r>
      <w:r>
        <w:t>;</w:t>
      </w:r>
    </w:p>
    <w:p w14:paraId="485D8B0F" w14:textId="77777777" w:rsidR="008D677A" w:rsidRDefault="008D677A" w:rsidP="008D677A">
      <w:pPr>
        <w:pStyle w:val="B1"/>
        <w:numPr>
          <w:ilvl w:val="0"/>
          <w:numId w:val="8"/>
        </w:numPr>
      </w:pPr>
      <w:r w:rsidRPr="004D4ACD">
        <w:t xml:space="preserve">Service descriptions and services operation </w:t>
      </w:r>
      <w:r>
        <w:t xml:space="preserve">(for </w:t>
      </w:r>
      <w:proofErr w:type="spellStart"/>
      <w:r w:rsidRPr="004D4ACD">
        <w:t>Eees_ACREvents_Subscribe</w:t>
      </w:r>
      <w:proofErr w:type="spellEnd"/>
      <w:r>
        <w:t xml:space="preserve"> and </w:t>
      </w:r>
      <w:proofErr w:type="spellStart"/>
      <w:r w:rsidRPr="004D4ACD">
        <w:t>Eees_EASDiscovery</w:t>
      </w:r>
      <w:proofErr w:type="spellEnd"/>
      <w:r w:rsidRPr="004D4ACD">
        <w:t xml:space="preserve"> API</w:t>
      </w:r>
      <w:r>
        <w:t>);</w:t>
      </w:r>
    </w:p>
    <w:p w14:paraId="47AC876E" w14:textId="77777777" w:rsidR="008D677A" w:rsidRDefault="008D677A" w:rsidP="008D677A">
      <w:pPr>
        <w:pStyle w:val="B1"/>
        <w:numPr>
          <w:ilvl w:val="0"/>
          <w:numId w:val="8"/>
        </w:numPr>
      </w:pPr>
      <w:r w:rsidRPr="004D4ACD">
        <w:t xml:space="preserve">Open API specification (for </w:t>
      </w:r>
      <w:proofErr w:type="spellStart"/>
      <w:r w:rsidRPr="004D4ACD">
        <w:t>Eees_AppContextRelocation</w:t>
      </w:r>
      <w:proofErr w:type="spellEnd"/>
      <w:r>
        <w:t xml:space="preserve">, </w:t>
      </w:r>
      <w:r w:rsidRPr="004D4ACD">
        <w:t xml:space="preserve">and </w:t>
      </w:r>
      <w:proofErr w:type="spellStart"/>
      <w:r w:rsidRPr="004D4ACD">
        <w:t>Eees_ACREvents</w:t>
      </w:r>
      <w:proofErr w:type="spellEnd"/>
      <w:r w:rsidRPr="004D4ACD">
        <w:t>)</w:t>
      </w:r>
      <w:r>
        <w:t>;</w:t>
      </w:r>
    </w:p>
    <w:p w14:paraId="40D474A8" w14:textId="77777777" w:rsidR="008D677A" w:rsidRDefault="008D677A" w:rsidP="008D677A">
      <w:pPr>
        <w:pStyle w:val="B1"/>
        <w:numPr>
          <w:ilvl w:val="0"/>
          <w:numId w:val="8"/>
        </w:numPr>
      </w:pPr>
      <w:r>
        <w:t>Completion of data model for (</w:t>
      </w:r>
      <w:proofErr w:type="spellStart"/>
      <w:r w:rsidRPr="004D4ACD">
        <w:t>Eees_AppContextRelocation</w:t>
      </w:r>
      <w:proofErr w:type="spellEnd"/>
      <w:r w:rsidRPr="004D4ACD">
        <w:t xml:space="preserve"> API</w:t>
      </w:r>
      <w:r>
        <w:t xml:space="preserve">); </w:t>
      </w:r>
    </w:p>
    <w:p w14:paraId="318C27E0" w14:textId="77777777" w:rsidR="008D677A" w:rsidRDefault="008D677A" w:rsidP="008D677A">
      <w:pPr>
        <w:pStyle w:val="B1"/>
        <w:numPr>
          <w:ilvl w:val="0"/>
          <w:numId w:val="8"/>
        </w:numPr>
      </w:pPr>
      <w:r>
        <w:t xml:space="preserve">Data model fixes for </w:t>
      </w:r>
      <w:proofErr w:type="spellStart"/>
      <w:r w:rsidRPr="004D4ACD">
        <w:t>Eees_EASDiscovery</w:t>
      </w:r>
      <w:proofErr w:type="spellEnd"/>
      <w:r w:rsidRPr="004D4ACD">
        <w:t xml:space="preserve"> API</w:t>
      </w:r>
      <w:r>
        <w:t>;</w:t>
      </w:r>
    </w:p>
    <w:p w14:paraId="68E283DB" w14:textId="77777777" w:rsidR="008D677A" w:rsidRDefault="008D677A" w:rsidP="008D677A">
      <w:pPr>
        <w:pStyle w:val="B1"/>
        <w:numPr>
          <w:ilvl w:val="0"/>
          <w:numId w:val="8"/>
        </w:numPr>
      </w:pPr>
      <w:r>
        <w:t>Changes because of s</w:t>
      </w:r>
      <w:r w:rsidRPr="004D4ACD">
        <w:t>ecurity aspects</w:t>
      </w:r>
      <w:r>
        <w:t>;</w:t>
      </w:r>
    </w:p>
    <w:p w14:paraId="54E94D56" w14:textId="77777777" w:rsidR="008D677A" w:rsidRDefault="008D677A" w:rsidP="008D677A">
      <w:pPr>
        <w:pStyle w:val="B1"/>
        <w:numPr>
          <w:ilvl w:val="0"/>
          <w:numId w:val="8"/>
        </w:numPr>
      </w:pPr>
      <w:r>
        <w:t>Obtaining UE’s location by EES in order to send EAS discovery notification;</w:t>
      </w:r>
    </w:p>
    <w:p w14:paraId="23416100" w14:textId="77777777" w:rsidR="008D677A" w:rsidRDefault="008D677A" w:rsidP="008D677A">
      <w:pPr>
        <w:pStyle w:val="B1"/>
        <w:numPr>
          <w:ilvl w:val="0"/>
          <w:numId w:val="8"/>
        </w:numPr>
      </w:pPr>
      <w:r>
        <w:t xml:space="preserve">A </w:t>
      </w:r>
      <w:r w:rsidRPr="00E321EC">
        <w:t>number of editor’s notes n</w:t>
      </w:r>
      <w:r>
        <w:t>eed resolved;</w:t>
      </w:r>
    </w:p>
    <w:p w14:paraId="1E32F533" w14:textId="77777777" w:rsidR="008D677A" w:rsidRDefault="008D677A" w:rsidP="008D677A">
      <w:pPr>
        <w:pStyle w:val="B1"/>
        <w:numPr>
          <w:ilvl w:val="0"/>
          <w:numId w:val="8"/>
        </w:numPr>
      </w:pPr>
      <w:r w:rsidRPr="005721FF">
        <w:t xml:space="preserve">Supporting PATCH method </w:t>
      </w:r>
      <w:r>
        <w:t xml:space="preserve">for all APIs </w:t>
      </w:r>
      <w:r w:rsidRPr="005721FF">
        <w:t>to update subscription</w:t>
      </w:r>
      <w:r>
        <w:t xml:space="preserve"> or registration information ;</w:t>
      </w:r>
    </w:p>
    <w:p w14:paraId="23F561D9" w14:textId="77777777" w:rsidR="008D677A" w:rsidRDefault="008D677A" w:rsidP="008D677A">
      <w:pPr>
        <w:pStyle w:val="B1"/>
        <w:numPr>
          <w:ilvl w:val="0"/>
          <w:numId w:val="8"/>
        </w:numPr>
      </w:pPr>
      <w:r w:rsidRPr="008E1B69">
        <w:t xml:space="preserve">Handling </w:t>
      </w:r>
      <w:r>
        <w:t xml:space="preserve">of </w:t>
      </w:r>
      <w:r w:rsidRPr="008E1B69">
        <w:t>unused AC</w:t>
      </w:r>
      <w:r>
        <w:t xml:space="preserve"> and EEC</w:t>
      </w:r>
      <w:r w:rsidRPr="008E1B69">
        <w:t xml:space="preserve"> Context</w:t>
      </w:r>
      <w:r>
        <w:t>s in EAS and EES respectively;</w:t>
      </w:r>
    </w:p>
    <w:p w14:paraId="17B77DC7" w14:textId="77777777" w:rsidR="008D677A" w:rsidRDefault="008D677A" w:rsidP="008D677A">
      <w:pPr>
        <w:pStyle w:val="B1"/>
        <w:numPr>
          <w:ilvl w:val="0"/>
          <w:numId w:val="8"/>
        </w:numPr>
      </w:pPr>
      <w:r w:rsidRPr="008E1B69">
        <w:t>Optional param</w:t>
      </w:r>
      <w:r>
        <w:t>e</w:t>
      </w:r>
      <w:r w:rsidRPr="008E1B69">
        <w:t>ters for ACR Request and ACR Response message</w:t>
      </w:r>
      <w:r>
        <w:t>;</w:t>
      </w:r>
    </w:p>
    <w:p w14:paraId="7876D8F2" w14:textId="27BB4539" w:rsidR="008D677A" w:rsidRDefault="008D677A" w:rsidP="00CB25C6">
      <w:pPr>
        <w:pStyle w:val="B1"/>
        <w:numPr>
          <w:ilvl w:val="0"/>
          <w:numId w:val="8"/>
        </w:numPr>
      </w:pPr>
      <w:proofErr w:type="spellStart"/>
      <w:r w:rsidRPr="00543D02">
        <w:t>Eecs_ServiceProvisioning</w:t>
      </w:r>
      <w:proofErr w:type="spellEnd"/>
      <w:r w:rsidRPr="00543D02">
        <w:t xml:space="preserve"> API aspects including resource alignment with TS 29.501, </w:t>
      </w:r>
      <w:r>
        <w:t xml:space="preserve">separate </w:t>
      </w:r>
      <w:r w:rsidRPr="00543D02">
        <w:t>query parameter</w:t>
      </w:r>
      <w:r>
        <w:t>s</w:t>
      </w:r>
      <w:r w:rsidRPr="00543D02">
        <w:t xml:space="preserve"> and “204 No Content”</w:t>
      </w:r>
      <w:r>
        <w:t xml:space="preserve"> or “</w:t>
      </w:r>
      <w:r w:rsidRPr="00BA496D">
        <w:t>404 Not found</w:t>
      </w:r>
      <w:r w:rsidRPr="004F565B">
        <w:rPr>
          <w:color w:val="1F497D"/>
        </w:rPr>
        <w:t>”</w:t>
      </w:r>
      <w:r w:rsidRPr="00543D02">
        <w:t xml:space="preserve"> for fetch </w:t>
      </w:r>
      <w:r>
        <w:t xml:space="preserve">service </w:t>
      </w:r>
      <w:r w:rsidRPr="00543D02">
        <w:t>operation</w:t>
      </w:r>
    </w:p>
    <w:p w14:paraId="565B65F6" w14:textId="15373A38" w:rsidR="008D677A" w:rsidRDefault="008D677A" w:rsidP="00CB25C6">
      <w:pPr>
        <w:pStyle w:val="B1"/>
        <w:numPr>
          <w:ilvl w:val="0"/>
          <w:numId w:val="8"/>
        </w:numPr>
      </w:pPr>
      <w:r>
        <w:t>Unification of APIs:</w:t>
      </w:r>
    </w:p>
    <w:p w14:paraId="02C13882" w14:textId="4628CA6C" w:rsidR="008D677A" w:rsidRPr="007D4813" w:rsidRDefault="008D677A" w:rsidP="008D677A">
      <w:pPr>
        <w:pStyle w:val="B1"/>
        <w:numPr>
          <w:ilvl w:val="1"/>
          <w:numId w:val="8"/>
        </w:numPr>
      </w:pPr>
      <w:proofErr w:type="spellStart"/>
      <w:r w:rsidRPr="00E9411E">
        <w:rPr>
          <w:rFonts w:cs="Arial"/>
        </w:rPr>
        <w:t>Eees_SelectedTargetEAS</w:t>
      </w:r>
      <w:proofErr w:type="spellEnd"/>
      <w:r>
        <w:rPr>
          <w:rFonts w:cs="Arial"/>
        </w:rPr>
        <w:t xml:space="preserve"> and </w:t>
      </w:r>
      <w:proofErr w:type="spellStart"/>
      <w:r w:rsidRPr="00E9411E">
        <w:rPr>
          <w:rFonts w:cs="Arial"/>
        </w:rPr>
        <w:t>Eees_AppContextRelocation</w:t>
      </w:r>
      <w:proofErr w:type="spellEnd"/>
    </w:p>
    <w:p w14:paraId="25EA7843" w14:textId="628EE88B" w:rsidR="007D4813" w:rsidRPr="008D677A" w:rsidRDefault="007D4813" w:rsidP="007D4813">
      <w:pPr>
        <w:pStyle w:val="B1"/>
        <w:numPr>
          <w:ilvl w:val="1"/>
          <w:numId w:val="8"/>
        </w:numPr>
      </w:pPr>
      <w:proofErr w:type="spellStart"/>
      <w:r w:rsidRPr="007D4813">
        <w:t>Eees_EASDiscovery</w:t>
      </w:r>
      <w:proofErr w:type="spellEnd"/>
      <w:r w:rsidRPr="007D4813">
        <w:t xml:space="preserve"> </w:t>
      </w:r>
      <w:r>
        <w:t xml:space="preserve">and </w:t>
      </w:r>
      <w:proofErr w:type="spellStart"/>
      <w:r>
        <w:t>Eees_TargetEASDiscovery</w:t>
      </w:r>
      <w:proofErr w:type="spellEnd"/>
    </w:p>
    <w:p w14:paraId="01B24DC4" w14:textId="4CAF254E" w:rsidR="008D677A" w:rsidRDefault="008D677A" w:rsidP="008D677A">
      <w:pPr>
        <w:pStyle w:val="B1"/>
        <w:numPr>
          <w:ilvl w:val="0"/>
          <w:numId w:val="8"/>
        </w:numPr>
      </w:pPr>
      <w:proofErr w:type="spellStart"/>
      <w:r w:rsidRPr="00543D02">
        <w:t>Eecs_ServiceProvisioning</w:t>
      </w:r>
      <w:proofErr w:type="spellEnd"/>
      <w:r w:rsidRPr="00543D02">
        <w:t xml:space="preserve"> API</w:t>
      </w:r>
      <w:r>
        <w:t xml:space="preserve"> to implement request-response model without associated resource</w:t>
      </w:r>
    </w:p>
    <w:p w14:paraId="7636EEE2" w14:textId="64344850" w:rsidR="008D677A" w:rsidRPr="008D677A" w:rsidRDefault="00627145" w:rsidP="008D677A">
      <w:pPr>
        <w:pStyle w:val="B1"/>
        <w:numPr>
          <w:ilvl w:val="0"/>
          <w:numId w:val="8"/>
        </w:numPr>
      </w:pPr>
      <w:r>
        <w:lastRenderedPageBreak/>
        <w:t xml:space="preserve">Removed </w:t>
      </w:r>
      <w:r w:rsidRPr="00BA496D">
        <w:t>“</w:t>
      </w:r>
      <w:proofErr w:type="spellStart"/>
      <w:r w:rsidRPr="00BA496D">
        <w:t>apiVersion</w:t>
      </w:r>
      <w:proofErr w:type="spellEnd"/>
      <w:r w:rsidRPr="00BA496D">
        <w:t>” in the "Resource URI variables" table</w:t>
      </w:r>
    </w:p>
    <w:p w14:paraId="09F5D71C" w14:textId="4702C85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0CD4F28" w14:textId="0D8A8A48" w:rsidR="00627145" w:rsidRDefault="00A26151" w:rsidP="00627145">
      <w:r w:rsidRPr="00BA496D">
        <w:t>Uniquely identify a related ACR (in case of simultaneous ongoing ACRs);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B17FF31" w14:textId="408B9C95" w:rsidR="004F565B" w:rsidRPr="00BA496D" w:rsidRDefault="00627145" w:rsidP="00627145">
      <w:r>
        <w:t>None</w:t>
      </w: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A8A0F" w14:textId="77777777" w:rsidR="00096B1C" w:rsidRDefault="00096B1C" w:rsidP="00CB25C6">
      <w:pPr>
        <w:spacing w:after="0"/>
      </w:pPr>
      <w:r>
        <w:separator/>
      </w:r>
    </w:p>
  </w:endnote>
  <w:endnote w:type="continuationSeparator" w:id="0">
    <w:p w14:paraId="47D11CA8" w14:textId="77777777" w:rsidR="00096B1C" w:rsidRDefault="00096B1C" w:rsidP="00CB25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21FC1" w14:textId="77777777" w:rsidR="00096B1C" w:rsidRDefault="00096B1C" w:rsidP="00CB25C6">
      <w:pPr>
        <w:spacing w:after="0"/>
      </w:pPr>
      <w:r>
        <w:separator/>
      </w:r>
    </w:p>
  </w:footnote>
  <w:footnote w:type="continuationSeparator" w:id="0">
    <w:p w14:paraId="198CA06A" w14:textId="77777777" w:rsidR="00096B1C" w:rsidRDefault="00096B1C" w:rsidP="00CB25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9023FFC"/>
    <w:multiLevelType w:val="hybridMultilevel"/>
    <w:tmpl w:val="81A89C72"/>
    <w:lvl w:ilvl="0" w:tplc="3ECA36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0D53BF"/>
    <w:multiLevelType w:val="hybridMultilevel"/>
    <w:tmpl w:val="032C1E4C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96B1C"/>
    <w:rsid w:val="000F7ECB"/>
    <w:rsid w:val="001D0721"/>
    <w:rsid w:val="00201520"/>
    <w:rsid w:val="00222D66"/>
    <w:rsid w:val="002B09A1"/>
    <w:rsid w:val="003C1C22"/>
    <w:rsid w:val="0045428D"/>
    <w:rsid w:val="004F2ABC"/>
    <w:rsid w:val="004F565B"/>
    <w:rsid w:val="005D625D"/>
    <w:rsid w:val="00627145"/>
    <w:rsid w:val="007A3B87"/>
    <w:rsid w:val="007D4813"/>
    <w:rsid w:val="00850D4D"/>
    <w:rsid w:val="0088542F"/>
    <w:rsid w:val="008D677A"/>
    <w:rsid w:val="008E104F"/>
    <w:rsid w:val="009828FE"/>
    <w:rsid w:val="00A26151"/>
    <w:rsid w:val="00A844BF"/>
    <w:rsid w:val="00A946BA"/>
    <w:rsid w:val="00AD354B"/>
    <w:rsid w:val="00AF0C2E"/>
    <w:rsid w:val="00AF2A06"/>
    <w:rsid w:val="00C15E4A"/>
    <w:rsid w:val="00C77D17"/>
    <w:rsid w:val="00CB25C6"/>
    <w:rsid w:val="00CC358C"/>
    <w:rsid w:val="00DC278D"/>
    <w:rsid w:val="00E70EDC"/>
    <w:rsid w:val="00F145FD"/>
    <w:rsid w:val="00F322A2"/>
    <w:rsid w:val="00F65D14"/>
    <w:rsid w:val="00F967C5"/>
    <w:rsid w:val="00FC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1D0721"/>
    <w:rPr>
      <w:lang w:eastAsia="ko-KR"/>
    </w:rPr>
  </w:style>
  <w:style w:type="paragraph" w:styleId="ListParagraph">
    <w:name w:val="List Paragraph"/>
    <w:basedOn w:val="Normal"/>
    <w:uiPriority w:val="34"/>
    <w:qFormat/>
    <w:rsid w:val="00FC16AF"/>
    <w:pPr>
      <w:ind w:left="720"/>
      <w:contextualSpacing/>
    </w:pPr>
  </w:style>
  <w:style w:type="paragraph" w:customStyle="1" w:styleId="CRCoverPage">
    <w:name w:val="CR Cover Page"/>
    <w:rsid w:val="003C1C2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24.484_CR0215R2_(Rel-16)_MCImp-eMCPTT-CT, MCImp-MC</cp:lastModifiedBy>
  <cp:revision>11</cp:revision>
  <dcterms:created xsi:type="dcterms:W3CDTF">2021-11-26T07:49:00Z</dcterms:created>
  <dcterms:modified xsi:type="dcterms:W3CDTF">2022-05-28T14:18:00Z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(2)oib106X1JqS/pyIUaASsBJWpIexKkW48cqyp3KG93jPJ3gBW9E/3JWcfROf5onGehieXi4/+
V2H4Ah5XCrIWiwSNn0wjCLdRuruAPzhj5+FSeNZZJfSL656u6QxMBYCXQrv4sL0JsKyCPLuG
U8tgtGyGwHm3ROSrefv4Oxw+jPO6ky87dcl4CwmkixRxF/1Pzm4Z7t3hsRsuncTZghNdbk5S
ONEmDnh90KiKFSDNm3</vt:lpwstr>
  </property>
  <property fmtid="{D5CDD505-2E9C-101B-9397-08002B2CF9AE}" pid="3" name="_2015_ms_pID_7253431">
    <vt:lpwstr>Dzz+7/VpbeAwQGFsDc4PwEktPatCwZHisZhFkq7ndMJi+dyGsEkNMD
XC8WUHBsBYkYuTni8eV531ZHubgTc5l00W6zwDCLT4EiBfYQwcTEAArsqR/Uh6COvXe2BBoJ
T/Xkwa6qTFclZlhkXV1/YFsS300xNd2m9uC9b8g2w16JVLAJx30MHnODlYWdZS4Kpk8=</vt:lpwstr>
  </property>
</Properties>
</file>