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4522BB8E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37</w:t>
      </w:r>
      <w:r w:rsidR="00D7047E">
        <w:rPr>
          <w:b/>
          <w:noProof/>
          <w:sz w:val="24"/>
        </w:rPr>
        <w:t>8</w:t>
      </w:r>
    </w:p>
    <w:p w14:paraId="2A3D654B" w14:textId="60C7D487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5E1742">
        <w:rPr>
          <w:b/>
          <w:noProof/>
          <w:sz w:val="24"/>
        </w:rPr>
        <w:tab/>
        <w:t>(rev of CP-220099)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63B0F05A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12154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712154">
        <w:rPr>
          <w:rFonts w:ascii="Arial" w:eastAsia="Batang" w:hAnsi="Arial"/>
          <w:b/>
          <w:lang w:val="en-US" w:eastAsia="zh-CN"/>
        </w:rPr>
        <w:t>, ZTE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7D8574CF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2078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2986D20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0C47DC">
        <w:t xml:space="preserve"> and SA4 are</w:t>
      </w:r>
      <w:r>
        <w:t xml:space="preserve"> discussing further changes to TS 23.247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1299BF03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2F418A9E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06F8F8B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52E26731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29D9645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029AC7B6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308C12D8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23650591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5934EF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2F4A817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5856696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BA7F07E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14C1E4DF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3CC4A6C2" w14:textId="77777777" w:rsidR="0005272F" w:rsidRDefault="0005272F" w:rsidP="00FB6EBF">
            <w:r>
              <w:t>CT3 responsibility</w:t>
            </w:r>
          </w:p>
          <w:p w14:paraId="5F3E3B5D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D26EEE" w:rsidRPr="005E1742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75636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E62078" w:rsidRDefault="00D26EEE" w:rsidP="00E56928">
            <w:pPr>
              <w:rPr>
                <w:lang w:val="en-US"/>
              </w:rPr>
            </w:pPr>
            <w:r w:rsidRPr="00E62078">
              <w:rPr>
                <w:lang w:val="en-US"/>
              </w:rPr>
              <w:t>Varini Gupta, Samsung</w:t>
            </w:r>
            <w:r w:rsidR="00E56928" w:rsidRPr="00E62078">
              <w:rPr>
                <w:lang w:val="en-US"/>
              </w:rPr>
              <w:t xml:space="preserve"> </w:t>
            </w:r>
            <w:hyperlink r:id="rId11" w:history="1">
              <w:r w:rsidRPr="00E62078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D7047E" w:rsidRPr="000F02B8" w14:paraId="3F58D9CF" w14:textId="77777777" w:rsidTr="00D7047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E23" w14:textId="77777777" w:rsidR="00D7047E" w:rsidRDefault="00D7047E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6B7" w14:textId="77777777" w:rsidR="00D7047E" w:rsidRDefault="00D7047E" w:rsidP="009D48C9">
            <w:pPr>
              <w:spacing w:after="0"/>
            </w:pPr>
            <w:r>
              <w:t>24.</w:t>
            </w:r>
            <w:r w:rsidRPr="00D7047E">
              <w:rPr>
                <w:highlight w:val="yellow"/>
              </w:rPr>
              <w:t>jkl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A05" w14:textId="1F1C8B73" w:rsidR="00D7047E" w:rsidRDefault="00D7047E" w:rsidP="00D7047E">
            <w:r>
              <w:t xml:space="preserve">5G System; Multicast/Broadcast </w:t>
            </w:r>
            <w:r>
              <w:t>UE pre</w:t>
            </w:r>
            <w:r w:rsidR="00076FFB">
              <w:t>-</w:t>
            </w:r>
            <w:bookmarkStart w:id="0" w:name="_GoBack"/>
            <w:bookmarkEnd w:id="0"/>
            <w:r>
              <w:t>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5A2" w14:textId="77777777" w:rsidR="00D7047E" w:rsidRPr="005516FE" w:rsidRDefault="00D7047E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AF3" w14:textId="77777777" w:rsidR="00D7047E" w:rsidRDefault="00D7047E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09E" w14:textId="77777777" w:rsidR="00D7047E" w:rsidRDefault="00D7047E" w:rsidP="009D48C9">
            <w:r>
              <w:t>CT1 responsibility</w:t>
            </w:r>
          </w:p>
          <w:p w14:paraId="47AFD3B0" w14:textId="77777777" w:rsidR="00D7047E" w:rsidRPr="000F02B8" w:rsidRDefault="00D7047E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D7047E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D7047E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239C4B7F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3E08FD89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5A489" w14:textId="77777777" w:rsidR="00BF694B" w:rsidRDefault="00BF694B">
      <w:r>
        <w:separator/>
      </w:r>
    </w:p>
  </w:endnote>
  <w:endnote w:type="continuationSeparator" w:id="0">
    <w:p w14:paraId="7E6E09E6" w14:textId="77777777" w:rsidR="00BF694B" w:rsidRDefault="00BF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CFE0" w14:textId="77777777" w:rsidR="00BF694B" w:rsidRDefault="00BF694B">
      <w:r>
        <w:separator/>
      </w:r>
    </w:p>
  </w:footnote>
  <w:footnote w:type="continuationSeparator" w:id="0">
    <w:p w14:paraId="3F47F82F" w14:textId="77777777" w:rsidR="00BF694B" w:rsidRDefault="00BF6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12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76FFB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19C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2154"/>
    <w:rsid w:val="00714DD1"/>
    <w:rsid w:val="007162BE"/>
    <w:rsid w:val="00721122"/>
    <w:rsid w:val="00722267"/>
    <w:rsid w:val="00727830"/>
    <w:rsid w:val="00746F46"/>
    <w:rsid w:val="0075252A"/>
    <w:rsid w:val="0075636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694B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4E40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E00FE"/>
    <w:rsid w:val="00CF6810"/>
    <w:rsid w:val="00D06117"/>
    <w:rsid w:val="00D21FAC"/>
    <w:rsid w:val="00D26EEE"/>
    <w:rsid w:val="00D31CC8"/>
    <w:rsid w:val="00D32678"/>
    <w:rsid w:val="00D332B8"/>
    <w:rsid w:val="00D521C1"/>
    <w:rsid w:val="00D7047E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6207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77C55-E2C7-4F16-9763-75DA2D23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2022-03-09T14:38:00Z</dcterms:created>
  <dcterms:modified xsi:type="dcterms:W3CDTF">2022-03-09T14:38:00Z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