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44DDFA1" w:rsidR="00434669" w:rsidRDefault="00434669" w:rsidP="002B13AC">
      <w:pPr>
        <w:pStyle w:val="CRCoverPage"/>
        <w:tabs>
          <w:tab w:val="right" w:pos="9639"/>
        </w:tabs>
        <w:spacing w:after="0"/>
        <w:rPr>
          <w:b/>
          <w:i/>
          <w:noProof/>
          <w:sz w:val="28"/>
        </w:rPr>
      </w:pPr>
      <w:r>
        <w:rPr>
          <w:b/>
          <w:noProof/>
          <w:sz w:val="24"/>
        </w:rPr>
        <w:t>3GPP TSG-CT WG1 Meeting #13</w:t>
      </w:r>
      <w:r w:rsidR="00161CF1">
        <w:rPr>
          <w:b/>
          <w:noProof/>
          <w:sz w:val="24"/>
        </w:rPr>
        <w:t>4</w:t>
      </w:r>
      <w:r>
        <w:rPr>
          <w:b/>
          <w:noProof/>
          <w:sz w:val="24"/>
        </w:rPr>
        <w:t>-e</w:t>
      </w:r>
      <w:r>
        <w:rPr>
          <w:b/>
          <w:i/>
          <w:noProof/>
          <w:sz w:val="28"/>
        </w:rPr>
        <w:tab/>
      </w:r>
      <w:r w:rsidR="00042145" w:rsidRPr="00042145">
        <w:rPr>
          <w:b/>
          <w:noProof/>
          <w:sz w:val="24"/>
        </w:rPr>
        <w:t>C1-221046</w:t>
      </w:r>
    </w:p>
    <w:p w14:paraId="342321DB" w14:textId="24E99040" w:rsidR="008D3A88" w:rsidRDefault="00434669" w:rsidP="008D3A88">
      <w:pPr>
        <w:pStyle w:val="CRCoverPage"/>
        <w:tabs>
          <w:tab w:val="right" w:pos="9639"/>
        </w:tabs>
        <w:rPr>
          <w:b/>
          <w:noProof/>
          <w:sz w:val="24"/>
        </w:rPr>
      </w:pPr>
      <w:r>
        <w:rPr>
          <w:b/>
          <w:noProof/>
          <w:sz w:val="24"/>
        </w:rPr>
        <w:t xml:space="preserve">E-meeting, </w:t>
      </w:r>
      <w:r w:rsidR="00C9276F">
        <w:rPr>
          <w:b/>
          <w:noProof/>
          <w:sz w:val="24"/>
        </w:rPr>
        <w:t>17</w:t>
      </w:r>
      <w:r w:rsidR="00C9276F">
        <w:rPr>
          <w:b/>
          <w:noProof/>
          <w:sz w:val="24"/>
          <w:vertAlign w:val="superscript"/>
        </w:rPr>
        <w:t>th</w:t>
      </w:r>
      <w:r w:rsidR="00C9276F">
        <w:rPr>
          <w:b/>
          <w:noProof/>
          <w:sz w:val="24"/>
        </w:rPr>
        <w:t xml:space="preserve"> – 25</w:t>
      </w:r>
      <w:r w:rsidR="00C9276F">
        <w:rPr>
          <w:b/>
          <w:noProof/>
          <w:sz w:val="24"/>
          <w:vertAlign w:val="superscript"/>
        </w:rPr>
        <w:t>th</w:t>
      </w:r>
      <w:r w:rsidR="00C9276F">
        <w:rPr>
          <w:b/>
          <w:noProof/>
          <w:sz w:val="24"/>
        </w:rPr>
        <w:t xml:space="preserve"> February 2022</w:t>
      </w:r>
      <w:r w:rsidR="008D3A88" w:rsidRPr="00FC3C36">
        <w:rPr>
          <w:b/>
          <w:noProof/>
          <w:sz w:val="13"/>
          <w:szCs w:val="13"/>
        </w:rPr>
        <w:tab/>
      </w:r>
      <w:r w:rsidR="008D3A88"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3F4527" w:rsidR="001E41F3" w:rsidRPr="00410371" w:rsidRDefault="009B19AB" w:rsidP="00E13F3D">
            <w:pPr>
              <w:pStyle w:val="CRCoverPage"/>
              <w:spacing w:after="0"/>
              <w:jc w:val="right"/>
              <w:rPr>
                <w:b/>
                <w:noProof/>
                <w:sz w:val="28"/>
              </w:rPr>
            </w:pPr>
            <w:r>
              <w:rPr>
                <w:b/>
                <w:noProof/>
                <w:sz w:val="28"/>
              </w:rPr>
              <w:t>24.</w:t>
            </w:r>
            <w:r w:rsidR="00161CF1">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167F88" w:rsidR="001E41F3" w:rsidRPr="00410371" w:rsidRDefault="00042145" w:rsidP="00547111">
            <w:pPr>
              <w:pStyle w:val="CRCoverPage"/>
              <w:spacing w:after="0"/>
              <w:rPr>
                <w:noProof/>
              </w:rPr>
            </w:pPr>
            <w:r w:rsidRPr="00042145">
              <w:rPr>
                <w:b/>
                <w:noProof/>
                <w:sz w:val="28"/>
              </w:rPr>
              <w:t>3969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9D97E5" w:rsidR="001E41F3" w:rsidRPr="00410371" w:rsidRDefault="009B19AB">
            <w:pPr>
              <w:pStyle w:val="CRCoverPage"/>
              <w:spacing w:after="0"/>
              <w:jc w:val="center"/>
              <w:rPr>
                <w:noProof/>
                <w:sz w:val="28"/>
              </w:rPr>
            </w:pPr>
            <w:r>
              <w:rPr>
                <w:b/>
                <w:noProof/>
                <w:sz w:val="28"/>
              </w:rPr>
              <w:t>17.</w:t>
            </w:r>
            <w:r w:rsidR="00161CF1">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09A4287" w:rsidR="00F25D98" w:rsidRDefault="00C927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F7264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D19B08" w:rsidR="001E41F3" w:rsidRDefault="00366C3A">
            <w:pPr>
              <w:pStyle w:val="CRCoverPage"/>
              <w:spacing w:after="0"/>
              <w:ind w:left="100"/>
              <w:rPr>
                <w:noProof/>
              </w:rPr>
            </w:pPr>
            <w:r>
              <w:rPr>
                <w:noProof/>
              </w:rPr>
              <w:t>Disabling of N1</w:t>
            </w:r>
            <w:r w:rsidR="005249B2">
              <w:rPr>
                <w:noProof/>
              </w:rPr>
              <w:t xml:space="preserve"> mode in case of #10 while Emergency call pending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8FFB76" w:rsidR="001E41F3" w:rsidRDefault="008D3A88">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57D82F" w:rsidR="001E41F3" w:rsidRDefault="008D3A88">
            <w:pPr>
              <w:pStyle w:val="CRCoverPage"/>
              <w:spacing w:after="0"/>
              <w:ind w:left="100"/>
              <w:rPr>
                <w:noProof/>
              </w:rPr>
            </w:pPr>
            <w:r>
              <w:rPr>
                <w:noProof/>
              </w:rPr>
              <w:t>202</w:t>
            </w:r>
            <w:r w:rsidR="00042145">
              <w:rPr>
                <w:noProof/>
              </w:rPr>
              <w:t>2</w:t>
            </w:r>
            <w:r>
              <w:rPr>
                <w:noProof/>
              </w:rPr>
              <w:t>-</w:t>
            </w:r>
            <w:r w:rsidR="00042145">
              <w:rPr>
                <w:noProof/>
              </w:rPr>
              <w:t>02</w:t>
            </w:r>
            <w:r>
              <w:rPr>
                <w:noProof/>
              </w:rPr>
              <w:t>-1</w:t>
            </w:r>
            <w:r w:rsidR="00042145">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D0D7BCA" w:rsidR="00366C3A" w:rsidRDefault="00366C3A" w:rsidP="00366C3A">
            <w:pPr>
              <w:pStyle w:val="CRCoverPage"/>
              <w:ind w:left="100"/>
              <w:rPr>
                <w:noProof/>
              </w:rPr>
            </w:pPr>
            <w:r>
              <w:rPr>
                <w:noProof/>
              </w:rPr>
              <w:t xml:space="preserve">While for the </w:t>
            </w:r>
            <w:r w:rsidRPr="00764981">
              <w:t xml:space="preserve">SERVICE REJECT </w:t>
            </w:r>
            <w:r>
              <w:t>with cause code #10 (see 5.6.1.5) it is defined, that if the UE has initiated the registration procedure in order to enable performing the service request procedure for emergency services fallback: "</w:t>
            </w:r>
            <w:r w:rsidRPr="00366C3A">
              <w:t>If the UE operating in single-registration mode has changed to S1 mode, it shall disable the N1 mode capability for 3GPP access</w:t>
            </w:r>
            <w:r>
              <w:t>", the same is missing in the description for cause #10 in case of MRU reject.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122D38" w:rsidR="001E41F3" w:rsidRDefault="00366C3A" w:rsidP="008D3A88">
            <w:pPr>
              <w:pStyle w:val="CRCoverPage"/>
              <w:ind w:left="100"/>
              <w:rPr>
                <w:noProof/>
              </w:rPr>
            </w:pPr>
            <w:r>
              <w:rPr>
                <w:noProof/>
              </w:rPr>
              <w:t xml:space="preserve">It is clarified that in case of a </w:t>
            </w:r>
            <w:r>
              <w:t xml:space="preserve">MRU reject with cause #10, that if the UE has initiated the registration procedure </w:t>
            </w:r>
            <w:proofErr w:type="gramStart"/>
            <w:r>
              <w:t>in order to</w:t>
            </w:r>
            <w:proofErr w:type="gramEnd"/>
            <w:r>
              <w:t xml:space="preserve"> enable performing the service request procedure for emergency services fallback: "</w:t>
            </w:r>
            <w:r w:rsidRPr="00366C3A">
              <w:t>If the UE operating in single-registration mode has changed to S1 mode, it shall disable the N1 mode capability for 3GPP access</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373057" w:rsidR="001E41F3" w:rsidRDefault="00366C3A" w:rsidP="008D3A88">
            <w:pPr>
              <w:pStyle w:val="CRCoverPage"/>
              <w:ind w:left="100"/>
              <w:rPr>
                <w:noProof/>
              </w:rPr>
            </w:pPr>
            <w:r>
              <w:rPr>
                <w:noProof/>
              </w:rPr>
              <w:t xml:space="preserve">Inconsisten behaviour between </w:t>
            </w:r>
            <w:r w:rsidRPr="00764981">
              <w:t>SERVICE REJECT</w:t>
            </w:r>
            <w:r>
              <w:t xml:space="preserve"> and MRU reject.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5E5972" w:rsidR="001E41F3" w:rsidRDefault="00C9276F">
            <w:pPr>
              <w:pStyle w:val="CRCoverPage"/>
              <w:spacing w:after="0"/>
              <w:ind w:left="100"/>
              <w:rPr>
                <w:noProof/>
              </w:rPr>
            </w:pPr>
            <w:r>
              <w:t>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D1273C9" w14:textId="77777777" w:rsidR="001015BA" w:rsidRDefault="001015BA" w:rsidP="001015BA">
      <w:pPr>
        <w:rPr>
          <w:noProof/>
        </w:rPr>
      </w:pPr>
    </w:p>
    <w:p w14:paraId="705661FF" w14:textId="77777777" w:rsidR="00161CF1" w:rsidRDefault="00161CF1" w:rsidP="00161CF1">
      <w:pPr>
        <w:pStyle w:val="Heading5"/>
      </w:pPr>
      <w:bookmarkStart w:id="1" w:name="_Toc45286811"/>
      <w:bookmarkStart w:id="2" w:name="_Toc51948080"/>
      <w:bookmarkStart w:id="3" w:name="_Toc51949172"/>
      <w:bookmarkStart w:id="4" w:name="_Toc82895863"/>
      <w:r>
        <w:t>5.5.1.3.5</w:t>
      </w:r>
      <w:r>
        <w:tab/>
        <w:t xml:space="preserve">Mobility and periodic registration update not </w:t>
      </w:r>
      <w:r w:rsidRPr="003168A2">
        <w:t>accepted by the network</w:t>
      </w:r>
      <w:bookmarkEnd w:id="1"/>
      <w:bookmarkEnd w:id="2"/>
      <w:bookmarkEnd w:id="3"/>
      <w:bookmarkEnd w:id="4"/>
    </w:p>
    <w:p w14:paraId="3CFA5CEA" w14:textId="77777777" w:rsidR="00161CF1" w:rsidRDefault="00161CF1" w:rsidP="00161CF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BCB4F5A" w14:textId="77777777" w:rsidR="00161CF1" w:rsidRPr="000D00E5" w:rsidRDefault="00161CF1" w:rsidP="00161CF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1B0216F" w14:textId="77777777" w:rsidR="00161CF1" w:rsidRPr="00CC0C94" w:rsidRDefault="00161CF1" w:rsidP="00161CF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CFF9557" w14:textId="77777777" w:rsidR="00161CF1" w:rsidRDefault="00161CF1" w:rsidP="00161CF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410E161" w14:textId="77777777" w:rsidR="00161CF1" w:rsidRPr="00D855A0" w:rsidRDefault="00161CF1" w:rsidP="00161CF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6A3179C" w14:textId="77777777" w:rsidR="00161CF1" w:rsidRDefault="00161CF1" w:rsidP="00161CF1">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9CD9F8D" w14:textId="77777777" w:rsidR="00161CF1" w:rsidRDefault="00161CF1" w:rsidP="00161CF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06EC2EE" w14:textId="77777777" w:rsidR="00161CF1" w:rsidRDefault="00161CF1" w:rsidP="00161CF1">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4391514" w14:textId="77777777" w:rsidR="00161CF1" w:rsidRPr="00CC0C94" w:rsidRDefault="00161CF1" w:rsidP="00161CF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EA7A67" w14:textId="77777777" w:rsidR="00161CF1" w:rsidRPr="00CC0C94" w:rsidRDefault="00161CF1" w:rsidP="00161CF1">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A66AEF6" w14:textId="77777777" w:rsidR="00161CF1" w:rsidRDefault="00161CF1" w:rsidP="00161CF1">
      <w:r w:rsidRPr="003729E7">
        <w:t xml:space="preserve">If the </w:t>
      </w:r>
      <w:r>
        <w:t>m</w:t>
      </w:r>
      <w:r w:rsidRPr="00C565E6">
        <w:t xml:space="preserve">obility and periodic registration update </w:t>
      </w:r>
      <w:r w:rsidRPr="00EE56E5">
        <w:t>request</w:t>
      </w:r>
      <w:r w:rsidRPr="003729E7">
        <w:t xml:space="preserve"> is rejected </w:t>
      </w:r>
      <w:r>
        <w:t>because:</w:t>
      </w:r>
    </w:p>
    <w:p w14:paraId="605302C9" w14:textId="77777777" w:rsidR="00161CF1" w:rsidRDefault="00161CF1" w:rsidP="00161CF1">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6B9EB6AD" w14:textId="77777777" w:rsidR="00161CF1" w:rsidRDefault="00161CF1" w:rsidP="00161CF1">
      <w:pPr>
        <w:pStyle w:val="B1"/>
      </w:pPr>
      <w:r>
        <w:t>b)</w:t>
      </w:r>
      <w:r>
        <w:tab/>
      </w:r>
      <w:r w:rsidRPr="00AF6E3E">
        <w:t>the UE set the NSSAA bit in the 5GMM capability IE to</w:t>
      </w:r>
      <w:r>
        <w:t>:</w:t>
      </w:r>
    </w:p>
    <w:p w14:paraId="42D30D00" w14:textId="77777777" w:rsidR="00161CF1" w:rsidRDefault="00161CF1" w:rsidP="00161CF1">
      <w:pPr>
        <w:pStyle w:val="B2"/>
      </w:pPr>
      <w:r>
        <w:t>1)</w:t>
      </w:r>
      <w:r>
        <w:tab/>
      </w:r>
      <w:r w:rsidRPr="00350712">
        <w:t>"Network slice-specific authentication and authorization supported"</w:t>
      </w:r>
      <w:r>
        <w:t xml:space="preserve"> </w:t>
      </w:r>
      <w:proofErr w:type="gramStart"/>
      <w:r>
        <w:t>and;</w:t>
      </w:r>
      <w:proofErr w:type="gramEnd"/>
    </w:p>
    <w:p w14:paraId="35A6801C" w14:textId="77777777" w:rsidR="00161CF1" w:rsidRDefault="00161CF1" w:rsidP="00161CF1">
      <w:pPr>
        <w:pStyle w:val="B3"/>
      </w:pPr>
      <w:proofErr w:type="spellStart"/>
      <w:r>
        <w:t>i</w:t>
      </w:r>
      <w:proofErr w:type="spellEnd"/>
      <w:r>
        <w:t>)</w:t>
      </w:r>
      <w:r>
        <w:tab/>
        <w:t xml:space="preserve">there are no subscribed S-NSSAIs marked as </w:t>
      </w:r>
      <w:proofErr w:type="gramStart"/>
      <w:r>
        <w:t>default;</w:t>
      </w:r>
      <w:proofErr w:type="gramEnd"/>
    </w:p>
    <w:p w14:paraId="4F8D741C" w14:textId="77777777" w:rsidR="00161CF1" w:rsidRDefault="00161CF1" w:rsidP="00161CF1">
      <w:pPr>
        <w:pStyle w:val="B3"/>
      </w:pPr>
      <w:r>
        <w:t>ii)</w:t>
      </w:r>
      <w:r>
        <w:tab/>
        <w:t xml:space="preserve">all </w:t>
      </w:r>
      <w:r w:rsidRPr="000B5E15">
        <w:t>subscribed S-NSSAIs marked as default</w:t>
      </w:r>
      <w:r>
        <w:t xml:space="preserve"> are not allowed; or</w:t>
      </w:r>
    </w:p>
    <w:p w14:paraId="00AC2A05" w14:textId="77777777" w:rsidR="00161CF1" w:rsidRDefault="00161CF1" w:rsidP="00161CF1">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7D4BF1B" w14:textId="77777777" w:rsidR="00161CF1" w:rsidRDefault="00161CF1" w:rsidP="00161CF1">
      <w:pPr>
        <w:pStyle w:val="B2"/>
      </w:pPr>
      <w:r>
        <w:t>2)</w:t>
      </w:r>
      <w:r>
        <w:tab/>
      </w:r>
      <w:r w:rsidRPr="002C41D6">
        <w:t>"Network slice-specific authentication and authorization not supported"</w:t>
      </w:r>
      <w:r>
        <w:t xml:space="preserve"> </w:t>
      </w:r>
      <w:proofErr w:type="gramStart"/>
      <w:r>
        <w:t>and;</w:t>
      </w:r>
      <w:proofErr w:type="gramEnd"/>
    </w:p>
    <w:p w14:paraId="67B45EFA" w14:textId="77777777" w:rsidR="00161CF1" w:rsidRDefault="00161CF1" w:rsidP="00161CF1">
      <w:pPr>
        <w:pStyle w:val="B3"/>
      </w:pPr>
      <w:proofErr w:type="spellStart"/>
      <w:r>
        <w:lastRenderedPageBreak/>
        <w:t>i</w:t>
      </w:r>
      <w:proofErr w:type="spellEnd"/>
      <w:r>
        <w:t>)</w:t>
      </w:r>
      <w:r>
        <w:tab/>
      </w:r>
      <w:r w:rsidRPr="00AF6E3E">
        <w:t>there are no subscribed S-NSSAIs which are marked as default</w:t>
      </w:r>
      <w:r>
        <w:t>;</w:t>
      </w:r>
      <w:r w:rsidRPr="00AF6E3E">
        <w:t xml:space="preserve"> </w:t>
      </w:r>
      <w:r>
        <w:t>or</w:t>
      </w:r>
    </w:p>
    <w:p w14:paraId="0DAC7EE8" w14:textId="77777777" w:rsidR="00161CF1" w:rsidRDefault="00161CF1" w:rsidP="00161CF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D8D34D8" w14:textId="77777777" w:rsidR="00161CF1" w:rsidRDefault="00161CF1" w:rsidP="00161CF1">
      <w:pPr>
        <w:pStyle w:val="B1"/>
      </w:pPr>
      <w:r>
        <w:t>c)</w:t>
      </w:r>
      <w:r>
        <w:tab/>
      </w:r>
      <w:r w:rsidRPr="00B246F0">
        <w:t xml:space="preserve">no emergency PDU session has been established for the </w:t>
      </w:r>
      <w:proofErr w:type="gramStart"/>
      <w:r w:rsidRPr="00B246F0">
        <w:t>UE</w:t>
      </w:r>
      <w:r>
        <w:t>;</w:t>
      </w:r>
      <w:proofErr w:type="gramEnd"/>
    </w:p>
    <w:p w14:paraId="1D30FC8A" w14:textId="77777777" w:rsidR="00161CF1" w:rsidRPr="009052AF" w:rsidRDefault="00161CF1" w:rsidP="00161CF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7B550B34" w14:textId="77777777" w:rsidR="00161CF1" w:rsidRDefault="00161CF1" w:rsidP="00161CF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89BB844" w14:textId="77777777" w:rsidR="00161CF1" w:rsidRDefault="00161CF1" w:rsidP="00161CF1">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w:t>
      </w:r>
      <w:proofErr w:type="gramStart"/>
      <w:r>
        <w:t>addition,  the</w:t>
      </w:r>
      <w:proofErr w:type="gramEnd"/>
      <w:r>
        <w:t xml:space="preserve"> AMF may include a back-off timer value for each S-NSSAI with the rejection cause "S-NSSAI not available due to maximum number of UEs reached" in the Extended rejected NSSAI IE of the </w:t>
      </w:r>
      <w:r>
        <w:rPr>
          <w:lang w:val="en-US"/>
        </w:rPr>
        <w:t>REGISTRATION REJECT message.</w:t>
      </w:r>
    </w:p>
    <w:p w14:paraId="58F8AB3E" w14:textId="77777777" w:rsidR="00161CF1" w:rsidRDefault="00161CF1" w:rsidP="00161CF1">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6CE5F9C" w14:textId="77777777" w:rsidR="00161CF1" w:rsidRDefault="00161CF1" w:rsidP="00161CF1">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636C7B3" w14:textId="77777777" w:rsidR="00161CF1" w:rsidRDefault="00161CF1" w:rsidP="00161CF1">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E980AAC" w14:textId="77777777" w:rsidR="00161CF1" w:rsidRPr="007E0020" w:rsidRDefault="00161CF1" w:rsidP="00161CF1">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9DE50DB" w14:textId="77777777" w:rsidR="00161CF1" w:rsidRPr="00E419C7" w:rsidRDefault="00161CF1" w:rsidP="00161CF1">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0D0E2BD" w14:textId="77777777" w:rsidR="00161CF1" w:rsidRDefault="00161CF1" w:rsidP="00161CF1">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389725D5" w14:textId="77777777" w:rsidR="00161CF1" w:rsidRDefault="00161CF1" w:rsidP="00161CF1">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9932690" w14:textId="77777777" w:rsidR="00161CF1" w:rsidRPr="007E0020" w:rsidRDefault="00161CF1" w:rsidP="00161CF1">
      <w:pPr>
        <w:pStyle w:val="EditorsNote"/>
      </w:pPr>
      <w:r>
        <w:t>Editor's note:</w:t>
      </w:r>
      <w:r>
        <w:tab/>
        <w:t>It is FFS whether AMF can accept the registration request due to allowed S-NSSAI(s) other than the one for UAS services, which will be based on the stage-2 requirement if available.</w:t>
      </w:r>
    </w:p>
    <w:p w14:paraId="3D3B0F0C" w14:textId="77777777" w:rsidR="00161CF1" w:rsidRPr="003168A2" w:rsidRDefault="00161CF1" w:rsidP="00161CF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DBD03B2" w14:textId="77777777" w:rsidR="00161CF1" w:rsidRPr="003168A2" w:rsidRDefault="00161CF1" w:rsidP="00161CF1">
      <w:pPr>
        <w:pStyle w:val="B1"/>
      </w:pPr>
      <w:r w:rsidRPr="003168A2">
        <w:t>#3</w:t>
      </w:r>
      <w:r w:rsidRPr="003168A2">
        <w:tab/>
        <w:t>(Illegal UE);</w:t>
      </w:r>
      <w:r>
        <w:t xml:space="preserve"> or</w:t>
      </w:r>
    </w:p>
    <w:p w14:paraId="77439050" w14:textId="77777777" w:rsidR="00161CF1" w:rsidRDefault="00161CF1" w:rsidP="00161CF1">
      <w:pPr>
        <w:pStyle w:val="B1"/>
      </w:pPr>
      <w:r w:rsidRPr="003168A2">
        <w:t>#6</w:t>
      </w:r>
      <w:r w:rsidRPr="003168A2">
        <w:tab/>
        <w:t>(Illegal ME)</w:t>
      </w:r>
      <w:r>
        <w:t>.</w:t>
      </w:r>
    </w:p>
    <w:p w14:paraId="7604464B" w14:textId="77777777" w:rsidR="00161CF1" w:rsidRDefault="00161CF1" w:rsidP="00161CF1">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D09A78E" w14:textId="77777777" w:rsidR="00161CF1" w:rsidRDefault="00161CF1" w:rsidP="00161CF1">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66DB340" w14:textId="77777777" w:rsidR="00161CF1" w:rsidRDefault="00161CF1" w:rsidP="00161CF1">
      <w:pPr>
        <w:pStyle w:val="B2"/>
      </w:pPr>
      <w:r w:rsidRPr="003168A2">
        <w:tab/>
      </w:r>
      <w:bookmarkStart w:id="5"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5"/>
    </w:p>
    <w:p w14:paraId="09826EBA" w14:textId="77777777" w:rsidR="00161CF1" w:rsidRDefault="00161CF1" w:rsidP="00161CF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BDE8C31" w14:textId="77777777" w:rsidR="00161CF1" w:rsidRDefault="00161CF1" w:rsidP="00161CF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3B51D99" w14:textId="77777777" w:rsidR="00161CF1" w:rsidRDefault="00161CF1" w:rsidP="00161CF1">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w:t>
      </w:r>
      <w:proofErr w:type="gramStart"/>
      <w:r w:rsidRPr="002828FE">
        <w:t>counters</w:t>
      </w:r>
      <w:r>
        <w:t>;</w:t>
      </w:r>
      <w:proofErr w:type="gramEnd"/>
    </w:p>
    <w:p w14:paraId="663D62B4" w14:textId="77777777" w:rsidR="00161CF1" w:rsidRDefault="00161CF1" w:rsidP="00161CF1">
      <w:pPr>
        <w:pStyle w:val="B2"/>
      </w:pPr>
      <w:r>
        <w:t>3)</w:t>
      </w:r>
      <w:r>
        <w:tab/>
        <w:t>delete the 5GMM parameters stored in non-volatile memory of the ME as specified in annex </w:t>
      </w:r>
      <w:r w:rsidRPr="002426CF">
        <w:t>C</w:t>
      </w:r>
      <w:r>
        <w:t>.</w:t>
      </w:r>
    </w:p>
    <w:p w14:paraId="5C007159" w14:textId="77777777" w:rsidR="00161CF1" w:rsidRPr="003168A2" w:rsidRDefault="00161CF1" w:rsidP="00161CF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8095AFF" w14:textId="77777777" w:rsidR="00161CF1" w:rsidRDefault="00161CF1" w:rsidP="00161C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9F49F2F" w14:textId="77777777" w:rsidR="00161CF1" w:rsidRDefault="00161CF1" w:rsidP="00161CF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88BB0E7" w14:textId="77777777" w:rsidR="00161CF1" w:rsidRPr="003168A2" w:rsidRDefault="00161CF1" w:rsidP="00161CF1">
      <w:pPr>
        <w:pStyle w:val="B1"/>
      </w:pPr>
      <w:r w:rsidRPr="003168A2">
        <w:t>#</w:t>
      </w:r>
      <w:r>
        <w:t>7</w:t>
      </w:r>
      <w:r w:rsidRPr="003168A2">
        <w:rPr>
          <w:rFonts w:hint="eastAsia"/>
          <w:lang w:eastAsia="ko-KR"/>
        </w:rPr>
        <w:tab/>
      </w:r>
      <w:r>
        <w:t>(5G</w:t>
      </w:r>
      <w:r w:rsidRPr="003168A2">
        <w:t>S services not allowed)</w:t>
      </w:r>
      <w:r>
        <w:t>.</w:t>
      </w:r>
    </w:p>
    <w:p w14:paraId="220E7E2A" w14:textId="77777777" w:rsidR="00161CF1" w:rsidRDefault="00161CF1" w:rsidP="00161C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10AC8A2" w14:textId="77777777" w:rsidR="00161CF1" w:rsidRDefault="00161CF1" w:rsidP="00161CF1">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35BFAB3F" w14:textId="77777777" w:rsidR="00161CF1" w:rsidRDefault="00161CF1" w:rsidP="00161CF1">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51952CD" w14:textId="77777777" w:rsidR="00161CF1" w:rsidRDefault="00161CF1" w:rsidP="00161CF1">
      <w:pPr>
        <w:pStyle w:val="B1"/>
      </w:pPr>
      <w:r>
        <w:lastRenderedPageBreak/>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78A3DD2" w14:textId="77777777" w:rsidR="00161CF1" w:rsidRDefault="00161CF1" w:rsidP="00161CF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5D724F5E" w14:textId="77777777" w:rsidR="00161CF1" w:rsidRDefault="00161CF1" w:rsidP="00161CF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055BBE31" w14:textId="77777777" w:rsidR="00161CF1" w:rsidRDefault="00161CF1" w:rsidP="00161CF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B9C06A3" w14:textId="77777777" w:rsidR="00161CF1" w:rsidRPr="003168A2" w:rsidRDefault="00161CF1" w:rsidP="00161CF1">
      <w:pPr>
        <w:pStyle w:val="B2"/>
      </w:pPr>
      <w:r>
        <w:t>3)</w:t>
      </w:r>
      <w:r>
        <w:tab/>
        <w:t>delete the 5GMM parameters stored in non-volatile memory of the ME as specified in annex </w:t>
      </w:r>
      <w:r w:rsidRPr="002426CF">
        <w:t>C</w:t>
      </w:r>
      <w:r>
        <w:t>.</w:t>
      </w:r>
    </w:p>
    <w:p w14:paraId="1BB774D5" w14:textId="77777777" w:rsidR="00161CF1" w:rsidRDefault="00161CF1" w:rsidP="00161C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809CC25" w14:textId="77777777" w:rsidR="00161CF1" w:rsidRDefault="00161CF1" w:rsidP="00161CF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AE98D31" w14:textId="77777777" w:rsidR="00161CF1" w:rsidRPr="00DC5EAD" w:rsidRDefault="00161CF1" w:rsidP="00161CF1">
      <w:pPr>
        <w:pStyle w:val="B1"/>
      </w:pPr>
      <w:r w:rsidRPr="00D33031">
        <w:t>#9</w:t>
      </w:r>
      <w:r w:rsidRPr="009E365A">
        <w:tab/>
      </w:r>
      <w:r w:rsidRPr="00D33031">
        <w:t>(UE identity cannot be derived by the network)</w:t>
      </w:r>
      <w:r>
        <w:t>.</w:t>
      </w:r>
    </w:p>
    <w:p w14:paraId="4CDA8444" w14:textId="77777777" w:rsidR="00161CF1" w:rsidRPr="003168A2" w:rsidRDefault="00161CF1" w:rsidP="00161CF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610FB04" w14:textId="77777777" w:rsidR="00161CF1" w:rsidRPr="0099251B" w:rsidRDefault="00161CF1" w:rsidP="00161CF1">
      <w:pPr>
        <w:pStyle w:val="B1"/>
      </w:pPr>
      <w:r w:rsidRPr="0099251B">
        <w:tab/>
        <w:t xml:space="preserve">If the UE has </w:t>
      </w:r>
      <w:r>
        <w:t xml:space="preserve">initiated the </w:t>
      </w:r>
      <w:bookmarkStart w:id="6" w:name="_Hlk42094246"/>
      <w:r>
        <w:t xml:space="preserve">registration procedure </w:t>
      </w:r>
      <w:proofErr w:type="gramStart"/>
      <w:r>
        <w:t>in order to</w:t>
      </w:r>
      <w:proofErr w:type="gramEnd"/>
      <w:r>
        <w:t xml:space="preserve"> enable performing the service request procedure for e</w:t>
      </w:r>
      <w:r w:rsidRPr="0099251B">
        <w:t>mergency services fallback</w:t>
      </w:r>
      <w:bookmarkEnd w:id="6"/>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47AD240" w14:textId="77777777" w:rsidR="00161CF1" w:rsidRDefault="00161CF1" w:rsidP="00161CF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6E09639" w14:textId="77777777" w:rsidR="00161CF1" w:rsidRDefault="00161CF1" w:rsidP="00161CF1">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0EFF2A8" w14:textId="77777777" w:rsidR="00161CF1" w:rsidRDefault="00161CF1" w:rsidP="00161C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03CEAE1" w14:textId="77777777" w:rsidR="00161CF1" w:rsidRPr="009E365A" w:rsidRDefault="00161CF1" w:rsidP="00161CF1">
      <w:pPr>
        <w:pStyle w:val="B1"/>
      </w:pPr>
      <w:r w:rsidRPr="009E365A">
        <w:t>#10</w:t>
      </w:r>
      <w:r w:rsidRPr="009E365A">
        <w:tab/>
        <w:t>(implicitly</w:t>
      </w:r>
      <w:r w:rsidRPr="009E365A">
        <w:rPr>
          <w:rFonts w:hint="eastAsia"/>
        </w:rPr>
        <w:t xml:space="preserve"> d</w:t>
      </w:r>
      <w:r w:rsidRPr="009E365A">
        <w:t>e-registered)</w:t>
      </w:r>
      <w:r>
        <w:t>.</w:t>
      </w:r>
    </w:p>
    <w:p w14:paraId="2C0B7708" w14:textId="77777777" w:rsidR="00161CF1" w:rsidRPr="00C37C7C" w:rsidRDefault="00161CF1" w:rsidP="00161CF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EE237B6" w14:textId="47B98306" w:rsidR="00161CF1" w:rsidRDefault="00161CF1" w:rsidP="00161CF1">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ins w:id="7" w:author="GruberRo1" w:date="2021-12-17T16:13:00Z">
        <w:r>
          <w:t xml:space="preserve"> If the</w:t>
        </w:r>
        <w:r w:rsidRPr="002E05F4">
          <w:t xml:space="preserve"> UE operating in single-registration mode has changed to S1 mode, it shall disable the N1 mode capability for 3GPP access</w:t>
        </w:r>
        <w:r>
          <w:t>.</w:t>
        </w:r>
      </w:ins>
    </w:p>
    <w:p w14:paraId="578017BC" w14:textId="77777777" w:rsidR="00161CF1" w:rsidRPr="00A45885" w:rsidRDefault="00161CF1" w:rsidP="00161CF1">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81B603C" w14:textId="77777777" w:rsidR="00161CF1" w:rsidRPr="00621D46" w:rsidRDefault="00161CF1" w:rsidP="00161CF1">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D47CEEF" w14:textId="77777777" w:rsidR="00161CF1" w:rsidRPr="00FE320E" w:rsidRDefault="00161CF1" w:rsidP="00161CF1">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6DAB1AB" w14:textId="77777777" w:rsidR="00161CF1" w:rsidRDefault="00161CF1" w:rsidP="00161CF1">
      <w:pPr>
        <w:pStyle w:val="B1"/>
      </w:pPr>
      <w:r>
        <w:t>#11</w:t>
      </w:r>
      <w:r>
        <w:tab/>
        <w:t>(PLMN not allowed).</w:t>
      </w:r>
    </w:p>
    <w:p w14:paraId="4EDEB6ED" w14:textId="77777777" w:rsidR="00161CF1" w:rsidRDefault="00161CF1" w:rsidP="00161C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11C78B7" w14:textId="77777777" w:rsidR="00161CF1" w:rsidRDefault="00161CF1" w:rsidP="00161C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C4FDD6C" w14:textId="77777777" w:rsidR="00161CF1" w:rsidRPr="00621D46" w:rsidRDefault="00161CF1" w:rsidP="00161CF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EEE4304" w14:textId="77777777" w:rsidR="00161CF1" w:rsidRDefault="00161CF1" w:rsidP="00161CF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8DAE93" w14:textId="77777777" w:rsidR="00161CF1" w:rsidRPr="003168A2" w:rsidRDefault="00161CF1" w:rsidP="00161CF1">
      <w:pPr>
        <w:pStyle w:val="B1"/>
      </w:pPr>
      <w:r w:rsidRPr="003168A2">
        <w:t>#12</w:t>
      </w:r>
      <w:r w:rsidRPr="003168A2">
        <w:tab/>
        <w:t>(Tracking area not allowed)</w:t>
      </w:r>
      <w:r>
        <w:t>.</w:t>
      </w:r>
    </w:p>
    <w:p w14:paraId="276EE0C5" w14:textId="77777777" w:rsidR="00161CF1" w:rsidRDefault="00161CF1" w:rsidP="00161CF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3B1B537" w14:textId="77777777" w:rsidR="00161CF1" w:rsidRDefault="00161CF1" w:rsidP="00161CF1">
      <w:pPr>
        <w:pStyle w:val="B1"/>
      </w:pPr>
      <w:r>
        <w:tab/>
        <w:t>If:</w:t>
      </w:r>
    </w:p>
    <w:p w14:paraId="3381DC0B" w14:textId="77777777" w:rsidR="00161CF1" w:rsidRDefault="00161CF1" w:rsidP="00161CF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7E35C67" w14:textId="77777777" w:rsidR="00161CF1" w:rsidRDefault="00161CF1" w:rsidP="00161CF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85C9D0F" w14:textId="77777777" w:rsidR="00161CF1" w:rsidRPr="003168A2" w:rsidRDefault="00161CF1" w:rsidP="00161C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402006B" w14:textId="77777777" w:rsidR="00161CF1" w:rsidRPr="003168A2" w:rsidRDefault="00161CF1" w:rsidP="00161CF1">
      <w:pPr>
        <w:pStyle w:val="B1"/>
      </w:pPr>
      <w:r w:rsidRPr="003168A2">
        <w:t>#13</w:t>
      </w:r>
      <w:r w:rsidRPr="003168A2">
        <w:tab/>
        <w:t>(Roaming not allowed in this tracking area)</w:t>
      </w:r>
      <w:r>
        <w:t>.</w:t>
      </w:r>
    </w:p>
    <w:p w14:paraId="3BD6FD03" w14:textId="77777777" w:rsidR="00161CF1" w:rsidRDefault="00161CF1" w:rsidP="00161CF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 xml:space="preserve">reset the </w:t>
      </w:r>
      <w:r>
        <w:lastRenderedPageBreak/>
        <w:t>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1B52465" w14:textId="77777777" w:rsidR="00161CF1" w:rsidRDefault="00161CF1" w:rsidP="00161CF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5D421B65" w14:textId="77777777" w:rsidR="00161CF1" w:rsidRDefault="00161CF1" w:rsidP="00161CF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C21D053" w14:textId="77777777" w:rsidR="00161CF1" w:rsidRDefault="00161CF1" w:rsidP="00161CF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841E9CD" w14:textId="77777777" w:rsidR="00161CF1" w:rsidRDefault="00161CF1" w:rsidP="00161CF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3B33BA9" w14:textId="77777777" w:rsidR="00161CF1" w:rsidRPr="003168A2" w:rsidRDefault="00161CF1" w:rsidP="00161C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04823C" w14:textId="77777777" w:rsidR="00161CF1" w:rsidRPr="003168A2" w:rsidRDefault="00161CF1" w:rsidP="00161CF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E050857" w14:textId="77777777" w:rsidR="00161CF1" w:rsidRPr="003168A2" w:rsidRDefault="00161CF1" w:rsidP="00161CF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21DFBED" w14:textId="77777777" w:rsidR="00161CF1" w:rsidRPr="0099251B" w:rsidRDefault="00161CF1" w:rsidP="00161CF1">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356728F" w14:textId="77777777" w:rsidR="00161CF1" w:rsidRDefault="00161CF1" w:rsidP="00161CF1">
      <w:pPr>
        <w:pStyle w:val="B1"/>
      </w:pPr>
      <w:r w:rsidRPr="003168A2">
        <w:tab/>
      </w:r>
      <w:r>
        <w:t>If:</w:t>
      </w:r>
    </w:p>
    <w:p w14:paraId="5675D262" w14:textId="77777777" w:rsidR="00161CF1" w:rsidRDefault="00161CF1" w:rsidP="00161CF1">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114CBF4" w14:textId="77777777" w:rsidR="00161CF1" w:rsidRPr="003168A2" w:rsidRDefault="00161CF1" w:rsidP="00161CF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5E0F4A8" w14:textId="77777777" w:rsidR="00161CF1" w:rsidRPr="003168A2" w:rsidRDefault="00161CF1" w:rsidP="00161C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16A087" w14:textId="77777777" w:rsidR="00161CF1" w:rsidRDefault="00161CF1" w:rsidP="00161CF1">
      <w:pPr>
        <w:pStyle w:val="B1"/>
      </w:pPr>
      <w:r>
        <w:lastRenderedPageBreak/>
        <w:tab/>
        <w:t>If received over non-3GPP access the cause shall be considered as an abnormal case and the behaviour of the UE for this case is specified in subclause 5.5.1.3.7.</w:t>
      </w:r>
    </w:p>
    <w:p w14:paraId="69195C08" w14:textId="77777777" w:rsidR="00161CF1" w:rsidRDefault="00161CF1" w:rsidP="00161CF1">
      <w:pPr>
        <w:pStyle w:val="B1"/>
      </w:pPr>
      <w:r>
        <w:t>#22</w:t>
      </w:r>
      <w:r>
        <w:tab/>
        <w:t>(Congestion).</w:t>
      </w:r>
    </w:p>
    <w:p w14:paraId="0CEC803E" w14:textId="77777777" w:rsidR="00161CF1" w:rsidRDefault="00161CF1" w:rsidP="00161CF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8007C20" w14:textId="77777777" w:rsidR="00161CF1" w:rsidRDefault="00161CF1" w:rsidP="00161CF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5A6BAE7" w14:textId="77777777" w:rsidR="00161CF1" w:rsidRDefault="00161CF1" w:rsidP="00161CF1">
      <w:pPr>
        <w:pStyle w:val="B1"/>
      </w:pPr>
      <w:r>
        <w:tab/>
        <w:t>The UE shall stop timer T3346 if it is running.</w:t>
      </w:r>
    </w:p>
    <w:p w14:paraId="185D239C" w14:textId="77777777" w:rsidR="00161CF1" w:rsidRDefault="00161CF1" w:rsidP="00161CF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82BDC88" w14:textId="77777777" w:rsidR="00161CF1" w:rsidRPr="003168A2" w:rsidRDefault="00161CF1" w:rsidP="00161CF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5B82479" w14:textId="77777777" w:rsidR="00161CF1" w:rsidRPr="000D00E5" w:rsidRDefault="00161CF1" w:rsidP="00161CF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45C1259" w14:textId="77777777" w:rsidR="00161CF1" w:rsidRDefault="00161CF1" w:rsidP="00161C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B389263" w14:textId="77777777" w:rsidR="00161CF1" w:rsidRPr="003168A2" w:rsidRDefault="00161CF1" w:rsidP="00161CF1">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454A054" w14:textId="77777777" w:rsidR="00161CF1" w:rsidRPr="00842A1C" w:rsidRDefault="00161CF1" w:rsidP="00161CF1">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D97917B" w14:textId="77777777" w:rsidR="00161CF1" w:rsidRPr="003168A2" w:rsidRDefault="00161CF1" w:rsidP="00161CF1">
      <w:pPr>
        <w:pStyle w:val="B1"/>
      </w:pPr>
      <w:r w:rsidRPr="003168A2">
        <w:t>#</w:t>
      </w:r>
      <w:r>
        <w:t>27</w:t>
      </w:r>
      <w:r w:rsidRPr="003168A2">
        <w:rPr>
          <w:rFonts w:hint="eastAsia"/>
          <w:lang w:eastAsia="ko-KR"/>
        </w:rPr>
        <w:tab/>
      </w:r>
      <w:r>
        <w:t>(N1 mode not allowed</w:t>
      </w:r>
      <w:r w:rsidRPr="003168A2">
        <w:t>)</w:t>
      </w:r>
      <w:r>
        <w:t>.</w:t>
      </w:r>
    </w:p>
    <w:p w14:paraId="2AB4E2CB" w14:textId="77777777" w:rsidR="00161CF1" w:rsidRDefault="00161CF1" w:rsidP="00161CF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86D47AE" w14:textId="77777777" w:rsidR="00161CF1" w:rsidRDefault="00161CF1" w:rsidP="00161CF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363D86C" w14:textId="77777777" w:rsidR="00161CF1" w:rsidRDefault="00161CF1" w:rsidP="00161CF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78726499" w14:textId="77777777" w:rsidR="00161CF1" w:rsidRDefault="00161CF1" w:rsidP="00161CF1">
      <w:pPr>
        <w:pStyle w:val="B1"/>
      </w:pPr>
      <w:r>
        <w:tab/>
      </w:r>
      <w:r w:rsidRPr="00032AEB">
        <w:t>to the UE implementation-specific maximum value.</w:t>
      </w:r>
    </w:p>
    <w:p w14:paraId="578A38B8" w14:textId="77777777" w:rsidR="00161CF1" w:rsidRDefault="00161CF1" w:rsidP="00161CF1">
      <w:pPr>
        <w:pStyle w:val="B1"/>
      </w:pPr>
      <w:r>
        <w:tab/>
        <w:t>The UE shall disable the N1 mode capability for the specific access type for which the message was received (see subclause 4.9).</w:t>
      </w:r>
    </w:p>
    <w:p w14:paraId="6CAEBD7D" w14:textId="77777777" w:rsidR="00161CF1" w:rsidRPr="001640F4" w:rsidRDefault="00161CF1" w:rsidP="00161CF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6A84BAA" w14:textId="77777777" w:rsidR="00161CF1" w:rsidRDefault="00161CF1" w:rsidP="00161CF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16B77ED" w14:textId="77777777" w:rsidR="00161CF1" w:rsidRPr="003168A2" w:rsidRDefault="00161CF1" w:rsidP="00161CF1">
      <w:pPr>
        <w:pStyle w:val="B1"/>
      </w:pPr>
      <w:r>
        <w:lastRenderedPageBreak/>
        <w:t>#31</w:t>
      </w:r>
      <w:r w:rsidRPr="003168A2">
        <w:tab/>
        <w:t>(</w:t>
      </w:r>
      <w:r>
        <w:t>Redirection to EPC required</w:t>
      </w:r>
      <w:r w:rsidRPr="003168A2">
        <w:t>)</w:t>
      </w:r>
      <w:r>
        <w:t>.</w:t>
      </w:r>
    </w:p>
    <w:p w14:paraId="12E4774C" w14:textId="77777777" w:rsidR="00161CF1" w:rsidRDefault="00161CF1" w:rsidP="00161CF1">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1C15AED" w14:textId="77777777" w:rsidR="00161CF1" w:rsidRPr="00AA2CF5" w:rsidRDefault="00161CF1" w:rsidP="00161CF1">
      <w:pPr>
        <w:pStyle w:val="B1"/>
      </w:pPr>
      <w:r w:rsidRPr="00AA2CF5">
        <w:tab/>
        <w:t>This cause value received from a cell belonging to an SNPN is considered as an abnormal case and the behaviour of the UE is specified in subclause 5.5.1.3.7.</w:t>
      </w:r>
    </w:p>
    <w:p w14:paraId="51CA23E8" w14:textId="77777777" w:rsidR="00161CF1" w:rsidRPr="003168A2" w:rsidRDefault="00161CF1" w:rsidP="00161CF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2D0495B" w14:textId="77777777" w:rsidR="00161CF1" w:rsidRDefault="00161CF1" w:rsidP="00161CF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B9B0C3E" w14:textId="77777777" w:rsidR="00161CF1" w:rsidRDefault="00161CF1" w:rsidP="00161CF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6315462" w14:textId="77777777" w:rsidR="00161CF1" w:rsidRDefault="00161CF1" w:rsidP="00161CF1">
      <w:pPr>
        <w:pStyle w:val="B1"/>
      </w:pPr>
      <w:r>
        <w:t>#62</w:t>
      </w:r>
      <w:r>
        <w:tab/>
        <w:t>(</w:t>
      </w:r>
      <w:r w:rsidRPr="003A31B9">
        <w:t>No network slices available</w:t>
      </w:r>
      <w:r>
        <w:t>).</w:t>
      </w:r>
    </w:p>
    <w:p w14:paraId="4D7EED5F" w14:textId="77777777" w:rsidR="00161CF1" w:rsidRDefault="00161CF1" w:rsidP="00161CF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9653114" w14:textId="77777777" w:rsidR="00161CF1" w:rsidRPr="00015A37" w:rsidRDefault="00161CF1" w:rsidP="00161CF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A187E64" w14:textId="77777777" w:rsidR="00161CF1" w:rsidRPr="00015A37" w:rsidRDefault="00161CF1" w:rsidP="00161CF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8B5B005" w14:textId="77777777" w:rsidR="00161CF1" w:rsidRDefault="00161CF1" w:rsidP="00161CF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D2EAD05" w14:textId="77777777" w:rsidR="00161CF1" w:rsidRPr="003168A2" w:rsidRDefault="00161CF1" w:rsidP="00161CF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2B086BD" w14:textId="77777777" w:rsidR="00161CF1" w:rsidRPr="00460E90" w:rsidRDefault="00161CF1" w:rsidP="00161CF1">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92DC61F" w14:textId="77777777" w:rsidR="00161CF1" w:rsidRPr="003168A2" w:rsidRDefault="00161CF1" w:rsidP="00161CF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C16555A" w14:textId="77777777" w:rsidR="00161CF1" w:rsidRPr="00B90668" w:rsidRDefault="00161CF1" w:rsidP="00161CF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FD5191C" w14:textId="77777777" w:rsidR="00161CF1" w:rsidRPr="004D5450" w:rsidRDefault="00161CF1" w:rsidP="00161CF1">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D3148F2" w14:textId="77777777" w:rsidR="00161CF1" w:rsidRDefault="00161CF1" w:rsidP="00161CF1">
      <w:pPr>
        <w:pStyle w:val="B3"/>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6C85CD5" w14:textId="77777777" w:rsidR="00161CF1" w:rsidRPr="00B90668" w:rsidRDefault="00161CF1" w:rsidP="00161CF1">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F9E26F5" w14:textId="77777777" w:rsidR="00161CF1" w:rsidRDefault="00161CF1" w:rsidP="00161CF1">
      <w:pPr>
        <w:pStyle w:val="B1"/>
      </w:pPr>
      <w:r>
        <w:lastRenderedPageBreak/>
        <w:tab/>
        <w:t>If there is one or more S-NSSAIs in the rejected NSSAI with the rejection cause "S-NSSAI not available due to maximum number of UEs reached", then the UE shall for each S-NSSAI behave as follows:</w:t>
      </w:r>
    </w:p>
    <w:p w14:paraId="414934BC" w14:textId="77777777" w:rsidR="00161CF1" w:rsidRDefault="00161CF1" w:rsidP="00161CF1">
      <w:pPr>
        <w:pStyle w:val="B2"/>
      </w:pPr>
      <w:r>
        <w:t>a)</w:t>
      </w:r>
      <w:r>
        <w:tab/>
        <w:t>stop the timer T3526 associated with the S-NSSAI, if running; and</w:t>
      </w:r>
    </w:p>
    <w:p w14:paraId="3078DED3" w14:textId="77777777" w:rsidR="00161CF1" w:rsidRDefault="00161CF1" w:rsidP="00161CF1">
      <w:pPr>
        <w:pStyle w:val="B2"/>
      </w:pPr>
      <w:r>
        <w:t>b)</w:t>
      </w:r>
      <w:r>
        <w:tab/>
        <w:t>start the timer T3526 with:</w:t>
      </w:r>
    </w:p>
    <w:p w14:paraId="280905EB" w14:textId="77777777" w:rsidR="00161CF1" w:rsidRDefault="00161CF1" w:rsidP="00161CF1">
      <w:pPr>
        <w:pStyle w:val="B3"/>
      </w:pPr>
      <w:r>
        <w:t>1)</w:t>
      </w:r>
      <w:r>
        <w:tab/>
        <w:t>the back-off timer value received along with the S-NSSAI, if a back-off timer value is received along with the S-NSSAI that is neither zero nor deactivated; or</w:t>
      </w:r>
    </w:p>
    <w:p w14:paraId="7D34C3DC" w14:textId="77777777" w:rsidR="00161CF1" w:rsidRDefault="00161CF1" w:rsidP="00161CF1">
      <w:pPr>
        <w:pStyle w:val="B3"/>
      </w:pPr>
      <w:r>
        <w:t>2)</w:t>
      </w:r>
      <w:r>
        <w:tab/>
        <w:t>an implementation specific back-off timer value, if no back-off timer value is received along with the S-NSSAI; and</w:t>
      </w:r>
    </w:p>
    <w:p w14:paraId="6C4AD7AA" w14:textId="77777777" w:rsidR="00161CF1" w:rsidRDefault="00161CF1" w:rsidP="00161CF1">
      <w:pPr>
        <w:pStyle w:val="B2"/>
      </w:pPr>
      <w:r>
        <w:t>c)</w:t>
      </w:r>
      <w:r>
        <w:tab/>
        <w:t>remove the S-NSSAI from the rejected NSSAI for the maximum number of UEs reached when the timer T3526 associated with the S-NSSAI expires.</w:t>
      </w:r>
    </w:p>
    <w:p w14:paraId="0E4081A2" w14:textId="77777777" w:rsidR="00161CF1" w:rsidRPr="00460E90" w:rsidRDefault="00161CF1" w:rsidP="00161CF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w:t>
      </w:r>
      <w:proofErr w:type="gramStart"/>
      <w:r w:rsidRPr="003168A2">
        <w:t>process</w:t>
      </w:r>
      <w:proofErr w:type="gramEnd"/>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BB9D47B" w14:textId="77777777" w:rsidR="00161CF1" w:rsidRDefault="00161CF1" w:rsidP="00161CF1">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0319481B" w14:textId="77777777" w:rsidR="00161CF1" w:rsidRDefault="00161CF1" w:rsidP="00161CF1">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7BEFE9FA" w14:textId="77777777" w:rsidR="00161CF1" w:rsidRDefault="00161CF1" w:rsidP="00161CF1">
      <w:pPr>
        <w:pStyle w:val="B2"/>
      </w:pPr>
      <w:r>
        <w:t>2)</w:t>
      </w:r>
      <w:r>
        <w:tab/>
        <w:t>if all the S-NSSAI(s) in the default configured NSSAI are rejected and at least one S-NSSAI is rejected due to "S-NSSAI not available in the current registration area",</w:t>
      </w:r>
    </w:p>
    <w:p w14:paraId="3DF0288A" w14:textId="77777777" w:rsidR="00161CF1" w:rsidRDefault="00161CF1" w:rsidP="00161CF1">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1500555" w14:textId="77777777" w:rsidR="00161CF1" w:rsidRDefault="00161CF1" w:rsidP="00161CF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5E9677E" w14:textId="77777777" w:rsidR="00161CF1" w:rsidRDefault="00161CF1" w:rsidP="00161CF1">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6342FE7" w14:textId="77777777" w:rsidR="00161CF1" w:rsidRPr="00BD5E79" w:rsidRDefault="00161CF1" w:rsidP="00161CF1">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B1E96AC" w14:textId="77777777" w:rsidR="00161CF1" w:rsidRDefault="00161CF1" w:rsidP="00161CF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4F871196" w14:textId="77777777" w:rsidR="00161CF1" w:rsidRDefault="00161CF1" w:rsidP="00161CF1">
      <w:pPr>
        <w:pStyle w:val="B1"/>
      </w:pPr>
      <w:r>
        <w:t>#72</w:t>
      </w:r>
      <w:r>
        <w:rPr>
          <w:lang w:eastAsia="ko-KR"/>
        </w:rPr>
        <w:tab/>
      </w:r>
      <w:r>
        <w:t>(</w:t>
      </w:r>
      <w:proofErr w:type="gramStart"/>
      <w:r w:rsidRPr="00391150">
        <w:t>Non-3GPP</w:t>
      </w:r>
      <w:proofErr w:type="gramEnd"/>
      <w:r w:rsidRPr="00391150">
        <w:t xml:space="preserve"> access to 5GCN not allowed</w:t>
      </w:r>
      <w:r>
        <w:t>).</w:t>
      </w:r>
    </w:p>
    <w:p w14:paraId="0BBA7DD0" w14:textId="77777777" w:rsidR="00161CF1" w:rsidRDefault="00161CF1" w:rsidP="00161CF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C7951A2" w14:textId="77777777" w:rsidR="00161CF1" w:rsidRDefault="00161CF1" w:rsidP="00161CF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3D68C1" w14:textId="77777777" w:rsidR="00161CF1" w:rsidRPr="00E33263" w:rsidRDefault="00161CF1" w:rsidP="00161CF1">
      <w:pPr>
        <w:pStyle w:val="B2"/>
      </w:pPr>
      <w:r w:rsidRPr="00E33263">
        <w:t>2)</w:t>
      </w:r>
      <w:r w:rsidRPr="00E33263">
        <w:tab/>
        <w:t xml:space="preserve">the SNPN-specific attempt counter for non-3GPP access for that SNPN in case of </w:t>
      </w:r>
      <w:proofErr w:type="gramStart"/>
      <w:r w:rsidRPr="00E33263">
        <w:t>SNPN;</w:t>
      </w:r>
      <w:proofErr w:type="gramEnd"/>
    </w:p>
    <w:p w14:paraId="3FE870BB" w14:textId="77777777" w:rsidR="00161CF1" w:rsidRDefault="00161CF1" w:rsidP="00161CF1">
      <w:pPr>
        <w:pStyle w:val="B1"/>
      </w:pPr>
      <w:r>
        <w:tab/>
      </w:r>
      <w:r w:rsidRPr="00032AEB">
        <w:t>to the UE implementation-specific maximum value.</w:t>
      </w:r>
    </w:p>
    <w:p w14:paraId="53398DC0" w14:textId="77777777" w:rsidR="00161CF1" w:rsidRDefault="00161CF1" w:rsidP="00161CF1">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61FFD417" w14:textId="77777777" w:rsidR="00161CF1" w:rsidRPr="00270D6F" w:rsidRDefault="00161CF1" w:rsidP="00161CF1">
      <w:pPr>
        <w:pStyle w:val="B1"/>
      </w:pPr>
      <w:r>
        <w:tab/>
        <w:t>The UE shall disable the N1 mode capability for non-3GPP access (see subclause 4.9.3).</w:t>
      </w:r>
    </w:p>
    <w:p w14:paraId="2E78724A" w14:textId="77777777" w:rsidR="00161CF1" w:rsidRPr="003168A2" w:rsidRDefault="00161CF1" w:rsidP="00161CF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DC544FE" w14:textId="77777777" w:rsidR="00161CF1" w:rsidRPr="003168A2" w:rsidRDefault="00161CF1" w:rsidP="00161CF1">
      <w:pPr>
        <w:pStyle w:val="B1"/>
        <w:rPr>
          <w:noProof/>
        </w:rPr>
      </w:pPr>
      <w:r>
        <w:tab/>
        <w:t>If received over 3GPP access the cause shall be considered as an abnormal case and the behaviour of the UE for this case is specified in subclause 5.5.1.3.7</w:t>
      </w:r>
      <w:r w:rsidRPr="007D5838">
        <w:t>.</w:t>
      </w:r>
    </w:p>
    <w:p w14:paraId="73F4A261" w14:textId="77777777" w:rsidR="00161CF1" w:rsidRDefault="00161CF1" w:rsidP="00161CF1">
      <w:pPr>
        <w:pStyle w:val="B1"/>
      </w:pPr>
      <w:r>
        <w:t>#73</w:t>
      </w:r>
      <w:r>
        <w:rPr>
          <w:lang w:eastAsia="ko-KR"/>
        </w:rPr>
        <w:tab/>
      </w:r>
      <w:r>
        <w:t>(Serving network not authorized).</w:t>
      </w:r>
    </w:p>
    <w:p w14:paraId="0B0668D7" w14:textId="77777777" w:rsidR="00161CF1" w:rsidRDefault="00161CF1" w:rsidP="00161C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FF0AE7D" w14:textId="77777777" w:rsidR="00161CF1" w:rsidRDefault="00161CF1" w:rsidP="00161CF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F62B599" w14:textId="77777777" w:rsidR="00161CF1" w:rsidRDefault="00161CF1" w:rsidP="00161CF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28DD6D4C" w14:textId="77777777" w:rsidR="00161CF1" w:rsidRPr="003168A2" w:rsidRDefault="00161CF1" w:rsidP="00161CF1">
      <w:pPr>
        <w:pStyle w:val="B1"/>
      </w:pPr>
      <w:r w:rsidRPr="003168A2">
        <w:t>#</w:t>
      </w:r>
      <w:r>
        <w:t>74</w:t>
      </w:r>
      <w:r w:rsidRPr="003168A2">
        <w:rPr>
          <w:rFonts w:hint="eastAsia"/>
          <w:lang w:eastAsia="ko-KR"/>
        </w:rPr>
        <w:tab/>
      </w:r>
      <w:r>
        <w:t>(Temporarily not authorized for this SNPN</w:t>
      </w:r>
      <w:r w:rsidRPr="003168A2">
        <w:t>)</w:t>
      </w:r>
      <w:r>
        <w:t>.</w:t>
      </w:r>
    </w:p>
    <w:p w14:paraId="51B6D7B9" w14:textId="77777777" w:rsidR="00161CF1" w:rsidRDefault="00161CF1" w:rsidP="00161CF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E7EA940" w14:textId="77777777" w:rsidR="00161CF1" w:rsidRDefault="00161CF1" w:rsidP="00161CF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C2FDC50" w14:textId="77777777" w:rsidR="00161CF1" w:rsidRPr="00CC0C94" w:rsidRDefault="00161CF1" w:rsidP="00161CF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239772" w14:textId="77777777" w:rsidR="00161CF1" w:rsidRDefault="00161CF1" w:rsidP="00161CF1">
      <w:pPr>
        <w:pStyle w:val="NO"/>
      </w:pPr>
      <w:r>
        <w:lastRenderedPageBreak/>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775B49A" w14:textId="77777777" w:rsidR="00161CF1" w:rsidRPr="003168A2" w:rsidRDefault="00161CF1" w:rsidP="00161CF1">
      <w:pPr>
        <w:pStyle w:val="B1"/>
      </w:pPr>
      <w:r w:rsidRPr="003168A2">
        <w:t>#</w:t>
      </w:r>
      <w:r>
        <w:t>75</w:t>
      </w:r>
      <w:r w:rsidRPr="003168A2">
        <w:rPr>
          <w:rFonts w:hint="eastAsia"/>
          <w:lang w:eastAsia="ko-KR"/>
        </w:rPr>
        <w:tab/>
      </w:r>
      <w:r>
        <w:t>(Permanently not authorized for this SNPN</w:t>
      </w:r>
      <w:r w:rsidRPr="003168A2">
        <w:t>)</w:t>
      </w:r>
      <w:r>
        <w:t>.</w:t>
      </w:r>
    </w:p>
    <w:p w14:paraId="699E36A8" w14:textId="77777777" w:rsidR="00161CF1" w:rsidRDefault="00161CF1" w:rsidP="00161CF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5A3CC81" w14:textId="77777777" w:rsidR="00161CF1" w:rsidRDefault="00161CF1" w:rsidP="00161CF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7E96C46" w14:textId="77777777" w:rsidR="00161CF1" w:rsidRPr="00CC0C94" w:rsidRDefault="00161CF1" w:rsidP="00161CF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EB7333" w14:textId="77777777" w:rsidR="00161CF1" w:rsidRDefault="00161CF1" w:rsidP="00161CF1">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3AF4717" w14:textId="77777777" w:rsidR="00161CF1" w:rsidRPr="00C53A1D" w:rsidRDefault="00161CF1" w:rsidP="00161CF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64715D9" w14:textId="77777777" w:rsidR="00161CF1" w:rsidRDefault="00161CF1" w:rsidP="00161CF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01DED2A" w14:textId="77777777" w:rsidR="00161CF1" w:rsidRDefault="00161CF1" w:rsidP="00161CF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7203B19" w14:textId="77777777" w:rsidR="00161CF1" w:rsidRDefault="00161CF1" w:rsidP="00161CF1">
      <w:pPr>
        <w:pStyle w:val="B1"/>
      </w:pPr>
      <w:r>
        <w:tab/>
        <w:t>If 5GMM cause #76 is received from:</w:t>
      </w:r>
    </w:p>
    <w:p w14:paraId="0A881BEE" w14:textId="77777777" w:rsidR="00161CF1" w:rsidRDefault="00161CF1" w:rsidP="00161CF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2A437E1" w14:textId="77777777" w:rsidR="00161CF1" w:rsidRDefault="00161CF1" w:rsidP="00161CF1">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10071FB" w14:textId="77777777" w:rsidR="00161CF1" w:rsidRDefault="00161CF1" w:rsidP="00161CF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9216959" w14:textId="77777777" w:rsidR="00161CF1" w:rsidRDefault="00161CF1" w:rsidP="00161CF1">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1D359E4" w14:textId="77777777" w:rsidR="00161CF1" w:rsidRDefault="00161CF1" w:rsidP="00161CF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42C6282" w14:textId="77777777" w:rsidR="00161CF1" w:rsidRDefault="00161CF1" w:rsidP="00161CF1">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5CBF79B" w14:textId="77777777" w:rsidR="00161CF1" w:rsidRDefault="00161CF1" w:rsidP="00161CF1">
      <w:pPr>
        <w:pStyle w:val="B3"/>
      </w:pPr>
      <w:proofErr w:type="spellStart"/>
      <w:r>
        <w:rPr>
          <w:rFonts w:hint="eastAsia"/>
          <w:lang w:eastAsia="ko-KR"/>
        </w:rPr>
        <w:lastRenderedPageBreak/>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CE6E21B" w14:textId="77777777" w:rsidR="00161CF1" w:rsidRDefault="00161CF1" w:rsidP="00161CF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07CF5C3" w14:textId="77777777" w:rsidR="00161CF1" w:rsidRDefault="00161CF1" w:rsidP="00161CF1">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4ECE60C" w14:textId="77777777" w:rsidR="00161CF1" w:rsidRDefault="00161CF1" w:rsidP="00161CF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F423AA5" w14:textId="77777777" w:rsidR="00161CF1" w:rsidRDefault="00161CF1" w:rsidP="00161CF1">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4AD09A8A" w14:textId="77777777" w:rsidR="00161CF1" w:rsidRDefault="00161CF1" w:rsidP="00161CF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FC58EBA" w14:textId="77777777" w:rsidR="00161CF1" w:rsidRDefault="00161CF1" w:rsidP="00161CF1">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901534F" w14:textId="77777777" w:rsidR="00161CF1" w:rsidRDefault="00161CF1" w:rsidP="00161CF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2E5BA17" w14:textId="77777777" w:rsidR="00161CF1" w:rsidRDefault="00161CF1" w:rsidP="00161CF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220EDA2" w14:textId="77777777" w:rsidR="00161CF1" w:rsidRDefault="00161CF1" w:rsidP="00161CF1">
      <w:pPr>
        <w:pStyle w:val="B2"/>
      </w:pPr>
      <w:r>
        <w:t>In addition:</w:t>
      </w:r>
    </w:p>
    <w:p w14:paraId="64491B31" w14:textId="77777777" w:rsidR="00161CF1" w:rsidRDefault="00161CF1" w:rsidP="00161CF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3A5219B" w14:textId="77777777" w:rsidR="00161CF1" w:rsidRDefault="00161CF1" w:rsidP="00161CF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1072C59" w14:textId="77777777" w:rsidR="00161CF1" w:rsidRDefault="00161CF1" w:rsidP="00161CF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1B3D2189" w14:textId="77777777" w:rsidR="00161CF1" w:rsidRPr="003168A2" w:rsidRDefault="00161CF1" w:rsidP="00161CF1">
      <w:pPr>
        <w:pStyle w:val="B1"/>
      </w:pPr>
      <w:r w:rsidRPr="003168A2">
        <w:t>#</w:t>
      </w:r>
      <w:r>
        <w:t>77</w:t>
      </w:r>
      <w:r w:rsidRPr="003168A2">
        <w:tab/>
        <w:t>(</w:t>
      </w:r>
      <w:r>
        <w:t xml:space="preserve">Wireline access area </w:t>
      </w:r>
      <w:r w:rsidRPr="003168A2">
        <w:t>not allowed)</w:t>
      </w:r>
      <w:r>
        <w:t>.</w:t>
      </w:r>
    </w:p>
    <w:p w14:paraId="133C3806" w14:textId="77777777" w:rsidR="00161CF1" w:rsidRPr="00C53A1D" w:rsidRDefault="00161CF1" w:rsidP="00161CF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83DFAF3" w14:textId="77777777" w:rsidR="00161CF1" w:rsidRPr="00115A8F" w:rsidRDefault="00161CF1" w:rsidP="00161CF1">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CD0FBAB" w14:textId="77777777" w:rsidR="00161CF1" w:rsidRPr="00115A8F" w:rsidRDefault="00161CF1" w:rsidP="00161CF1">
      <w:pPr>
        <w:pStyle w:val="NO"/>
        <w:rPr>
          <w:lang w:eastAsia="ja-JP"/>
        </w:rPr>
      </w:pPr>
      <w:r>
        <w:t>NOTE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08539C3A" w14:textId="77777777" w:rsidR="00161CF1" w:rsidRDefault="00161CF1" w:rsidP="00161CF1">
      <w:pPr>
        <w:pStyle w:val="B1"/>
      </w:pPr>
      <w:r w:rsidRPr="00E419C7">
        <w:t>#7</w:t>
      </w:r>
      <w:r w:rsidRPr="00E419C7">
        <w:rPr>
          <w:lang w:eastAsia="zh-CN"/>
        </w:rPr>
        <w:t>8</w:t>
      </w:r>
      <w:r w:rsidRPr="00E419C7">
        <w:rPr>
          <w:lang w:eastAsia="ko-KR"/>
        </w:rPr>
        <w:tab/>
      </w:r>
      <w:r w:rsidRPr="00E419C7">
        <w:t>(PLMN not allowed to operate at the present UE location).</w:t>
      </w:r>
    </w:p>
    <w:p w14:paraId="0A9D0D07" w14:textId="77777777" w:rsidR="00161CF1" w:rsidRDefault="00161CF1" w:rsidP="00161CF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609829C" w14:textId="77777777" w:rsidR="00161CF1" w:rsidRPr="00E419C7" w:rsidRDefault="00161CF1" w:rsidP="00161CF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75E475EE" w14:textId="77777777" w:rsidR="00161CF1" w:rsidRDefault="00161CF1" w:rsidP="00161CF1">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588D34CE" w14:textId="77777777" w:rsidR="00161CF1" w:rsidRDefault="00161CF1" w:rsidP="00161CF1">
      <w:pPr>
        <w:pStyle w:val="B1"/>
      </w:pPr>
      <w:r>
        <w:t>#</w:t>
      </w:r>
      <w:r w:rsidRPr="00287384">
        <w:t>79</w:t>
      </w:r>
      <w:r>
        <w:tab/>
        <w:t>(UAS services not allowed).</w:t>
      </w:r>
    </w:p>
    <w:p w14:paraId="3C2F9ABA" w14:textId="77777777" w:rsidR="00161CF1" w:rsidRDefault="00161CF1" w:rsidP="00161CF1">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094FADE3" w14:textId="77777777" w:rsidR="00161CF1" w:rsidRPr="003168A2" w:rsidRDefault="00161CF1" w:rsidP="00161CF1">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B47DAC2" w14:textId="77777777" w:rsidR="001015BA" w:rsidRDefault="001015BA" w:rsidP="001015BA">
      <w:pPr>
        <w:rPr>
          <w:noProof/>
        </w:rPr>
      </w:pPr>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6F505FC0" w14:textId="77777777" w:rsidR="001015BA" w:rsidRDefault="001015BA" w:rsidP="001015BA">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9D202" w14:textId="77777777" w:rsidR="00405CBE" w:rsidRDefault="00405CBE">
      <w:r>
        <w:separator/>
      </w:r>
    </w:p>
  </w:endnote>
  <w:endnote w:type="continuationSeparator" w:id="0">
    <w:p w14:paraId="1457E42F" w14:textId="77777777" w:rsidR="00405CBE" w:rsidRDefault="00405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6E3F4" w14:textId="77777777" w:rsidR="00405CBE" w:rsidRDefault="00405CBE">
      <w:r>
        <w:separator/>
      </w:r>
    </w:p>
  </w:footnote>
  <w:footnote w:type="continuationSeparator" w:id="0">
    <w:p w14:paraId="52ADFD5B" w14:textId="77777777" w:rsidR="00405CBE" w:rsidRDefault="00405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45"/>
    <w:rsid w:val="000A1F6F"/>
    <w:rsid w:val="000A6394"/>
    <w:rsid w:val="000B7FED"/>
    <w:rsid w:val="000C038A"/>
    <w:rsid w:val="000C6598"/>
    <w:rsid w:val="000E70CB"/>
    <w:rsid w:val="001015BA"/>
    <w:rsid w:val="00143DCF"/>
    <w:rsid w:val="00145D43"/>
    <w:rsid w:val="00161CF1"/>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4622D"/>
    <w:rsid w:val="003609EF"/>
    <w:rsid w:val="0036231A"/>
    <w:rsid w:val="00363DF6"/>
    <w:rsid w:val="00366C3A"/>
    <w:rsid w:val="003674C0"/>
    <w:rsid w:val="00374DD4"/>
    <w:rsid w:val="003B729C"/>
    <w:rsid w:val="003E1A36"/>
    <w:rsid w:val="00405CBE"/>
    <w:rsid w:val="00410371"/>
    <w:rsid w:val="004242F1"/>
    <w:rsid w:val="00434669"/>
    <w:rsid w:val="004750F7"/>
    <w:rsid w:val="004A6835"/>
    <w:rsid w:val="004B75B7"/>
    <w:rsid w:val="004E1669"/>
    <w:rsid w:val="00512317"/>
    <w:rsid w:val="0051580D"/>
    <w:rsid w:val="005249B2"/>
    <w:rsid w:val="00547111"/>
    <w:rsid w:val="00570453"/>
    <w:rsid w:val="00592D74"/>
    <w:rsid w:val="005B6386"/>
    <w:rsid w:val="005E2C44"/>
    <w:rsid w:val="00621188"/>
    <w:rsid w:val="006240FB"/>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17F0"/>
    <w:rsid w:val="008863B9"/>
    <w:rsid w:val="008A45A6"/>
    <w:rsid w:val="008D3A88"/>
    <w:rsid w:val="008F686C"/>
    <w:rsid w:val="009148DE"/>
    <w:rsid w:val="00941BFE"/>
    <w:rsid w:val="00941E30"/>
    <w:rsid w:val="009777D9"/>
    <w:rsid w:val="00991B88"/>
    <w:rsid w:val="009A5753"/>
    <w:rsid w:val="009A579D"/>
    <w:rsid w:val="009B19AB"/>
    <w:rsid w:val="009E27D4"/>
    <w:rsid w:val="009E3297"/>
    <w:rsid w:val="009E6C24"/>
    <w:rsid w:val="009F734F"/>
    <w:rsid w:val="00A02237"/>
    <w:rsid w:val="00A13D41"/>
    <w:rsid w:val="00A17804"/>
    <w:rsid w:val="00A246B6"/>
    <w:rsid w:val="00A47E70"/>
    <w:rsid w:val="00A50CF0"/>
    <w:rsid w:val="00A542A2"/>
    <w:rsid w:val="00A56556"/>
    <w:rsid w:val="00A7671C"/>
    <w:rsid w:val="00A95B00"/>
    <w:rsid w:val="00AA2CBC"/>
    <w:rsid w:val="00AC5820"/>
    <w:rsid w:val="00AD1CD8"/>
    <w:rsid w:val="00B258BB"/>
    <w:rsid w:val="00B468EF"/>
    <w:rsid w:val="00B67B97"/>
    <w:rsid w:val="00B968C8"/>
    <w:rsid w:val="00BA3EC5"/>
    <w:rsid w:val="00BA51D9"/>
    <w:rsid w:val="00BB5DFC"/>
    <w:rsid w:val="00BD279D"/>
    <w:rsid w:val="00BD6BB8"/>
    <w:rsid w:val="00BE70D2"/>
    <w:rsid w:val="00C065FC"/>
    <w:rsid w:val="00C66BA2"/>
    <w:rsid w:val="00C75CB0"/>
    <w:rsid w:val="00C9276F"/>
    <w:rsid w:val="00C95985"/>
    <w:rsid w:val="00CA21C3"/>
    <w:rsid w:val="00CC5026"/>
    <w:rsid w:val="00CC68D0"/>
    <w:rsid w:val="00CF0755"/>
    <w:rsid w:val="00D03F9A"/>
    <w:rsid w:val="00D06D51"/>
    <w:rsid w:val="00D24991"/>
    <w:rsid w:val="00D50255"/>
    <w:rsid w:val="00D66520"/>
    <w:rsid w:val="00D91B51"/>
    <w:rsid w:val="00DA264C"/>
    <w:rsid w:val="00DA3849"/>
    <w:rsid w:val="00DE34CF"/>
    <w:rsid w:val="00DF27CE"/>
    <w:rsid w:val="00E02C44"/>
    <w:rsid w:val="00E13F3D"/>
    <w:rsid w:val="00E34898"/>
    <w:rsid w:val="00E47A01"/>
    <w:rsid w:val="00E8079D"/>
    <w:rsid w:val="00EB09B7"/>
    <w:rsid w:val="00EC02F2"/>
    <w:rsid w:val="00EE7D7C"/>
    <w:rsid w:val="00F25D98"/>
    <w:rsid w:val="00F300FB"/>
    <w:rsid w:val="00F3284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61CF1"/>
    <w:rPr>
      <w:rFonts w:ascii="Arial" w:hAnsi="Arial"/>
      <w:sz w:val="36"/>
      <w:lang w:val="en-GB" w:eastAsia="en-US"/>
    </w:rPr>
  </w:style>
  <w:style w:type="character" w:customStyle="1" w:styleId="Heading2Char">
    <w:name w:val="Heading 2 Char"/>
    <w:link w:val="Heading2"/>
    <w:rsid w:val="00161CF1"/>
    <w:rPr>
      <w:rFonts w:ascii="Arial" w:hAnsi="Arial"/>
      <w:sz w:val="32"/>
      <w:lang w:val="en-GB" w:eastAsia="en-US"/>
    </w:rPr>
  </w:style>
  <w:style w:type="character" w:customStyle="1" w:styleId="Heading3Char">
    <w:name w:val="Heading 3 Char"/>
    <w:link w:val="Heading3"/>
    <w:rsid w:val="00161CF1"/>
    <w:rPr>
      <w:rFonts w:ascii="Arial" w:hAnsi="Arial"/>
      <w:sz w:val="28"/>
      <w:lang w:val="en-GB" w:eastAsia="en-US"/>
    </w:rPr>
  </w:style>
  <w:style w:type="character" w:customStyle="1" w:styleId="Heading4Char">
    <w:name w:val="Heading 4 Char"/>
    <w:link w:val="Heading4"/>
    <w:rsid w:val="00161CF1"/>
    <w:rPr>
      <w:rFonts w:ascii="Arial" w:hAnsi="Arial"/>
      <w:sz w:val="24"/>
      <w:lang w:val="en-GB" w:eastAsia="en-US"/>
    </w:rPr>
  </w:style>
  <w:style w:type="character" w:customStyle="1" w:styleId="Heading5Char">
    <w:name w:val="Heading 5 Char"/>
    <w:link w:val="Heading5"/>
    <w:rsid w:val="00161CF1"/>
    <w:rPr>
      <w:rFonts w:ascii="Arial" w:hAnsi="Arial"/>
      <w:sz w:val="22"/>
      <w:lang w:val="en-GB" w:eastAsia="en-US"/>
    </w:rPr>
  </w:style>
  <w:style w:type="character" w:customStyle="1" w:styleId="Heading6Char">
    <w:name w:val="Heading 6 Char"/>
    <w:link w:val="Heading6"/>
    <w:rsid w:val="00161CF1"/>
    <w:rPr>
      <w:rFonts w:ascii="Arial" w:hAnsi="Arial"/>
      <w:lang w:val="en-GB" w:eastAsia="en-US"/>
    </w:rPr>
  </w:style>
  <w:style w:type="character" w:customStyle="1" w:styleId="Heading7Char">
    <w:name w:val="Heading 7 Char"/>
    <w:link w:val="Heading7"/>
    <w:rsid w:val="00161CF1"/>
    <w:rPr>
      <w:rFonts w:ascii="Arial" w:hAnsi="Arial"/>
      <w:lang w:val="en-GB" w:eastAsia="en-US"/>
    </w:rPr>
  </w:style>
  <w:style w:type="character" w:customStyle="1" w:styleId="HeaderChar">
    <w:name w:val="Header Char"/>
    <w:link w:val="Header"/>
    <w:locked/>
    <w:rsid w:val="00161CF1"/>
    <w:rPr>
      <w:rFonts w:ascii="Arial" w:hAnsi="Arial"/>
      <w:b/>
      <w:noProof/>
      <w:sz w:val="18"/>
      <w:lang w:val="en-GB" w:eastAsia="en-US"/>
    </w:rPr>
  </w:style>
  <w:style w:type="character" w:customStyle="1" w:styleId="FooterChar">
    <w:name w:val="Footer Char"/>
    <w:link w:val="Footer"/>
    <w:locked/>
    <w:rsid w:val="00161CF1"/>
    <w:rPr>
      <w:rFonts w:ascii="Arial" w:hAnsi="Arial"/>
      <w:b/>
      <w:i/>
      <w:noProof/>
      <w:sz w:val="18"/>
      <w:lang w:val="en-GB" w:eastAsia="en-US"/>
    </w:rPr>
  </w:style>
  <w:style w:type="character" w:customStyle="1" w:styleId="NOZchn">
    <w:name w:val="NO Zchn"/>
    <w:link w:val="NO"/>
    <w:qFormat/>
    <w:rsid w:val="00161CF1"/>
    <w:rPr>
      <w:rFonts w:ascii="Times New Roman" w:hAnsi="Times New Roman"/>
      <w:lang w:val="en-GB" w:eastAsia="en-US"/>
    </w:rPr>
  </w:style>
  <w:style w:type="character" w:customStyle="1" w:styleId="PLChar">
    <w:name w:val="PL Char"/>
    <w:link w:val="PL"/>
    <w:locked/>
    <w:rsid w:val="00161CF1"/>
    <w:rPr>
      <w:rFonts w:ascii="Courier New" w:hAnsi="Courier New"/>
      <w:noProof/>
      <w:sz w:val="16"/>
      <w:lang w:val="en-GB" w:eastAsia="en-US"/>
    </w:rPr>
  </w:style>
  <w:style w:type="character" w:customStyle="1" w:styleId="TALChar">
    <w:name w:val="TAL Char"/>
    <w:link w:val="TAL"/>
    <w:rsid w:val="00161CF1"/>
    <w:rPr>
      <w:rFonts w:ascii="Arial" w:hAnsi="Arial"/>
      <w:sz w:val="18"/>
      <w:lang w:val="en-GB" w:eastAsia="en-US"/>
    </w:rPr>
  </w:style>
  <w:style w:type="character" w:customStyle="1" w:styleId="TACChar">
    <w:name w:val="TAC Char"/>
    <w:link w:val="TAC"/>
    <w:locked/>
    <w:rsid w:val="00161CF1"/>
    <w:rPr>
      <w:rFonts w:ascii="Arial" w:hAnsi="Arial"/>
      <w:sz w:val="18"/>
      <w:lang w:val="en-GB" w:eastAsia="en-US"/>
    </w:rPr>
  </w:style>
  <w:style w:type="character" w:customStyle="1" w:styleId="TAHCar">
    <w:name w:val="TAH Car"/>
    <w:link w:val="TAH"/>
    <w:qFormat/>
    <w:rsid w:val="00161CF1"/>
    <w:rPr>
      <w:rFonts w:ascii="Arial" w:hAnsi="Arial"/>
      <w:b/>
      <w:sz w:val="18"/>
      <w:lang w:val="en-GB" w:eastAsia="en-US"/>
    </w:rPr>
  </w:style>
  <w:style w:type="character" w:customStyle="1" w:styleId="EXCar">
    <w:name w:val="EX Car"/>
    <w:link w:val="EX"/>
    <w:qFormat/>
    <w:rsid w:val="00161CF1"/>
    <w:rPr>
      <w:rFonts w:ascii="Times New Roman" w:hAnsi="Times New Roman"/>
      <w:lang w:val="en-GB" w:eastAsia="en-US"/>
    </w:rPr>
  </w:style>
  <w:style w:type="character" w:customStyle="1" w:styleId="B1Char">
    <w:name w:val="B1 Char"/>
    <w:link w:val="B1"/>
    <w:qFormat/>
    <w:locked/>
    <w:rsid w:val="00161CF1"/>
    <w:rPr>
      <w:rFonts w:ascii="Times New Roman" w:hAnsi="Times New Roman"/>
      <w:lang w:val="en-GB" w:eastAsia="en-US"/>
    </w:rPr>
  </w:style>
  <w:style w:type="character" w:customStyle="1" w:styleId="EditorsNoteChar">
    <w:name w:val="Editor's Note Char"/>
    <w:aliases w:val="EN Char"/>
    <w:link w:val="EditorsNote"/>
    <w:rsid w:val="00161CF1"/>
    <w:rPr>
      <w:rFonts w:ascii="Times New Roman" w:hAnsi="Times New Roman"/>
      <w:color w:val="FF0000"/>
      <w:lang w:val="en-GB" w:eastAsia="en-US"/>
    </w:rPr>
  </w:style>
  <w:style w:type="character" w:customStyle="1" w:styleId="THChar">
    <w:name w:val="TH Char"/>
    <w:link w:val="TH"/>
    <w:qFormat/>
    <w:rsid w:val="00161CF1"/>
    <w:rPr>
      <w:rFonts w:ascii="Arial" w:hAnsi="Arial"/>
      <w:b/>
      <w:lang w:val="en-GB" w:eastAsia="en-US"/>
    </w:rPr>
  </w:style>
  <w:style w:type="character" w:customStyle="1" w:styleId="TANChar">
    <w:name w:val="TAN Char"/>
    <w:link w:val="TAN"/>
    <w:locked/>
    <w:rsid w:val="00161CF1"/>
    <w:rPr>
      <w:rFonts w:ascii="Arial" w:hAnsi="Arial"/>
      <w:sz w:val="18"/>
      <w:lang w:val="en-GB" w:eastAsia="en-US"/>
    </w:rPr>
  </w:style>
  <w:style w:type="character" w:customStyle="1" w:styleId="TFChar">
    <w:name w:val="TF Char"/>
    <w:link w:val="TF"/>
    <w:locked/>
    <w:rsid w:val="00161CF1"/>
    <w:rPr>
      <w:rFonts w:ascii="Arial" w:hAnsi="Arial"/>
      <w:b/>
      <w:lang w:val="en-GB" w:eastAsia="en-US"/>
    </w:rPr>
  </w:style>
  <w:style w:type="character" w:customStyle="1" w:styleId="B2Char">
    <w:name w:val="B2 Char"/>
    <w:link w:val="B2"/>
    <w:qFormat/>
    <w:rsid w:val="00161CF1"/>
    <w:rPr>
      <w:rFonts w:ascii="Times New Roman" w:hAnsi="Times New Roman"/>
      <w:lang w:val="en-GB" w:eastAsia="en-US"/>
    </w:rPr>
  </w:style>
  <w:style w:type="paragraph" w:customStyle="1" w:styleId="TAJ">
    <w:name w:val="TAJ"/>
    <w:basedOn w:val="TH"/>
    <w:rsid w:val="00161CF1"/>
    <w:rPr>
      <w:rFonts w:eastAsia="SimSun"/>
      <w:lang w:eastAsia="x-none"/>
    </w:rPr>
  </w:style>
  <w:style w:type="paragraph" w:customStyle="1" w:styleId="Guidance">
    <w:name w:val="Guidance"/>
    <w:basedOn w:val="Normal"/>
    <w:rsid w:val="00161CF1"/>
    <w:rPr>
      <w:rFonts w:eastAsia="SimSun"/>
      <w:i/>
      <w:color w:val="0000FF"/>
    </w:rPr>
  </w:style>
  <w:style w:type="character" w:customStyle="1" w:styleId="BalloonTextChar">
    <w:name w:val="Balloon Text Char"/>
    <w:link w:val="BalloonText"/>
    <w:rsid w:val="00161CF1"/>
    <w:rPr>
      <w:rFonts w:ascii="Tahoma" w:hAnsi="Tahoma" w:cs="Tahoma"/>
      <w:sz w:val="16"/>
      <w:szCs w:val="16"/>
      <w:lang w:val="en-GB" w:eastAsia="en-US"/>
    </w:rPr>
  </w:style>
  <w:style w:type="character" w:customStyle="1" w:styleId="FootnoteTextChar">
    <w:name w:val="Footnote Text Char"/>
    <w:link w:val="FootnoteText"/>
    <w:rsid w:val="00161CF1"/>
    <w:rPr>
      <w:rFonts w:ascii="Times New Roman" w:hAnsi="Times New Roman"/>
      <w:sz w:val="16"/>
      <w:lang w:val="en-GB" w:eastAsia="en-US"/>
    </w:rPr>
  </w:style>
  <w:style w:type="paragraph" w:styleId="IndexHeading">
    <w:name w:val="index heading"/>
    <w:basedOn w:val="Normal"/>
    <w:next w:val="Normal"/>
    <w:rsid w:val="00161CF1"/>
    <w:pPr>
      <w:pBdr>
        <w:top w:val="single" w:sz="12" w:space="0" w:color="auto"/>
      </w:pBdr>
      <w:spacing w:before="360" w:after="240"/>
    </w:pPr>
    <w:rPr>
      <w:rFonts w:eastAsia="SimSun"/>
      <w:b/>
      <w:i/>
      <w:sz w:val="26"/>
      <w:lang w:eastAsia="zh-CN"/>
    </w:rPr>
  </w:style>
  <w:style w:type="paragraph" w:customStyle="1" w:styleId="INDENT1">
    <w:name w:val="INDENT1"/>
    <w:basedOn w:val="Normal"/>
    <w:rsid w:val="00161CF1"/>
    <w:pPr>
      <w:ind w:left="851"/>
    </w:pPr>
    <w:rPr>
      <w:rFonts w:eastAsia="SimSun"/>
      <w:lang w:eastAsia="zh-CN"/>
    </w:rPr>
  </w:style>
  <w:style w:type="paragraph" w:customStyle="1" w:styleId="INDENT2">
    <w:name w:val="INDENT2"/>
    <w:basedOn w:val="Normal"/>
    <w:rsid w:val="00161CF1"/>
    <w:pPr>
      <w:ind w:left="1135" w:hanging="284"/>
    </w:pPr>
    <w:rPr>
      <w:rFonts w:eastAsia="SimSun"/>
      <w:lang w:eastAsia="zh-CN"/>
    </w:rPr>
  </w:style>
  <w:style w:type="paragraph" w:customStyle="1" w:styleId="INDENT3">
    <w:name w:val="INDENT3"/>
    <w:basedOn w:val="Normal"/>
    <w:rsid w:val="00161CF1"/>
    <w:pPr>
      <w:ind w:left="1701" w:hanging="567"/>
    </w:pPr>
    <w:rPr>
      <w:rFonts w:eastAsia="SimSun"/>
      <w:lang w:eastAsia="zh-CN"/>
    </w:rPr>
  </w:style>
  <w:style w:type="paragraph" w:customStyle="1" w:styleId="FigureTitle">
    <w:name w:val="Figure_Title"/>
    <w:basedOn w:val="Normal"/>
    <w:next w:val="Normal"/>
    <w:rsid w:val="00161CF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1CF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1CF1"/>
    <w:pPr>
      <w:spacing w:before="120" w:after="120"/>
    </w:pPr>
    <w:rPr>
      <w:rFonts w:eastAsia="SimSun"/>
      <w:b/>
      <w:lang w:eastAsia="zh-CN"/>
    </w:rPr>
  </w:style>
  <w:style w:type="character" w:customStyle="1" w:styleId="DocumentMapChar">
    <w:name w:val="Document Map Char"/>
    <w:link w:val="DocumentMap"/>
    <w:rsid w:val="00161CF1"/>
    <w:rPr>
      <w:rFonts w:ascii="Tahoma" w:hAnsi="Tahoma" w:cs="Tahoma"/>
      <w:shd w:val="clear" w:color="auto" w:fill="000080"/>
      <w:lang w:val="en-GB" w:eastAsia="en-US"/>
    </w:rPr>
  </w:style>
  <w:style w:type="paragraph" w:styleId="PlainText">
    <w:name w:val="Plain Text"/>
    <w:basedOn w:val="Normal"/>
    <w:link w:val="PlainTextChar"/>
    <w:rsid w:val="00161CF1"/>
    <w:rPr>
      <w:rFonts w:ascii="Courier New" w:hAnsi="Courier New"/>
      <w:lang w:val="nb-NO" w:eastAsia="zh-CN"/>
    </w:rPr>
  </w:style>
  <w:style w:type="character" w:customStyle="1" w:styleId="PlainTextChar">
    <w:name w:val="Plain Text Char"/>
    <w:basedOn w:val="DefaultParagraphFont"/>
    <w:link w:val="PlainText"/>
    <w:rsid w:val="00161CF1"/>
    <w:rPr>
      <w:rFonts w:ascii="Courier New" w:hAnsi="Courier New"/>
      <w:lang w:val="nb-NO" w:eastAsia="zh-CN"/>
    </w:rPr>
  </w:style>
  <w:style w:type="paragraph" w:styleId="BodyText">
    <w:name w:val="Body Text"/>
    <w:basedOn w:val="Normal"/>
    <w:link w:val="BodyTextChar"/>
    <w:rsid w:val="00161CF1"/>
    <w:rPr>
      <w:lang w:eastAsia="zh-CN"/>
    </w:rPr>
  </w:style>
  <w:style w:type="character" w:customStyle="1" w:styleId="BodyTextChar">
    <w:name w:val="Body Text Char"/>
    <w:basedOn w:val="DefaultParagraphFont"/>
    <w:link w:val="BodyText"/>
    <w:rsid w:val="00161CF1"/>
    <w:rPr>
      <w:rFonts w:ascii="Times New Roman" w:hAnsi="Times New Roman"/>
      <w:lang w:val="en-GB" w:eastAsia="zh-CN"/>
    </w:rPr>
  </w:style>
  <w:style w:type="character" w:customStyle="1" w:styleId="CommentTextChar">
    <w:name w:val="Comment Text Char"/>
    <w:link w:val="CommentText"/>
    <w:rsid w:val="00161CF1"/>
    <w:rPr>
      <w:rFonts w:ascii="Times New Roman" w:hAnsi="Times New Roman"/>
      <w:lang w:val="en-GB" w:eastAsia="en-US"/>
    </w:rPr>
  </w:style>
  <w:style w:type="paragraph" w:styleId="ListParagraph">
    <w:name w:val="List Paragraph"/>
    <w:basedOn w:val="Normal"/>
    <w:uiPriority w:val="34"/>
    <w:qFormat/>
    <w:rsid w:val="00161CF1"/>
    <w:pPr>
      <w:ind w:left="720"/>
      <w:contextualSpacing/>
    </w:pPr>
    <w:rPr>
      <w:rFonts w:eastAsia="SimSun"/>
      <w:lang w:eastAsia="zh-CN"/>
    </w:rPr>
  </w:style>
  <w:style w:type="paragraph" w:styleId="Revision">
    <w:name w:val="Revision"/>
    <w:hidden/>
    <w:uiPriority w:val="99"/>
    <w:semiHidden/>
    <w:rsid w:val="00161CF1"/>
    <w:rPr>
      <w:rFonts w:ascii="Times New Roman" w:eastAsia="SimSun" w:hAnsi="Times New Roman"/>
      <w:lang w:val="en-GB" w:eastAsia="en-US"/>
    </w:rPr>
  </w:style>
  <w:style w:type="character" w:customStyle="1" w:styleId="CommentSubjectChar">
    <w:name w:val="Comment Subject Char"/>
    <w:link w:val="CommentSubject"/>
    <w:rsid w:val="00161CF1"/>
    <w:rPr>
      <w:rFonts w:ascii="Times New Roman" w:hAnsi="Times New Roman"/>
      <w:b/>
      <w:bCs/>
      <w:lang w:val="en-GB" w:eastAsia="en-US"/>
    </w:rPr>
  </w:style>
  <w:style w:type="paragraph" w:styleId="TOCHeading">
    <w:name w:val="TOC Heading"/>
    <w:basedOn w:val="Heading1"/>
    <w:next w:val="Normal"/>
    <w:uiPriority w:val="39"/>
    <w:unhideWhenUsed/>
    <w:qFormat/>
    <w:rsid w:val="00161CF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1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61CF1"/>
    <w:rPr>
      <w:rFonts w:ascii="Times New Roman" w:hAnsi="Times New Roman"/>
      <w:lang w:val="en-GB" w:eastAsia="en-US"/>
    </w:rPr>
  </w:style>
  <w:style w:type="character" w:customStyle="1" w:styleId="EWChar">
    <w:name w:val="EW Char"/>
    <w:link w:val="EW"/>
    <w:qFormat/>
    <w:locked/>
    <w:rsid w:val="00161CF1"/>
    <w:rPr>
      <w:rFonts w:ascii="Times New Roman" w:hAnsi="Times New Roman"/>
      <w:lang w:val="en-GB" w:eastAsia="en-US"/>
    </w:rPr>
  </w:style>
  <w:style w:type="paragraph" w:customStyle="1" w:styleId="H2">
    <w:name w:val="H2"/>
    <w:basedOn w:val="Normal"/>
    <w:rsid w:val="00161CF1"/>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161CF1"/>
    <w:rPr>
      <w:rFonts w:ascii="Times New Roman" w:hAnsi="Times New Roman"/>
      <w:lang w:val="en-GB" w:eastAsia="en-US"/>
    </w:rPr>
  </w:style>
  <w:style w:type="character" w:customStyle="1" w:styleId="TALZchn">
    <w:name w:val="TAL Zchn"/>
    <w:rsid w:val="00161CF1"/>
    <w:rPr>
      <w:rFonts w:ascii="Arial" w:hAnsi="Arial"/>
      <w:sz w:val="18"/>
      <w:lang w:val="en-GB" w:eastAsia="en-US"/>
    </w:rPr>
  </w:style>
  <w:style w:type="character" w:customStyle="1" w:styleId="NOChar">
    <w:name w:val="NO Char"/>
    <w:rsid w:val="00161CF1"/>
    <w:rPr>
      <w:rFonts w:ascii="Times New Roman" w:hAnsi="Times New Roman"/>
      <w:lang w:val="en-GB" w:eastAsia="en-US"/>
    </w:rPr>
  </w:style>
  <w:style w:type="character" w:customStyle="1" w:styleId="TF0">
    <w:name w:val="TF (文字)"/>
    <w:locked/>
    <w:rsid w:val="00161CF1"/>
    <w:rPr>
      <w:rFonts w:ascii="Arial" w:hAnsi="Arial"/>
      <w:b/>
      <w:lang w:val="en-GB" w:eastAsia="en-US"/>
    </w:rPr>
  </w:style>
  <w:style w:type="character" w:customStyle="1" w:styleId="EditorsNoteCharChar">
    <w:name w:val="Editor's Note Char Char"/>
    <w:rsid w:val="00161CF1"/>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99523599">
      <w:bodyDiv w:val="1"/>
      <w:marLeft w:val="0"/>
      <w:marRight w:val="0"/>
      <w:marTop w:val="0"/>
      <w:marBottom w:val="0"/>
      <w:divBdr>
        <w:top w:val="none" w:sz="0" w:space="0" w:color="auto"/>
        <w:left w:val="none" w:sz="0" w:space="0" w:color="auto"/>
        <w:bottom w:val="none" w:sz="0" w:space="0" w:color="auto"/>
        <w:right w:val="none" w:sz="0" w:space="0" w:color="auto"/>
      </w:divBdr>
    </w:div>
    <w:div w:id="189419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15</TotalTime>
  <Pages>14</Pages>
  <Words>8306</Words>
  <Characters>47349</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6</cp:revision>
  <cp:lastPrinted>1899-12-31T23:00:00Z</cp:lastPrinted>
  <dcterms:created xsi:type="dcterms:W3CDTF">2021-12-17T15:20:00Z</dcterms:created>
  <dcterms:modified xsi:type="dcterms:W3CDTF">2022-02-10T02:47:00Z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