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37E9E" w14:textId="7EE3A810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CP-220099</w:t>
      </w:r>
    </w:p>
    <w:p w14:paraId="2A3D654B" w14:textId="77777777" w:rsidR="00182DA2" w:rsidRDefault="00182DA2" w:rsidP="00182D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E0ACD5F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1AF618AC" w:rsidR="0005272F" w:rsidRDefault="0005272F" w:rsidP="0005272F">
      <w:pPr>
        <w:pStyle w:val="EditorsNote"/>
      </w:pPr>
      <w:r>
        <w:t>Editor's note</w:t>
      </w:r>
      <w:r w:rsidR="008944C0">
        <w:t> 1</w:t>
      </w:r>
      <w:r>
        <w:t>: SA2</w:t>
      </w:r>
      <w:r w:rsidR="000C47DC">
        <w:t xml:space="preserve"> and SA4 are</w:t>
      </w:r>
      <w:r>
        <w:t xml:space="preserve"> discussing further changes to TS 23.247</w:t>
      </w:r>
      <w:r w:rsidR="000C47DC">
        <w:t xml:space="preserve"> and to TS 26.502</w:t>
      </w:r>
      <w:r w:rsidR="00D332B8">
        <w:t>.</w:t>
      </w:r>
      <w:r>
        <w:t xml:space="preserve"> </w:t>
      </w:r>
      <w:r w:rsidR="00D332B8">
        <w:t>T</w:t>
      </w:r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49073D1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64B80917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3D998FC1" w14:textId="0341B46A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proofErr w:type="spellStart"/>
      <w:r w:rsidRPr="00AE6D0C">
        <w:rPr>
          <w:lang w:val="en-US"/>
        </w:rPr>
        <w:t>Npcf_MBSPolicyContro</w:t>
      </w:r>
      <w:r>
        <w:rPr>
          <w:lang w:val="en-US"/>
        </w:rPr>
        <w:t>l</w:t>
      </w:r>
      <w:proofErr w:type="spellEnd"/>
      <w:r>
        <w:rPr>
          <w:lang w:val="en-US"/>
        </w:rPr>
        <w:t xml:space="preserve">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0AB3000E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proofErr w:type="spellStart"/>
      <w:r>
        <w:rPr>
          <w:lang w:eastAsia="zh-CN"/>
        </w:rPr>
        <w:t>Npcf_MBSPolicyAuthorization</w:t>
      </w:r>
      <w:proofErr w:type="spellEnd"/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9B4BAD5" w14:textId="1015DFC0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323577DF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06137981" w:rsidR="0005272F" w:rsidRDefault="0005272F" w:rsidP="0005272F">
      <w:pPr>
        <w:pStyle w:val="EditorsNote"/>
      </w:pPr>
      <w:r>
        <w:t>Editor's note</w:t>
      </w:r>
      <w:r w:rsidR="008944C0">
        <w:t> 2</w:t>
      </w:r>
      <w:r>
        <w:t>: There are still some remaining details of how dynamic PCC is applied to 5MBS that are under discussion in SA2 WG.</w:t>
      </w:r>
    </w:p>
    <w:p w14:paraId="21D55359" w14:textId="265D43D2" w:rsidR="0005272F" w:rsidRPr="009F041A" w:rsidRDefault="0005272F" w:rsidP="0005272F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</w:t>
      </w:r>
      <w:proofErr w:type="spellStart"/>
      <w:r>
        <w:rPr>
          <w:lang w:val="en-US"/>
        </w:rPr>
        <w:t>Nnef_MBSTMGI</w:t>
      </w:r>
      <w:proofErr w:type="spellEnd"/>
      <w:r>
        <w:rPr>
          <w:lang w:val="en-US"/>
        </w:rPr>
        <w:t xml:space="preserve"> service and </w:t>
      </w:r>
      <w:proofErr w:type="spellStart"/>
      <w:r>
        <w:rPr>
          <w:lang w:val="en-US"/>
        </w:rPr>
        <w:t>Nnef_MBSSession</w:t>
      </w:r>
      <w:proofErr w:type="spellEnd"/>
      <w:r>
        <w:rPr>
          <w:lang w:val="en-US"/>
        </w:rPr>
        <w:t xml:space="preserve">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62FF83BD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Definition of a new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 (i.e. Nmb10 and Nmb5 interfaces)</w:t>
      </w:r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67E5AEE3" w14:textId="7F6DC931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r>
        <w:rPr>
          <w:lang w:val="en-US"/>
        </w:rPr>
        <w:t xml:space="preserve"> and Nmb9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71732948" w14:textId="31CC4D58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lastRenderedPageBreak/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26D43A2B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proofErr w:type="spellStart"/>
      <w:r w:rsidRPr="00A62EB8">
        <w:t>MBSBroadcast</w:t>
      </w:r>
      <w:proofErr w:type="spellEnd"/>
      <w:r w:rsidRPr="00A62EB8">
        <w:t xml:space="preserve"> and </w:t>
      </w:r>
      <w:proofErr w:type="spellStart"/>
      <w:r w:rsidRPr="00A62EB8">
        <w:t>MBSCommunication</w:t>
      </w:r>
      <w:proofErr w:type="spellEnd"/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r>
        <w:t>-</w:t>
      </w:r>
      <w:r>
        <w:tab/>
        <w:t>Restoration procedures at a failure</w:t>
      </w:r>
      <w:r w:rsidR="009F5EC2">
        <w:t xml:space="preserve"> </w:t>
      </w:r>
      <w:r w:rsidR="009F5EC2" w:rsidRPr="009F5EC2">
        <w:t>with or without restart</w:t>
      </w:r>
      <w:r>
        <w:t xml:space="preserve"> of a 5GC NF</w:t>
      </w:r>
      <w:r w:rsidR="009F5EC2">
        <w:t xml:space="preserve"> or NG</w:t>
      </w:r>
      <w:r w:rsidR="00A839D6">
        <w:t>-</w:t>
      </w:r>
      <w:r w:rsidR="009F5EC2">
        <w:t>RAN</w:t>
      </w:r>
      <w:r>
        <w:t xml:space="preserve"> involv</w:t>
      </w:r>
      <w:r w:rsidR="009F5EC2" w:rsidRPr="009F5EC2">
        <w:t xml:space="preserve">ed in the delivery of </w:t>
      </w:r>
      <w:r>
        <w:t xml:space="preserve">MBS </w:t>
      </w:r>
      <w:r w:rsidR="009F5EC2">
        <w:t>services</w:t>
      </w:r>
      <w:r>
        <w:t xml:space="preserve">. </w:t>
      </w:r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36C838F9" w:rsidR="0005272F" w:rsidRDefault="0005272F" w:rsidP="00FB6EB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 xml:space="preserve">El </w:t>
            </w:r>
            <w:proofErr w:type="spellStart"/>
            <w:r>
              <w:t>Moatamid</w:t>
            </w:r>
            <w:proofErr w:type="spellEnd"/>
            <w:r>
              <w:t>, Abdessamad, Huawei, abdessamad.el.moatamid@huawei.com</w:t>
            </w:r>
          </w:p>
        </w:tc>
      </w:tr>
      <w:tr w:rsidR="0005272F" w:rsidRPr="00251D80" w14:paraId="71784549" w14:textId="77777777" w:rsidTr="00A079B3"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</w:pPr>
            <w:r>
              <w:t>29.</w:t>
            </w:r>
            <w:r>
              <w:rPr>
                <w:highlight w:val="yellow"/>
              </w:rPr>
              <w:t>def</w:t>
            </w:r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</w:pPr>
            <w:r>
              <w:t>5G System; Multicast/Broadcast Service Function services;</w:t>
            </w:r>
          </w:p>
          <w:p w14:paraId="0A6B40CB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5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03</w:t>
            </w:r>
            <w:r w:rsidRPr="005516FE">
              <w:t>)</w:t>
            </w:r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3CC4A6C2" w14:textId="77777777" w:rsidR="0005272F" w:rsidRDefault="0005272F" w:rsidP="00FB6EBF">
            <w:r>
              <w:t>CT3 responsibility</w:t>
            </w:r>
          </w:p>
          <w:p w14:paraId="5F3E3B5D" w14:textId="77777777" w:rsidR="0005272F" w:rsidRDefault="0005272F" w:rsidP="00FB6EBF">
            <w:r>
              <w:t xml:space="preserve">El </w:t>
            </w:r>
            <w:proofErr w:type="spellStart"/>
            <w:r>
              <w:t>Moatamid</w:t>
            </w:r>
            <w:proofErr w:type="spellEnd"/>
            <w:r>
              <w:t>, Abdessamad, Huawei, abdessamad.el.moatamid@huawei.com</w:t>
            </w:r>
          </w:p>
        </w:tc>
      </w:tr>
      <w:tr w:rsidR="00D26EEE" w:rsidRPr="0093443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r>
              <w:t>29.</w:t>
            </w:r>
            <w:r>
              <w:rPr>
                <w:highlight w:val="yellow"/>
              </w:rPr>
              <w:t>ghi</w:t>
            </w:r>
          </w:p>
        </w:tc>
        <w:tc>
          <w:tcPr>
            <w:tcW w:w="2410" w:type="dxa"/>
          </w:tcPr>
          <w:p w14:paraId="7894F8CF" w14:textId="2AE84512" w:rsidR="00D26EEE" w:rsidRDefault="00D26EEE" w:rsidP="003D073C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r>
              <w:t>TSG#96 (2022-06</w:t>
            </w:r>
            <w:r w:rsidR="00D26EEE">
              <w:t>)</w:t>
            </w:r>
          </w:p>
        </w:tc>
        <w:tc>
          <w:tcPr>
            <w:tcW w:w="2186" w:type="dxa"/>
          </w:tcPr>
          <w:p w14:paraId="53E1B235" w14:textId="77777777" w:rsidR="00D26EEE" w:rsidRDefault="00D26EEE" w:rsidP="00D26EEE">
            <w:r>
              <w:t>CT4 responsibility</w:t>
            </w:r>
          </w:p>
          <w:p w14:paraId="745AD116" w14:textId="64F0E267" w:rsidR="00D26EEE" w:rsidRPr="00692E6D" w:rsidRDefault="00D26EEE" w:rsidP="00E56928">
            <w:r w:rsidRPr="00692E6D">
              <w:t>Varini Gupta, Samsung</w:t>
            </w:r>
            <w:r w:rsidR="00E56928" w:rsidRPr="00692E6D">
              <w:t xml:space="preserve"> </w:t>
            </w:r>
            <w:hyperlink r:id="rId11" w:history="1">
              <w:r w:rsidRPr="00692E6D">
                <w:rPr>
                  <w:rStyle w:val="Hyperlink"/>
                </w:rPr>
                <w:t>varini.gupta@samsung.com</w:t>
              </w:r>
            </w:hyperlink>
          </w:p>
        </w:tc>
      </w:tr>
    </w:tbl>
    <w:p w14:paraId="5AE30A18" w14:textId="77777777" w:rsidR="0005272F" w:rsidRPr="00692E6D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r>
              <w:t xml:space="preserve">Impacted, to document restoration procedures at a failure </w:t>
            </w:r>
            <w:r w:rsidR="00C41DCF" w:rsidRPr="00C41DCF">
              <w:t>with or without restart</w:t>
            </w:r>
            <w:r w:rsidR="00C41DCF">
              <w:t xml:space="preserve"> </w:t>
            </w:r>
            <w:r>
              <w:t xml:space="preserve">of a 5GC NF </w:t>
            </w:r>
            <w:r w:rsidR="00C41DCF" w:rsidRPr="00C41DCF">
              <w:t>or NG</w:t>
            </w:r>
            <w:r w:rsidR="00A839D6">
              <w:t>-</w:t>
            </w:r>
            <w:r w:rsidR="00C41DCF" w:rsidRPr="00C41DCF">
              <w:t>RAN</w:t>
            </w:r>
            <w:r w:rsidR="00C41DCF">
              <w:t xml:space="preserve"> </w:t>
            </w:r>
            <w:r>
              <w:t>involv</w:t>
            </w:r>
            <w:r w:rsidR="00C41DCF">
              <w:t>ed</w:t>
            </w:r>
            <w:r>
              <w:t xml:space="preserve"> </w:t>
            </w:r>
            <w:r w:rsidR="00C41DCF" w:rsidRPr="00C41DCF">
              <w:t xml:space="preserve">in the delivery of </w:t>
            </w:r>
            <w:r>
              <w:t>MBS</w:t>
            </w:r>
            <w:r w:rsidR="00C41DCF">
              <w:t xml:space="preserve"> services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3B30AC28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55496155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proofErr w:type="spellStart"/>
            <w:r>
              <w:rPr>
                <w:lang w:val="en-US"/>
              </w:rPr>
              <w:t>Nnef_MBSTMGI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Nnef_MBSSession</w:t>
            </w:r>
            <w:proofErr w:type="spellEnd"/>
            <w:r>
              <w:rPr>
                <w:lang w:val="en-US"/>
              </w:rPr>
              <w:t>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lastRenderedPageBreak/>
        <w:t>6</w:t>
      </w:r>
      <w:r>
        <w:tab/>
        <w:t>Work item Rapporteur(s)</w:t>
      </w:r>
    </w:p>
    <w:p w14:paraId="6CEC7066" w14:textId="77777777" w:rsidR="0005272F" w:rsidRPr="00692E6D" w:rsidRDefault="0005272F" w:rsidP="0005272F">
      <w:r w:rsidRPr="00692E6D"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</w:pPr>
            <w:r>
              <w:t>Samsung</w:t>
            </w:r>
          </w:p>
        </w:tc>
      </w:tr>
      <w:tr w:rsidR="009F5EC2" w14:paraId="2290C547" w14:textId="77777777" w:rsidTr="009F5EC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</w:pPr>
            <w:r>
              <w:t>ZTE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42191" w14:textId="77777777" w:rsidR="006E5182" w:rsidRDefault="006E5182">
      <w:r>
        <w:separator/>
      </w:r>
    </w:p>
  </w:endnote>
  <w:endnote w:type="continuationSeparator" w:id="0">
    <w:p w14:paraId="12200B7C" w14:textId="77777777" w:rsidR="006E5182" w:rsidRDefault="006E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F4A3" w14:textId="77777777" w:rsidR="006E5182" w:rsidRDefault="006E5182">
      <w:r>
        <w:separator/>
      </w:r>
    </w:p>
  </w:footnote>
  <w:footnote w:type="continuationSeparator" w:id="0">
    <w:p w14:paraId="1D0C9D9F" w14:textId="77777777" w:rsidR="006E5182" w:rsidRDefault="006E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073C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182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rini.gupta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6AE2B-C0E4-4DFF-91BB-08701FF2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2022-02-28T12:53:00Z</dcterms:created>
  <dcterms:modified xsi:type="dcterms:W3CDTF">2022-02-28T12:53:00Z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