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19010" w14:textId="77777777" w:rsidR="003E6F6D" w:rsidRDefault="003E6F6D" w:rsidP="003E6F6D">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DC01ABA" w14:textId="77777777" w:rsidR="003E6F6D" w:rsidRDefault="003E6F6D" w:rsidP="003E6F6D">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108e</w:t>
      </w:r>
    </w:p>
    <w:p w14:paraId="7416CCA4" w14:textId="77777777" w:rsidR="003E6F6D" w:rsidRDefault="003E6F6D" w:rsidP="003E6F6D">
      <w:pPr>
        <w:jc w:val="center"/>
        <w:rPr>
          <w:rFonts w:ascii="Arial" w:hAnsi="Arial" w:cs="Arial"/>
          <w:b/>
          <w:sz w:val="32"/>
        </w:rPr>
      </w:pPr>
      <w:r>
        <w:rPr>
          <w:rFonts w:ascii="Arial" w:hAnsi="Arial" w:cs="Arial"/>
          <w:b/>
          <w:sz w:val="32"/>
        </w:rPr>
        <w:t>electronic, meeting, 17/02/2022 to 25/02/2022</w:t>
      </w:r>
    </w:p>
    <w:p w14:paraId="39E3404E" w14:textId="77777777" w:rsidR="003E6F6D" w:rsidRDefault="003E6F6D" w:rsidP="003E6F6D"/>
    <w:p w14:paraId="0E0AB5D9" w14:textId="77777777" w:rsidR="003E6F6D" w:rsidRDefault="003E6F6D" w:rsidP="003E6F6D">
      <w:r>
        <w:t>Report generated on Saturday, 2022-03-05 10:21  UTC</w:t>
      </w:r>
    </w:p>
    <w:p w14:paraId="28668E51" w14:textId="77777777" w:rsidR="003E6F6D" w:rsidRDefault="003E6F6D" w:rsidP="003E6F6D"/>
    <w:p w14:paraId="04ADC796" w14:textId="38649613" w:rsidR="003E6F6D" w:rsidRDefault="00BD1E11" w:rsidP="00BD1E11">
      <w:pPr>
        <w:pStyle w:val="Heading2"/>
      </w:pPr>
      <w:r>
        <w:br w:type="page"/>
      </w:r>
      <w:r w:rsidR="003E6F6D">
        <w:lastRenderedPageBreak/>
        <w:t>Contents:</w:t>
      </w:r>
    </w:p>
    <w:p w14:paraId="28C75C5B" w14:textId="61D70E43" w:rsidR="003E6F6D" w:rsidRPr="00EA5936" w:rsidRDefault="003E6F6D">
      <w:pPr>
        <w:pStyle w:val="TOC2"/>
        <w:rPr>
          <w:rFonts w:ascii="Calibri" w:hAnsi="Calibri"/>
          <w:sz w:val="22"/>
          <w:szCs w:val="22"/>
        </w:rPr>
      </w:pPr>
      <w:r>
        <w:fldChar w:fldCharType="begin"/>
      </w:r>
      <w:r>
        <w:instrText xml:space="preserve"> TOC  \* MERGEFORMAT </w:instrText>
      </w:r>
      <w:r>
        <w:fldChar w:fldCharType="separate"/>
      </w:r>
      <w:r>
        <w:t>1</w:t>
      </w:r>
      <w:r w:rsidRPr="00EA5936">
        <w:rPr>
          <w:rFonts w:ascii="Calibri" w:hAnsi="Calibri"/>
          <w:sz w:val="22"/>
          <w:szCs w:val="22"/>
        </w:rPr>
        <w:tab/>
      </w:r>
      <w:r>
        <w:t>Opening of the meeting and approval of the agenda</w:t>
      </w:r>
      <w:r>
        <w:tab/>
      </w:r>
      <w:r>
        <w:fldChar w:fldCharType="begin"/>
      </w:r>
      <w:r>
        <w:instrText xml:space="preserve"> PAGEREF _Toc97372257 \h </w:instrText>
      </w:r>
      <w:r>
        <w:fldChar w:fldCharType="separate"/>
      </w:r>
      <w:r>
        <w:t>4</w:t>
      </w:r>
      <w:r>
        <w:fldChar w:fldCharType="end"/>
      </w:r>
    </w:p>
    <w:p w14:paraId="032ED0DA" w14:textId="5C2FEE98" w:rsidR="003E6F6D" w:rsidRPr="00EA5936" w:rsidRDefault="003E6F6D">
      <w:pPr>
        <w:pStyle w:val="TOC3"/>
        <w:rPr>
          <w:rFonts w:ascii="Calibri" w:hAnsi="Calibri"/>
          <w:sz w:val="22"/>
          <w:szCs w:val="22"/>
        </w:rPr>
      </w:pPr>
      <w:r>
        <w:t>1.1</w:t>
      </w:r>
      <w:r w:rsidRPr="00EA5936">
        <w:rPr>
          <w:rFonts w:ascii="Calibri" w:hAnsi="Calibri"/>
          <w:sz w:val="22"/>
          <w:szCs w:val="22"/>
        </w:rPr>
        <w:tab/>
      </w:r>
      <w:r>
        <w:t>IPR Call</w:t>
      </w:r>
      <w:r>
        <w:tab/>
      </w:r>
      <w:r>
        <w:fldChar w:fldCharType="begin"/>
      </w:r>
      <w:r>
        <w:instrText xml:space="preserve"> PAGEREF _Toc97372258 \h </w:instrText>
      </w:r>
      <w:r>
        <w:fldChar w:fldCharType="separate"/>
      </w:r>
      <w:r>
        <w:t>4</w:t>
      </w:r>
      <w:r>
        <w:fldChar w:fldCharType="end"/>
      </w:r>
    </w:p>
    <w:p w14:paraId="360EDABE" w14:textId="34D00195" w:rsidR="003E6F6D" w:rsidRPr="00EA5936" w:rsidRDefault="003E6F6D">
      <w:pPr>
        <w:pStyle w:val="TOC3"/>
        <w:rPr>
          <w:rFonts w:ascii="Calibri" w:hAnsi="Calibri"/>
          <w:sz w:val="22"/>
          <w:szCs w:val="22"/>
        </w:rPr>
      </w:pPr>
      <w:r>
        <w:t>1.2</w:t>
      </w:r>
      <w:r w:rsidRPr="00EA5936">
        <w:rPr>
          <w:rFonts w:ascii="Calibri" w:hAnsi="Calibri"/>
          <w:sz w:val="22"/>
          <w:szCs w:val="22"/>
        </w:rPr>
        <w:tab/>
      </w:r>
      <w:r>
        <w:t>Antitrust declarations</w:t>
      </w:r>
      <w:r>
        <w:tab/>
      </w:r>
      <w:r>
        <w:fldChar w:fldCharType="begin"/>
      </w:r>
      <w:r>
        <w:instrText xml:space="preserve"> PAGEREF _Toc97372259 \h </w:instrText>
      </w:r>
      <w:r>
        <w:fldChar w:fldCharType="separate"/>
      </w:r>
      <w:r>
        <w:t>4</w:t>
      </w:r>
      <w:r>
        <w:fldChar w:fldCharType="end"/>
      </w:r>
    </w:p>
    <w:p w14:paraId="72EA708E" w14:textId="33287727" w:rsidR="003E6F6D" w:rsidRPr="00EA5936" w:rsidRDefault="003E6F6D">
      <w:pPr>
        <w:pStyle w:val="TOC3"/>
        <w:rPr>
          <w:rFonts w:ascii="Calibri" w:hAnsi="Calibri"/>
          <w:sz w:val="22"/>
          <w:szCs w:val="22"/>
        </w:rPr>
      </w:pPr>
      <w:r>
        <w:t>1.3</w:t>
      </w:r>
      <w:r w:rsidRPr="00EA5936">
        <w:rPr>
          <w:rFonts w:ascii="Calibri" w:hAnsi="Calibri"/>
          <w:sz w:val="22"/>
          <w:szCs w:val="22"/>
        </w:rPr>
        <w:tab/>
      </w:r>
      <w:r>
        <w:t>Reminder for delegates attending the meeting</w:t>
      </w:r>
      <w:r>
        <w:tab/>
      </w:r>
      <w:r>
        <w:fldChar w:fldCharType="begin"/>
      </w:r>
      <w:r>
        <w:instrText xml:space="preserve"> PAGEREF _Toc97372260 \h </w:instrText>
      </w:r>
      <w:r>
        <w:fldChar w:fldCharType="separate"/>
      </w:r>
      <w:r>
        <w:t>4</w:t>
      </w:r>
      <w:r>
        <w:fldChar w:fldCharType="end"/>
      </w:r>
    </w:p>
    <w:p w14:paraId="26ECFE02" w14:textId="141DBE18" w:rsidR="003E6F6D" w:rsidRPr="00EA5936" w:rsidRDefault="003E6F6D">
      <w:pPr>
        <w:pStyle w:val="TOC2"/>
        <w:rPr>
          <w:rFonts w:ascii="Calibri" w:hAnsi="Calibri"/>
          <w:sz w:val="22"/>
          <w:szCs w:val="22"/>
        </w:rPr>
      </w:pPr>
      <w:r>
        <w:t>2</w:t>
      </w:r>
      <w:r w:rsidRPr="00EA5936">
        <w:rPr>
          <w:rFonts w:ascii="Calibri" w:hAnsi="Calibri"/>
          <w:sz w:val="22"/>
          <w:szCs w:val="22"/>
        </w:rPr>
        <w:tab/>
      </w:r>
      <w:r>
        <w:t>Allocation of documents to agenda items</w:t>
      </w:r>
      <w:r>
        <w:tab/>
      </w:r>
      <w:r>
        <w:fldChar w:fldCharType="begin"/>
      </w:r>
      <w:r>
        <w:instrText xml:space="preserve"> PAGEREF _Toc97372261 \h </w:instrText>
      </w:r>
      <w:r>
        <w:fldChar w:fldCharType="separate"/>
      </w:r>
      <w:r>
        <w:t>4</w:t>
      </w:r>
      <w:r>
        <w:fldChar w:fldCharType="end"/>
      </w:r>
    </w:p>
    <w:p w14:paraId="6CD96778" w14:textId="41BB5E5E" w:rsidR="003E6F6D" w:rsidRPr="00EA5936" w:rsidRDefault="003E6F6D">
      <w:pPr>
        <w:pStyle w:val="TOC2"/>
        <w:rPr>
          <w:rFonts w:ascii="Calibri" w:hAnsi="Calibri"/>
          <w:sz w:val="22"/>
          <w:szCs w:val="22"/>
        </w:rPr>
      </w:pPr>
      <w:r>
        <w:t>3</w:t>
      </w:r>
      <w:r w:rsidRPr="00EA5936">
        <w:rPr>
          <w:rFonts w:ascii="Calibri" w:hAnsi="Calibri"/>
          <w:sz w:val="22"/>
          <w:szCs w:val="22"/>
        </w:rPr>
        <w:tab/>
      </w:r>
      <w:r>
        <w:t>Meeting Reports</w:t>
      </w:r>
      <w:r>
        <w:tab/>
      </w:r>
      <w:r>
        <w:fldChar w:fldCharType="begin"/>
      </w:r>
      <w:r>
        <w:instrText xml:space="preserve"> PAGEREF _Toc97372262 \h </w:instrText>
      </w:r>
      <w:r>
        <w:fldChar w:fldCharType="separate"/>
      </w:r>
      <w:r>
        <w:t>4</w:t>
      </w:r>
      <w:r>
        <w:fldChar w:fldCharType="end"/>
      </w:r>
    </w:p>
    <w:p w14:paraId="6B635124" w14:textId="4B0753A7" w:rsidR="003E6F6D" w:rsidRPr="00EA5936" w:rsidRDefault="003E6F6D">
      <w:pPr>
        <w:pStyle w:val="TOC2"/>
        <w:rPr>
          <w:rFonts w:ascii="Calibri" w:hAnsi="Calibri"/>
          <w:sz w:val="22"/>
          <w:szCs w:val="22"/>
        </w:rPr>
      </w:pPr>
      <w:r>
        <w:t>4</w:t>
      </w:r>
      <w:r w:rsidRPr="00EA5936">
        <w:rPr>
          <w:rFonts w:ascii="Calibri" w:hAnsi="Calibri"/>
          <w:sz w:val="22"/>
          <w:szCs w:val="22"/>
        </w:rPr>
        <w:tab/>
      </w:r>
      <w:r>
        <w:t>Input liaison statements: allocation to agenda items as appropriate</w:t>
      </w:r>
      <w:r>
        <w:tab/>
      </w:r>
      <w:r>
        <w:fldChar w:fldCharType="begin"/>
      </w:r>
      <w:r>
        <w:instrText xml:space="preserve"> PAGEREF _Toc97372263 \h </w:instrText>
      </w:r>
      <w:r>
        <w:fldChar w:fldCharType="separate"/>
      </w:r>
      <w:r>
        <w:t>5</w:t>
      </w:r>
      <w:r>
        <w:fldChar w:fldCharType="end"/>
      </w:r>
    </w:p>
    <w:p w14:paraId="5C2CB74E" w14:textId="26106198" w:rsidR="003E6F6D" w:rsidRPr="00EA5936" w:rsidRDefault="003E6F6D">
      <w:pPr>
        <w:pStyle w:val="TOC2"/>
        <w:rPr>
          <w:rFonts w:ascii="Calibri" w:hAnsi="Calibri"/>
          <w:sz w:val="22"/>
          <w:szCs w:val="22"/>
        </w:rPr>
      </w:pPr>
      <w:r>
        <w:t>5</w:t>
      </w:r>
      <w:r w:rsidRPr="00EA5936">
        <w:rPr>
          <w:rFonts w:ascii="Calibri" w:hAnsi="Calibri"/>
          <w:sz w:val="22"/>
          <w:szCs w:val="22"/>
        </w:rPr>
        <w:tab/>
      </w:r>
      <w:r>
        <w:t>Work item management</w:t>
      </w:r>
      <w:r>
        <w:tab/>
      </w:r>
      <w:r>
        <w:fldChar w:fldCharType="begin"/>
      </w:r>
      <w:r>
        <w:instrText xml:space="preserve"> PAGEREF _Toc97372264 \h </w:instrText>
      </w:r>
      <w:r>
        <w:fldChar w:fldCharType="separate"/>
      </w:r>
      <w:r>
        <w:t>8</w:t>
      </w:r>
      <w:r>
        <w:fldChar w:fldCharType="end"/>
      </w:r>
    </w:p>
    <w:p w14:paraId="3A811476" w14:textId="349AE84F" w:rsidR="003E6F6D" w:rsidRPr="00EA5936" w:rsidRDefault="003E6F6D">
      <w:pPr>
        <w:pStyle w:val="TOC2"/>
        <w:rPr>
          <w:rFonts w:ascii="Calibri" w:hAnsi="Calibri"/>
          <w:sz w:val="22"/>
          <w:szCs w:val="22"/>
        </w:rPr>
      </w:pPr>
      <w:r>
        <w:t>6</w:t>
      </w:r>
      <w:r w:rsidRPr="00EA5936">
        <w:rPr>
          <w:rFonts w:ascii="Calibri" w:hAnsi="Calibri"/>
          <w:sz w:val="22"/>
          <w:szCs w:val="22"/>
        </w:rPr>
        <w:tab/>
      </w:r>
      <w:r>
        <w:t>Release 17</w:t>
      </w:r>
      <w:r>
        <w:tab/>
      </w:r>
      <w:r>
        <w:fldChar w:fldCharType="begin"/>
      </w:r>
      <w:r>
        <w:instrText xml:space="preserve"> PAGEREF _Toc97372265 \h </w:instrText>
      </w:r>
      <w:r>
        <w:fldChar w:fldCharType="separate"/>
      </w:r>
      <w:r>
        <w:t>11</w:t>
      </w:r>
      <w:r>
        <w:fldChar w:fldCharType="end"/>
      </w:r>
    </w:p>
    <w:p w14:paraId="04FAC6A4" w14:textId="00783F88" w:rsidR="003E6F6D" w:rsidRPr="00EA5936" w:rsidRDefault="003E6F6D">
      <w:pPr>
        <w:pStyle w:val="TOC3"/>
        <w:rPr>
          <w:rFonts w:ascii="Calibri" w:hAnsi="Calibri"/>
          <w:sz w:val="22"/>
          <w:szCs w:val="22"/>
        </w:rPr>
      </w:pPr>
      <w:r>
        <w:t>6.1</w:t>
      </w:r>
      <w:r w:rsidRPr="00EA5936">
        <w:rPr>
          <w:rFonts w:ascii="Calibri" w:hAnsi="Calibri"/>
          <w:sz w:val="22"/>
          <w:szCs w:val="22"/>
        </w:rPr>
        <w:tab/>
      </w:r>
      <w:r>
        <w:t>CT4 Led WIs</w:t>
      </w:r>
      <w:r>
        <w:tab/>
      </w:r>
      <w:r>
        <w:fldChar w:fldCharType="begin"/>
      </w:r>
      <w:r>
        <w:instrText xml:space="preserve"> PAGEREF _Toc97372266 \h </w:instrText>
      </w:r>
      <w:r>
        <w:fldChar w:fldCharType="separate"/>
      </w:r>
      <w:r>
        <w:t>11</w:t>
      </w:r>
      <w:r>
        <w:fldChar w:fldCharType="end"/>
      </w:r>
    </w:p>
    <w:p w14:paraId="23A337E7" w14:textId="3FAAAB53" w:rsidR="003E6F6D" w:rsidRPr="00EA5936" w:rsidRDefault="003E6F6D">
      <w:pPr>
        <w:pStyle w:val="TOC4"/>
        <w:rPr>
          <w:rFonts w:ascii="Calibri" w:hAnsi="Calibri"/>
          <w:sz w:val="22"/>
          <w:szCs w:val="22"/>
        </w:rPr>
      </w:pPr>
      <w:r>
        <w:t>6.1.1</w:t>
      </w:r>
      <w:r w:rsidRPr="00EA5936">
        <w:rPr>
          <w:rFonts w:ascii="Calibri" w:hAnsi="Calibri"/>
          <w:sz w:val="22"/>
          <w:szCs w:val="22"/>
        </w:rPr>
        <w:tab/>
      </w:r>
      <w:r>
        <w:t>Study on IETF QUIC Transport for 5GC Service Based Interfaces [FS_QUIC]</w:t>
      </w:r>
      <w:r>
        <w:tab/>
      </w:r>
      <w:r>
        <w:fldChar w:fldCharType="begin"/>
      </w:r>
      <w:r>
        <w:instrText xml:space="preserve"> PAGEREF _Toc97372267 \h </w:instrText>
      </w:r>
      <w:r>
        <w:fldChar w:fldCharType="separate"/>
      </w:r>
      <w:r>
        <w:t>11</w:t>
      </w:r>
      <w:r>
        <w:fldChar w:fldCharType="end"/>
      </w:r>
    </w:p>
    <w:p w14:paraId="47A466D8" w14:textId="2A1C9DD2" w:rsidR="003E6F6D" w:rsidRPr="00EA5936" w:rsidRDefault="003E6F6D">
      <w:pPr>
        <w:pStyle w:val="TOC4"/>
        <w:rPr>
          <w:rFonts w:ascii="Calibri" w:hAnsi="Calibri"/>
          <w:sz w:val="22"/>
          <w:szCs w:val="22"/>
        </w:rPr>
      </w:pPr>
      <w:r>
        <w:t>6.1.2</w:t>
      </w:r>
      <w:r w:rsidRPr="00EA5936">
        <w:rPr>
          <w:rFonts w:ascii="Calibri" w:hAnsi="Calibri"/>
          <w:sz w:val="22"/>
          <w:szCs w:val="22"/>
        </w:rPr>
        <w:tab/>
      </w:r>
      <w:r>
        <w:t>Service based Interface protocol improvements [SBIProtoc17]</w:t>
      </w:r>
      <w:r>
        <w:tab/>
      </w:r>
      <w:r>
        <w:fldChar w:fldCharType="begin"/>
      </w:r>
      <w:r>
        <w:instrText xml:space="preserve"> PAGEREF _Toc97372268 \h </w:instrText>
      </w:r>
      <w:r>
        <w:fldChar w:fldCharType="separate"/>
      </w:r>
      <w:r>
        <w:t>11</w:t>
      </w:r>
      <w:r>
        <w:fldChar w:fldCharType="end"/>
      </w:r>
    </w:p>
    <w:p w14:paraId="090A42B7" w14:textId="4C6CFA45" w:rsidR="003E6F6D" w:rsidRPr="00EA5936" w:rsidRDefault="003E6F6D">
      <w:pPr>
        <w:pStyle w:val="TOC4"/>
        <w:rPr>
          <w:rFonts w:ascii="Calibri" w:hAnsi="Calibri"/>
          <w:sz w:val="22"/>
          <w:szCs w:val="22"/>
        </w:rPr>
      </w:pPr>
      <w:r>
        <w:t>6.1.3</w:t>
      </w:r>
      <w:r w:rsidRPr="00EA5936">
        <w:rPr>
          <w:rFonts w:ascii="Calibri" w:hAnsi="Calibri"/>
          <w:sz w:val="22"/>
          <w:szCs w:val="22"/>
        </w:rPr>
        <w:tab/>
      </w:r>
      <w:r>
        <w:t>BEst Practice of PFCP [BEPoP]</w:t>
      </w:r>
      <w:r>
        <w:tab/>
      </w:r>
      <w:r>
        <w:fldChar w:fldCharType="begin"/>
      </w:r>
      <w:r>
        <w:instrText xml:space="preserve"> PAGEREF _Toc97372269 \h </w:instrText>
      </w:r>
      <w:r>
        <w:fldChar w:fldCharType="separate"/>
      </w:r>
      <w:r>
        <w:t>22</w:t>
      </w:r>
      <w:r>
        <w:fldChar w:fldCharType="end"/>
      </w:r>
    </w:p>
    <w:p w14:paraId="69AE1C94" w14:textId="33AD9168" w:rsidR="003E6F6D" w:rsidRPr="00EA5936" w:rsidRDefault="003E6F6D">
      <w:pPr>
        <w:pStyle w:val="TOC4"/>
        <w:rPr>
          <w:rFonts w:ascii="Calibri" w:hAnsi="Calibri"/>
          <w:sz w:val="22"/>
          <w:szCs w:val="22"/>
        </w:rPr>
      </w:pPr>
      <w:r>
        <w:t>6.1.4</w:t>
      </w:r>
      <w:r w:rsidRPr="00EA5936">
        <w:rPr>
          <w:rFonts w:ascii="Calibri" w:hAnsi="Calibri"/>
          <w:sz w:val="22"/>
          <w:szCs w:val="22"/>
        </w:rPr>
        <w:tab/>
      </w:r>
      <w:r>
        <w:t>Port allocation [FS_PortAl]</w:t>
      </w:r>
      <w:r>
        <w:tab/>
      </w:r>
      <w:r>
        <w:fldChar w:fldCharType="begin"/>
      </w:r>
      <w:r>
        <w:instrText xml:space="preserve"> PAGEREF _Toc97372270 \h </w:instrText>
      </w:r>
      <w:r>
        <w:fldChar w:fldCharType="separate"/>
      </w:r>
      <w:r>
        <w:t>24</w:t>
      </w:r>
      <w:r>
        <w:fldChar w:fldCharType="end"/>
      </w:r>
    </w:p>
    <w:p w14:paraId="578B3926" w14:textId="33389188" w:rsidR="003E6F6D" w:rsidRPr="00EA5936" w:rsidRDefault="003E6F6D">
      <w:pPr>
        <w:pStyle w:val="TOC4"/>
        <w:rPr>
          <w:rFonts w:ascii="Calibri" w:hAnsi="Calibri"/>
          <w:sz w:val="22"/>
          <w:szCs w:val="22"/>
        </w:rPr>
      </w:pPr>
      <w:r>
        <w:t>6.1.5</w:t>
      </w:r>
      <w:r w:rsidRPr="00EA5936">
        <w:rPr>
          <w:rFonts w:ascii="Calibri" w:hAnsi="Calibri"/>
          <w:sz w:val="22"/>
          <w:szCs w:val="22"/>
        </w:rPr>
        <w:tab/>
      </w:r>
      <w:r>
        <w:t>Service-based support for SMS in 5GC [SMS_SBI]</w:t>
      </w:r>
      <w:r>
        <w:tab/>
      </w:r>
      <w:r>
        <w:fldChar w:fldCharType="begin"/>
      </w:r>
      <w:r>
        <w:instrText xml:space="preserve"> PAGEREF _Toc97372271 \h </w:instrText>
      </w:r>
      <w:r>
        <w:fldChar w:fldCharType="separate"/>
      </w:r>
      <w:r>
        <w:t>24</w:t>
      </w:r>
      <w:r>
        <w:fldChar w:fldCharType="end"/>
      </w:r>
    </w:p>
    <w:p w14:paraId="131C496A" w14:textId="16AE706C" w:rsidR="003E6F6D" w:rsidRPr="00EA5936" w:rsidRDefault="003E6F6D">
      <w:pPr>
        <w:pStyle w:val="TOC4"/>
        <w:rPr>
          <w:rFonts w:ascii="Calibri" w:hAnsi="Calibri"/>
          <w:sz w:val="22"/>
          <w:szCs w:val="22"/>
        </w:rPr>
      </w:pPr>
      <w:r>
        <w:t>6.1.6</w:t>
      </w:r>
      <w:r w:rsidRPr="00EA5936">
        <w:rPr>
          <w:rFonts w:ascii="Calibri" w:hAnsi="Calibri"/>
          <w:sz w:val="22"/>
          <w:szCs w:val="22"/>
        </w:rPr>
        <w:tab/>
      </w:r>
      <w:r>
        <w:t>Study on restoration of profiles related to UDR [FS_ReP_UDR]</w:t>
      </w:r>
      <w:r>
        <w:tab/>
      </w:r>
      <w:r>
        <w:fldChar w:fldCharType="begin"/>
      </w:r>
      <w:r>
        <w:instrText xml:space="preserve"> PAGEREF _Toc97372272 \h </w:instrText>
      </w:r>
      <w:r>
        <w:fldChar w:fldCharType="separate"/>
      </w:r>
      <w:r>
        <w:t>28</w:t>
      </w:r>
      <w:r>
        <w:fldChar w:fldCharType="end"/>
      </w:r>
    </w:p>
    <w:p w14:paraId="3F391C7C" w14:textId="04674232" w:rsidR="003E6F6D" w:rsidRPr="00EA5936" w:rsidRDefault="003E6F6D">
      <w:pPr>
        <w:pStyle w:val="TOC4"/>
        <w:rPr>
          <w:rFonts w:ascii="Calibri" w:hAnsi="Calibri"/>
          <w:sz w:val="22"/>
          <w:szCs w:val="22"/>
        </w:rPr>
      </w:pPr>
      <w:r>
        <w:t>6.1.7</w:t>
      </w:r>
      <w:r w:rsidRPr="00EA5936">
        <w:rPr>
          <w:rFonts w:ascii="Calibri" w:hAnsi="Calibri"/>
          <w:sz w:val="22"/>
          <w:szCs w:val="22"/>
        </w:rPr>
        <w:tab/>
      </w:r>
      <w:r>
        <w:t>CT aspects of Integration of GBA into SBA [GBA_5G]</w:t>
      </w:r>
      <w:r>
        <w:tab/>
      </w:r>
      <w:r>
        <w:fldChar w:fldCharType="begin"/>
      </w:r>
      <w:r>
        <w:instrText xml:space="preserve"> PAGEREF _Toc97372273 \h </w:instrText>
      </w:r>
      <w:r>
        <w:fldChar w:fldCharType="separate"/>
      </w:r>
      <w:r>
        <w:t>28</w:t>
      </w:r>
      <w:r>
        <w:fldChar w:fldCharType="end"/>
      </w:r>
    </w:p>
    <w:p w14:paraId="0D0684A3" w14:textId="56924FB3" w:rsidR="003E6F6D" w:rsidRPr="00EA5936" w:rsidRDefault="003E6F6D">
      <w:pPr>
        <w:pStyle w:val="TOC4"/>
        <w:rPr>
          <w:rFonts w:ascii="Calibri" w:hAnsi="Calibri"/>
          <w:sz w:val="22"/>
          <w:szCs w:val="22"/>
        </w:rPr>
      </w:pPr>
      <w:r>
        <w:t>6.1.8</w:t>
      </w:r>
      <w:r w:rsidRPr="00EA5936">
        <w:rPr>
          <w:rFonts w:ascii="Calibri" w:hAnsi="Calibri"/>
          <w:sz w:val="22"/>
          <w:szCs w:val="22"/>
        </w:rPr>
        <w:tab/>
      </w:r>
      <w:r>
        <w:t>Enhancement of Network Slicing Phase 2 [eNS_Ph2]</w:t>
      </w:r>
      <w:r>
        <w:tab/>
      </w:r>
      <w:r>
        <w:fldChar w:fldCharType="begin"/>
      </w:r>
      <w:r>
        <w:instrText xml:space="preserve"> PAGEREF _Toc97372274 \h </w:instrText>
      </w:r>
      <w:r>
        <w:fldChar w:fldCharType="separate"/>
      </w:r>
      <w:r>
        <w:t>29</w:t>
      </w:r>
      <w:r>
        <w:fldChar w:fldCharType="end"/>
      </w:r>
    </w:p>
    <w:p w14:paraId="4E1B0E8C" w14:textId="57807A74" w:rsidR="003E6F6D" w:rsidRPr="00EA5936" w:rsidRDefault="003E6F6D">
      <w:pPr>
        <w:pStyle w:val="TOC4"/>
        <w:rPr>
          <w:rFonts w:ascii="Calibri" w:hAnsi="Calibri"/>
          <w:sz w:val="22"/>
          <w:szCs w:val="22"/>
        </w:rPr>
      </w:pPr>
      <w:r>
        <w:t>6.1.9</w:t>
      </w:r>
      <w:r w:rsidRPr="00EA5936">
        <w:rPr>
          <w:rFonts w:ascii="Calibri" w:hAnsi="Calibri"/>
          <w:sz w:val="22"/>
          <w:szCs w:val="22"/>
        </w:rPr>
        <w:tab/>
      </w:r>
      <w:r>
        <w:t>CT Aspects of 5G eEDGE [eEDGE_5GC]</w:t>
      </w:r>
      <w:r>
        <w:tab/>
      </w:r>
      <w:r>
        <w:fldChar w:fldCharType="begin"/>
      </w:r>
      <w:r>
        <w:instrText xml:space="preserve"> PAGEREF _Toc97372275 \h </w:instrText>
      </w:r>
      <w:r>
        <w:fldChar w:fldCharType="separate"/>
      </w:r>
      <w:r>
        <w:t>31</w:t>
      </w:r>
      <w:r>
        <w:fldChar w:fldCharType="end"/>
      </w:r>
    </w:p>
    <w:p w14:paraId="7F09E693" w14:textId="3F16743A" w:rsidR="003E6F6D" w:rsidRPr="00EA5936" w:rsidRDefault="003E6F6D">
      <w:pPr>
        <w:pStyle w:val="TOC4"/>
        <w:rPr>
          <w:rFonts w:ascii="Calibri" w:hAnsi="Calibri"/>
          <w:sz w:val="22"/>
          <w:szCs w:val="22"/>
        </w:rPr>
      </w:pPr>
      <w:r>
        <w:t>6.1.10</w:t>
      </w:r>
      <w:r w:rsidRPr="00EA5936">
        <w:rPr>
          <w:rFonts w:ascii="Calibri" w:hAnsi="Calibri"/>
          <w:sz w:val="22"/>
          <w:szCs w:val="22"/>
        </w:rPr>
        <w:tab/>
      </w:r>
      <w:r>
        <w:t>CT aspects on Same PCF Selection For AMF and SMF [TEI17_SPSFAS]</w:t>
      </w:r>
      <w:r>
        <w:tab/>
      </w:r>
      <w:r>
        <w:fldChar w:fldCharType="begin"/>
      </w:r>
      <w:r>
        <w:instrText xml:space="preserve"> PAGEREF _Toc97372276 \h </w:instrText>
      </w:r>
      <w:r>
        <w:fldChar w:fldCharType="separate"/>
      </w:r>
      <w:r>
        <w:t>34</w:t>
      </w:r>
      <w:r>
        <w:fldChar w:fldCharType="end"/>
      </w:r>
    </w:p>
    <w:p w14:paraId="39DF8DD0" w14:textId="671F292B" w:rsidR="003E6F6D" w:rsidRPr="00EA5936" w:rsidRDefault="003E6F6D">
      <w:pPr>
        <w:pStyle w:val="TOC4"/>
        <w:rPr>
          <w:rFonts w:ascii="Calibri" w:hAnsi="Calibri"/>
          <w:sz w:val="22"/>
          <w:szCs w:val="22"/>
        </w:rPr>
      </w:pPr>
      <w:r>
        <w:t>6.1.11</w:t>
      </w:r>
      <w:r w:rsidRPr="00EA5936">
        <w:rPr>
          <w:rFonts w:ascii="Calibri" w:hAnsi="Calibri"/>
          <w:sz w:val="22"/>
          <w:szCs w:val="22"/>
        </w:rPr>
        <w:tab/>
      </w:r>
      <w:r>
        <w:t>Enhancement of Inter-PLMN Roaming [EoIPR]</w:t>
      </w:r>
      <w:r>
        <w:tab/>
      </w:r>
      <w:r>
        <w:fldChar w:fldCharType="begin"/>
      </w:r>
      <w:r>
        <w:instrText xml:space="preserve"> PAGEREF _Toc97372277 \h </w:instrText>
      </w:r>
      <w:r>
        <w:fldChar w:fldCharType="separate"/>
      </w:r>
      <w:r>
        <w:t>34</w:t>
      </w:r>
      <w:r>
        <w:fldChar w:fldCharType="end"/>
      </w:r>
    </w:p>
    <w:p w14:paraId="50503A81" w14:textId="0BFC764A" w:rsidR="003E6F6D" w:rsidRPr="00EA5936" w:rsidRDefault="003E6F6D">
      <w:pPr>
        <w:pStyle w:val="TOC4"/>
        <w:rPr>
          <w:rFonts w:ascii="Calibri" w:hAnsi="Calibri"/>
          <w:sz w:val="22"/>
          <w:szCs w:val="22"/>
        </w:rPr>
      </w:pPr>
      <w:r>
        <w:t>6.1.12</w:t>
      </w:r>
      <w:r w:rsidRPr="00EA5936">
        <w:rPr>
          <w:rFonts w:ascii="Calibri" w:hAnsi="Calibri"/>
          <w:sz w:val="22"/>
          <w:szCs w:val="22"/>
        </w:rPr>
        <w:tab/>
      </w:r>
      <w:r>
        <w:t>Restoration of PDN Connections in PGW-C/SMF S [RPCPSET]</w:t>
      </w:r>
      <w:r>
        <w:tab/>
      </w:r>
      <w:r>
        <w:fldChar w:fldCharType="begin"/>
      </w:r>
      <w:r>
        <w:instrText xml:space="preserve"> PAGEREF _Toc97372278 \h </w:instrText>
      </w:r>
      <w:r>
        <w:fldChar w:fldCharType="separate"/>
      </w:r>
      <w:r>
        <w:t>35</w:t>
      </w:r>
      <w:r>
        <w:fldChar w:fldCharType="end"/>
      </w:r>
    </w:p>
    <w:p w14:paraId="30E14DD1" w14:textId="03A1EDE2" w:rsidR="003E6F6D" w:rsidRPr="00EA5936" w:rsidRDefault="003E6F6D">
      <w:pPr>
        <w:pStyle w:val="TOC4"/>
        <w:rPr>
          <w:rFonts w:ascii="Calibri" w:hAnsi="Calibri"/>
          <w:sz w:val="22"/>
          <w:szCs w:val="22"/>
        </w:rPr>
      </w:pPr>
      <w:r>
        <w:t>6.1.13</w:t>
      </w:r>
      <w:r w:rsidRPr="00EA5936">
        <w:rPr>
          <w:rFonts w:ascii="Calibri" w:hAnsi="Calibri"/>
          <w:sz w:val="22"/>
          <w:szCs w:val="22"/>
        </w:rPr>
        <w:tab/>
      </w:r>
      <w:r>
        <w:t>Start of Pause of Charging via User Plane [SPOCUP]</w:t>
      </w:r>
      <w:r>
        <w:tab/>
      </w:r>
      <w:r>
        <w:fldChar w:fldCharType="begin"/>
      </w:r>
      <w:r>
        <w:instrText xml:space="preserve"> PAGEREF _Toc97372279 \h </w:instrText>
      </w:r>
      <w:r>
        <w:fldChar w:fldCharType="separate"/>
      </w:r>
      <w:r>
        <w:t>35</w:t>
      </w:r>
      <w:r>
        <w:fldChar w:fldCharType="end"/>
      </w:r>
    </w:p>
    <w:p w14:paraId="4E73146E" w14:textId="120B0175" w:rsidR="003E6F6D" w:rsidRPr="00EA5936" w:rsidRDefault="003E6F6D">
      <w:pPr>
        <w:pStyle w:val="TOC4"/>
        <w:rPr>
          <w:rFonts w:ascii="Calibri" w:hAnsi="Calibri"/>
          <w:sz w:val="22"/>
          <w:szCs w:val="22"/>
        </w:rPr>
      </w:pPr>
      <w:r>
        <w:t>6.1.14</w:t>
      </w:r>
      <w:r w:rsidRPr="00EA5936">
        <w:rPr>
          <w:rFonts w:ascii="Calibri" w:hAnsi="Calibri"/>
          <w:sz w:val="22"/>
          <w:szCs w:val="22"/>
        </w:rPr>
        <w:tab/>
      </w:r>
      <w:r>
        <w:t>Enhancement to the 5GC LoCation Services-Phase 2 [5G_eLCS_ph2]</w:t>
      </w:r>
      <w:r>
        <w:tab/>
      </w:r>
      <w:r>
        <w:fldChar w:fldCharType="begin"/>
      </w:r>
      <w:r>
        <w:instrText xml:space="preserve"> PAGEREF _Toc97372280 \h </w:instrText>
      </w:r>
      <w:r>
        <w:fldChar w:fldCharType="separate"/>
      </w:r>
      <w:r>
        <w:t>35</w:t>
      </w:r>
      <w:r>
        <w:fldChar w:fldCharType="end"/>
      </w:r>
    </w:p>
    <w:p w14:paraId="2FE3A112" w14:textId="1363D737" w:rsidR="003E6F6D" w:rsidRPr="00EA5936" w:rsidRDefault="003E6F6D">
      <w:pPr>
        <w:pStyle w:val="TOC4"/>
        <w:rPr>
          <w:rFonts w:ascii="Calibri" w:hAnsi="Calibri"/>
          <w:sz w:val="22"/>
          <w:szCs w:val="22"/>
        </w:rPr>
      </w:pPr>
      <w:r>
        <w:t>6.1.15</w:t>
      </w:r>
      <w:r w:rsidRPr="00EA5936">
        <w:rPr>
          <w:rFonts w:ascii="Calibri" w:hAnsi="Calibri"/>
          <w:sz w:val="22"/>
          <w:szCs w:val="22"/>
        </w:rPr>
        <w:tab/>
      </w:r>
      <w:r>
        <w:t>CT aspects of Support of different slices over different Non 3GPP access [TEI17_N3SLICE]</w:t>
      </w:r>
      <w:r>
        <w:tab/>
      </w:r>
      <w:r>
        <w:fldChar w:fldCharType="begin"/>
      </w:r>
      <w:r>
        <w:instrText xml:space="preserve"> PAGEREF _Toc97372281 \h </w:instrText>
      </w:r>
      <w:r>
        <w:fldChar w:fldCharType="separate"/>
      </w:r>
      <w:r>
        <w:t>36</w:t>
      </w:r>
      <w:r>
        <w:fldChar w:fldCharType="end"/>
      </w:r>
    </w:p>
    <w:p w14:paraId="4AA6F299" w14:textId="39DB8BF5" w:rsidR="003E6F6D" w:rsidRPr="00EA5936" w:rsidRDefault="003E6F6D">
      <w:pPr>
        <w:pStyle w:val="TOC4"/>
        <w:rPr>
          <w:rFonts w:ascii="Calibri" w:hAnsi="Calibri"/>
          <w:sz w:val="22"/>
          <w:szCs w:val="22"/>
        </w:rPr>
      </w:pPr>
      <w:r>
        <w:t>6.1.16</w:t>
      </w:r>
      <w:r w:rsidRPr="00EA5936">
        <w:rPr>
          <w:rFonts w:ascii="Calibri" w:hAnsi="Calibri"/>
          <w:sz w:val="22"/>
          <w:szCs w:val="22"/>
        </w:rPr>
        <w:tab/>
      </w:r>
      <w:r>
        <w:t>CT aspects of the architectural enhancements for 5G multicast-broadcast services [5MBS]</w:t>
      </w:r>
      <w:r>
        <w:tab/>
      </w:r>
      <w:r>
        <w:fldChar w:fldCharType="begin"/>
      </w:r>
      <w:r>
        <w:instrText xml:space="preserve"> PAGEREF _Toc97372282 \h </w:instrText>
      </w:r>
      <w:r>
        <w:fldChar w:fldCharType="separate"/>
      </w:r>
      <w:r>
        <w:t>36</w:t>
      </w:r>
      <w:r>
        <w:fldChar w:fldCharType="end"/>
      </w:r>
    </w:p>
    <w:p w14:paraId="01B5C73B" w14:textId="4222E662" w:rsidR="003E6F6D" w:rsidRPr="00EA5936" w:rsidRDefault="003E6F6D">
      <w:pPr>
        <w:pStyle w:val="TOC4"/>
        <w:rPr>
          <w:rFonts w:ascii="Calibri" w:hAnsi="Calibri"/>
          <w:sz w:val="22"/>
          <w:szCs w:val="22"/>
        </w:rPr>
      </w:pPr>
      <w:r>
        <w:t>6.1.18</w:t>
      </w:r>
      <w:r w:rsidRPr="00EA5936">
        <w:rPr>
          <w:rFonts w:ascii="Calibri" w:hAnsi="Calibri"/>
          <w:sz w:val="22"/>
          <w:szCs w:val="22"/>
        </w:rPr>
        <w:tab/>
      </w:r>
      <w:r>
        <w:t>Enhancement on the GTP-U entity restart [EGTPUR]</w:t>
      </w:r>
      <w:r>
        <w:tab/>
      </w:r>
      <w:r>
        <w:fldChar w:fldCharType="begin"/>
      </w:r>
      <w:r>
        <w:instrText xml:space="preserve"> PAGEREF _Toc97372283 \h </w:instrText>
      </w:r>
      <w:r>
        <w:fldChar w:fldCharType="separate"/>
      </w:r>
      <w:r>
        <w:t>45</w:t>
      </w:r>
      <w:r>
        <w:fldChar w:fldCharType="end"/>
      </w:r>
    </w:p>
    <w:p w14:paraId="35A8C846" w14:textId="0CB3092A" w:rsidR="003E6F6D" w:rsidRPr="00EA5936" w:rsidRDefault="003E6F6D">
      <w:pPr>
        <w:pStyle w:val="TOC4"/>
        <w:rPr>
          <w:rFonts w:ascii="Calibri" w:hAnsi="Calibri"/>
          <w:sz w:val="22"/>
          <w:szCs w:val="22"/>
        </w:rPr>
      </w:pPr>
      <w:r>
        <w:t>6.1.19</w:t>
      </w:r>
      <w:r w:rsidRPr="00EA5936">
        <w:rPr>
          <w:rFonts w:ascii="Calibri" w:hAnsi="Calibri"/>
          <w:sz w:val="22"/>
          <w:szCs w:val="22"/>
        </w:rPr>
        <w:tab/>
      </w:r>
      <w:r>
        <w:t>PortAI</w:t>
      </w:r>
      <w:r>
        <w:tab/>
      </w:r>
      <w:r>
        <w:fldChar w:fldCharType="begin"/>
      </w:r>
      <w:r>
        <w:instrText xml:space="preserve"> PAGEREF _Toc97372284 \h </w:instrText>
      </w:r>
      <w:r>
        <w:fldChar w:fldCharType="separate"/>
      </w:r>
      <w:r>
        <w:t>45</w:t>
      </w:r>
      <w:r>
        <w:fldChar w:fldCharType="end"/>
      </w:r>
    </w:p>
    <w:p w14:paraId="2717F4DC" w14:textId="3A78B03F" w:rsidR="003E6F6D" w:rsidRPr="00EA5936" w:rsidRDefault="003E6F6D">
      <w:pPr>
        <w:pStyle w:val="TOC3"/>
        <w:rPr>
          <w:rFonts w:ascii="Calibri" w:hAnsi="Calibri"/>
          <w:sz w:val="22"/>
          <w:szCs w:val="22"/>
        </w:rPr>
      </w:pPr>
      <w:r>
        <w:t>6.2</w:t>
      </w:r>
      <w:r w:rsidRPr="00EA5936">
        <w:rPr>
          <w:rFonts w:ascii="Calibri" w:hAnsi="Calibri"/>
          <w:sz w:val="22"/>
          <w:szCs w:val="22"/>
        </w:rPr>
        <w:tab/>
      </w:r>
      <w:r>
        <w:t>CT4 Supported WIs</w:t>
      </w:r>
      <w:r>
        <w:tab/>
      </w:r>
      <w:r>
        <w:fldChar w:fldCharType="begin"/>
      </w:r>
      <w:r>
        <w:instrText xml:space="preserve"> PAGEREF _Toc97372285 \h </w:instrText>
      </w:r>
      <w:r>
        <w:fldChar w:fldCharType="separate"/>
      </w:r>
      <w:r>
        <w:t>45</w:t>
      </w:r>
      <w:r>
        <w:fldChar w:fldCharType="end"/>
      </w:r>
    </w:p>
    <w:p w14:paraId="5D1954B7" w14:textId="74AA71AE" w:rsidR="003E6F6D" w:rsidRPr="00EA5936" w:rsidRDefault="003E6F6D">
      <w:pPr>
        <w:pStyle w:val="TOC4"/>
        <w:rPr>
          <w:rFonts w:ascii="Calibri" w:hAnsi="Calibri"/>
          <w:sz w:val="22"/>
          <w:szCs w:val="22"/>
        </w:rPr>
      </w:pPr>
      <w:r>
        <w:t>6.2.1</w:t>
      </w:r>
      <w:r w:rsidRPr="00EA5936">
        <w:rPr>
          <w:rFonts w:ascii="Calibri" w:hAnsi="Calibri"/>
          <w:sz w:val="22"/>
          <w:szCs w:val="22"/>
        </w:rPr>
        <w:tab/>
      </w:r>
      <w:r>
        <w:t>Study on enhanced IMS to 5GC Integration Phase 2 [FS_eIMS5G2]</w:t>
      </w:r>
      <w:r>
        <w:tab/>
      </w:r>
      <w:r>
        <w:fldChar w:fldCharType="begin"/>
      </w:r>
      <w:r>
        <w:instrText xml:space="preserve"> PAGEREF _Toc97372286 \h </w:instrText>
      </w:r>
      <w:r>
        <w:fldChar w:fldCharType="separate"/>
      </w:r>
      <w:r>
        <w:t>45</w:t>
      </w:r>
      <w:r>
        <w:fldChar w:fldCharType="end"/>
      </w:r>
    </w:p>
    <w:p w14:paraId="2FD3E48C" w14:textId="1A138EB2" w:rsidR="003E6F6D" w:rsidRPr="00EA5936" w:rsidRDefault="003E6F6D">
      <w:pPr>
        <w:pStyle w:val="TOC4"/>
        <w:rPr>
          <w:rFonts w:ascii="Calibri" w:hAnsi="Calibri"/>
          <w:sz w:val="22"/>
          <w:szCs w:val="22"/>
        </w:rPr>
      </w:pPr>
      <w:r>
        <w:t>6.2.2</w:t>
      </w:r>
      <w:r w:rsidRPr="00EA5936">
        <w:rPr>
          <w:rFonts w:ascii="Calibri" w:hAnsi="Calibri"/>
          <w:sz w:val="22"/>
          <w:szCs w:val="22"/>
        </w:rPr>
        <w:tab/>
      </w:r>
      <w:r>
        <w:t>Stage 3 of Multimedia Priority Service (MPS) Phase 2 [MPS2-CT]</w:t>
      </w:r>
      <w:r>
        <w:tab/>
      </w:r>
      <w:r>
        <w:fldChar w:fldCharType="begin"/>
      </w:r>
      <w:r>
        <w:instrText xml:space="preserve"> PAGEREF _Toc97372287 \h </w:instrText>
      </w:r>
      <w:r>
        <w:fldChar w:fldCharType="separate"/>
      </w:r>
      <w:r>
        <w:t>46</w:t>
      </w:r>
      <w:r>
        <w:fldChar w:fldCharType="end"/>
      </w:r>
    </w:p>
    <w:p w14:paraId="6EF39032" w14:textId="57CA1A9D" w:rsidR="003E6F6D" w:rsidRPr="00EA5936" w:rsidRDefault="003E6F6D">
      <w:pPr>
        <w:pStyle w:val="TOC4"/>
        <w:rPr>
          <w:rFonts w:ascii="Calibri" w:hAnsi="Calibri"/>
          <w:sz w:val="22"/>
          <w:szCs w:val="22"/>
        </w:rPr>
      </w:pPr>
      <w:r>
        <w:t>6.2.3</w:t>
      </w:r>
      <w:r w:rsidRPr="00EA5936">
        <w:rPr>
          <w:rFonts w:ascii="Calibri" w:hAnsi="Calibri"/>
          <w:sz w:val="22"/>
          <w:szCs w:val="22"/>
        </w:rPr>
        <w:tab/>
      </w:r>
      <w:r>
        <w:t>Enhancement for the 5G Control Plane Steering of Roaming for UE in CONNECTED mode [eCPSOR_CON-CT]</w:t>
      </w:r>
      <w:r>
        <w:tab/>
      </w:r>
      <w:r>
        <w:fldChar w:fldCharType="begin"/>
      </w:r>
      <w:r>
        <w:instrText xml:space="preserve"> PAGEREF _Toc97372288 \h </w:instrText>
      </w:r>
      <w:r>
        <w:fldChar w:fldCharType="separate"/>
      </w:r>
      <w:r>
        <w:t>46</w:t>
      </w:r>
      <w:r>
        <w:fldChar w:fldCharType="end"/>
      </w:r>
    </w:p>
    <w:p w14:paraId="10EFB6FE" w14:textId="4289A081" w:rsidR="003E6F6D" w:rsidRPr="00EA5936" w:rsidRDefault="003E6F6D">
      <w:pPr>
        <w:pStyle w:val="TOC4"/>
        <w:rPr>
          <w:rFonts w:ascii="Calibri" w:hAnsi="Calibri"/>
          <w:sz w:val="22"/>
          <w:szCs w:val="22"/>
        </w:rPr>
      </w:pPr>
      <w:r>
        <w:t>6.2.4</w:t>
      </w:r>
      <w:r w:rsidRPr="00EA5936">
        <w:rPr>
          <w:rFonts w:ascii="Calibri" w:hAnsi="Calibri"/>
          <w:sz w:val="22"/>
          <w:szCs w:val="22"/>
        </w:rPr>
        <w:tab/>
      </w:r>
      <w:r>
        <w:t>Authentication and key management for applications based on 3GPP credential in 5G [AKMA-CT]</w:t>
      </w:r>
      <w:r>
        <w:tab/>
      </w:r>
      <w:r>
        <w:fldChar w:fldCharType="begin"/>
      </w:r>
      <w:r>
        <w:instrText xml:space="preserve"> PAGEREF _Toc97372289 \h </w:instrText>
      </w:r>
      <w:r>
        <w:fldChar w:fldCharType="separate"/>
      </w:r>
      <w:r>
        <w:t>46</w:t>
      </w:r>
      <w:r>
        <w:fldChar w:fldCharType="end"/>
      </w:r>
    </w:p>
    <w:p w14:paraId="574BE63E" w14:textId="7A0CAF59" w:rsidR="003E6F6D" w:rsidRPr="00EA5936" w:rsidRDefault="003E6F6D">
      <w:pPr>
        <w:pStyle w:val="TOC4"/>
        <w:rPr>
          <w:rFonts w:ascii="Calibri" w:hAnsi="Calibri"/>
          <w:sz w:val="22"/>
          <w:szCs w:val="22"/>
        </w:rPr>
      </w:pPr>
      <w:r>
        <w:t>6.2.5</w:t>
      </w:r>
      <w:r w:rsidRPr="00EA5936">
        <w:rPr>
          <w:rFonts w:ascii="Calibri" w:hAnsi="Calibri"/>
          <w:sz w:val="22"/>
          <w:szCs w:val="22"/>
        </w:rPr>
        <w:tab/>
      </w:r>
      <w:r>
        <w:t>CT aspects on Dynamically Changing AM Policies in the 5GC [TEI17_DCAMP-CT]</w:t>
      </w:r>
      <w:r>
        <w:tab/>
      </w:r>
      <w:r>
        <w:fldChar w:fldCharType="begin"/>
      </w:r>
      <w:r>
        <w:instrText xml:space="preserve"> PAGEREF _Toc97372290 \h </w:instrText>
      </w:r>
      <w:r>
        <w:fldChar w:fldCharType="separate"/>
      </w:r>
      <w:r>
        <w:t>46</w:t>
      </w:r>
      <w:r>
        <w:fldChar w:fldCharType="end"/>
      </w:r>
    </w:p>
    <w:p w14:paraId="15CCCCAA" w14:textId="784854BE" w:rsidR="003E6F6D" w:rsidRPr="00EA5936" w:rsidRDefault="003E6F6D">
      <w:pPr>
        <w:pStyle w:val="TOC4"/>
        <w:rPr>
          <w:rFonts w:ascii="Calibri" w:hAnsi="Calibri"/>
          <w:sz w:val="22"/>
          <w:szCs w:val="22"/>
        </w:rPr>
      </w:pPr>
      <w:r>
        <w:t>6.2.6</w:t>
      </w:r>
      <w:r w:rsidRPr="00EA5936">
        <w:rPr>
          <w:rFonts w:ascii="Calibri" w:hAnsi="Calibri"/>
          <w:sz w:val="22"/>
          <w:szCs w:val="22"/>
        </w:rPr>
        <w:tab/>
      </w:r>
      <w:r>
        <w:t>CT aspects of proximity based services in 5GS [5G_ProSe-CT]</w:t>
      </w:r>
      <w:r>
        <w:tab/>
      </w:r>
      <w:r>
        <w:fldChar w:fldCharType="begin"/>
      </w:r>
      <w:r>
        <w:instrText xml:space="preserve"> PAGEREF _Toc97372291 \h </w:instrText>
      </w:r>
      <w:r>
        <w:fldChar w:fldCharType="separate"/>
      </w:r>
      <w:r>
        <w:t>47</w:t>
      </w:r>
      <w:r>
        <w:fldChar w:fldCharType="end"/>
      </w:r>
    </w:p>
    <w:p w14:paraId="6CD45E10" w14:textId="3CBEFC6D" w:rsidR="003E6F6D" w:rsidRPr="00EA5936" w:rsidRDefault="003E6F6D">
      <w:pPr>
        <w:pStyle w:val="TOC4"/>
        <w:rPr>
          <w:rFonts w:ascii="Calibri" w:hAnsi="Calibri"/>
          <w:sz w:val="22"/>
          <w:szCs w:val="22"/>
        </w:rPr>
      </w:pPr>
      <w:r>
        <w:t>6.2.7</w:t>
      </w:r>
      <w:r w:rsidRPr="00EA5936">
        <w:rPr>
          <w:rFonts w:ascii="Calibri" w:hAnsi="Calibri"/>
          <w:sz w:val="22"/>
          <w:szCs w:val="22"/>
        </w:rPr>
        <w:tab/>
      </w:r>
      <w:r>
        <w:t>CT aspects on Dynamic Management of Group-based Event Monitoring [TEI17_GEM-CT]</w:t>
      </w:r>
      <w:r>
        <w:tab/>
      </w:r>
      <w:r>
        <w:fldChar w:fldCharType="begin"/>
      </w:r>
      <w:r>
        <w:instrText xml:space="preserve"> PAGEREF _Toc97372292 \h </w:instrText>
      </w:r>
      <w:r>
        <w:fldChar w:fldCharType="separate"/>
      </w:r>
      <w:r>
        <w:t>47</w:t>
      </w:r>
      <w:r>
        <w:fldChar w:fldCharType="end"/>
      </w:r>
    </w:p>
    <w:p w14:paraId="2A297085" w14:textId="06234291" w:rsidR="003E6F6D" w:rsidRPr="00EA5936" w:rsidRDefault="003E6F6D">
      <w:pPr>
        <w:pStyle w:val="TOC4"/>
        <w:rPr>
          <w:rFonts w:ascii="Calibri" w:hAnsi="Calibri"/>
          <w:sz w:val="22"/>
          <w:szCs w:val="22"/>
        </w:rPr>
      </w:pPr>
      <w:r>
        <w:t>6.2.8</w:t>
      </w:r>
      <w:r w:rsidRPr="00EA5936">
        <w:rPr>
          <w:rFonts w:ascii="Calibri" w:hAnsi="Calibri"/>
          <w:sz w:val="22"/>
          <w:szCs w:val="22"/>
        </w:rPr>
        <w:tab/>
      </w:r>
      <w:r>
        <w:t>CT aspects of 5GC architecture for satellite networks [5GSAT_ARCH-CT]</w:t>
      </w:r>
      <w:r>
        <w:tab/>
      </w:r>
      <w:r>
        <w:fldChar w:fldCharType="begin"/>
      </w:r>
      <w:r>
        <w:instrText xml:space="preserve"> PAGEREF _Toc97372293 \h </w:instrText>
      </w:r>
      <w:r>
        <w:fldChar w:fldCharType="separate"/>
      </w:r>
      <w:r>
        <w:t>47</w:t>
      </w:r>
      <w:r>
        <w:fldChar w:fldCharType="end"/>
      </w:r>
    </w:p>
    <w:p w14:paraId="12CE5697" w14:textId="3111A464" w:rsidR="003E6F6D" w:rsidRPr="00EA5936" w:rsidRDefault="003E6F6D">
      <w:pPr>
        <w:pStyle w:val="TOC4"/>
        <w:rPr>
          <w:rFonts w:ascii="Calibri" w:hAnsi="Calibri"/>
          <w:sz w:val="22"/>
          <w:szCs w:val="22"/>
        </w:rPr>
      </w:pPr>
      <w:r>
        <w:t>6.2.9</w:t>
      </w:r>
      <w:r w:rsidRPr="00EA5936">
        <w:rPr>
          <w:rFonts w:ascii="Calibri" w:hAnsi="Calibri"/>
          <w:sz w:val="22"/>
          <w:szCs w:val="22"/>
        </w:rPr>
        <w:tab/>
      </w:r>
      <w:r>
        <w:t>CT aspects for Support of Uncrewed Aerial Systems Connectivity, Identification, and Tracking [ID_UAS]</w:t>
      </w:r>
      <w:r>
        <w:tab/>
      </w:r>
      <w:r>
        <w:fldChar w:fldCharType="begin"/>
      </w:r>
      <w:r>
        <w:instrText xml:space="preserve"> PAGEREF _Toc97372294 \h </w:instrText>
      </w:r>
      <w:r>
        <w:fldChar w:fldCharType="separate"/>
      </w:r>
      <w:r>
        <w:t>47</w:t>
      </w:r>
      <w:r>
        <w:fldChar w:fldCharType="end"/>
      </w:r>
    </w:p>
    <w:p w14:paraId="10DCA225" w14:textId="1CD6D59D" w:rsidR="003E6F6D" w:rsidRPr="00EA5936" w:rsidRDefault="003E6F6D">
      <w:pPr>
        <w:pStyle w:val="TOC4"/>
        <w:rPr>
          <w:rFonts w:ascii="Calibri" w:hAnsi="Calibri"/>
          <w:sz w:val="22"/>
          <w:szCs w:val="22"/>
        </w:rPr>
      </w:pPr>
      <w:r>
        <w:t>6.2.10</w:t>
      </w:r>
      <w:r w:rsidRPr="00EA5936">
        <w:rPr>
          <w:rFonts w:ascii="Calibri" w:hAnsi="Calibri"/>
          <w:sz w:val="22"/>
          <w:szCs w:val="22"/>
        </w:rPr>
        <w:tab/>
      </w:r>
      <w:r>
        <w:t>CT aspects of Enabling Multi-USIM devices [MUSIM]</w:t>
      </w:r>
      <w:r>
        <w:tab/>
      </w:r>
      <w:r>
        <w:fldChar w:fldCharType="begin"/>
      </w:r>
      <w:r>
        <w:instrText xml:space="preserve"> PAGEREF _Toc97372295 \h </w:instrText>
      </w:r>
      <w:r>
        <w:fldChar w:fldCharType="separate"/>
      </w:r>
      <w:r>
        <w:t>50</w:t>
      </w:r>
      <w:r>
        <w:fldChar w:fldCharType="end"/>
      </w:r>
    </w:p>
    <w:p w14:paraId="7B451D42" w14:textId="10922385" w:rsidR="003E6F6D" w:rsidRPr="00EA5936" w:rsidRDefault="003E6F6D">
      <w:pPr>
        <w:pStyle w:val="TOC4"/>
        <w:rPr>
          <w:rFonts w:ascii="Calibri" w:hAnsi="Calibri"/>
          <w:sz w:val="22"/>
          <w:szCs w:val="22"/>
        </w:rPr>
      </w:pPr>
      <w:r>
        <w:t>6.2.11</w:t>
      </w:r>
      <w:r w:rsidRPr="00EA5936">
        <w:rPr>
          <w:rFonts w:ascii="Calibri" w:hAnsi="Calibri"/>
          <w:sz w:val="22"/>
          <w:szCs w:val="22"/>
        </w:rPr>
        <w:tab/>
      </w:r>
      <w:r>
        <w:t>CT aspects of Access Traffic Steering, Switch and Splitting support in the 5G system architecture; Phase 2 [ATSSS_PH2]</w:t>
      </w:r>
      <w:r>
        <w:tab/>
      </w:r>
      <w:r>
        <w:fldChar w:fldCharType="begin"/>
      </w:r>
      <w:r>
        <w:instrText xml:space="preserve"> PAGEREF _Toc97372296 \h </w:instrText>
      </w:r>
      <w:r>
        <w:fldChar w:fldCharType="separate"/>
      </w:r>
      <w:r>
        <w:t>50</w:t>
      </w:r>
      <w:r>
        <w:fldChar w:fldCharType="end"/>
      </w:r>
    </w:p>
    <w:p w14:paraId="2580798B" w14:textId="6BE11B1E" w:rsidR="003E6F6D" w:rsidRPr="00EA5936" w:rsidRDefault="003E6F6D">
      <w:pPr>
        <w:pStyle w:val="TOC4"/>
        <w:rPr>
          <w:rFonts w:ascii="Calibri" w:hAnsi="Calibri"/>
          <w:sz w:val="22"/>
          <w:szCs w:val="22"/>
        </w:rPr>
      </w:pPr>
      <w:r>
        <w:t>6.2.12</w:t>
      </w:r>
      <w:r w:rsidRPr="00EA5936">
        <w:rPr>
          <w:rFonts w:ascii="Calibri" w:hAnsi="Calibri"/>
          <w:sz w:val="22"/>
          <w:szCs w:val="22"/>
        </w:rPr>
        <w:tab/>
      </w:r>
      <w:r>
        <w:t>CT aspects of Enhanced support of Non-Public Networks [eNPN]</w:t>
      </w:r>
      <w:r>
        <w:tab/>
      </w:r>
      <w:r>
        <w:fldChar w:fldCharType="begin"/>
      </w:r>
      <w:r>
        <w:instrText xml:space="preserve"> PAGEREF _Toc97372297 \h </w:instrText>
      </w:r>
      <w:r>
        <w:fldChar w:fldCharType="separate"/>
      </w:r>
      <w:r>
        <w:t>51</w:t>
      </w:r>
      <w:r>
        <w:fldChar w:fldCharType="end"/>
      </w:r>
    </w:p>
    <w:p w14:paraId="4CC39A0B" w14:textId="2F4AAB67" w:rsidR="003E6F6D" w:rsidRPr="00EA5936" w:rsidRDefault="003E6F6D">
      <w:pPr>
        <w:pStyle w:val="TOC4"/>
        <w:rPr>
          <w:rFonts w:ascii="Calibri" w:hAnsi="Calibri"/>
          <w:sz w:val="22"/>
          <w:szCs w:val="22"/>
        </w:rPr>
      </w:pPr>
      <w:r>
        <w:t>6.2.13</w:t>
      </w:r>
      <w:r w:rsidRPr="00EA5936">
        <w:rPr>
          <w:rFonts w:ascii="Calibri" w:hAnsi="Calibri"/>
          <w:sz w:val="22"/>
          <w:szCs w:val="22"/>
        </w:rPr>
        <w:tab/>
      </w:r>
      <w:r>
        <w:t>CT aspects of enhanced support of industrial IoT [IIoT]</w:t>
      </w:r>
      <w:r>
        <w:tab/>
      </w:r>
      <w:r>
        <w:fldChar w:fldCharType="begin"/>
      </w:r>
      <w:r>
        <w:instrText xml:space="preserve"> PAGEREF _Toc97372298 \h </w:instrText>
      </w:r>
      <w:r>
        <w:fldChar w:fldCharType="separate"/>
      </w:r>
      <w:r>
        <w:t>56</w:t>
      </w:r>
      <w:r>
        <w:fldChar w:fldCharType="end"/>
      </w:r>
    </w:p>
    <w:p w14:paraId="06F97BF4" w14:textId="603F78E6" w:rsidR="003E6F6D" w:rsidRPr="00EA5936" w:rsidRDefault="003E6F6D">
      <w:pPr>
        <w:pStyle w:val="TOC4"/>
        <w:rPr>
          <w:rFonts w:ascii="Calibri" w:hAnsi="Calibri"/>
          <w:sz w:val="22"/>
          <w:szCs w:val="22"/>
        </w:rPr>
      </w:pPr>
      <w:r>
        <w:t>6.2.14</w:t>
      </w:r>
      <w:r w:rsidRPr="00EA5936">
        <w:rPr>
          <w:rFonts w:ascii="Calibri" w:hAnsi="Calibri"/>
          <w:sz w:val="22"/>
          <w:szCs w:val="22"/>
        </w:rPr>
        <w:tab/>
      </w:r>
      <w:r>
        <w:t>Enablers for Network Automation for 5G - phase 2 [eNA_Ph2]</w:t>
      </w:r>
      <w:r>
        <w:tab/>
      </w:r>
      <w:r>
        <w:fldChar w:fldCharType="begin"/>
      </w:r>
      <w:r>
        <w:instrText xml:space="preserve"> PAGEREF _Toc97372299 \h </w:instrText>
      </w:r>
      <w:r>
        <w:fldChar w:fldCharType="separate"/>
      </w:r>
      <w:r>
        <w:t>56</w:t>
      </w:r>
      <w:r>
        <w:fldChar w:fldCharType="end"/>
      </w:r>
    </w:p>
    <w:p w14:paraId="2C14FEF5" w14:textId="2D847A43" w:rsidR="003E6F6D" w:rsidRPr="00EA5936" w:rsidRDefault="003E6F6D">
      <w:pPr>
        <w:pStyle w:val="TOC4"/>
        <w:rPr>
          <w:rFonts w:ascii="Calibri" w:hAnsi="Calibri"/>
          <w:sz w:val="22"/>
          <w:szCs w:val="22"/>
        </w:rPr>
      </w:pPr>
      <w:r>
        <w:t>6.2.15</w:t>
      </w:r>
      <w:r w:rsidRPr="00EA5936">
        <w:rPr>
          <w:rFonts w:ascii="Calibri" w:hAnsi="Calibri"/>
          <w:sz w:val="22"/>
          <w:szCs w:val="22"/>
        </w:rPr>
        <w:tab/>
      </w:r>
      <w:r>
        <w:t>Enhancements of 3GPP Northbound Interfaces [NBI17]</w:t>
      </w:r>
      <w:r>
        <w:tab/>
      </w:r>
      <w:r>
        <w:fldChar w:fldCharType="begin"/>
      </w:r>
      <w:r>
        <w:instrText xml:space="preserve"> PAGEREF _Toc97372300 \h </w:instrText>
      </w:r>
      <w:r>
        <w:fldChar w:fldCharType="separate"/>
      </w:r>
      <w:r>
        <w:t>58</w:t>
      </w:r>
      <w:r>
        <w:fldChar w:fldCharType="end"/>
      </w:r>
    </w:p>
    <w:p w14:paraId="3C85C323" w14:textId="55C6D52C" w:rsidR="003E6F6D" w:rsidRPr="00EA5936" w:rsidRDefault="003E6F6D">
      <w:pPr>
        <w:pStyle w:val="TOC4"/>
        <w:rPr>
          <w:rFonts w:ascii="Calibri" w:hAnsi="Calibri"/>
          <w:sz w:val="22"/>
          <w:szCs w:val="22"/>
        </w:rPr>
      </w:pPr>
      <w:r>
        <w:t>6.2.16</w:t>
      </w:r>
      <w:r w:rsidRPr="00EA5936">
        <w:rPr>
          <w:rFonts w:ascii="Calibri" w:hAnsi="Calibri"/>
          <w:sz w:val="22"/>
          <w:szCs w:val="22"/>
        </w:rPr>
        <w:tab/>
      </w:r>
      <w:r>
        <w:t>System enhancement for redundant PDU session [TEI17_SE_RPS]</w:t>
      </w:r>
      <w:r>
        <w:tab/>
      </w:r>
      <w:r>
        <w:fldChar w:fldCharType="begin"/>
      </w:r>
      <w:r>
        <w:instrText xml:space="preserve"> PAGEREF _Toc97372301 \h </w:instrText>
      </w:r>
      <w:r>
        <w:fldChar w:fldCharType="separate"/>
      </w:r>
      <w:r>
        <w:t>58</w:t>
      </w:r>
      <w:r>
        <w:fldChar w:fldCharType="end"/>
      </w:r>
    </w:p>
    <w:p w14:paraId="729BF027" w14:textId="22543771" w:rsidR="003E6F6D" w:rsidRPr="00EA5936" w:rsidRDefault="003E6F6D">
      <w:pPr>
        <w:pStyle w:val="TOC4"/>
        <w:rPr>
          <w:rFonts w:ascii="Calibri" w:hAnsi="Calibri"/>
          <w:sz w:val="22"/>
          <w:szCs w:val="22"/>
        </w:rPr>
      </w:pPr>
      <w:r>
        <w:t>6.2.17</w:t>
      </w:r>
      <w:r w:rsidRPr="00EA5936">
        <w:rPr>
          <w:rFonts w:ascii="Calibri" w:hAnsi="Calibri"/>
          <w:sz w:val="22"/>
          <w:szCs w:val="22"/>
        </w:rPr>
        <w:tab/>
      </w:r>
      <w:r>
        <w:t>CT aspects of Support for Minimization of service Interruption [MINT]</w:t>
      </w:r>
      <w:r>
        <w:tab/>
      </w:r>
      <w:r>
        <w:fldChar w:fldCharType="begin"/>
      </w:r>
      <w:r>
        <w:instrText xml:space="preserve"> PAGEREF _Toc97372302 \h </w:instrText>
      </w:r>
      <w:r>
        <w:fldChar w:fldCharType="separate"/>
      </w:r>
      <w:r>
        <w:t>58</w:t>
      </w:r>
      <w:r>
        <w:fldChar w:fldCharType="end"/>
      </w:r>
    </w:p>
    <w:p w14:paraId="6358EB39" w14:textId="385FCD47" w:rsidR="003E6F6D" w:rsidRPr="00EA5936" w:rsidRDefault="003E6F6D">
      <w:pPr>
        <w:pStyle w:val="TOC4"/>
        <w:rPr>
          <w:rFonts w:ascii="Calibri" w:hAnsi="Calibri"/>
          <w:sz w:val="22"/>
          <w:szCs w:val="22"/>
        </w:rPr>
      </w:pPr>
      <w:r>
        <w:t>6.2.18</w:t>
      </w:r>
      <w:r w:rsidRPr="00EA5936">
        <w:rPr>
          <w:rFonts w:ascii="Calibri" w:hAnsi="Calibri"/>
          <w:sz w:val="22"/>
          <w:szCs w:val="22"/>
        </w:rPr>
        <w:tab/>
      </w:r>
      <w:r>
        <w:t>CT aspects of Architecture Enhancement for NR Reduced Capability Devices [ARCH_NR_REDCAP]</w:t>
      </w:r>
      <w:r>
        <w:tab/>
      </w:r>
      <w:r>
        <w:fldChar w:fldCharType="begin"/>
      </w:r>
      <w:r>
        <w:instrText xml:space="preserve"> PAGEREF _Toc97372303 \h </w:instrText>
      </w:r>
      <w:r>
        <w:fldChar w:fldCharType="separate"/>
      </w:r>
      <w:r>
        <w:t>59</w:t>
      </w:r>
      <w:r>
        <w:fldChar w:fldCharType="end"/>
      </w:r>
    </w:p>
    <w:p w14:paraId="6544C8A4" w14:textId="1B082F0C" w:rsidR="003E6F6D" w:rsidRPr="00EA5936" w:rsidRDefault="003E6F6D">
      <w:pPr>
        <w:pStyle w:val="TOC4"/>
        <w:rPr>
          <w:rFonts w:ascii="Calibri" w:hAnsi="Calibri"/>
          <w:sz w:val="22"/>
          <w:szCs w:val="22"/>
        </w:rPr>
      </w:pPr>
      <w:r>
        <w:t>6.2.19</w:t>
      </w:r>
      <w:r w:rsidRPr="00EA5936">
        <w:rPr>
          <w:rFonts w:ascii="Calibri" w:hAnsi="Calibri"/>
          <w:sz w:val="22"/>
          <w:szCs w:val="22"/>
        </w:rPr>
        <w:tab/>
      </w:r>
      <w:r>
        <w:t>Enhancements of 3GPP profiles for cryptographic algorithms and security protocols [eCryptPr]</w:t>
      </w:r>
      <w:r>
        <w:tab/>
      </w:r>
      <w:r>
        <w:fldChar w:fldCharType="begin"/>
      </w:r>
      <w:r>
        <w:instrText xml:space="preserve"> PAGEREF _Toc97372304 \h </w:instrText>
      </w:r>
      <w:r>
        <w:fldChar w:fldCharType="separate"/>
      </w:r>
      <w:r>
        <w:t>59</w:t>
      </w:r>
      <w:r>
        <w:fldChar w:fldCharType="end"/>
      </w:r>
    </w:p>
    <w:p w14:paraId="1AD21ABD" w14:textId="1F89FEC7" w:rsidR="003E6F6D" w:rsidRPr="00EA5936" w:rsidRDefault="003E6F6D">
      <w:pPr>
        <w:pStyle w:val="TOC4"/>
        <w:rPr>
          <w:rFonts w:ascii="Calibri" w:hAnsi="Calibri"/>
          <w:sz w:val="22"/>
          <w:szCs w:val="22"/>
        </w:rPr>
      </w:pPr>
      <w:r>
        <w:t>6.2.20</w:t>
      </w:r>
      <w:r w:rsidRPr="00EA5936">
        <w:rPr>
          <w:rFonts w:ascii="Calibri" w:hAnsi="Calibri"/>
          <w:sz w:val="22"/>
          <w:szCs w:val="22"/>
        </w:rPr>
        <w:tab/>
      </w:r>
      <w:r>
        <w:t>CT aspects of enhancement of RAN Slicing for NR [NR_Slice-Core]</w:t>
      </w:r>
      <w:r>
        <w:tab/>
      </w:r>
      <w:r>
        <w:fldChar w:fldCharType="begin"/>
      </w:r>
      <w:r>
        <w:instrText xml:space="preserve"> PAGEREF _Toc97372305 \h </w:instrText>
      </w:r>
      <w:r>
        <w:fldChar w:fldCharType="separate"/>
      </w:r>
      <w:r>
        <w:t>62</w:t>
      </w:r>
      <w:r>
        <w:fldChar w:fldCharType="end"/>
      </w:r>
    </w:p>
    <w:p w14:paraId="0958925D" w14:textId="42BF19C6" w:rsidR="003E6F6D" w:rsidRPr="00EA5936" w:rsidRDefault="003E6F6D">
      <w:pPr>
        <w:pStyle w:val="TOC4"/>
        <w:rPr>
          <w:rFonts w:ascii="Calibri" w:hAnsi="Calibri"/>
          <w:sz w:val="22"/>
          <w:szCs w:val="22"/>
        </w:rPr>
      </w:pPr>
      <w:r>
        <w:t>6.2.21</w:t>
      </w:r>
      <w:r w:rsidRPr="00EA5936">
        <w:rPr>
          <w:rFonts w:ascii="Calibri" w:hAnsi="Calibri"/>
          <w:sz w:val="22"/>
          <w:szCs w:val="22"/>
        </w:rPr>
        <w:tab/>
      </w:r>
      <w:r>
        <w:t>CT aspects of NB-IoT/eMTC Non-Terrestrial Networks in EPS [IoT_SAT_ARCH_EPS]</w:t>
      </w:r>
      <w:r>
        <w:tab/>
      </w:r>
      <w:r>
        <w:fldChar w:fldCharType="begin"/>
      </w:r>
      <w:r>
        <w:instrText xml:space="preserve"> PAGEREF _Toc97372306 \h </w:instrText>
      </w:r>
      <w:r>
        <w:fldChar w:fldCharType="separate"/>
      </w:r>
      <w:r>
        <w:t>62</w:t>
      </w:r>
      <w:r>
        <w:fldChar w:fldCharType="end"/>
      </w:r>
    </w:p>
    <w:p w14:paraId="25F3BB20" w14:textId="68519E7C" w:rsidR="003E6F6D" w:rsidRPr="00EA5936" w:rsidRDefault="003E6F6D">
      <w:pPr>
        <w:pStyle w:val="TOC3"/>
        <w:rPr>
          <w:rFonts w:ascii="Calibri" w:hAnsi="Calibri"/>
          <w:sz w:val="22"/>
          <w:szCs w:val="22"/>
        </w:rPr>
      </w:pPr>
      <w:r>
        <w:t>6.3</w:t>
      </w:r>
      <w:r w:rsidRPr="00EA5936">
        <w:rPr>
          <w:rFonts w:ascii="Calibri" w:hAnsi="Calibri"/>
          <w:sz w:val="22"/>
          <w:szCs w:val="22"/>
        </w:rPr>
        <w:tab/>
      </w:r>
      <w:r>
        <w:t>Any Other Business for Rel-17</w:t>
      </w:r>
      <w:r>
        <w:tab/>
      </w:r>
      <w:r>
        <w:fldChar w:fldCharType="begin"/>
      </w:r>
      <w:r>
        <w:instrText xml:space="preserve"> PAGEREF _Toc97372307 \h </w:instrText>
      </w:r>
      <w:r>
        <w:fldChar w:fldCharType="separate"/>
      </w:r>
      <w:r>
        <w:t>62</w:t>
      </w:r>
      <w:r>
        <w:fldChar w:fldCharType="end"/>
      </w:r>
    </w:p>
    <w:p w14:paraId="125E7D17" w14:textId="34BAEAA5" w:rsidR="003E6F6D" w:rsidRPr="00EA5936" w:rsidRDefault="003E6F6D">
      <w:pPr>
        <w:pStyle w:val="TOC4"/>
        <w:rPr>
          <w:rFonts w:ascii="Calibri" w:hAnsi="Calibri"/>
          <w:sz w:val="22"/>
          <w:szCs w:val="22"/>
        </w:rPr>
      </w:pPr>
      <w:r>
        <w:t>6.3.1</w:t>
      </w:r>
      <w:r w:rsidRPr="00EA5936">
        <w:rPr>
          <w:rFonts w:ascii="Calibri" w:hAnsi="Calibri"/>
          <w:sz w:val="22"/>
          <w:szCs w:val="22"/>
        </w:rPr>
        <w:tab/>
      </w:r>
      <w:r>
        <w:t>5G_eSBA</w:t>
      </w:r>
      <w:r>
        <w:tab/>
      </w:r>
      <w:r>
        <w:fldChar w:fldCharType="begin"/>
      </w:r>
      <w:r>
        <w:instrText xml:space="preserve"> PAGEREF _Toc97372308 \h </w:instrText>
      </w:r>
      <w:r>
        <w:fldChar w:fldCharType="separate"/>
      </w:r>
      <w:r>
        <w:t>62</w:t>
      </w:r>
      <w:r>
        <w:fldChar w:fldCharType="end"/>
      </w:r>
    </w:p>
    <w:p w14:paraId="4DF19340" w14:textId="7DA14481" w:rsidR="003E6F6D" w:rsidRPr="00EA5936" w:rsidRDefault="003E6F6D">
      <w:pPr>
        <w:pStyle w:val="TOC4"/>
        <w:rPr>
          <w:rFonts w:ascii="Calibri" w:hAnsi="Calibri"/>
          <w:sz w:val="22"/>
          <w:szCs w:val="22"/>
        </w:rPr>
      </w:pPr>
      <w:r>
        <w:t>6.3.2</w:t>
      </w:r>
      <w:r w:rsidRPr="00EA5936">
        <w:rPr>
          <w:rFonts w:ascii="Calibri" w:hAnsi="Calibri"/>
          <w:sz w:val="22"/>
          <w:szCs w:val="22"/>
        </w:rPr>
        <w:tab/>
      </w:r>
      <w:r>
        <w:t>5G_SRVCC</w:t>
      </w:r>
      <w:r>
        <w:tab/>
      </w:r>
      <w:r>
        <w:fldChar w:fldCharType="begin"/>
      </w:r>
      <w:r>
        <w:instrText xml:space="preserve"> PAGEREF _Toc97372309 \h </w:instrText>
      </w:r>
      <w:r>
        <w:fldChar w:fldCharType="separate"/>
      </w:r>
      <w:r>
        <w:t>64</w:t>
      </w:r>
      <w:r>
        <w:fldChar w:fldCharType="end"/>
      </w:r>
    </w:p>
    <w:p w14:paraId="47AAEB6C" w14:textId="5D38D22F" w:rsidR="003E6F6D" w:rsidRPr="00EA5936" w:rsidRDefault="003E6F6D">
      <w:pPr>
        <w:pStyle w:val="TOC4"/>
        <w:rPr>
          <w:rFonts w:ascii="Calibri" w:hAnsi="Calibri"/>
          <w:sz w:val="22"/>
          <w:szCs w:val="22"/>
        </w:rPr>
      </w:pPr>
      <w:r>
        <w:t>6.3.3</w:t>
      </w:r>
      <w:r w:rsidRPr="00EA5936">
        <w:rPr>
          <w:rFonts w:ascii="Calibri" w:hAnsi="Calibri"/>
          <w:sz w:val="22"/>
          <w:szCs w:val="22"/>
        </w:rPr>
        <w:tab/>
      </w:r>
      <w:r>
        <w:t>PFCP, N4</w:t>
      </w:r>
      <w:r>
        <w:tab/>
      </w:r>
      <w:r>
        <w:fldChar w:fldCharType="begin"/>
      </w:r>
      <w:r>
        <w:instrText xml:space="preserve"> PAGEREF _Toc97372310 \h </w:instrText>
      </w:r>
      <w:r>
        <w:fldChar w:fldCharType="separate"/>
      </w:r>
      <w:r>
        <w:t>64</w:t>
      </w:r>
      <w:r>
        <w:fldChar w:fldCharType="end"/>
      </w:r>
    </w:p>
    <w:p w14:paraId="03165AAA" w14:textId="29951D86" w:rsidR="003E6F6D" w:rsidRPr="00EA5936" w:rsidRDefault="003E6F6D">
      <w:pPr>
        <w:pStyle w:val="TOC4"/>
        <w:rPr>
          <w:rFonts w:ascii="Calibri" w:hAnsi="Calibri"/>
          <w:sz w:val="22"/>
          <w:szCs w:val="22"/>
        </w:rPr>
      </w:pPr>
      <w:r>
        <w:lastRenderedPageBreak/>
        <w:t>6.3.4</w:t>
      </w:r>
      <w:r w:rsidRPr="00EA5936">
        <w:rPr>
          <w:rFonts w:ascii="Calibri" w:hAnsi="Calibri"/>
          <w:sz w:val="22"/>
          <w:szCs w:val="22"/>
        </w:rPr>
        <w:tab/>
      </w:r>
      <w:r>
        <w:t>NSSF</w:t>
      </w:r>
      <w:r>
        <w:tab/>
      </w:r>
      <w:r>
        <w:fldChar w:fldCharType="begin"/>
      </w:r>
      <w:r>
        <w:instrText xml:space="preserve"> PAGEREF _Toc97372311 \h </w:instrText>
      </w:r>
      <w:r>
        <w:fldChar w:fldCharType="separate"/>
      </w:r>
      <w:r>
        <w:t>68</w:t>
      </w:r>
      <w:r>
        <w:fldChar w:fldCharType="end"/>
      </w:r>
    </w:p>
    <w:p w14:paraId="0BA0E9BA" w14:textId="587E34C6" w:rsidR="003E6F6D" w:rsidRPr="00EA5936" w:rsidRDefault="003E6F6D">
      <w:pPr>
        <w:pStyle w:val="TOC4"/>
        <w:rPr>
          <w:rFonts w:ascii="Calibri" w:hAnsi="Calibri"/>
          <w:sz w:val="22"/>
          <w:szCs w:val="22"/>
        </w:rPr>
      </w:pPr>
      <w:r>
        <w:t>6.3.5</w:t>
      </w:r>
      <w:r w:rsidRPr="00EA5936">
        <w:rPr>
          <w:rFonts w:ascii="Calibri" w:hAnsi="Calibri"/>
          <w:sz w:val="22"/>
          <w:szCs w:val="22"/>
        </w:rPr>
        <w:tab/>
      </w:r>
      <w:r>
        <w:t>NRF</w:t>
      </w:r>
      <w:r>
        <w:tab/>
      </w:r>
      <w:r>
        <w:fldChar w:fldCharType="begin"/>
      </w:r>
      <w:r>
        <w:instrText xml:space="preserve"> PAGEREF _Toc97372312 \h </w:instrText>
      </w:r>
      <w:r>
        <w:fldChar w:fldCharType="separate"/>
      </w:r>
      <w:r>
        <w:t>68</w:t>
      </w:r>
      <w:r>
        <w:fldChar w:fldCharType="end"/>
      </w:r>
    </w:p>
    <w:p w14:paraId="3733405E" w14:textId="70756214" w:rsidR="003E6F6D" w:rsidRPr="00EA5936" w:rsidRDefault="003E6F6D">
      <w:pPr>
        <w:pStyle w:val="TOC4"/>
        <w:rPr>
          <w:rFonts w:ascii="Calibri" w:hAnsi="Calibri"/>
          <w:sz w:val="22"/>
          <w:szCs w:val="22"/>
        </w:rPr>
      </w:pPr>
      <w:r>
        <w:t>6.3.6</w:t>
      </w:r>
      <w:r w:rsidRPr="00EA5936">
        <w:rPr>
          <w:rFonts w:ascii="Calibri" w:hAnsi="Calibri"/>
          <w:sz w:val="22"/>
          <w:szCs w:val="22"/>
        </w:rPr>
        <w:tab/>
      </w:r>
      <w:r>
        <w:t>GTP</w:t>
      </w:r>
      <w:r>
        <w:tab/>
      </w:r>
      <w:r>
        <w:fldChar w:fldCharType="begin"/>
      </w:r>
      <w:r>
        <w:instrText xml:space="preserve"> PAGEREF _Toc97372313 \h </w:instrText>
      </w:r>
      <w:r>
        <w:fldChar w:fldCharType="separate"/>
      </w:r>
      <w:r>
        <w:t>68</w:t>
      </w:r>
      <w:r>
        <w:fldChar w:fldCharType="end"/>
      </w:r>
    </w:p>
    <w:p w14:paraId="44391EAB" w14:textId="7E566051" w:rsidR="003E6F6D" w:rsidRPr="00EA5936" w:rsidRDefault="003E6F6D">
      <w:pPr>
        <w:pStyle w:val="TOC4"/>
        <w:rPr>
          <w:rFonts w:ascii="Calibri" w:hAnsi="Calibri"/>
          <w:sz w:val="22"/>
          <w:szCs w:val="22"/>
        </w:rPr>
      </w:pPr>
      <w:r>
        <w:t>6.3.7</w:t>
      </w:r>
      <w:r w:rsidRPr="00EA5936">
        <w:rPr>
          <w:rFonts w:ascii="Calibri" w:hAnsi="Calibri"/>
          <w:sz w:val="22"/>
          <w:szCs w:val="22"/>
        </w:rPr>
        <w:tab/>
      </w:r>
      <w:r>
        <w:t>DNS</w:t>
      </w:r>
      <w:r>
        <w:tab/>
      </w:r>
      <w:r>
        <w:fldChar w:fldCharType="begin"/>
      </w:r>
      <w:r>
        <w:instrText xml:space="preserve"> PAGEREF _Toc97372314 \h </w:instrText>
      </w:r>
      <w:r>
        <w:fldChar w:fldCharType="separate"/>
      </w:r>
      <w:r>
        <w:t>68</w:t>
      </w:r>
      <w:r>
        <w:fldChar w:fldCharType="end"/>
      </w:r>
    </w:p>
    <w:p w14:paraId="5E5A7071" w14:textId="33737492" w:rsidR="003E6F6D" w:rsidRPr="00EA5936" w:rsidRDefault="003E6F6D">
      <w:pPr>
        <w:pStyle w:val="TOC4"/>
        <w:rPr>
          <w:rFonts w:ascii="Calibri" w:hAnsi="Calibri"/>
          <w:sz w:val="22"/>
          <w:szCs w:val="22"/>
        </w:rPr>
      </w:pPr>
      <w:r>
        <w:t>6.3.8</w:t>
      </w:r>
      <w:r w:rsidRPr="00EA5936">
        <w:rPr>
          <w:rFonts w:ascii="Calibri" w:hAnsi="Calibri"/>
          <w:sz w:val="22"/>
          <w:szCs w:val="22"/>
        </w:rPr>
        <w:tab/>
      </w:r>
      <w:r>
        <w:t>SBI</w:t>
      </w:r>
      <w:r>
        <w:tab/>
      </w:r>
      <w:r>
        <w:fldChar w:fldCharType="begin"/>
      </w:r>
      <w:r>
        <w:instrText xml:space="preserve"> PAGEREF _Toc97372315 \h </w:instrText>
      </w:r>
      <w:r>
        <w:fldChar w:fldCharType="separate"/>
      </w:r>
      <w:r>
        <w:t>68</w:t>
      </w:r>
      <w:r>
        <w:fldChar w:fldCharType="end"/>
      </w:r>
    </w:p>
    <w:p w14:paraId="4E989596" w14:textId="0132D2AC" w:rsidR="003E6F6D" w:rsidRPr="00EA5936" w:rsidRDefault="003E6F6D">
      <w:pPr>
        <w:pStyle w:val="TOC4"/>
        <w:rPr>
          <w:rFonts w:ascii="Calibri" w:hAnsi="Calibri"/>
          <w:sz w:val="22"/>
          <w:szCs w:val="22"/>
        </w:rPr>
      </w:pPr>
      <w:r>
        <w:t>6.3.9</w:t>
      </w:r>
      <w:r w:rsidRPr="00EA5936">
        <w:rPr>
          <w:rFonts w:ascii="Calibri" w:hAnsi="Calibri"/>
          <w:sz w:val="22"/>
          <w:szCs w:val="22"/>
        </w:rPr>
        <w:tab/>
      </w:r>
      <w:r>
        <w:t>UDICOM</w:t>
      </w:r>
      <w:r>
        <w:tab/>
      </w:r>
      <w:r>
        <w:fldChar w:fldCharType="begin"/>
      </w:r>
      <w:r>
        <w:instrText xml:space="preserve"> PAGEREF _Toc97372316 \h </w:instrText>
      </w:r>
      <w:r>
        <w:fldChar w:fldCharType="separate"/>
      </w:r>
      <w:r>
        <w:t>69</w:t>
      </w:r>
      <w:r>
        <w:fldChar w:fldCharType="end"/>
      </w:r>
    </w:p>
    <w:p w14:paraId="4EAF82F8" w14:textId="2968D724" w:rsidR="003E6F6D" w:rsidRPr="00EA5936" w:rsidRDefault="003E6F6D">
      <w:pPr>
        <w:pStyle w:val="TOC4"/>
        <w:rPr>
          <w:rFonts w:ascii="Calibri" w:hAnsi="Calibri"/>
          <w:sz w:val="22"/>
          <w:szCs w:val="22"/>
        </w:rPr>
      </w:pPr>
      <w:r>
        <w:t>6.3.10</w:t>
      </w:r>
      <w:r w:rsidRPr="00EA5936">
        <w:rPr>
          <w:rFonts w:ascii="Calibri" w:hAnsi="Calibri"/>
          <w:sz w:val="22"/>
          <w:szCs w:val="22"/>
        </w:rPr>
        <w:tab/>
      </w:r>
      <w:r>
        <w:t>NSWO_5G</w:t>
      </w:r>
      <w:r>
        <w:tab/>
      </w:r>
      <w:r>
        <w:fldChar w:fldCharType="begin"/>
      </w:r>
      <w:r>
        <w:instrText xml:space="preserve"> PAGEREF _Toc97372317 \h </w:instrText>
      </w:r>
      <w:r>
        <w:fldChar w:fldCharType="separate"/>
      </w:r>
      <w:r>
        <w:t>69</w:t>
      </w:r>
      <w:r>
        <w:fldChar w:fldCharType="end"/>
      </w:r>
    </w:p>
    <w:p w14:paraId="3E403804" w14:textId="19F8780E" w:rsidR="003E6F6D" w:rsidRPr="00EA5936" w:rsidRDefault="003E6F6D">
      <w:pPr>
        <w:pStyle w:val="TOC4"/>
        <w:rPr>
          <w:rFonts w:ascii="Calibri" w:hAnsi="Calibri"/>
          <w:sz w:val="22"/>
          <w:szCs w:val="22"/>
        </w:rPr>
      </w:pPr>
      <w:r>
        <w:t>6.3.11</w:t>
      </w:r>
      <w:r w:rsidRPr="00EA5936">
        <w:rPr>
          <w:rFonts w:ascii="Calibri" w:hAnsi="Calibri"/>
          <w:sz w:val="22"/>
          <w:szCs w:val="22"/>
        </w:rPr>
        <w:tab/>
      </w:r>
      <w:r>
        <w:t>P-CSCF</w:t>
      </w:r>
      <w:r>
        <w:tab/>
      </w:r>
      <w:r>
        <w:fldChar w:fldCharType="begin"/>
      </w:r>
      <w:r>
        <w:instrText xml:space="preserve"> PAGEREF _Toc97372318 \h </w:instrText>
      </w:r>
      <w:r>
        <w:fldChar w:fldCharType="separate"/>
      </w:r>
      <w:r>
        <w:t>70</w:t>
      </w:r>
      <w:r>
        <w:fldChar w:fldCharType="end"/>
      </w:r>
    </w:p>
    <w:p w14:paraId="40B1B5B7" w14:textId="3B9C6265" w:rsidR="003E6F6D" w:rsidRPr="00EA5936" w:rsidRDefault="003E6F6D">
      <w:pPr>
        <w:pStyle w:val="TOC4"/>
        <w:rPr>
          <w:rFonts w:ascii="Calibri" w:hAnsi="Calibri"/>
          <w:sz w:val="22"/>
          <w:szCs w:val="22"/>
        </w:rPr>
      </w:pPr>
      <w:r>
        <w:t>6.3.12</w:t>
      </w:r>
      <w:r w:rsidRPr="00EA5936">
        <w:rPr>
          <w:rFonts w:ascii="Calibri" w:hAnsi="Calibri"/>
          <w:sz w:val="22"/>
          <w:szCs w:val="22"/>
        </w:rPr>
        <w:tab/>
      </w:r>
      <w:r>
        <w:t>5GS_Ph1-CT</w:t>
      </w:r>
      <w:r>
        <w:tab/>
      </w:r>
      <w:r>
        <w:fldChar w:fldCharType="begin"/>
      </w:r>
      <w:r>
        <w:instrText xml:space="preserve"> PAGEREF _Toc97372319 \h </w:instrText>
      </w:r>
      <w:r>
        <w:fldChar w:fldCharType="separate"/>
      </w:r>
      <w:r>
        <w:t>70</w:t>
      </w:r>
      <w:r>
        <w:fldChar w:fldCharType="end"/>
      </w:r>
    </w:p>
    <w:p w14:paraId="7C94F329" w14:textId="1B6FFBE0" w:rsidR="003E6F6D" w:rsidRPr="00EA5936" w:rsidRDefault="003E6F6D">
      <w:pPr>
        <w:pStyle w:val="TOC4"/>
        <w:rPr>
          <w:rFonts w:ascii="Calibri" w:hAnsi="Calibri"/>
          <w:sz w:val="22"/>
          <w:szCs w:val="22"/>
        </w:rPr>
      </w:pPr>
      <w:r>
        <w:t>6.3.13</w:t>
      </w:r>
      <w:r w:rsidRPr="00EA5936">
        <w:rPr>
          <w:rFonts w:ascii="Calibri" w:hAnsi="Calibri"/>
          <w:sz w:val="22"/>
          <w:szCs w:val="22"/>
        </w:rPr>
        <w:tab/>
      </w:r>
      <w:r>
        <w:t>V2CAEC</w:t>
      </w:r>
      <w:r>
        <w:tab/>
      </w:r>
      <w:r>
        <w:fldChar w:fldCharType="begin"/>
      </w:r>
      <w:r>
        <w:instrText xml:space="preserve"> PAGEREF _Toc97372320 \h </w:instrText>
      </w:r>
      <w:r>
        <w:fldChar w:fldCharType="separate"/>
      </w:r>
      <w:r>
        <w:t>70</w:t>
      </w:r>
      <w:r>
        <w:fldChar w:fldCharType="end"/>
      </w:r>
    </w:p>
    <w:p w14:paraId="7941693F" w14:textId="527017DD" w:rsidR="003E6F6D" w:rsidRPr="00EA5936" w:rsidRDefault="003E6F6D">
      <w:pPr>
        <w:pStyle w:val="TOC4"/>
        <w:rPr>
          <w:rFonts w:ascii="Calibri" w:hAnsi="Calibri"/>
          <w:sz w:val="22"/>
          <w:szCs w:val="22"/>
        </w:rPr>
      </w:pPr>
      <w:r>
        <w:t>6.3.14</w:t>
      </w:r>
      <w:r w:rsidRPr="00EA5936">
        <w:rPr>
          <w:rFonts w:ascii="Calibri" w:hAnsi="Calibri"/>
          <w:sz w:val="22"/>
          <w:szCs w:val="22"/>
        </w:rPr>
        <w:tab/>
      </w:r>
      <w:r>
        <w:t>5G_eNS</w:t>
      </w:r>
      <w:r>
        <w:tab/>
      </w:r>
      <w:r>
        <w:fldChar w:fldCharType="begin"/>
      </w:r>
      <w:r>
        <w:instrText xml:space="preserve"> PAGEREF _Toc97372321 \h </w:instrText>
      </w:r>
      <w:r>
        <w:fldChar w:fldCharType="separate"/>
      </w:r>
      <w:r>
        <w:t>70</w:t>
      </w:r>
      <w:r>
        <w:fldChar w:fldCharType="end"/>
      </w:r>
    </w:p>
    <w:p w14:paraId="5D6F91BE" w14:textId="609E2A03" w:rsidR="003E6F6D" w:rsidRPr="00EA5936" w:rsidRDefault="003E6F6D">
      <w:pPr>
        <w:pStyle w:val="TOC4"/>
        <w:rPr>
          <w:rFonts w:ascii="Calibri" w:hAnsi="Calibri"/>
          <w:sz w:val="22"/>
          <w:szCs w:val="22"/>
        </w:rPr>
      </w:pPr>
      <w:r>
        <w:t>6.3.15</w:t>
      </w:r>
      <w:r w:rsidRPr="00EA5936">
        <w:rPr>
          <w:rFonts w:ascii="Calibri" w:hAnsi="Calibri"/>
          <w:sz w:val="22"/>
          <w:szCs w:val="22"/>
        </w:rPr>
        <w:tab/>
      </w:r>
      <w:r>
        <w:t>Common Data</w:t>
      </w:r>
      <w:r>
        <w:tab/>
      </w:r>
      <w:r>
        <w:fldChar w:fldCharType="begin"/>
      </w:r>
      <w:r>
        <w:instrText xml:space="preserve"> PAGEREF _Toc97372322 \h </w:instrText>
      </w:r>
      <w:r>
        <w:fldChar w:fldCharType="separate"/>
      </w:r>
      <w:r>
        <w:t>70</w:t>
      </w:r>
      <w:r>
        <w:fldChar w:fldCharType="end"/>
      </w:r>
    </w:p>
    <w:p w14:paraId="1C37099B" w14:textId="09A99793" w:rsidR="003E6F6D" w:rsidRPr="00EA5936" w:rsidRDefault="003E6F6D">
      <w:pPr>
        <w:pStyle w:val="TOC4"/>
        <w:rPr>
          <w:rFonts w:ascii="Calibri" w:hAnsi="Calibri"/>
          <w:sz w:val="22"/>
          <w:szCs w:val="22"/>
        </w:rPr>
      </w:pPr>
      <w:r>
        <w:t>6.3.16</w:t>
      </w:r>
      <w:r w:rsidRPr="00EA5936">
        <w:rPr>
          <w:rFonts w:ascii="Calibri" w:hAnsi="Calibri"/>
          <w:sz w:val="22"/>
          <w:szCs w:val="22"/>
        </w:rPr>
        <w:tab/>
      </w:r>
      <w:r>
        <w:t>AUSF</w:t>
      </w:r>
      <w:r>
        <w:tab/>
      </w:r>
      <w:r>
        <w:fldChar w:fldCharType="begin"/>
      </w:r>
      <w:r>
        <w:instrText xml:space="preserve"> PAGEREF _Toc97372323 \h </w:instrText>
      </w:r>
      <w:r>
        <w:fldChar w:fldCharType="separate"/>
      </w:r>
      <w:r>
        <w:t>71</w:t>
      </w:r>
      <w:r>
        <w:fldChar w:fldCharType="end"/>
      </w:r>
    </w:p>
    <w:p w14:paraId="06784226" w14:textId="69E2A58A" w:rsidR="003E6F6D" w:rsidRPr="00EA5936" w:rsidRDefault="003E6F6D">
      <w:pPr>
        <w:pStyle w:val="TOC4"/>
        <w:rPr>
          <w:rFonts w:ascii="Calibri" w:hAnsi="Calibri"/>
          <w:sz w:val="22"/>
          <w:szCs w:val="22"/>
        </w:rPr>
      </w:pPr>
      <w:r>
        <w:t>6.3.17</w:t>
      </w:r>
      <w:r w:rsidRPr="00EA5936">
        <w:rPr>
          <w:rFonts w:ascii="Calibri" w:hAnsi="Calibri"/>
          <w:sz w:val="22"/>
          <w:szCs w:val="22"/>
        </w:rPr>
        <w:tab/>
      </w:r>
      <w:r>
        <w:t>Diameter</w:t>
      </w:r>
      <w:r>
        <w:tab/>
      </w:r>
      <w:r>
        <w:fldChar w:fldCharType="begin"/>
      </w:r>
      <w:r>
        <w:instrText xml:space="preserve"> PAGEREF _Toc97372324 \h </w:instrText>
      </w:r>
      <w:r>
        <w:fldChar w:fldCharType="separate"/>
      </w:r>
      <w:r>
        <w:t>71</w:t>
      </w:r>
      <w:r>
        <w:fldChar w:fldCharType="end"/>
      </w:r>
    </w:p>
    <w:p w14:paraId="4E8E602E" w14:textId="11D41E6E" w:rsidR="003E6F6D" w:rsidRPr="00EA5936" w:rsidRDefault="003E6F6D">
      <w:pPr>
        <w:pStyle w:val="TOC4"/>
        <w:rPr>
          <w:rFonts w:ascii="Calibri" w:hAnsi="Calibri"/>
          <w:sz w:val="22"/>
          <w:szCs w:val="22"/>
        </w:rPr>
      </w:pPr>
      <w:r>
        <w:t>6.3.18</w:t>
      </w:r>
      <w:r w:rsidRPr="00EA5936">
        <w:rPr>
          <w:rFonts w:ascii="Calibri" w:hAnsi="Calibri"/>
          <w:sz w:val="22"/>
          <w:szCs w:val="22"/>
        </w:rPr>
        <w:tab/>
      </w:r>
      <w:r>
        <w:t>Routing of IMS traffic</w:t>
      </w:r>
      <w:r>
        <w:tab/>
      </w:r>
      <w:r>
        <w:fldChar w:fldCharType="begin"/>
      </w:r>
      <w:r>
        <w:instrText xml:space="preserve"> PAGEREF _Toc97372325 \h </w:instrText>
      </w:r>
      <w:r>
        <w:fldChar w:fldCharType="separate"/>
      </w:r>
      <w:r>
        <w:t>71</w:t>
      </w:r>
      <w:r>
        <w:fldChar w:fldCharType="end"/>
      </w:r>
    </w:p>
    <w:p w14:paraId="470C9D47" w14:textId="3FD799ED" w:rsidR="003E6F6D" w:rsidRPr="00EA5936" w:rsidRDefault="003E6F6D">
      <w:pPr>
        <w:pStyle w:val="TOC4"/>
        <w:rPr>
          <w:rFonts w:ascii="Calibri" w:hAnsi="Calibri"/>
          <w:sz w:val="22"/>
          <w:szCs w:val="22"/>
        </w:rPr>
      </w:pPr>
      <w:r>
        <w:t>6.3.19</w:t>
      </w:r>
      <w:r w:rsidRPr="00EA5936">
        <w:rPr>
          <w:rFonts w:ascii="Calibri" w:hAnsi="Calibri"/>
          <w:sz w:val="22"/>
          <w:szCs w:val="22"/>
        </w:rPr>
        <w:tab/>
      </w:r>
      <w:r>
        <w:t>SMF</w:t>
      </w:r>
      <w:r>
        <w:tab/>
      </w:r>
      <w:r>
        <w:fldChar w:fldCharType="begin"/>
      </w:r>
      <w:r>
        <w:instrText xml:space="preserve"> PAGEREF _Toc97372326 \h </w:instrText>
      </w:r>
      <w:r>
        <w:fldChar w:fldCharType="separate"/>
      </w:r>
      <w:r>
        <w:t>72</w:t>
      </w:r>
      <w:r>
        <w:fldChar w:fldCharType="end"/>
      </w:r>
    </w:p>
    <w:p w14:paraId="49FA7B18" w14:textId="2B293ED0" w:rsidR="003E6F6D" w:rsidRPr="00EA5936" w:rsidRDefault="003E6F6D">
      <w:pPr>
        <w:pStyle w:val="TOC4"/>
        <w:rPr>
          <w:rFonts w:ascii="Calibri" w:hAnsi="Calibri"/>
          <w:sz w:val="22"/>
          <w:szCs w:val="22"/>
        </w:rPr>
      </w:pPr>
      <w:r>
        <w:t>6.3.20</w:t>
      </w:r>
      <w:r w:rsidRPr="00EA5936">
        <w:rPr>
          <w:rFonts w:ascii="Calibri" w:hAnsi="Calibri"/>
          <w:sz w:val="22"/>
          <w:szCs w:val="22"/>
        </w:rPr>
        <w:tab/>
      </w:r>
      <w:r>
        <w:t>AMF</w:t>
      </w:r>
      <w:r>
        <w:tab/>
      </w:r>
      <w:r>
        <w:fldChar w:fldCharType="begin"/>
      </w:r>
      <w:r>
        <w:instrText xml:space="preserve"> PAGEREF _Toc97372327 \h </w:instrText>
      </w:r>
      <w:r>
        <w:fldChar w:fldCharType="separate"/>
      </w:r>
      <w:r>
        <w:t>73</w:t>
      </w:r>
      <w:r>
        <w:fldChar w:fldCharType="end"/>
      </w:r>
    </w:p>
    <w:p w14:paraId="29511A71" w14:textId="2FD4C030" w:rsidR="003E6F6D" w:rsidRPr="00EA5936" w:rsidRDefault="003E6F6D">
      <w:pPr>
        <w:pStyle w:val="TOC4"/>
        <w:rPr>
          <w:rFonts w:ascii="Calibri" w:hAnsi="Calibri"/>
          <w:sz w:val="22"/>
          <w:szCs w:val="22"/>
        </w:rPr>
      </w:pPr>
      <w:r>
        <w:t>6.3.21</w:t>
      </w:r>
      <w:r w:rsidRPr="00EA5936">
        <w:rPr>
          <w:rFonts w:ascii="Calibri" w:hAnsi="Calibri"/>
          <w:sz w:val="22"/>
          <w:szCs w:val="22"/>
        </w:rPr>
        <w:tab/>
      </w:r>
      <w:r>
        <w:t>Open API version and External docs</w:t>
      </w:r>
      <w:r>
        <w:tab/>
      </w:r>
      <w:r>
        <w:fldChar w:fldCharType="begin"/>
      </w:r>
      <w:r>
        <w:instrText xml:space="preserve"> PAGEREF _Toc97372328 \h </w:instrText>
      </w:r>
      <w:r>
        <w:fldChar w:fldCharType="separate"/>
      </w:r>
      <w:r>
        <w:t>73</w:t>
      </w:r>
      <w:r>
        <w:fldChar w:fldCharType="end"/>
      </w:r>
    </w:p>
    <w:p w14:paraId="277028E9" w14:textId="05A953D6" w:rsidR="003E6F6D" w:rsidRPr="00EA5936" w:rsidRDefault="003E6F6D">
      <w:pPr>
        <w:pStyle w:val="TOC2"/>
        <w:rPr>
          <w:rFonts w:ascii="Calibri" w:hAnsi="Calibri"/>
          <w:sz w:val="22"/>
          <w:szCs w:val="22"/>
        </w:rPr>
      </w:pPr>
      <w:r>
        <w:t>7</w:t>
      </w:r>
      <w:r w:rsidRPr="00EA5936">
        <w:rPr>
          <w:rFonts w:ascii="Calibri" w:hAnsi="Calibri"/>
          <w:sz w:val="22"/>
          <w:szCs w:val="22"/>
        </w:rPr>
        <w:tab/>
      </w:r>
      <w:r>
        <w:t>Release 16</w:t>
      </w:r>
      <w:r>
        <w:tab/>
      </w:r>
      <w:r>
        <w:fldChar w:fldCharType="begin"/>
      </w:r>
      <w:r>
        <w:instrText xml:space="preserve"> PAGEREF _Toc97372329 \h </w:instrText>
      </w:r>
      <w:r>
        <w:fldChar w:fldCharType="separate"/>
      </w:r>
      <w:r>
        <w:t>76</w:t>
      </w:r>
      <w:r>
        <w:fldChar w:fldCharType="end"/>
      </w:r>
    </w:p>
    <w:p w14:paraId="14DE2D8B" w14:textId="42BC95E3" w:rsidR="003E6F6D" w:rsidRPr="00EA5936" w:rsidRDefault="003E6F6D">
      <w:pPr>
        <w:pStyle w:val="TOC3"/>
        <w:rPr>
          <w:rFonts w:ascii="Calibri" w:hAnsi="Calibri"/>
          <w:sz w:val="22"/>
          <w:szCs w:val="22"/>
        </w:rPr>
      </w:pPr>
      <w:r>
        <w:t>7.1</w:t>
      </w:r>
      <w:r w:rsidRPr="00EA5936">
        <w:rPr>
          <w:rFonts w:ascii="Calibri" w:hAnsi="Calibri"/>
          <w:sz w:val="22"/>
          <w:szCs w:val="22"/>
        </w:rPr>
        <w:tab/>
      </w:r>
      <w:r>
        <w:t>CT4 Led WIs</w:t>
      </w:r>
      <w:r>
        <w:tab/>
      </w:r>
      <w:r>
        <w:fldChar w:fldCharType="begin"/>
      </w:r>
      <w:r>
        <w:instrText xml:space="preserve"> PAGEREF _Toc97372330 \h </w:instrText>
      </w:r>
      <w:r>
        <w:fldChar w:fldCharType="separate"/>
      </w:r>
      <w:r>
        <w:t>76</w:t>
      </w:r>
      <w:r>
        <w:fldChar w:fldCharType="end"/>
      </w:r>
    </w:p>
    <w:p w14:paraId="2A85D822" w14:textId="5A545F4C" w:rsidR="003E6F6D" w:rsidRPr="00EA5936" w:rsidRDefault="003E6F6D">
      <w:pPr>
        <w:pStyle w:val="TOC4"/>
        <w:rPr>
          <w:rFonts w:ascii="Calibri" w:hAnsi="Calibri"/>
          <w:sz w:val="22"/>
          <w:szCs w:val="22"/>
        </w:rPr>
      </w:pPr>
      <w:r>
        <w:t>7.1.1</w:t>
      </w:r>
      <w:r w:rsidRPr="00EA5936">
        <w:rPr>
          <w:rFonts w:ascii="Calibri" w:hAnsi="Calibri"/>
          <w:sz w:val="22"/>
          <w:szCs w:val="22"/>
        </w:rPr>
        <w:tab/>
      </w:r>
      <w:r>
        <w:t>CT aspects on Enhancements to the Service-Based 5G System Architecture [5G_eSBA]</w:t>
      </w:r>
      <w:r>
        <w:tab/>
      </w:r>
      <w:r>
        <w:fldChar w:fldCharType="begin"/>
      </w:r>
      <w:r>
        <w:instrText xml:space="preserve"> PAGEREF _Toc97372331 \h </w:instrText>
      </w:r>
      <w:r>
        <w:fldChar w:fldCharType="separate"/>
      </w:r>
      <w:r>
        <w:t>76</w:t>
      </w:r>
      <w:r>
        <w:fldChar w:fldCharType="end"/>
      </w:r>
    </w:p>
    <w:p w14:paraId="6BC15163" w14:textId="2560EA24" w:rsidR="003E6F6D" w:rsidRPr="00EA5936" w:rsidRDefault="003E6F6D">
      <w:pPr>
        <w:pStyle w:val="TOC4"/>
        <w:rPr>
          <w:rFonts w:ascii="Calibri" w:hAnsi="Calibri"/>
          <w:sz w:val="22"/>
          <w:szCs w:val="22"/>
        </w:rPr>
      </w:pPr>
      <w:r>
        <w:t>7.1.2</w:t>
      </w:r>
      <w:r w:rsidRPr="00EA5936">
        <w:rPr>
          <w:rFonts w:ascii="Calibri" w:hAnsi="Calibri"/>
          <w:sz w:val="22"/>
          <w:szCs w:val="22"/>
        </w:rPr>
        <w:tab/>
      </w:r>
      <w:r>
        <w:t>CT aspects of Enhancing Topology of SMF and UPF in 5G Networks [ETSUN]</w:t>
      </w:r>
      <w:r>
        <w:tab/>
      </w:r>
      <w:r>
        <w:fldChar w:fldCharType="begin"/>
      </w:r>
      <w:r>
        <w:instrText xml:space="preserve"> PAGEREF _Toc97372332 \h </w:instrText>
      </w:r>
      <w:r>
        <w:fldChar w:fldCharType="separate"/>
      </w:r>
      <w:r>
        <w:t>78</w:t>
      </w:r>
      <w:r>
        <w:fldChar w:fldCharType="end"/>
      </w:r>
    </w:p>
    <w:p w14:paraId="725C3647" w14:textId="70589A9A" w:rsidR="003E6F6D" w:rsidRPr="00EA5936" w:rsidRDefault="003E6F6D">
      <w:pPr>
        <w:pStyle w:val="TOC4"/>
        <w:rPr>
          <w:rFonts w:ascii="Calibri" w:hAnsi="Calibri"/>
          <w:sz w:val="22"/>
          <w:szCs w:val="22"/>
        </w:rPr>
      </w:pPr>
      <w:r>
        <w:t>7.1.3</w:t>
      </w:r>
      <w:r w:rsidRPr="00EA5936">
        <w:rPr>
          <w:rFonts w:ascii="Calibri" w:hAnsi="Calibri"/>
          <w:sz w:val="22"/>
          <w:szCs w:val="22"/>
        </w:rPr>
        <w:tab/>
      </w:r>
      <w:r>
        <w:t>CT aspects of Enhancement to the 5GC LoCation Services [5G_eLCS]</w:t>
      </w:r>
      <w:r>
        <w:tab/>
      </w:r>
      <w:r>
        <w:fldChar w:fldCharType="begin"/>
      </w:r>
      <w:r>
        <w:instrText xml:space="preserve"> PAGEREF _Toc97372333 \h </w:instrText>
      </w:r>
      <w:r>
        <w:fldChar w:fldCharType="separate"/>
      </w:r>
      <w:r>
        <w:t>81</w:t>
      </w:r>
      <w:r>
        <w:fldChar w:fldCharType="end"/>
      </w:r>
    </w:p>
    <w:p w14:paraId="569B309C" w14:textId="009F40B3" w:rsidR="003E6F6D" w:rsidRPr="00EA5936" w:rsidRDefault="003E6F6D">
      <w:pPr>
        <w:pStyle w:val="TOC4"/>
        <w:rPr>
          <w:rFonts w:ascii="Calibri" w:hAnsi="Calibri"/>
          <w:sz w:val="22"/>
          <w:szCs w:val="22"/>
        </w:rPr>
      </w:pPr>
      <w:r>
        <w:t>7.1.4</w:t>
      </w:r>
      <w:r w:rsidRPr="00EA5936">
        <w:rPr>
          <w:rFonts w:ascii="Calibri" w:hAnsi="Calibri"/>
          <w:sz w:val="22"/>
          <w:szCs w:val="22"/>
        </w:rPr>
        <w:tab/>
      </w:r>
      <w:r>
        <w:t>CT Aspects of Media Handling for RAN Delay Budget Reporting in MTSI [E2E_DELAY]</w:t>
      </w:r>
      <w:r>
        <w:tab/>
      </w:r>
      <w:r>
        <w:fldChar w:fldCharType="begin"/>
      </w:r>
      <w:r>
        <w:instrText xml:space="preserve"> PAGEREF _Toc97372334 \h </w:instrText>
      </w:r>
      <w:r>
        <w:fldChar w:fldCharType="separate"/>
      </w:r>
      <w:r>
        <w:t>81</w:t>
      </w:r>
      <w:r>
        <w:fldChar w:fldCharType="end"/>
      </w:r>
    </w:p>
    <w:p w14:paraId="1AA4C364" w14:textId="1628E649" w:rsidR="003E6F6D" w:rsidRPr="00EA5936" w:rsidRDefault="003E6F6D">
      <w:pPr>
        <w:pStyle w:val="TOC4"/>
        <w:rPr>
          <w:rFonts w:ascii="Calibri" w:hAnsi="Calibri"/>
          <w:sz w:val="22"/>
          <w:szCs w:val="22"/>
        </w:rPr>
      </w:pPr>
      <w:r>
        <w:t>7.1.5</w:t>
      </w:r>
      <w:r w:rsidRPr="00EA5936">
        <w:rPr>
          <w:rFonts w:ascii="Calibri" w:hAnsi="Calibri"/>
          <w:sz w:val="22"/>
          <w:szCs w:val="22"/>
        </w:rPr>
        <w:tab/>
      </w:r>
      <w:r>
        <w:t>User data interworking, Coexistence and Migration [UDICOM]</w:t>
      </w:r>
      <w:r>
        <w:tab/>
      </w:r>
      <w:r>
        <w:fldChar w:fldCharType="begin"/>
      </w:r>
      <w:r>
        <w:instrText xml:space="preserve"> PAGEREF _Toc97372335 \h </w:instrText>
      </w:r>
      <w:r>
        <w:fldChar w:fldCharType="separate"/>
      </w:r>
      <w:r>
        <w:t>81</w:t>
      </w:r>
      <w:r>
        <w:fldChar w:fldCharType="end"/>
      </w:r>
    </w:p>
    <w:p w14:paraId="3DE88A53" w14:textId="36648D8D" w:rsidR="003E6F6D" w:rsidRPr="00EA5936" w:rsidRDefault="003E6F6D">
      <w:pPr>
        <w:pStyle w:val="TOC4"/>
        <w:rPr>
          <w:rFonts w:ascii="Calibri" w:hAnsi="Calibri"/>
          <w:sz w:val="22"/>
          <w:szCs w:val="22"/>
        </w:rPr>
      </w:pPr>
      <w:r>
        <w:t>7.1.6</w:t>
      </w:r>
      <w:r w:rsidRPr="00EA5936">
        <w:rPr>
          <w:rFonts w:ascii="Calibri" w:hAnsi="Calibri"/>
          <w:sz w:val="22"/>
          <w:szCs w:val="22"/>
        </w:rPr>
        <w:tab/>
      </w:r>
      <w:r>
        <w:t>Service based Interface protocol improvements [SBIProtoc16]</w:t>
      </w:r>
      <w:r>
        <w:tab/>
      </w:r>
      <w:r>
        <w:fldChar w:fldCharType="begin"/>
      </w:r>
      <w:r>
        <w:instrText xml:space="preserve"> PAGEREF _Toc97372336 \h </w:instrText>
      </w:r>
      <w:r>
        <w:fldChar w:fldCharType="separate"/>
      </w:r>
      <w:r>
        <w:t>82</w:t>
      </w:r>
      <w:r>
        <w:fldChar w:fldCharType="end"/>
      </w:r>
    </w:p>
    <w:p w14:paraId="1D0F786F" w14:textId="1E8FFEA6" w:rsidR="003E6F6D" w:rsidRPr="00EA5936" w:rsidRDefault="003E6F6D">
      <w:pPr>
        <w:pStyle w:val="TOC4"/>
        <w:rPr>
          <w:rFonts w:ascii="Calibri" w:hAnsi="Calibri"/>
          <w:sz w:val="22"/>
          <w:szCs w:val="22"/>
        </w:rPr>
      </w:pPr>
      <w:r>
        <w:t>7.1.7</w:t>
      </w:r>
      <w:r w:rsidRPr="00EA5936">
        <w:rPr>
          <w:rFonts w:ascii="Calibri" w:hAnsi="Calibri"/>
          <w:sz w:val="22"/>
          <w:szCs w:val="22"/>
        </w:rPr>
        <w:tab/>
      </w:r>
      <w:r>
        <w:t>CT aspects of optimisations on UE radio capability signalling [RACS]</w:t>
      </w:r>
      <w:r>
        <w:tab/>
      </w:r>
      <w:r>
        <w:fldChar w:fldCharType="begin"/>
      </w:r>
      <w:r>
        <w:instrText xml:space="preserve"> PAGEREF _Toc97372337 \h </w:instrText>
      </w:r>
      <w:r>
        <w:fldChar w:fldCharType="separate"/>
      </w:r>
      <w:r>
        <w:t>86</w:t>
      </w:r>
      <w:r>
        <w:fldChar w:fldCharType="end"/>
      </w:r>
    </w:p>
    <w:p w14:paraId="758BEB79" w14:textId="0AF433F9" w:rsidR="003E6F6D" w:rsidRPr="00EA5936" w:rsidRDefault="003E6F6D">
      <w:pPr>
        <w:pStyle w:val="TOC4"/>
        <w:rPr>
          <w:rFonts w:ascii="Calibri" w:hAnsi="Calibri"/>
          <w:sz w:val="22"/>
          <w:szCs w:val="22"/>
        </w:rPr>
      </w:pPr>
      <w:r>
        <w:t>7.1.8</w:t>
      </w:r>
      <w:r w:rsidRPr="00EA5936">
        <w:rPr>
          <w:rFonts w:ascii="Calibri" w:hAnsi="Calibri"/>
          <w:sz w:val="22"/>
          <w:szCs w:val="22"/>
        </w:rPr>
        <w:tab/>
      </w:r>
      <w:r>
        <w:t>CT aspect of single radio voice continuity from 5GS to 3G [5G_SRVCC]</w:t>
      </w:r>
      <w:r>
        <w:tab/>
      </w:r>
      <w:r>
        <w:fldChar w:fldCharType="begin"/>
      </w:r>
      <w:r>
        <w:instrText xml:space="preserve"> PAGEREF _Toc97372338 \h </w:instrText>
      </w:r>
      <w:r>
        <w:fldChar w:fldCharType="separate"/>
      </w:r>
      <w:r>
        <w:t>86</w:t>
      </w:r>
      <w:r>
        <w:fldChar w:fldCharType="end"/>
      </w:r>
    </w:p>
    <w:p w14:paraId="13D58728" w14:textId="7E39DDB4" w:rsidR="003E6F6D" w:rsidRPr="00EA5936" w:rsidRDefault="003E6F6D">
      <w:pPr>
        <w:pStyle w:val="TOC4"/>
        <w:rPr>
          <w:rFonts w:ascii="Calibri" w:hAnsi="Calibri"/>
          <w:sz w:val="22"/>
          <w:szCs w:val="22"/>
        </w:rPr>
      </w:pPr>
      <w:r>
        <w:t>7.1.9</w:t>
      </w:r>
      <w:r w:rsidRPr="00EA5936">
        <w:rPr>
          <w:rFonts w:ascii="Calibri" w:hAnsi="Calibri"/>
          <w:sz w:val="22"/>
          <w:szCs w:val="22"/>
        </w:rPr>
        <w:tab/>
      </w:r>
      <w:r>
        <w:t>CT Aspects of 5G URLLC [5G_URLLC]</w:t>
      </w:r>
      <w:r>
        <w:tab/>
      </w:r>
      <w:r>
        <w:fldChar w:fldCharType="begin"/>
      </w:r>
      <w:r>
        <w:instrText xml:space="preserve"> PAGEREF _Toc97372339 \h </w:instrText>
      </w:r>
      <w:r>
        <w:fldChar w:fldCharType="separate"/>
      </w:r>
      <w:r>
        <w:t>87</w:t>
      </w:r>
      <w:r>
        <w:fldChar w:fldCharType="end"/>
      </w:r>
    </w:p>
    <w:p w14:paraId="01AEC94D" w14:textId="40296A1D" w:rsidR="003E6F6D" w:rsidRPr="00EA5936" w:rsidRDefault="003E6F6D">
      <w:pPr>
        <w:pStyle w:val="TOC4"/>
        <w:rPr>
          <w:rFonts w:ascii="Calibri" w:hAnsi="Calibri"/>
          <w:sz w:val="22"/>
          <w:szCs w:val="22"/>
        </w:rPr>
      </w:pPr>
      <w:r>
        <w:t>7.1.10</w:t>
      </w:r>
      <w:r w:rsidRPr="00EA5936">
        <w:rPr>
          <w:rFonts w:ascii="Calibri" w:hAnsi="Calibri"/>
          <w:sz w:val="22"/>
          <w:szCs w:val="22"/>
        </w:rPr>
        <w:tab/>
      </w:r>
      <w:r>
        <w:t>SBA interactions between IMS and 5GC [eIMS5G_SBA]</w:t>
      </w:r>
      <w:r>
        <w:tab/>
      </w:r>
      <w:r>
        <w:fldChar w:fldCharType="begin"/>
      </w:r>
      <w:r>
        <w:instrText xml:space="preserve"> PAGEREF _Toc97372340 \h </w:instrText>
      </w:r>
      <w:r>
        <w:fldChar w:fldCharType="separate"/>
      </w:r>
      <w:r>
        <w:t>87</w:t>
      </w:r>
      <w:r>
        <w:fldChar w:fldCharType="end"/>
      </w:r>
    </w:p>
    <w:p w14:paraId="296D3231" w14:textId="3DB7F2A8" w:rsidR="003E6F6D" w:rsidRPr="00EA5936" w:rsidRDefault="003E6F6D">
      <w:pPr>
        <w:pStyle w:val="TOC4"/>
        <w:rPr>
          <w:rFonts w:ascii="Calibri" w:hAnsi="Calibri"/>
          <w:sz w:val="22"/>
          <w:szCs w:val="22"/>
        </w:rPr>
      </w:pPr>
      <w:r>
        <w:t>7.1.11</w:t>
      </w:r>
      <w:r w:rsidRPr="00EA5936">
        <w:rPr>
          <w:rFonts w:ascii="Calibri" w:hAnsi="Calibri"/>
          <w:sz w:val="22"/>
          <w:szCs w:val="22"/>
        </w:rPr>
        <w:tab/>
      </w:r>
      <w:r>
        <w:t>Load and Overload Control of 5GC Service Based Interfaces [LOLC]</w:t>
      </w:r>
      <w:r>
        <w:tab/>
      </w:r>
      <w:r>
        <w:fldChar w:fldCharType="begin"/>
      </w:r>
      <w:r>
        <w:instrText xml:space="preserve"> PAGEREF _Toc97372341 \h </w:instrText>
      </w:r>
      <w:r>
        <w:fldChar w:fldCharType="separate"/>
      </w:r>
      <w:r>
        <w:t>87</w:t>
      </w:r>
      <w:r>
        <w:fldChar w:fldCharType="end"/>
      </w:r>
    </w:p>
    <w:p w14:paraId="5D2B4384" w14:textId="6DE7B1EF" w:rsidR="003E6F6D" w:rsidRPr="00EA5936" w:rsidRDefault="003E6F6D">
      <w:pPr>
        <w:pStyle w:val="TOC4"/>
        <w:rPr>
          <w:rFonts w:ascii="Calibri" w:hAnsi="Calibri"/>
          <w:sz w:val="22"/>
          <w:szCs w:val="22"/>
        </w:rPr>
      </w:pPr>
      <w:r>
        <w:t>7.1.12</w:t>
      </w:r>
      <w:r w:rsidRPr="00EA5936">
        <w:rPr>
          <w:rFonts w:ascii="Calibri" w:hAnsi="Calibri"/>
          <w:sz w:val="22"/>
          <w:szCs w:val="22"/>
        </w:rPr>
        <w:tab/>
      </w:r>
      <w:r>
        <w:t>5GS Enhanced support of OTA mechanism for configuration parameter update [5GS_OTAF]</w:t>
      </w:r>
      <w:r>
        <w:tab/>
      </w:r>
      <w:r>
        <w:fldChar w:fldCharType="begin"/>
      </w:r>
      <w:r>
        <w:instrText xml:space="preserve"> PAGEREF _Toc97372342 \h </w:instrText>
      </w:r>
      <w:r>
        <w:fldChar w:fldCharType="separate"/>
      </w:r>
      <w:r>
        <w:t>87</w:t>
      </w:r>
      <w:r>
        <w:fldChar w:fldCharType="end"/>
      </w:r>
    </w:p>
    <w:p w14:paraId="5FC9F4E5" w14:textId="7AEC5530" w:rsidR="003E6F6D" w:rsidRPr="00EA5936" w:rsidRDefault="003E6F6D">
      <w:pPr>
        <w:pStyle w:val="TOC4"/>
        <w:rPr>
          <w:rFonts w:ascii="Calibri" w:hAnsi="Calibri"/>
          <w:sz w:val="22"/>
          <w:szCs w:val="22"/>
        </w:rPr>
      </w:pPr>
      <w:r>
        <w:t>7.1.13</w:t>
      </w:r>
      <w:r w:rsidRPr="00EA5936">
        <w:rPr>
          <w:rFonts w:ascii="Calibri" w:hAnsi="Calibri"/>
          <w:sz w:val="22"/>
          <w:szCs w:val="22"/>
        </w:rPr>
        <w:tab/>
      </w:r>
      <w:r>
        <w:t>CT aspects of support for integrated access and backhaul [IABARC-CT]</w:t>
      </w:r>
      <w:r>
        <w:tab/>
      </w:r>
      <w:r>
        <w:fldChar w:fldCharType="begin"/>
      </w:r>
      <w:r>
        <w:instrText xml:space="preserve"> PAGEREF _Toc97372343 \h </w:instrText>
      </w:r>
      <w:r>
        <w:fldChar w:fldCharType="separate"/>
      </w:r>
      <w:r>
        <w:t>87</w:t>
      </w:r>
      <w:r>
        <w:fldChar w:fldCharType="end"/>
      </w:r>
    </w:p>
    <w:p w14:paraId="61C4DC24" w14:textId="0D926F90" w:rsidR="003E6F6D" w:rsidRPr="00EA5936" w:rsidRDefault="003E6F6D">
      <w:pPr>
        <w:pStyle w:val="TOC4"/>
        <w:rPr>
          <w:rFonts w:ascii="Calibri" w:hAnsi="Calibri"/>
          <w:sz w:val="22"/>
          <w:szCs w:val="22"/>
        </w:rPr>
      </w:pPr>
      <w:r>
        <w:t>7.1.14</w:t>
      </w:r>
      <w:r w:rsidRPr="00EA5936">
        <w:rPr>
          <w:rFonts w:ascii="Calibri" w:hAnsi="Calibri"/>
          <w:sz w:val="22"/>
          <w:szCs w:val="22"/>
        </w:rPr>
        <w:tab/>
      </w:r>
      <w:r>
        <w:t>Nudsf Service Based Interface [NUDSF]</w:t>
      </w:r>
      <w:r>
        <w:tab/>
      </w:r>
      <w:r>
        <w:fldChar w:fldCharType="begin"/>
      </w:r>
      <w:r>
        <w:instrText xml:space="preserve"> PAGEREF _Toc97372344 \h </w:instrText>
      </w:r>
      <w:r>
        <w:fldChar w:fldCharType="separate"/>
      </w:r>
      <w:r>
        <w:t>87</w:t>
      </w:r>
      <w:r>
        <w:fldChar w:fldCharType="end"/>
      </w:r>
    </w:p>
    <w:p w14:paraId="583E40F2" w14:textId="7A7CEF51" w:rsidR="003E6F6D" w:rsidRPr="00EA5936" w:rsidRDefault="003E6F6D">
      <w:pPr>
        <w:pStyle w:val="TOC4"/>
        <w:rPr>
          <w:rFonts w:ascii="Calibri" w:hAnsi="Calibri"/>
          <w:sz w:val="22"/>
          <w:szCs w:val="22"/>
        </w:rPr>
      </w:pPr>
      <w:r>
        <w:t>7.1.15</w:t>
      </w:r>
      <w:r w:rsidRPr="00EA5936">
        <w:rPr>
          <w:rFonts w:ascii="Calibri" w:hAnsi="Calibri"/>
          <w:sz w:val="22"/>
          <w:szCs w:val="22"/>
        </w:rPr>
        <w:tab/>
      </w:r>
      <w:r>
        <w:t>Nsoraf Service Based Interface [NSORAF]</w:t>
      </w:r>
      <w:r>
        <w:tab/>
      </w:r>
      <w:r>
        <w:fldChar w:fldCharType="begin"/>
      </w:r>
      <w:r>
        <w:instrText xml:space="preserve"> PAGEREF _Toc97372345 \h </w:instrText>
      </w:r>
      <w:r>
        <w:fldChar w:fldCharType="separate"/>
      </w:r>
      <w:r>
        <w:t>87</w:t>
      </w:r>
      <w:r>
        <w:fldChar w:fldCharType="end"/>
      </w:r>
    </w:p>
    <w:p w14:paraId="674E6505" w14:textId="75CD4832" w:rsidR="003E6F6D" w:rsidRPr="00EA5936" w:rsidRDefault="003E6F6D">
      <w:pPr>
        <w:pStyle w:val="TOC3"/>
        <w:rPr>
          <w:rFonts w:ascii="Calibri" w:hAnsi="Calibri"/>
          <w:sz w:val="22"/>
          <w:szCs w:val="22"/>
        </w:rPr>
      </w:pPr>
      <w:r>
        <w:t>7.2</w:t>
      </w:r>
      <w:r w:rsidRPr="00EA5936">
        <w:rPr>
          <w:rFonts w:ascii="Calibri" w:hAnsi="Calibri"/>
          <w:sz w:val="22"/>
          <w:szCs w:val="22"/>
        </w:rPr>
        <w:tab/>
      </w:r>
      <w:r>
        <w:t>CT4 Supported WIs</w:t>
      </w:r>
      <w:r>
        <w:tab/>
      </w:r>
      <w:r>
        <w:fldChar w:fldCharType="begin"/>
      </w:r>
      <w:r>
        <w:instrText xml:space="preserve"> PAGEREF _Toc97372346 \h </w:instrText>
      </w:r>
      <w:r>
        <w:fldChar w:fldCharType="separate"/>
      </w:r>
      <w:r>
        <w:t>87</w:t>
      </w:r>
      <w:r>
        <w:fldChar w:fldCharType="end"/>
      </w:r>
    </w:p>
    <w:p w14:paraId="45865A3E" w14:textId="18DD3864" w:rsidR="003E6F6D" w:rsidRPr="00EA5936" w:rsidRDefault="003E6F6D">
      <w:pPr>
        <w:pStyle w:val="TOC4"/>
        <w:rPr>
          <w:rFonts w:ascii="Calibri" w:hAnsi="Calibri"/>
          <w:sz w:val="22"/>
          <w:szCs w:val="22"/>
        </w:rPr>
      </w:pPr>
      <w:r>
        <w:t>7.2.1</w:t>
      </w:r>
      <w:r w:rsidRPr="00EA5936">
        <w:rPr>
          <w:rFonts w:ascii="Calibri" w:hAnsi="Calibri"/>
          <w:sz w:val="22"/>
          <w:szCs w:val="22"/>
        </w:rPr>
        <w:tab/>
      </w:r>
      <w:r>
        <w:t>CT aspects on Enablers for Network Automation for 5G [eNA]</w:t>
      </w:r>
      <w:r>
        <w:tab/>
      </w:r>
      <w:r>
        <w:fldChar w:fldCharType="begin"/>
      </w:r>
      <w:r>
        <w:instrText xml:space="preserve"> PAGEREF _Toc97372347 \h </w:instrText>
      </w:r>
      <w:r>
        <w:fldChar w:fldCharType="separate"/>
      </w:r>
      <w:r>
        <w:t>87</w:t>
      </w:r>
      <w:r>
        <w:fldChar w:fldCharType="end"/>
      </w:r>
    </w:p>
    <w:p w14:paraId="4E40C5CE" w14:textId="043F53F9" w:rsidR="003E6F6D" w:rsidRPr="00EA5936" w:rsidRDefault="003E6F6D">
      <w:pPr>
        <w:pStyle w:val="TOC4"/>
        <w:rPr>
          <w:rFonts w:ascii="Calibri" w:hAnsi="Calibri"/>
          <w:sz w:val="22"/>
          <w:szCs w:val="22"/>
        </w:rPr>
      </w:pPr>
      <w:r>
        <w:t>7.2.2</w:t>
      </w:r>
      <w:r w:rsidRPr="00EA5936">
        <w:rPr>
          <w:rFonts w:ascii="Calibri" w:hAnsi="Calibri"/>
          <w:sz w:val="22"/>
          <w:szCs w:val="22"/>
        </w:rPr>
        <w:tab/>
      </w:r>
      <w:r>
        <w:t>CT aspects of Access Traffic Steering, Switch and Splitting support in 5G system [ATSSS]</w:t>
      </w:r>
      <w:r>
        <w:tab/>
      </w:r>
      <w:r>
        <w:fldChar w:fldCharType="begin"/>
      </w:r>
      <w:r>
        <w:instrText xml:space="preserve"> PAGEREF _Toc97372348 \h </w:instrText>
      </w:r>
      <w:r>
        <w:fldChar w:fldCharType="separate"/>
      </w:r>
      <w:r>
        <w:t>87</w:t>
      </w:r>
      <w:r>
        <w:fldChar w:fldCharType="end"/>
      </w:r>
    </w:p>
    <w:p w14:paraId="25F13C0A" w14:textId="52373911" w:rsidR="003E6F6D" w:rsidRPr="00EA5936" w:rsidRDefault="003E6F6D">
      <w:pPr>
        <w:pStyle w:val="TOC4"/>
        <w:rPr>
          <w:rFonts w:ascii="Calibri" w:hAnsi="Calibri"/>
          <w:sz w:val="22"/>
          <w:szCs w:val="22"/>
        </w:rPr>
      </w:pPr>
      <w:r>
        <w:t>7.2.3</w:t>
      </w:r>
      <w:r w:rsidRPr="00EA5936">
        <w:rPr>
          <w:rFonts w:ascii="Calibri" w:hAnsi="Calibri"/>
          <w:sz w:val="22"/>
          <w:szCs w:val="22"/>
        </w:rPr>
        <w:tab/>
      </w:r>
      <w:r>
        <w:t>CT aspects of 5GS enhanced support of vertical and LAN services [Vertical_LAN]</w:t>
      </w:r>
      <w:r>
        <w:tab/>
      </w:r>
      <w:r>
        <w:fldChar w:fldCharType="begin"/>
      </w:r>
      <w:r>
        <w:instrText xml:space="preserve"> PAGEREF _Toc97372349 \h </w:instrText>
      </w:r>
      <w:r>
        <w:fldChar w:fldCharType="separate"/>
      </w:r>
      <w:r>
        <w:t>87</w:t>
      </w:r>
      <w:r>
        <w:fldChar w:fldCharType="end"/>
      </w:r>
    </w:p>
    <w:p w14:paraId="32991B0F" w14:textId="66ECBBB2" w:rsidR="003E6F6D" w:rsidRPr="00EA5936" w:rsidRDefault="003E6F6D">
      <w:pPr>
        <w:pStyle w:val="TOC4"/>
        <w:rPr>
          <w:rFonts w:ascii="Calibri" w:hAnsi="Calibri"/>
          <w:sz w:val="22"/>
          <w:szCs w:val="22"/>
        </w:rPr>
      </w:pPr>
      <w:r>
        <w:t>7.2.4</w:t>
      </w:r>
      <w:r w:rsidRPr="00EA5936">
        <w:rPr>
          <w:rFonts w:ascii="Calibri" w:hAnsi="Calibri"/>
          <w:sz w:val="22"/>
          <w:szCs w:val="22"/>
        </w:rPr>
        <w:tab/>
      </w:r>
      <w:r>
        <w:t>CT aspects of Cellular IoT support and evolution for the 5G System [5G_CIoT]</w:t>
      </w:r>
      <w:r>
        <w:tab/>
      </w:r>
      <w:r>
        <w:fldChar w:fldCharType="begin"/>
      </w:r>
      <w:r>
        <w:instrText xml:space="preserve"> PAGEREF _Toc97372350 \h </w:instrText>
      </w:r>
      <w:r>
        <w:fldChar w:fldCharType="separate"/>
      </w:r>
      <w:r>
        <w:t>87</w:t>
      </w:r>
      <w:r>
        <w:fldChar w:fldCharType="end"/>
      </w:r>
    </w:p>
    <w:p w14:paraId="36AFD69B" w14:textId="489E968F" w:rsidR="003E6F6D" w:rsidRPr="00EA5936" w:rsidRDefault="003E6F6D">
      <w:pPr>
        <w:pStyle w:val="TOC4"/>
        <w:rPr>
          <w:rFonts w:ascii="Calibri" w:hAnsi="Calibri"/>
          <w:sz w:val="22"/>
          <w:szCs w:val="22"/>
        </w:rPr>
      </w:pPr>
      <w:r>
        <w:t>7.2.5</w:t>
      </w:r>
      <w:r w:rsidRPr="00EA5936">
        <w:rPr>
          <w:rFonts w:ascii="Calibri" w:hAnsi="Calibri"/>
          <w:sz w:val="22"/>
          <w:szCs w:val="22"/>
        </w:rPr>
        <w:tab/>
      </w:r>
      <w:r>
        <w:t>CT aspects on enhancement of network slicing [eNS]</w:t>
      </w:r>
      <w:r>
        <w:tab/>
      </w:r>
      <w:r>
        <w:fldChar w:fldCharType="begin"/>
      </w:r>
      <w:r>
        <w:instrText xml:space="preserve"> PAGEREF _Toc97372351 \h </w:instrText>
      </w:r>
      <w:r>
        <w:fldChar w:fldCharType="separate"/>
      </w:r>
      <w:r>
        <w:t>90</w:t>
      </w:r>
      <w:r>
        <w:fldChar w:fldCharType="end"/>
      </w:r>
    </w:p>
    <w:p w14:paraId="12C8CF14" w14:textId="5874D52C" w:rsidR="003E6F6D" w:rsidRPr="00EA5936" w:rsidRDefault="003E6F6D">
      <w:pPr>
        <w:pStyle w:val="TOC4"/>
        <w:rPr>
          <w:rFonts w:ascii="Calibri" w:hAnsi="Calibri"/>
          <w:sz w:val="22"/>
          <w:szCs w:val="22"/>
        </w:rPr>
      </w:pPr>
      <w:r>
        <w:t>7.2.6</w:t>
      </w:r>
      <w:r w:rsidRPr="00EA5936">
        <w:rPr>
          <w:rFonts w:ascii="Calibri" w:hAnsi="Calibri"/>
          <w:sz w:val="22"/>
          <w:szCs w:val="22"/>
        </w:rPr>
        <w:tab/>
      </w:r>
      <w:r>
        <w:t>CT aspects of System enhancements for Provision of Access to Restricted Local Operator Services by Unauthenticated Ues [PARLOS]</w:t>
      </w:r>
      <w:r>
        <w:tab/>
      </w:r>
      <w:r>
        <w:fldChar w:fldCharType="begin"/>
      </w:r>
      <w:r>
        <w:instrText xml:space="preserve"> PAGEREF _Toc97372352 \h </w:instrText>
      </w:r>
      <w:r>
        <w:fldChar w:fldCharType="separate"/>
      </w:r>
      <w:r>
        <w:t>91</w:t>
      </w:r>
      <w:r>
        <w:fldChar w:fldCharType="end"/>
      </w:r>
    </w:p>
    <w:p w14:paraId="3CBCF2C8" w14:textId="688773F0" w:rsidR="003E6F6D" w:rsidRPr="00EA5936" w:rsidRDefault="003E6F6D">
      <w:pPr>
        <w:pStyle w:val="TOC4"/>
        <w:rPr>
          <w:rFonts w:ascii="Calibri" w:hAnsi="Calibri"/>
          <w:sz w:val="22"/>
          <w:szCs w:val="22"/>
        </w:rPr>
      </w:pPr>
      <w:r>
        <w:t>7.2.7</w:t>
      </w:r>
      <w:r w:rsidRPr="00EA5936">
        <w:rPr>
          <w:rFonts w:ascii="Calibri" w:hAnsi="Calibri"/>
          <w:sz w:val="22"/>
          <w:szCs w:val="22"/>
        </w:rPr>
        <w:tab/>
      </w:r>
      <w:r>
        <w:t>CT aspects on wireless and wireline convergence for the 5G system architecture [5WWC]</w:t>
      </w:r>
      <w:r>
        <w:tab/>
      </w:r>
      <w:r>
        <w:fldChar w:fldCharType="begin"/>
      </w:r>
      <w:r>
        <w:instrText xml:space="preserve"> PAGEREF _Toc97372353 \h </w:instrText>
      </w:r>
      <w:r>
        <w:fldChar w:fldCharType="separate"/>
      </w:r>
      <w:r>
        <w:t>91</w:t>
      </w:r>
      <w:r>
        <w:fldChar w:fldCharType="end"/>
      </w:r>
    </w:p>
    <w:p w14:paraId="37BAA532" w14:textId="44B2FE10" w:rsidR="003E6F6D" w:rsidRPr="00EA5936" w:rsidRDefault="003E6F6D">
      <w:pPr>
        <w:pStyle w:val="TOC4"/>
        <w:rPr>
          <w:rFonts w:ascii="Calibri" w:hAnsi="Calibri"/>
          <w:sz w:val="22"/>
          <w:szCs w:val="22"/>
        </w:rPr>
      </w:pPr>
      <w:r>
        <w:t>7.2.8</w:t>
      </w:r>
      <w:r w:rsidRPr="00EA5936">
        <w:rPr>
          <w:rFonts w:ascii="Calibri" w:hAnsi="Calibri"/>
          <w:sz w:val="22"/>
          <w:szCs w:val="22"/>
        </w:rPr>
        <w:tab/>
      </w:r>
      <w:r>
        <w:t>CT aspects of architecture enhancements for 3GPP support of advanced V2X services [eV2XAR]</w:t>
      </w:r>
      <w:r>
        <w:tab/>
      </w:r>
      <w:r>
        <w:fldChar w:fldCharType="begin"/>
      </w:r>
      <w:r>
        <w:instrText xml:space="preserve"> PAGEREF _Toc97372354 \h </w:instrText>
      </w:r>
      <w:r>
        <w:fldChar w:fldCharType="separate"/>
      </w:r>
      <w:r>
        <w:t>91</w:t>
      </w:r>
      <w:r>
        <w:fldChar w:fldCharType="end"/>
      </w:r>
    </w:p>
    <w:p w14:paraId="0E602E08" w14:textId="56676E63" w:rsidR="003E6F6D" w:rsidRPr="00EA5936" w:rsidRDefault="003E6F6D">
      <w:pPr>
        <w:pStyle w:val="TOC4"/>
        <w:rPr>
          <w:rFonts w:ascii="Calibri" w:hAnsi="Calibri"/>
          <w:sz w:val="22"/>
          <w:szCs w:val="22"/>
        </w:rPr>
      </w:pPr>
      <w:r>
        <w:t>7.2.9</w:t>
      </w:r>
      <w:r w:rsidRPr="00EA5936">
        <w:rPr>
          <w:rFonts w:ascii="Calibri" w:hAnsi="Calibri"/>
          <w:sz w:val="22"/>
          <w:szCs w:val="22"/>
        </w:rPr>
        <w:tab/>
      </w:r>
      <w:r>
        <w:t>CT aspects of application layer support for V2X services [V2XAPP]</w:t>
      </w:r>
      <w:r>
        <w:tab/>
      </w:r>
      <w:r>
        <w:fldChar w:fldCharType="begin"/>
      </w:r>
      <w:r>
        <w:instrText xml:space="preserve"> PAGEREF _Toc97372355 \h </w:instrText>
      </w:r>
      <w:r>
        <w:fldChar w:fldCharType="separate"/>
      </w:r>
      <w:r>
        <w:t>92</w:t>
      </w:r>
      <w:r>
        <w:fldChar w:fldCharType="end"/>
      </w:r>
    </w:p>
    <w:p w14:paraId="1AD2AB98" w14:textId="36C3F486" w:rsidR="003E6F6D" w:rsidRPr="00EA5936" w:rsidRDefault="003E6F6D">
      <w:pPr>
        <w:pStyle w:val="TOC4"/>
        <w:rPr>
          <w:rFonts w:ascii="Calibri" w:hAnsi="Calibri"/>
          <w:sz w:val="22"/>
          <w:szCs w:val="22"/>
        </w:rPr>
      </w:pPr>
      <w:r>
        <w:t>7.2.10</w:t>
      </w:r>
      <w:r w:rsidRPr="00EA5936">
        <w:rPr>
          <w:rFonts w:ascii="Calibri" w:hAnsi="Calibri"/>
          <w:sz w:val="22"/>
          <w:szCs w:val="22"/>
        </w:rPr>
        <w:tab/>
      </w:r>
      <w:r>
        <w:t>CT aspects on Enhancement of 3GPP Northbound APIs [eNAPI]</w:t>
      </w:r>
      <w:r>
        <w:tab/>
      </w:r>
      <w:r>
        <w:fldChar w:fldCharType="begin"/>
      </w:r>
      <w:r>
        <w:instrText xml:space="preserve"> PAGEREF _Toc97372356 \h </w:instrText>
      </w:r>
      <w:r>
        <w:fldChar w:fldCharType="separate"/>
      </w:r>
      <w:r>
        <w:t>92</w:t>
      </w:r>
      <w:r>
        <w:fldChar w:fldCharType="end"/>
      </w:r>
    </w:p>
    <w:p w14:paraId="1F0DB306" w14:textId="0A9559C9" w:rsidR="003E6F6D" w:rsidRPr="00EA5936" w:rsidRDefault="003E6F6D">
      <w:pPr>
        <w:pStyle w:val="TOC4"/>
        <w:rPr>
          <w:rFonts w:ascii="Calibri" w:hAnsi="Calibri"/>
          <w:sz w:val="22"/>
          <w:szCs w:val="22"/>
        </w:rPr>
      </w:pPr>
      <w:r>
        <w:t>7.3.1</w:t>
      </w:r>
      <w:r w:rsidRPr="00EA5936">
        <w:rPr>
          <w:rFonts w:ascii="Calibri" w:hAnsi="Calibri"/>
          <w:sz w:val="22"/>
          <w:szCs w:val="22"/>
        </w:rPr>
        <w:tab/>
      </w:r>
      <w:r>
        <w:t>AoB</w:t>
      </w:r>
      <w:r>
        <w:tab/>
      </w:r>
      <w:r>
        <w:fldChar w:fldCharType="begin"/>
      </w:r>
      <w:r>
        <w:instrText xml:space="preserve"> PAGEREF _Toc97372357 \h </w:instrText>
      </w:r>
      <w:r>
        <w:fldChar w:fldCharType="separate"/>
      </w:r>
      <w:r>
        <w:t>92</w:t>
      </w:r>
      <w:r>
        <w:fldChar w:fldCharType="end"/>
      </w:r>
    </w:p>
    <w:p w14:paraId="6B99A79F" w14:textId="2ED9D4F5" w:rsidR="003E6F6D" w:rsidRPr="00EA5936" w:rsidRDefault="003E6F6D">
      <w:pPr>
        <w:pStyle w:val="TOC4"/>
        <w:rPr>
          <w:rFonts w:ascii="Calibri" w:hAnsi="Calibri"/>
          <w:sz w:val="22"/>
          <w:szCs w:val="22"/>
        </w:rPr>
      </w:pPr>
      <w:r>
        <w:t>7.3.2</w:t>
      </w:r>
      <w:r w:rsidRPr="00EA5936">
        <w:rPr>
          <w:rFonts w:ascii="Calibri" w:hAnsi="Calibri"/>
          <w:sz w:val="22"/>
          <w:szCs w:val="22"/>
        </w:rPr>
        <w:tab/>
      </w:r>
      <w:r>
        <w:t>UDM</w:t>
      </w:r>
      <w:r>
        <w:tab/>
      </w:r>
      <w:r>
        <w:fldChar w:fldCharType="begin"/>
      </w:r>
      <w:r>
        <w:instrText xml:space="preserve"> PAGEREF _Toc97372358 \h </w:instrText>
      </w:r>
      <w:r>
        <w:fldChar w:fldCharType="separate"/>
      </w:r>
      <w:r>
        <w:t>92</w:t>
      </w:r>
      <w:r>
        <w:fldChar w:fldCharType="end"/>
      </w:r>
    </w:p>
    <w:p w14:paraId="00C072AE" w14:textId="62B1E15F" w:rsidR="003E6F6D" w:rsidRPr="00EA5936" w:rsidRDefault="003E6F6D">
      <w:pPr>
        <w:pStyle w:val="TOC4"/>
        <w:rPr>
          <w:rFonts w:ascii="Calibri" w:hAnsi="Calibri"/>
          <w:sz w:val="22"/>
          <w:szCs w:val="22"/>
        </w:rPr>
      </w:pPr>
      <w:r>
        <w:t>7.3.3</w:t>
      </w:r>
      <w:r w:rsidRPr="00EA5936">
        <w:rPr>
          <w:rFonts w:ascii="Calibri" w:hAnsi="Calibri"/>
          <w:sz w:val="22"/>
          <w:szCs w:val="22"/>
        </w:rPr>
        <w:tab/>
      </w:r>
      <w:r>
        <w:t>Common Data</w:t>
      </w:r>
      <w:r>
        <w:tab/>
      </w:r>
      <w:r>
        <w:fldChar w:fldCharType="begin"/>
      </w:r>
      <w:r>
        <w:instrText xml:space="preserve"> PAGEREF _Toc97372359 \h </w:instrText>
      </w:r>
      <w:r>
        <w:fldChar w:fldCharType="separate"/>
      </w:r>
      <w:r>
        <w:t>93</w:t>
      </w:r>
      <w:r>
        <w:fldChar w:fldCharType="end"/>
      </w:r>
    </w:p>
    <w:p w14:paraId="71FC30AF" w14:textId="25D54577" w:rsidR="003E6F6D" w:rsidRPr="00EA5936" w:rsidRDefault="003E6F6D">
      <w:pPr>
        <w:pStyle w:val="TOC4"/>
        <w:rPr>
          <w:rFonts w:ascii="Calibri" w:hAnsi="Calibri"/>
          <w:sz w:val="22"/>
          <w:szCs w:val="22"/>
        </w:rPr>
      </w:pPr>
      <w:r>
        <w:t>7.3.4</w:t>
      </w:r>
      <w:r w:rsidRPr="00EA5936">
        <w:rPr>
          <w:rFonts w:ascii="Calibri" w:hAnsi="Calibri"/>
          <w:sz w:val="22"/>
          <w:szCs w:val="22"/>
        </w:rPr>
        <w:tab/>
      </w:r>
      <w:r>
        <w:t>PLMN interconnect N32</w:t>
      </w:r>
      <w:r>
        <w:tab/>
      </w:r>
      <w:r>
        <w:fldChar w:fldCharType="begin"/>
      </w:r>
      <w:r>
        <w:instrText xml:space="preserve"> PAGEREF _Toc97372360 \h </w:instrText>
      </w:r>
      <w:r>
        <w:fldChar w:fldCharType="separate"/>
      </w:r>
      <w:r>
        <w:t>93</w:t>
      </w:r>
      <w:r>
        <w:fldChar w:fldCharType="end"/>
      </w:r>
    </w:p>
    <w:p w14:paraId="72E4A19C" w14:textId="6D5C688F" w:rsidR="003E6F6D" w:rsidRPr="00EA5936" w:rsidRDefault="003E6F6D">
      <w:pPr>
        <w:pStyle w:val="TOC4"/>
        <w:rPr>
          <w:rFonts w:ascii="Calibri" w:hAnsi="Calibri"/>
          <w:sz w:val="22"/>
          <w:szCs w:val="22"/>
        </w:rPr>
      </w:pPr>
      <w:r>
        <w:t>7.3.5</w:t>
      </w:r>
      <w:r w:rsidRPr="00EA5936">
        <w:rPr>
          <w:rFonts w:ascii="Calibri" w:hAnsi="Calibri"/>
          <w:sz w:val="22"/>
          <w:szCs w:val="22"/>
        </w:rPr>
        <w:tab/>
      </w:r>
      <w:r>
        <w:t>AMF</w:t>
      </w:r>
      <w:r>
        <w:tab/>
      </w:r>
      <w:r>
        <w:fldChar w:fldCharType="begin"/>
      </w:r>
      <w:r>
        <w:instrText xml:space="preserve"> PAGEREF _Toc97372361 \h </w:instrText>
      </w:r>
      <w:r>
        <w:fldChar w:fldCharType="separate"/>
      </w:r>
      <w:r>
        <w:t>96</w:t>
      </w:r>
      <w:r>
        <w:fldChar w:fldCharType="end"/>
      </w:r>
    </w:p>
    <w:p w14:paraId="4818C29A" w14:textId="5E3EFD8C" w:rsidR="003E6F6D" w:rsidRPr="00EA5936" w:rsidRDefault="003E6F6D">
      <w:pPr>
        <w:pStyle w:val="TOC4"/>
        <w:rPr>
          <w:rFonts w:ascii="Calibri" w:hAnsi="Calibri"/>
          <w:sz w:val="22"/>
          <w:szCs w:val="22"/>
        </w:rPr>
      </w:pPr>
      <w:r>
        <w:t>7.3.6</w:t>
      </w:r>
      <w:r w:rsidRPr="00EA5936">
        <w:rPr>
          <w:rFonts w:ascii="Calibri" w:hAnsi="Calibri"/>
          <w:sz w:val="22"/>
          <w:szCs w:val="22"/>
        </w:rPr>
        <w:tab/>
      </w:r>
      <w:r>
        <w:t>SMF</w:t>
      </w:r>
      <w:r>
        <w:tab/>
      </w:r>
      <w:r>
        <w:fldChar w:fldCharType="begin"/>
      </w:r>
      <w:r>
        <w:instrText xml:space="preserve"> PAGEREF _Toc97372362 \h </w:instrText>
      </w:r>
      <w:r>
        <w:fldChar w:fldCharType="separate"/>
      </w:r>
      <w:r>
        <w:t>97</w:t>
      </w:r>
      <w:r>
        <w:fldChar w:fldCharType="end"/>
      </w:r>
    </w:p>
    <w:p w14:paraId="78EE5B31" w14:textId="1A3B9E57" w:rsidR="003E6F6D" w:rsidRPr="00EA5936" w:rsidRDefault="003E6F6D">
      <w:pPr>
        <w:pStyle w:val="TOC4"/>
        <w:rPr>
          <w:rFonts w:ascii="Calibri" w:hAnsi="Calibri"/>
          <w:sz w:val="22"/>
          <w:szCs w:val="22"/>
        </w:rPr>
      </w:pPr>
      <w:r>
        <w:t>7.3.7</w:t>
      </w:r>
      <w:r w:rsidRPr="00EA5936">
        <w:rPr>
          <w:rFonts w:ascii="Calibri" w:hAnsi="Calibri"/>
          <w:sz w:val="22"/>
          <w:szCs w:val="22"/>
        </w:rPr>
        <w:tab/>
      </w:r>
      <w:r>
        <w:t>LCS</w:t>
      </w:r>
      <w:r>
        <w:tab/>
      </w:r>
      <w:r>
        <w:fldChar w:fldCharType="begin"/>
      </w:r>
      <w:r>
        <w:instrText xml:space="preserve"> PAGEREF _Toc97372363 \h </w:instrText>
      </w:r>
      <w:r>
        <w:fldChar w:fldCharType="separate"/>
      </w:r>
      <w:r>
        <w:t>99</w:t>
      </w:r>
      <w:r>
        <w:fldChar w:fldCharType="end"/>
      </w:r>
    </w:p>
    <w:p w14:paraId="6B2D716A" w14:textId="18A500EF" w:rsidR="003E6F6D" w:rsidRPr="00EA5936" w:rsidRDefault="003E6F6D">
      <w:pPr>
        <w:pStyle w:val="TOC4"/>
        <w:rPr>
          <w:rFonts w:ascii="Calibri" w:hAnsi="Calibri"/>
          <w:sz w:val="22"/>
          <w:szCs w:val="22"/>
        </w:rPr>
      </w:pPr>
      <w:r>
        <w:t>7.3.8</w:t>
      </w:r>
      <w:r w:rsidRPr="00EA5936">
        <w:rPr>
          <w:rFonts w:ascii="Calibri" w:hAnsi="Calibri"/>
          <w:sz w:val="22"/>
          <w:szCs w:val="22"/>
        </w:rPr>
        <w:tab/>
      </w:r>
      <w:r>
        <w:t>Open API version and External docs</w:t>
      </w:r>
      <w:r>
        <w:tab/>
      </w:r>
      <w:r>
        <w:fldChar w:fldCharType="begin"/>
      </w:r>
      <w:r>
        <w:instrText xml:space="preserve"> PAGEREF _Toc97372364 \h </w:instrText>
      </w:r>
      <w:r>
        <w:fldChar w:fldCharType="separate"/>
      </w:r>
      <w:r>
        <w:t>100</w:t>
      </w:r>
      <w:r>
        <w:fldChar w:fldCharType="end"/>
      </w:r>
    </w:p>
    <w:p w14:paraId="4964F135" w14:textId="3543168C" w:rsidR="003E6F6D" w:rsidRPr="00EA5936" w:rsidRDefault="003E6F6D">
      <w:pPr>
        <w:pStyle w:val="TOC2"/>
        <w:rPr>
          <w:rFonts w:ascii="Calibri" w:hAnsi="Calibri"/>
          <w:sz w:val="22"/>
          <w:szCs w:val="22"/>
        </w:rPr>
      </w:pPr>
      <w:r>
        <w:t>8</w:t>
      </w:r>
      <w:r w:rsidRPr="00EA5936">
        <w:rPr>
          <w:rFonts w:ascii="Calibri" w:hAnsi="Calibri"/>
          <w:sz w:val="22"/>
          <w:szCs w:val="22"/>
        </w:rPr>
        <w:tab/>
      </w:r>
      <w:r>
        <w:t>Release 15 and earlier</w:t>
      </w:r>
      <w:r>
        <w:tab/>
      </w:r>
      <w:r>
        <w:fldChar w:fldCharType="begin"/>
      </w:r>
      <w:r>
        <w:instrText xml:space="preserve"> PAGEREF _Toc97372365 \h </w:instrText>
      </w:r>
      <w:r>
        <w:fldChar w:fldCharType="separate"/>
      </w:r>
      <w:r>
        <w:t>102</w:t>
      </w:r>
      <w:r>
        <w:fldChar w:fldCharType="end"/>
      </w:r>
    </w:p>
    <w:p w14:paraId="40866847" w14:textId="7F50BE60" w:rsidR="003E6F6D" w:rsidRPr="00EA5936" w:rsidRDefault="003E6F6D">
      <w:pPr>
        <w:pStyle w:val="TOC3"/>
        <w:rPr>
          <w:rFonts w:ascii="Calibri" w:hAnsi="Calibri"/>
          <w:sz w:val="22"/>
          <w:szCs w:val="22"/>
        </w:rPr>
      </w:pPr>
      <w:r>
        <w:t>8.1</w:t>
      </w:r>
      <w:r w:rsidRPr="00EA5936">
        <w:rPr>
          <w:rFonts w:ascii="Calibri" w:hAnsi="Calibri"/>
          <w:sz w:val="22"/>
          <w:szCs w:val="22"/>
        </w:rPr>
        <w:tab/>
      </w:r>
      <w:r>
        <w:t>CT4 Led WIs</w:t>
      </w:r>
      <w:r>
        <w:tab/>
      </w:r>
      <w:r>
        <w:fldChar w:fldCharType="begin"/>
      </w:r>
      <w:r>
        <w:instrText xml:space="preserve"> PAGEREF _Toc97372366 \h </w:instrText>
      </w:r>
      <w:r>
        <w:fldChar w:fldCharType="separate"/>
      </w:r>
      <w:r>
        <w:t>102</w:t>
      </w:r>
      <w:r>
        <w:fldChar w:fldCharType="end"/>
      </w:r>
    </w:p>
    <w:p w14:paraId="7F5B4674" w14:textId="31AC101F" w:rsidR="003E6F6D" w:rsidRPr="00EA5936" w:rsidRDefault="003E6F6D">
      <w:pPr>
        <w:pStyle w:val="TOC4"/>
        <w:rPr>
          <w:rFonts w:ascii="Calibri" w:hAnsi="Calibri"/>
          <w:sz w:val="22"/>
          <w:szCs w:val="22"/>
        </w:rPr>
      </w:pPr>
      <w:r>
        <w:t>8.1.1</w:t>
      </w:r>
      <w:r w:rsidRPr="00EA5936">
        <w:rPr>
          <w:rFonts w:ascii="Calibri" w:hAnsi="Calibri"/>
          <w:sz w:val="22"/>
          <w:szCs w:val="22"/>
        </w:rPr>
        <w:tab/>
      </w:r>
      <w:r>
        <w:t>EPC enhancements to support 5G New Radio via Dual Connectivity, CT aspects [EDCE5-CT]</w:t>
      </w:r>
      <w:r>
        <w:tab/>
      </w:r>
      <w:r>
        <w:fldChar w:fldCharType="begin"/>
      </w:r>
      <w:r>
        <w:instrText xml:space="preserve"> PAGEREF _Toc97372367 \h </w:instrText>
      </w:r>
      <w:r>
        <w:fldChar w:fldCharType="separate"/>
      </w:r>
      <w:r>
        <w:t>102</w:t>
      </w:r>
      <w:r>
        <w:fldChar w:fldCharType="end"/>
      </w:r>
    </w:p>
    <w:p w14:paraId="6BAAC819" w14:textId="1A1BEF42" w:rsidR="003E6F6D" w:rsidRPr="00EA5936" w:rsidRDefault="003E6F6D">
      <w:pPr>
        <w:pStyle w:val="TOC4"/>
        <w:rPr>
          <w:rFonts w:ascii="Calibri" w:hAnsi="Calibri"/>
          <w:sz w:val="22"/>
          <w:szCs w:val="22"/>
        </w:rPr>
      </w:pPr>
      <w:r>
        <w:t>8.1.2</w:t>
      </w:r>
      <w:r w:rsidRPr="00EA5936">
        <w:rPr>
          <w:rFonts w:ascii="Calibri" w:hAnsi="Calibri"/>
          <w:sz w:val="22"/>
          <w:szCs w:val="22"/>
        </w:rPr>
        <w:tab/>
      </w:r>
      <w:r>
        <w:t>CT aspects of unlicensed spectrum offloading system enhancements [USOS-CT]</w:t>
      </w:r>
      <w:r>
        <w:tab/>
      </w:r>
      <w:r>
        <w:fldChar w:fldCharType="begin"/>
      </w:r>
      <w:r>
        <w:instrText xml:space="preserve"> PAGEREF _Toc97372368 \h </w:instrText>
      </w:r>
      <w:r>
        <w:fldChar w:fldCharType="separate"/>
      </w:r>
      <w:r>
        <w:t>102</w:t>
      </w:r>
      <w:r>
        <w:fldChar w:fldCharType="end"/>
      </w:r>
    </w:p>
    <w:p w14:paraId="11CB5FF2" w14:textId="0BC508F9" w:rsidR="003E6F6D" w:rsidRPr="00EA5936" w:rsidRDefault="003E6F6D">
      <w:pPr>
        <w:pStyle w:val="TOC4"/>
        <w:rPr>
          <w:rFonts w:ascii="Calibri" w:hAnsi="Calibri"/>
          <w:sz w:val="22"/>
          <w:szCs w:val="22"/>
        </w:rPr>
      </w:pPr>
      <w:r>
        <w:t>8.1.3</w:t>
      </w:r>
      <w:r w:rsidRPr="00EA5936">
        <w:rPr>
          <w:rFonts w:ascii="Calibri" w:hAnsi="Calibri"/>
          <w:sz w:val="22"/>
          <w:szCs w:val="22"/>
        </w:rPr>
        <w:tab/>
      </w:r>
      <w:r>
        <w:t>CT aspects of 5G Trace management [NETSLICE-5GTRACE-CT]</w:t>
      </w:r>
      <w:r>
        <w:tab/>
      </w:r>
      <w:r>
        <w:fldChar w:fldCharType="begin"/>
      </w:r>
      <w:r>
        <w:instrText xml:space="preserve"> PAGEREF _Toc97372369 \h </w:instrText>
      </w:r>
      <w:r>
        <w:fldChar w:fldCharType="separate"/>
      </w:r>
      <w:r>
        <w:t>102</w:t>
      </w:r>
      <w:r>
        <w:fldChar w:fldCharType="end"/>
      </w:r>
    </w:p>
    <w:p w14:paraId="422C79F1" w14:textId="31E23D69" w:rsidR="003E6F6D" w:rsidRPr="00EA5936" w:rsidRDefault="003E6F6D">
      <w:pPr>
        <w:pStyle w:val="TOC3"/>
        <w:rPr>
          <w:rFonts w:ascii="Calibri" w:hAnsi="Calibri"/>
          <w:sz w:val="22"/>
          <w:szCs w:val="22"/>
        </w:rPr>
      </w:pPr>
      <w:r>
        <w:t>8.2</w:t>
      </w:r>
      <w:r w:rsidRPr="00EA5936">
        <w:rPr>
          <w:rFonts w:ascii="Calibri" w:hAnsi="Calibri"/>
          <w:sz w:val="22"/>
          <w:szCs w:val="22"/>
        </w:rPr>
        <w:tab/>
      </w:r>
      <w:r>
        <w:t>CT4 Supported WIs</w:t>
      </w:r>
      <w:r>
        <w:tab/>
      </w:r>
      <w:r>
        <w:fldChar w:fldCharType="begin"/>
      </w:r>
      <w:r>
        <w:instrText xml:space="preserve"> PAGEREF _Toc97372370 \h </w:instrText>
      </w:r>
      <w:r>
        <w:fldChar w:fldCharType="separate"/>
      </w:r>
      <w:r>
        <w:t>102</w:t>
      </w:r>
      <w:r>
        <w:fldChar w:fldCharType="end"/>
      </w:r>
    </w:p>
    <w:p w14:paraId="3F4EE0C7" w14:textId="0170FA24" w:rsidR="003E6F6D" w:rsidRPr="00EA5936" w:rsidRDefault="003E6F6D">
      <w:pPr>
        <w:pStyle w:val="TOC4"/>
        <w:rPr>
          <w:rFonts w:ascii="Calibri" w:hAnsi="Calibri"/>
          <w:sz w:val="22"/>
          <w:szCs w:val="22"/>
        </w:rPr>
      </w:pPr>
      <w:r>
        <w:lastRenderedPageBreak/>
        <w:t>8.2.1</w:t>
      </w:r>
      <w:r w:rsidRPr="00EA5936">
        <w:rPr>
          <w:rFonts w:ascii="Calibri" w:hAnsi="Calibri"/>
          <w:sz w:val="22"/>
          <w:szCs w:val="22"/>
        </w:rPr>
        <w:tab/>
      </w:r>
      <w:r>
        <w:t>CT aspects on 5G System - Phase 1 [5GS_Ph1-CT]</w:t>
      </w:r>
      <w:r>
        <w:tab/>
      </w:r>
      <w:r>
        <w:fldChar w:fldCharType="begin"/>
      </w:r>
      <w:r>
        <w:instrText xml:space="preserve"> PAGEREF _Toc97372371 \h </w:instrText>
      </w:r>
      <w:r>
        <w:fldChar w:fldCharType="separate"/>
      </w:r>
      <w:r>
        <w:t>102</w:t>
      </w:r>
      <w:r>
        <w:fldChar w:fldCharType="end"/>
      </w:r>
    </w:p>
    <w:p w14:paraId="5011FE0B" w14:textId="718D65CF" w:rsidR="003E6F6D" w:rsidRPr="00EA5936" w:rsidRDefault="003E6F6D">
      <w:pPr>
        <w:pStyle w:val="TOC4"/>
        <w:rPr>
          <w:rFonts w:ascii="Calibri" w:hAnsi="Calibri"/>
          <w:sz w:val="22"/>
          <w:szCs w:val="22"/>
        </w:rPr>
      </w:pPr>
      <w:r>
        <w:t>8.2.2</w:t>
      </w:r>
      <w:r w:rsidRPr="00EA5936">
        <w:rPr>
          <w:rFonts w:ascii="Calibri" w:hAnsi="Calibri"/>
          <w:sz w:val="22"/>
          <w:szCs w:val="22"/>
        </w:rPr>
        <w:tab/>
      </w:r>
      <w:r>
        <w:t>IMS impact due to 5GS IP-CAN [IMSo5G]</w:t>
      </w:r>
      <w:r>
        <w:tab/>
      </w:r>
      <w:r>
        <w:fldChar w:fldCharType="begin"/>
      </w:r>
      <w:r>
        <w:instrText xml:space="preserve"> PAGEREF _Toc97372372 \h </w:instrText>
      </w:r>
      <w:r>
        <w:fldChar w:fldCharType="separate"/>
      </w:r>
      <w:r>
        <w:t>104</w:t>
      </w:r>
      <w:r>
        <w:fldChar w:fldCharType="end"/>
      </w:r>
    </w:p>
    <w:p w14:paraId="5D4BDE56" w14:textId="1A443D52" w:rsidR="003E6F6D" w:rsidRPr="00EA5936" w:rsidRDefault="003E6F6D">
      <w:pPr>
        <w:pStyle w:val="TOC4"/>
        <w:rPr>
          <w:rFonts w:ascii="Calibri" w:hAnsi="Calibri"/>
          <w:sz w:val="22"/>
          <w:szCs w:val="22"/>
        </w:rPr>
      </w:pPr>
      <w:r>
        <w:t>8.2.3</w:t>
      </w:r>
      <w:r w:rsidRPr="00EA5936">
        <w:rPr>
          <w:rFonts w:ascii="Calibri" w:hAnsi="Calibri"/>
          <w:sz w:val="22"/>
          <w:szCs w:val="22"/>
        </w:rPr>
        <w:tab/>
      </w:r>
      <w:r>
        <w:t>CT aspects of Northbound APIs for SCEF – SCS/AS Interworking [NAPS-CT]</w:t>
      </w:r>
      <w:r>
        <w:tab/>
      </w:r>
      <w:r>
        <w:fldChar w:fldCharType="begin"/>
      </w:r>
      <w:r>
        <w:instrText xml:space="preserve"> PAGEREF _Toc97372373 \h </w:instrText>
      </w:r>
      <w:r>
        <w:fldChar w:fldCharType="separate"/>
      </w:r>
      <w:r>
        <w:t>104</w:t>
      </w:r>
      <w:r>
        <w:fldChar w:fldCharType="end"/>
      </w:r>
    </w:p>
    <w:p w14:paraId="429D6A20" w14:textId="1805681F" w:rsidR="003E6F6D" w:rsidRPr="00EA5936" w:rsidRDefault="003E6F6D">
      <w:pPr>
        <w:pStyle w:val="TOC4"/>
        <w:rPr>
          <w:rFonts w:ascii="Calibri" w:hAnsi="Calibri"/>
          <w:sz w:val="22"/>
          <w:szCs w:val="22"/>
        </w:rPr>
      </w:pPr>
      <w:r>
        <w:t>8.2.4</w:t>
      </w:r>
      <w:r w:rsidRPr="00EA5936">
        <w:rPr>
          <w:rFonts w:ascii="Calibri" w:hAnsi="Calibri"/>
          <w:sz w:val="22"/>
          <w:szCs w:val="22"/>
        </w:rPr>
        <w:tab/>
      </w:r>
      <w:r>
        <w:t>CT aspects of support of voice services over WLAN Access [VoWLAN-CT]</w:t>
      </w:r>
      <w:r>
        <w:tab/>
      </w:r>
      <w:r>
        <w:fldChar w:fldCharType="begin"/>
      </w:r>
      <w:r>
        <w:instrText xml:space="preserve"> PAGEREF _Toc97372374 \h </w:instrText>
      </w:r>
      <w:r>
        <w:fldChar w:fldCharType="separate"/>
      </w:r>
      <w:r>
        <w:t>104</w:t>
      </w:r>
      <w:r>
        <w:fldChar w:fldCharType="end"/>
      </w:r>
    </w:p>
    <w:p w14:paraId="2BFD2225" w14:textId="0E5F2874" w:rsidR="003E6F6D" w:rsidRPr="00EA5936" w:rsidRDefault="003E6F6D">
      <w:pPr>
        <w:pStyle w:val="TOC4"/>
        <w:rPr>
          <w:rFonts w:ascii="Calibri" w:hAnsi="Calibri"/>
          <w:sz w:val="22"/>
          <w:szCs w:val="22"/>
        </w:rPr>
      </w:pPr>
      <w:r>
        <w:t>8.2.5</w:t>
      </w:r>
      <w:r w:rsidRPr="00EA5936">
        <w:rPr>
          <w:rFonts w:ascii="Calibri" w:hAnsi="Calibri"/>
          <w:sz w:val="22"/>
          <w:szCs w:val="22"/>
        </w:rPr>
        <w:tab/>
      </w:r>
      <w:r>
        <w:t>CT aspects on enhanced VoLTE performance [eVoLP-CT]</w:t>
      </w:r>
      <w:r>
        <w:tab/>
      </w:r>
      <w:r>
        <w:fldChar w:fldCharType="begin"/>
      </w:r>
      <w:r>
        <w:instrText xml:space="preserve"> PAGEREF _Toc97372375 \h </w:instrText>
      </w:r>
      <w:r>
        <w:fldChar w:fldCharType="separate"/>
      </w:r>
      <w:r>
        <w:t>104</w:t>
      </w:r>
      <w:r>
        <w:fldChar w:fldCharType="end"/>
      </w:r>
    </w:p>
    <w:p w14:paraId="2913BB16" w14:textId="08511DE8" w:rsidR="003E6F6D" w:rsidRPr="00EA5936" w:rsidRDefault="003E6F6D">
      <w:pPr>
        <w:pStyle w:val="TOC4"/>
        <w:rPr>
          <w:rFonts w:ascii="Calibri" w:hAnsi="Calibri"/>
          <w:sz w:val="22"/>
          <w:szCs w:val="22"/>
        </w:rPr>
      </w:pPr>
      <w:r>
        <w:t>8.2.6</w:t>
      </w:r>
      <w:r w:rsidRPr="00EA5936">
        <w:rPr>
          <w:rFonts w:ascii="Calibri" w:hAnsi="Calibri"/>
          <w:sz w:val="22"/>
          <w:szCs w:val="22"/>
        </w:rPr>
        <w:tab/>
      </w:r>
      <w:r>
        <w:t>Increasing the number of EPS bearers (stage 3) [INOBEAR-CT]</w:t>
      </w:r>
      <w:r>
        <w:tab/>
      </w:r>
      <w:r>
        <w:fldChar w:fldCharType="begin"/>
      </w:r>
      <w:r>
        <w:instrText xml:space="preserve"> PAGEREF _Toc97372376 \h </w:instrText>
      </w:r>
      <w:r>
        <w:fldChar w:fldCharType="separate"/>
      </w:r>
      <w:r>
        <w:t>104</w:t>
      </w:r>
      <w:r>
        <w:fldChar w:fldCharType="end"/>
      </w:r>
    </w:p>
    <w:p w14:paraId="74FD0611" w14:textId="741DAADC" w:rsidR="003E6F6D" w:rsidRPr="00EA5936" w:rsidRDefault="003E6F6D">
      <w:pPr>
        <w:pStyle w:val="TOC3"/>
        <w:rPr>
          <w:rFonts w:ascii="Calibri" w:hAnsi="Calibri"/>
          <w:sz w:val="22"/>
          <w:szCs w:val="22"/>
        </w:rPr>
      </w:pPr>
      <w:r>
        <w:t>8.3</w:t>
      </w:r>
      <w:r w:rsidRPr="00EA5936">
        <w:rPr>
          <w:rFonts w:ascii="Calibri" w:hAnsi="Calibri"/>
          <w:sz w:val="22"/>
          <w:szCs w:val="22"/>
        </w:rPr>
        <w:tab/>
      </w:r>
      <w:r>
        <w:t>Any Other Business for Rel-15 and earlier</w:t>
      </w:r>
      <w:r>
        <w:tab/>
      </w:r>
      <w:r>
        <w:fldChar w:fldCharType="begin"/>
      </w:r>
      <w:r>
        <w:instrText xml:space="preserve"> PAGEREF _Toc97372377 \h </w:instrText>
      </w:r>
      <w:r>
        <w:fldChar w:fldCharType="separate"/>
      </w:r>
      <w:r>
        <w:t>104</w:t>
      </w:r>
      <w:r>
        <w:fldChar w:fldCharType="end"/>
      </w:r>
    </w:p>
    <w:p w14:paraId="29DEBA88" w14:textId="7AAC552B" w:rsidR="003E6F6D" w:rsidRPr="00EA5936" w:rsidRDefault="003E6F6D">
      <w:pPr>
        <w:pStyle w:val="TOC4"/>
        <w:rPr>
          <w:rFonts w:ascii="Calibri" w:hAnsi="Calibri"/>
          <w:sz w:val="22"/>
          <w:szCs w:val="22"/>
        </w:rPr>
      </w:pPr>
      <w:r>
        <w:t>8.3.1</w:t>
      </w:r>
      <w:r w:rsidRPr="00EA5936">
        <w:rPr>
          <w:rFonts w:ascii="Calibri" w:hAnsi="Calibri"/>
          <w:sz w:val="22"/>
          <w:szCs w:val="22"/>
        </w:rPr>
        <w:tab/>
      </w:r>
      <w:r>
        <w:t>LCS</w:t>
      </w:r>
      <w:r>
        <w:tab/>
      </w:r>
      <w:r>
        <w:fldChar w:fldCharType="begin"/>
      </w:r>
      <w:r>
        <w:instrText xml:space="preserve"> PAGEREF _Toc97372378 \h </w:instrText>
      </w:r>
      <w:r>
        <w:fldChar w:fldCharType="separate"/>
      </w:r>
      <w:r>
        <w:t>104</w:t>
      </w:r>
      <w:r>
        <w:fldChar w:fldCharType="end"/>
      </w:r>
    </w:p>
    <w:p w14:paraId="60A6ACBA" w14:textId="0D7D70F2" w:rsidR="003E6F6D" w:rsidRPr="00EA5936" w:rsidRDefault="003E6F6D">
      <w:pPr>
        <w:pStyle w:val="TOC2"/>
        <w:rPr>
          <w:rFonts w:ascii="Calibri" w:hAnsi="Calibri"/>
          <w:sz w:val="22"/>
          <w:szCs w:val="22"/>
        </w:rPr>
      </w:pPr>
      <w:r>
        <w:t>9</w:t>
      </w:r>
      <w:r w:rsidRPr="00EA5936">
        <w:rPr>
          <w:rFonts w:ascii="Calibri" w:hAnsi="Calibri"/>
          <w:sz w:val="22"/>
          <w:szCs w:val="22"/>
        </w:rPr>
        <w:tab/>
      </w:r>
      <w:r>
        <w:t>Update of the Work Plan</w:t>
      </w:r>
      <w:r>
        <w:tab/>
      </w:r>
      <w:r>
        <w:fldChar w:fldCharType="begin"/>
      </w:r>
      <w:r>
        <w:instrText xml:space="preserve"> PAGEREF _Toc97372379 \h </w:instrText>
      </w:r>
      <w:r>
        <w:fldChar w:fldCharType="separate"/>
      </w:r>
      <w:r>
        <w:t>107</w:t>
      </w:r>
      <w:r>
        <w:fldChar w:fldCharType="end"/>
      </w:r>
    </w:p>
    <w:p w14:paraId="753D33AF" w14:textId="604AC506" w:rsidR="003E6F6D" w:rsidRPr="00EA5936" w:rsidRDefault="003E6F6D">
      <w:pPr>
        <w:pStyle w:val="TOC2"/>
        <w:rPr>
          <w:rFonts w:ascii="Calibri" w:hAnsi="Calibri"/>
          <w:sz w:val="22"/>
          <w:szCs w:val="22"/>
        </w:rPr>
      </w:pPr>
      <w:r>
        <w:t>10</w:t>
      </w:r>
      <w:r w:rsidRPr="00EA5936">
        <w:rPr>
          <w:rFonts w:ascii="Calibri" w:hAnsi="Calibri"/>
          <w:sz w:val="22"/>
          <w:szCs w:val="22"/>
        </w:rPr>
        <w:tab/>
      </w:r>
      <w:r>
        <w:t>AoB</w:t>
      </w:r>
      <w:r>
        <w:tab/>
      </w:r>
      <w:r>
        <w:fldChar w:fldCharType="begin"/>
      </w:r>
      <w:r>
        <w:instrText xml:space="preserve"> PAGEREF _Toc97372380 \h </w:instrText>
      </w:r>
      <w:r>
        <w:fldChar w:fldCharType="separate"/>
      </w:r>
      <w:r>
        <w:t>107</w:t>
      </w:r>
      <w:r>
        <w:fldChar w:fldCharType="end"/>
      </w:r>
    </w:p>
    <w:p w14:paraId="47F4B1CA" w14:textId="1242FEE1" w:rsidR="003E6F6D" w:rsidRPr="00EA5936" w:rsidRDefault="003E6F6D">
      <w:pPr>
        <w:pStyle w:val="TOC3"/>
        <w:rPr>
          <w:rFonts w:ascii="Calibri" w:hAnsi="Calibri"/>
          <w:sz w:val="22"/>
          <w:szCs w:val="22"/>
        </w:rPr>
      </w:pPr>
      <w:r>
        <w:t>10.1</w:t>
      </w:r>
      <w:r w:rsidRPr="00EA5936">
        <w:rPr>
          <w:rFonts w:ascii="Calibri" w:hAnsi="Calibri"/>
          <w:sz w:val="22"/>
          <w:szCs w:val="22"/>
        </w:rPr>
        <w:tab/>
      </w:r>
      <w:r>
        <w:t>Exception Sheets</w:t>
      </w:r>
      <w:r>
        <w:tab/>
      </w:r>
      <w:r>
        <w:fldChar w:fldCharType="begin"/>
      </w:r>
      <w:r>
        <w:instrText xml:space="preserve"> PAGEREF _Toc97372381 \h </w:instrText>
      </w:r>
      <w:r>
        <w:fldChar w:fldCharType="separate"/>
      </w:r>
      <w:r>
        <w:t>107</w:t>
      </w:r>
      <w:r>
        <w:fldChar w:fldCharType="end"/>
      </w:r>
    </w:p>
    <w:p w14:paraId="11557DE8" w14:textId="6B46AB69" w:rsidR="003E6F6D" w:rsidRPr="00EA5936" w:rsidRDefault="003E6F6D">
      <w:pPr>
        <w:pStyle w:val="TOC2"/>
        <w:rPr>
          <w:rFonts w:ascii="Calibri" w:hAnsi="Calibri"/>
          <w:sz w:val="22"/>
          <w:szCs w:val="22"/>
        </w:rPr>
      </w:pPr>
      <w:r>
        <w:t>11</w:t>
      </w:r>
      <w:r w:rsidRPr="00EA5936">
        <w:rPr>
          <w:rFonts w:ascii="Calibri" w:hAnsi="Calibri"/>
          <w:sz w:val="22"/>
          <w:szCs w:val="22"/>
        </w:rPr>
        <w:tab/>
      </w:r>
      <w:r>
        <w:t>Future meetings</w:t>
      </w:r>
      <w:r>
        <w:tab/>
      </w:r>
      <w:r>
        <w:fldChar w:fldCharType="begin"/>
      </w:r>
      <w:r>
        <w:instrText xml:space="preserve"> PAGEREF _Toc97372382 \h </w:instrText>
      </w:r>
      <w:r>
        <w:fldChar w:fldCharType="separate"/>
      </w:r>
      <w:r>
        <w:t>108</w:t>
      </w:r>
      <w:r>
        <w:fldChar w:fldCharType="end"/>
      </w:r>
    </w:p>
    <w:p w14:paraId="17CBF9DC" w14:textId="3A0CA227" w:rsidR="003E6F6D" w:rsidRPr="00EA5936" w:rsidRDefault="003E6F6D">
      <w:pPr>
        <w:pStyle w:val="TOC2"/>
        <w:rPr>
          <w:rFonts w:ascii="Calibri" w:hAnsi="Calibri"/>
          <w:sz w:val="22"/>
          <w:szCs w:val="22"/>
        </w:rPr>
      </w:pPr>
      <w:r>
        <w:t>12</w:t>
      </w:r>
      <w:r w:rsidRPr="00EA5936">
        <w:rPr>
          <w:rFonts w:ascii="Calibri" w:hAnsi="Calibri"/>
          <w:sz w:val="22"/>
          <w:szCs w:val="22"/>
        </w:rPr>
        <w:tab/>
      </w:r>
      <w:r>
        <w:t>Check of approved output documents</w:t>
      </w:r>
      <w:r>
        <w:tab/>
      </w:r>
      <w:r>
        <w:fldChar w:fldCharType="begin"/>
      </w:r>
      <w:r>
        <w:instrText xml:space="preserve"> PAGEREF _Toc97372383 \h </w:instrText>
      </w:r>
      <w:r>
        <w:fldChar w:fldCharType="separate"/>
      </w:r>
      <w:r>
        <w:t>108</w:t>
      </w:r>
      <w:r>
        <w:fldChar w:fldCharType="end"/>
      </w:r>
    </w:p>
    <w:p w14:paraId="073D38D4" w14:textId="37AC7DC9" w:rsidR="003E6F6D" w:rsidRPr="00EA5936" w:rsidRDefault="003E6F6D">
      <w:pPr>
        <w:pStyle w:val="TOC2"/>
        <w:rPr>
          <w:rFonts w:ascii="Calibri" w:hAnsi="Calibri"/>
          <w:sz w:val="22"/>
          <w:szCs w:val="22"/>
        </w:rPr>
      </w:pPr>
      <w:r>
        <w:t>13</w:t>
      </w:r>
      <w:r w:rsidRPr="00EA5936">
        <w:rPr>
          <w:rFonts w:ascii="Calibri" w:hAnsi="Calibri"/>
          <w:sz w:val="22"/>
          <w:szCs w:val="22"/>
        </w:rPr>
        <w:tab/>
      </w:r>
      <w:r>
        <w:t>Closing of the meeting</w:t>
      </w:r>
      <w:r>
        <w:tab/>
      </w:r>
      <w:r>
        <w:fldChar w:fldCharType="begin"/>
      </w:r>
      <w:r>
        <w:instrText xml:space="preserve"> PAGEREF _Toc97372384 \h </w:instrText>
      </w:r>
      <w:r>
        <w:fldChar w:fldCharType="separate"/>
      </w:r>
      <w:r>
        <w:t>109</w:t>
      </w:r>
      <w:r>
        <w:fldChar w:fldCharType="end"/>
      </w:r>
    </w:p>
    <w:p w14:paraId="40D1237C" w14:textId="52B9D091" w:rsidR="003E6F6D" w:rsidRDefault="003E6F6D" w:rsidP="003E6F6D">
      <w:r>
        <w:fldChar w:fldCharType="end"/>
      </w:r>
    </w:p>
    <w:p w14:paraId="14795B1C" w14:textId="77777777" w:rsidR="00C84410" w:rsidRDefault="003E6F6D" w:rsidP="00C84410">
      <w:pPr>
        <w:pStyle w:val="Heading2"/>
      </w:pPr>
      <w:r>
        <w:br w:type="page"/>
      </w:r>
      <w:bookmarkStart w:id="0" w:name="_Toc97372261"/>
      <w:bookmarkStart w:id="1" w:name="_Toc35188997"/>
      <w:bookmarkStart w:id="2" w:name="_Toc43566446"/>
      <w:bookmarkStart w:id="3" w:name="_Toc73787689"/>
      <w:bookmarkStart w:id="4" w:name="_Toc81397596"/>
      <w:bookmarkStart w:id="5" w:name="_Toc88732934"/>
      <w:bookmarkStart w:id="6" w:name="_Toc94025039"/>
      <w:bookmarkStart w:id="7" w:name="_Toc51159174"/>
      <w:r w:rsidR="00C84410">
        <w:lastRenderedPageBreak/>
        <w:t>1</w:t>
      </w:r>
      <w:r w:rsidR="00C84410">
        <w:tab/>
        <w:t>Opening of the meeting and approval of the agenda</w:t>
      </w:r>
      <w:bookmarkEnd w:id="1"/>
      <w:bookmarkEnd w:id="2"/>
      <w:bookmarkEnd w:id="3"/>
      <w:bookmarkEnd w:id="4"/>
      <w:bookmarkEnd w:id="5"/>
      <w:bookmarkEnd w:id="6"/>
    </w:p>
    <w:p w14:paraId="0EA8FC38" w14:textId="41D82F2C" w:rsidR="00C84410" w:rsidRDefault="00C84410" w:rsidP="00C84410">
      <w:bookmarkStart w:id="8" w:name="_Hlk35188804"/>
      <w:r>
        <w:t xml:space="preserve">Meeting was opened on CT4 email reflector on </w:t>
      </w:r>
      <w:r>
        <w:t>Thursday</w:t>
      </w:r>
      <w:r>
        <w:t xml:space="preserve"> 17</w:t>
      </w:r>
      <w:r>
        <w:rPr>
          <w:vertAlign w:val="superscript"/>
        </w:rPr>
        <w:t>th</w:t>
      </w:r>
      <w:r>
        <w:t xml:space="preserve"> </w:t>
      </w:r>
      <w:r>
        <w:t>February</w:t>
      </w:r>
      <w:r>
        <w:t xml:space="preserve"> 2022.</w:t>
      </w:r>
    </w:p>
    <w:bookmarkEnd w:id="8"/>
    <w:p w14:paraId="03E0A8EB" w14:textId="77777777" w:rsidR="00C84410" w:rsidRDefault="00C84410" w:rsidP="00C84410">
      <w:pPr>
        <w:rPr>
          <w:color w:val="FF0000"/>
        </w:rPr>
      </w:pPr>
      <w:r>
        <w:rPr>
          <w:color w:val="FF0000"/>
        </w:rPr>
        <w:t>Based on the nature of meeting (electronic meeting) this meeting report contains only the document status. The chairman notes are attached where is listed email and conference call discussion.</w:t>
      </w:r>
    </w:p>
    <w:p w14:paraId="5CBCF82A" w14:textId="77777777" w:rsidR="00C84410" w:rsidRDefault="00C84410" w:rsidP="00C84410">
      <w:pPr>
        <w:pStyle w:val="Heading3"/>
      </w:pPr>
      <w:bookmarkStart w:id="9" w:name="_Toc35188998"/>
      <w:bookmarkStart w:id="10" w:name="_Toc43566447"/>
      <w:bookmarkStart w:id="11" w:name="_Toc73787690"/>
      <w:bookmarkStart w:id="12" w:name="_Toc81397597"/>
      <w:bookmarkStart w:id="13" w:name="_Toc88732935"/>
      <w:bookmarkStart w:id="14" w:name="_Toc94025040"/>
      <w:r>
        <w:t>1.1</w:t>
      </w:r>
      <w:r>
        <w:tab/>
        <w:t>IPR Call</w:t>
      </w:r>
      <w:bookmarkEnd w:id="9"/>
      <w:bookmarkEnd w:id="10"/>
      <w:bookmarkEnd w:id="11"/>
      <w:bookmarkEnd w:id="12"/>
      <w:bookmarkEnd w:id="13"/>
      <w:bookmarkEnd w:id="14"/>
    </w:p>
    <w:p w14:paraId="58895752" w14:textId="77777777" w:rsidR="00C84410" w:rsidRDefault="00C84410" w:rsidP="00C84410">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7E7CC7E" w14:textId="77777777" w:rsidR="00C84410" w:rsidRDefault="00C84410" w:rsidP="00C84410">
      <w:r>
        <w:t>The delegates were asked to take note that they were thereby invited:</w:t>
      </w:r>
    </w:p>
    <w:p w14:paraId="029CC03D" w14:textId="77777777" w:rsidR="00C84410" w:rsidRDefault="00C84410" w:rsidP="00C84410">
      <w:r>
        <w:t>to investigate whether their organization or any other organization owns IPRs which were, or were likely to become Essential in respect of the work of 3GPP.</w:t>
      </w:r>
    </w:p>
    <w:p w14:paraId="52879C0E" w14:textId="77777777" w:rsidR="00C84410" w:rsidRDefault="00C84410" w:rsidP="00C84410">
      <w:r>
        <w:t>to notify their respective Organizational Partners of all potential IPRs, e.g., for ETSI, by means of the IPR Information Statement and the Licensing declaration forms.</w:t>
      </w:r>
    </w:p>
    <w:p w14:paraId="377AB242" w14:textId="77777777" w:rsidR="00C84410" w:rsidRDefault="00C84410" w:rsidP="00C84410">
      <w:pPr>
        <w:pStyle w:val="Heading3"/>
      </w:pPr>
      <w:bookmarkStart w:id="15" w:name="_Toc35188999"/>
      <w:bookmarkStart w:id="16" w:name="_Toc43566448"/>
      <w:bookmarkStart w:id="17" w:name="_Toc73787691"/>
      <w:bookmarkStart w:id="18" w:name="_Toc81397598"/>
      <w:bookmarkStart w:id="19" w:name="_Toc88732936"/>
      <w:bookmarkStart w:id="20" w:name="_Toc94025041"/>
      <w:r>
        <w:t>1.2</w:t>
      </w:r>
      <w:r>
        <w:tab/>
        <w:t>Antitrust declarations</w:t>
      </w:r>
      <w:bookmarkEnd w:id="15"/>
      <w:bookmarkEnd w:id="16"/>
      <w:bookmarkEnd w:id="17"/>
      <w:bookmarkEnd w:id="18"/>
      <w:bookmarkEnd w:id="19"/>
      <w:bookmarkEnd w:id="20"/>
    </w:p>
    <w:p w14:paraId="79157167" w14:textId="77777777" w:rsidR="00C84410" w:rsidRDefault="00C84410" w:rsidP="00C84410">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bookmarkEnd w:id="7"/>
    </w:p>
    <w:p w14:paraId="55E53F02" w14:textId="46AC7E0B" w:rsidR="003E6F6D" w:rsidRDefault="003E6F6D" w:rsidP="00C84410">
      <w:pPr>
        <w:pStyle w:val="Heading2"/>
      </w:pPr>
      <w:r>
        <w:t>2</w:t>
      </w:r>
      <w:r>
        <w:tab/>
        <w:t>Allocation of documents to agenda items</w:t>
      </w:r>
      <w:bookmarkEnd w:id="0"/>
    </w:p>
    <w:p w14:paraId="5BD06F82" w14:textId="42EE3084" w:rsidR="003E6F6D" w:rsidRDefault="003E6F6D" w:rsidP="003E6F6D">
      <w:pPr>
        <w:rPr>
          <w:rFonts w:ascii="Arial" w:hAnsi="Arial" w:cs="Arial"/>
          <w:b/>
          <w:sz w:val="24"/>
        </w:rPr>
      </w:pPr>
      <w:r>
        <w:rPr>
          <w:rFonts w:ascii="Arial" w:hAnsi="Arial" w:cs="Arial"/>
          <w:b/>
          <w:color w:val="0000FF"/>
          <w:sz w:val="24"/>
        </w:rPr>
        <w:t>C4-221000</w:t>
      </w:r>
      <w:r>
        <w:rPr>
          <w:rFonts w:ascii="Arial" w:hAnsi="Arial" w:cs="Arial"/>
          <w:b/>
          <w:color w:val="0000FF"/>
          <w:sz w:val="24"/>
        </w:rPr>
        <w:tab/>
      </w:r>
      <w:r>
        <w:rPr>
          <w:rFonts w:ascii="Arial" w:hAnsi="Arial" w:cs="Arial"/>
          <w:b/>
          <w:sz w:val="24"/>
        </w:rPr>
        <w:t>Draft Agenda</w:t>
      </w:r>
    </w:p>
    <w:p w14:paraId="63B9FF38" w14:textId="77777777" w:rsidR="003E6F6D" w:rsidRDefault="003E6F6D" w:rsidP="003E6F6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366862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818AF" w14:textId="4ACE5D10" w:rsidR="003E6F6D" w:rsidRDefault="003E6F6D" w:rsidP="003E6F6D">
      <w:pPr>
        <w:rPr>
          <w:rFonts w:ascii="Arial" w:hAnsi="Arial" w:cs="Arial"/>
          <w:b/>
          <w:sz w:val="24"/>
        </w:rPr>
      </w:pPr>
      <w:r>
        <w:rPr>
          <w:rFonts w:ascii="Arial" w:hAnsi="Arial" w:cs="Arial"/>
          <w:b/>
          <w:color w:val="0000FF"/>
          <w:sz w:val="24"/>
        </w:rPr>
        <w:t>C4-221001</w:t>
      </w:r>
      <w:r>
        <w:rPr>
          <w:rFonts w:ascii="Arial" w:hAnsi="Arial" w:cs="Arial"/>
          <w:b/>
          <w:color w:val="0000FF"/>
          <w:sz w:val="24"/>
        </w:rPr>
        <w:tab/>
      </w:r>
      <w:r>
        <w:rPr>
          <w:rFonts w:ascii="Arial" w:hAnsi="Arial" w:cs="Arial"/>
          <w:b/>
          <w:sz w:val="24"/>
        </w:rPr>
        <w:t>eMeeting guidelines for CT4 Working Group meeting</w:t>
      </w:r>
    </w:p>
    <w:p w14:paraId="6997E959" w14:textId="77777777" w:rsidR="003E6F6D" w:rsidRDefault="003E6F6D" w:rsidP="003E6F6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5C3F0CD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4FACA" w14:textId="3C5F04CB" w:rsidR="003E6F6D" w:rsidRDefault="003E6F6D" w:rsidP="003E6F6D">
      <w:pPr>
        <w:rPr>
          <w:rFonts w:ascii="Arial" w:hAnsi="Arial" w:cs="Arial"/>
          <w:b/>
          <w:sz w:val="24"/>
        </w:rPr>
      </w:pPr>
      <w:r>
        <w:rPr>
          <w:rFonts w:ascii="Arial" w:hAnsi="Arial" w:cs="Arial"/>
          <w:b/>
          <w:color w:val="0000FF"/>
          <w:sz w:val="24"/>
        </w:rPr>
        <w:t>C4-221002</w:t>
      </w:r>
      <w:r>
        <w:rPr>
          <w:rFonts w:ascii="Arial" w:hAnsi="Arial" w:cs="Arial"/>
          <w:b/>
          <w:color w:val="0000FF"/>
          <w:sz w:val="24"/>
        </w:rPr>
        <w:tab/>
      </w:r>
      <w:r>
        <w:rPr>
          <w:rFonts w:ascii="Arial" w:hAnsi="Arial" w:cs="Arial"/>
          <w:b/>
          <w:sz w:val="24"/>
        </w:rPr>
        <w:t>Detailed agenda &amp; time plan for CT4 meeting: status at document deadline</w:t>
      </w:r>
    </w:p>
    <w:p w14:paraId="338DF5A7" w14:textId="77777777" w:rsidR="003E6F6D" w:rsidRDefault="003E6F6D" w:rsidP="003E6F6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05D03B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7B76A" w14:textId="6184421B" w:rsidR="003E6F6D" w:rsidRDefault="003E6F6D" w:rsidP="003E6F6D">
      <w:pPr>
        <w:rPr>
          <w:rFonts w:ascii="Arial" w:hAnsi="Arial" w:cs="Arial"/>
          <w:b/>
          <w:sz w:val="24"/>
        </w:rPr>
      </w:pPr>
      <w:r>
        <w:rPr>
          <w:rFonts w:ascii="Arial" w:hAnsi="Arial" w:cs="Arial"/>
          <w:b/>
          <w:color w:val="0000FF"/>
          <w:sz w:val="24"/>
        </w:rPr>
        <w:t>C4-221003</w:t>
      </w:r>
      <w:r>
        <w:rPr>
          <w:rFonts w:ascii="Arial" w:hAnsi="Arial" w:cs="Arial"/>
          <w:b/>
          <w:color w:val="0000FF"/>
          <w:sz w:val="24"/>
        </w:rPr>
        <w:tab/>
      </w:r>
      <w:r>
        <w:rPr>
          <w:rFonts w:ascii="Arial" w:hAnsi="Arial" w:cs="Arial"/>
          <w:b/>
          <w:sz w:val="24"/>
        </w:rPr>
        <w:t>Detailed agenda &amp; time plan for CT4 meeting: status on eve of meeting</w:t>
      </w:r>
    </w:p>
    <w:p w14:paraId="41EB89E6" w14:textId="77777777" w:rsidR="003E6F6D" w:rsidRDefault="003E6F6D" w:rsidP="003E6F6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EEA39E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8F168" w14:textId="674DA089" w:rsidR="003E6F6D" w:rsidRDefault="003E6F6D" w:rsidP="003E6F6D">
      <w:pPr>
        <w:rPr>
          <w:rFonts w:ascii="Arial" w:hAnsi="Arial" w:cs="Arial"/>
          <w:b/>
          <w:sz w:val="24"/>
        </w:rPr>
      </w:pPr>
      <w:r>
        <w:rPr>
          <w:rFonts w:ascii="Arial" w:hAnsi="Arial" w:cs="Arial"/>
          <w:b/>
          <w:color w:val="0000FF"/>
          <w:sz w:val="24"/>
        </w:rPr>
        <w:lastRenderedPageBreak/>
        <w:t>C4-221004</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4EA27BF6" w14:textId="77777777" w:rsidR="003E6F6D" w:rsidRDefault="003E6F6D" w:rsidP="003E6F6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4A68B53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484AF" w14:textId="2DEAA8E8" w:rsidR="003E6F6D" w:rsidRDefault="003E6F6D" w:rsidP="003E6F6D">
      <w:pPr>
        <w:rPr>
          <w:rFonts w:ascii="Arial" w:hAnsi="Arial" w:cs="Arial"/>
          <w:b/>
          <w:sz w:val="24"/>
        </w:rPr>
      </w:pPr>
      <w:r>
        <w:rPr>
          <w:rFonts w:ascii="Arial" w:hAnsi="Arial" w:cs="Arial"/>
          <w:b/>
          <w:color w:val="0000FF"/>
          <w:sz w:val="24"/>
        </w:rPr>
        <w:t>C4-221005</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133B2FC2" w14:textId="77777777" w:rsidR="003E6F6D" w:rsidRDefault="003E6F6D" w:rsidP="003E6F6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C7CB65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C36FF" w14:textId="77777777" w:rsidR="003E6F6D" w:rsidRDefault="003E6F6D" w:rsidP="003E6F6D">
      <w:pPr>
        <w:pStyle w:val="Heading2"/>
      </w:pPr>
      <w:bookmarkStart w:id="21" w:name="_Toc97372262"/>
      <w:r>
        <w:t>3</w:t>
      </w:r>
      <w:r>
        <w:tab/>
        <w:t>Meeting Reports</w:t>
      </w:r>
      <w:bookmarkEnd w:id="21"/>
    </w:p>
    <w:p w14:paraId="1E5E9F4E" w14:textId="09698C7E" w:rsidR="003E6F6D" w:rsidRDefault="003E6F6D" w:rsidP="003E6F6D">
      <w:pPr>
        <w:rPr>
          <w:rFonts w:ascii="Arial" w:hAnsi="Arial" w:cs="Arial"/>
          <w:b/>
          <w:sz w:val="24"/>
        </w:rPr>
      </w:pPr>
      <w:r>
        <w:rPr>
          <w:rFonts w:ascii="Arial" w:hAnsi="Arial" w:cs="Arial"/>
          <w:b/>
          <w:color w:val="0000FF"/>
          <w:sz w:val="24"/>
        </w:rPr>
        <w:t>C4-221006</w:t>
      </w:r>
      <w:r>
        <w:rPr>
          <w:rFonts w:ascii="Arial" w:hAnsi="Arial" w:cs="Arial"/>
          <w:b/>
          <w:color w:val="0000FF"/>
          <w:sz w:val="24"/>
        </w:rPr>
        <w:tab/>
      </w:r>
      <w:r>
        <w:rPr>
          <w:rFonts w:ascii="Arial" w:hAnsi="Arial" w:cs="Arial"/>
          <w:b/>
          <w:sz w:val="24"/>
        </w:rPr>
        <w:t>Previous TSG CT &amp; SA Status Report</w:t>
      </w:r>
    </w:p>
    <w:p w14:paraId="281368F3" w14:textId="77777777" w:rsidR="003E6F6D" w:rsidRDefault="003E6F6D" w:rsidP="003E6F6D">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6272689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3F73DF" w14:textId="4CC4CFB4" w:rsidR="003E6F6D" w:rsidRDefault="003E6F6D" w:rsidP="003E6F6D">
      <w:pPr>
        <w:rPr>
          <w:rFonts w:ascii="Arial" w:hAnsi="Arial" w:cs="Arial"/>
          <w:b/>
          <w:sz w:val="24"/>
        </w:rPr>
      </w:pPr>
      <w:r>
        <w:rPr>
          <w:rFonts w:ascii="Arial" w:hAnsi="Arial" w:cs="Arial"/>
          <w:b/>
          <w:color w:val="0000FF"/>
          <w:sz w:val="24"/>
        </w:rPr>
        <w:t>C4-221007</w:t>
      </w:r>
      <w:r>
        <w:rPr>
          <w:rFonts w:ascii="Arial" w:hAnsi="Arial" w:cs="Arial"/>
          <w:b/>
          <w:color w:val="0000FF"/>
          <w:sz w:val="24"/>
        </w:rPr>
        <w:tab/>
      </w:r>
      <w:r>
        <w:rPr>
          <w:rFonts w:ascii="Arial" w:hAnsi="Arial" w:cs="Arial"/>
          <w:b/>
          <w:sz w:val="24"/>
        </w:rPr>
        <w:t>Previous CT4 meeting report</w:t>
      </w:r>
    </w:p>
    <w:p w14:paraId="5D955675" w14:textId="77777777" w:rsidR="003E6F6D" w:rsidRDefault="003E6F6D" w:rsidP="003E6F6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15D5DF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868E37" w14:textId="77777777" w:rsidR="003E6F6D" w:rsidRDefault="003E6F6D" w:rsidP="003E6F6D">
      <w:pPr>
        <w:pStyle w:val="Heading2"/>
      </w:pPr>
      <w:bookmarkStart w:id="22" w:name="_Toc97372263"/>
      <w:r>
        <w:t>4</w:t>
      </w:r>
      <w:r>
        <w:tab/>
        <w:t>Input liaison statements: allocation to agenda items as appropriate</w:t>
      </w:r>
      <w:bookmarkEnd w:id="22"/>
    </w:p>
    <w:p w14:paraId="35611956" w14:textId="57F449BF" w:rsidR="003E6F6D" w:rsidRDefault="003E6F6D" w:rsidP="003E6F6D">
      <w:pPr>
        <w:rPr>
          <w:rFonts w:ascii="Arial" w:hAnsi="Arial" w:cs="Arial"/>
          <w:b/>
          <w:sz w:val="24"/>
        </w:rPr>
      </w:pPr>
      <w:r>
        <w:rPr>
          <w:rFonts w:ascii="Arial" w:hAnsi="Arial" w:cs="Arial"/>
          <w:b/>
          <w:color w:val="0000FF"/>
          <w:sz w:val="24"/>
        </w:rPr>
        <w:t>C4-221015</w:t>
      </w:r>
      <w:r>
        <w:rPr>
          <w:rFonts w:ascii="Arial" w:hAnsi="Arial" w:cs="Arial"/>
          <w:b/>
          <w:color w:val="0000FF"/>
          <w:sz w:val="24"/>
        </w:rPr>
        <w:tab/>
      </w:r>
      <w:r>
        <w:rPr>
          <w:rFonts w:ascii="Arial" w:hAnsi="Arial" w:cs="Arial"/>
          <w:b/>
          <w:sz w:val="24"/>
        </w:rPr>
        <w:t>LS to 3GPP CT4 on Identification of source PLMN-ID in SBA</w:t>
      </w:r>
    </w:p>
    <w:p w14:paraId="44C07F5A"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5GMRR Doc 27_06r3, to CT4, SA2, SA3, cc -</w:t>
      </w:r>
      <w:r>
        <w:rPr>
          <w:i/>
        </w:rPr>
        <w:br/>
      </w:r>
      <w:r>
        <w:rPr>
          <w:i/>
        </w:rPr>
        <w:tab/>
      </w:r>
      <w:r>
        <w:rPr>
          <w:i/>
        </w:rPr>
        <w:tab/>
      </w:r>
      <w:r>
        <w:rPr>
          <w:i/>
        </w:rPr>
        <w:tab/>
      </w:r>
      <w:r>
        <w:rPr>
          <w:i/>
        </w:rPr>
        <w:tab/>
      </w:r>
      <w:r>
        <w:rPr>
          <w:i/>
        </w:rPr>
        <w:tab/>
        <w:t>Source: GSMA 5GMRR</w:t>
      </w:r>
    </w:p>
    <w:p w14:paraId="4E1724E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BDF8D5" w14:textId="7B85C9B2" w:rsidR="003E6F6D" w:rsidRDefault="003E6F6D" w:rsidP="003E6F6D">
      <w:pPr>
        <w:rPr>
          <w:rFonts w:ascii="Arial" w:hAnsi="Arial" w:cs="Arial"/>
          <w:b/>
          <w:sz w:val="24"/>
        </w:rPr>
      </w:pPr>
      <w:r>
        <w:rPr>
          <w:rFonts w:ascii="Arial" w:hAnsi="Arial" w:cs="Arial"/>
          <w:b/>
          <w:color w:val="0000FF"/>
          <w:sz w:val="24"/>
        </w:rPr>
        <w:t>C4-221016</w:t>
      </w:r>
      <w:r>
        <w:rPr>
          <w:rFonts w:ascii="Arial" w:hAnsi="Arial" w:cs="Arial"/>
          <w:b/>
          <w:color w:val="0000FF"/>
          <w:sz w:val="24"/>
        </w:rPr>
        <w:tab/>
      </w:r>
      <w:r>
        <w:rPr>
          <w:rFonts w:ascii="Arial" w:hAnsi="Arial" w:cs="Arial"/>
          <w:b/>
          <w:sz w:val="24"/>
        </w:rPr>
        <w:t>Reply LS on EPS support for IoT NTN in Rel-17</w:t>
      </w:r>
    </w:p>
    <w:p w14:paraId="48A3BCA4"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C1-220532, to SA2, RAN2, CT, RAN, SA, cc CT4, RAN3</w:t>
      </w:r>
      <w:r>
        <w:rPr>
          <w:i/>
        </w:rPr>
        <w:br/>
      </w:r>
      <w:r>
        <w:rPr>
          <w:i/>
        </w:rPr>
        <w:tab/>
      </w:r>
      <w:r>
        <w:rPr>
          <w:i/>
        </w:rPr>
        <w:tab/>
      </w:r>
      <w:r>
        <w:rPr>
          <w:i/>
        </w:rPr>
        <w:tab/>
      </w:r>
      <w:r>
        <w:rPr>
          <w:i/>
        </w:rPr>
        <w:tab/>
      </w:r>
      <w:r>
        <w:rPr>
          <w:i/>
        </w:rPr>
        <w:tab/>
        <w:t>Source: CT1</w:t>
      </w:r>
    </w:p>
    <w:p w14:paraId="65C8B7D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7B5FD" w14:textId="32741975" w:rsidR="003E6F6D" w:rsidRDefault="003E6F6D" w:rsidP="003E6F6D">
      <w:pPr>
        <w:rPr>
          <w:rFonts w:ascii="Arial" w:hAnsi="Arial" w:cs="Arial"/>
          <w:b/>
          <w:sz w:val="24"/>
        </w:rPr>
      </w:pPr>
      <w:r>
        <w:rPr>
          <w:rFonts w:ascii="Arial" w:hAnsi="Arial" w:cs="Arial"/>
          <w:b/>
          <w:color w:val="0000FF"/>
          <w:sz w:val="24"/>
        </w:rPr>
        <w:t>C4-221019</w:t>
      </w:r>
      <w:r>
        <w:rPr>
          <w:rFonts w:ascii="Arial" w:hAnsi="Arial" w:cs="Arial"/>
          <w:b/>
          <w:color w:val="0000FF"/>
          <w:sz w:val="24"/>
        </w:rPr>
        <w:tab/>
      </w:r>
      <w:r>
        <w:rPr>
          <w:rFonts w:ascii="Arial" w:hAnsi="Arial" w:cs="Arial"/>
          <w:b/>
          <w:sz w:val="24"/>
        </w:rPr>
        <w:t>Reply LS on NTN specific User Consent</w:t>
      </w:r>
    </w:p>
    <w:p w14:paraId="054CA877"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R2-2201754, to SA3, cc SA2, CT4, RAN3</w:t>
      </w:r>
      <w:r>
        <w:rPr>
          <w:i/>
        </w:rPr>
        <w:br/>
      </w:r>
      <w:r>
        <w:rPr>
          <w:i/>
        </w:rPr>
        <w:tab/>
      </w:r>
      <w:r>
        <w:rPr>
          <w:i/>
        </w:rPr>
        <w:tab/>
      </w:r>
      <w:r>
        <w:rPr>
          <w:i/>
        </w:rPr>
        <w:tab/>
      </w:r>
      <w:r>
        <w:rPr>
          <w:i/>
        </w:rPr>
        <w:tab/>
      </w:r>
      <w:r>
        <w:rPr>
          <w:i/>
        </w:rPr>
        <w:tab/>
        <w:t>Source: RAN2</w:t>
      </w:r>
    </w:p>
    <w:p w14:paraId="5CF8B6A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179D1" w14:textId="1AA8E119" w:rsidR="003E6F6D" w:rsidRDefault="003E6F6D" w:rsidP="003E6F6D">
      <w:pPr>
        <w:rPr>
          <w:rFonts w:ascii="Arial" w:hAnsi="Arial" w:cs="Arial"/>
          <w:b/>
          <w:sz w:val="24"/>
        </w:rPr>
      </w:pPr>
      <w:r>
        <w:rPr>
          <w:rFonts w:ascii="Arial" w:hAnsi="Arial" w:cs="Arial"/>
          <w:b/>
          <w:color w:val="0000FF"/>
          <w:sz w:val="24"/>
        </w:rPr>
        <w:t>C4-221020</w:t>
      </w:r>
      <w:r>
        <w:rPr>
          <w:rFonts w:ascii="Arial" w:hAnsi="Arial" w:cs="Arial"/>
          <w:b/>
          <w:color w:val="0000FF"/>
          <w:sz w:val="24"/>
        </w:rPr>
        <w:tab/>
      </w:r>
      <w:r>
        <w:rPr>
          <w:rFonts w:ascii="Arial" w:hAnsi="Arial" w:cs="Arial"/>
          <w:b/>
          <w:sz w:val="24"/>
        </w:rPr>
        <w:t>LS on User consent Updating</w:t>
      </w:r>
    </w:p>
    <w:p w14:paraId="30979401" w14:textId="77777777" w:rsidR="003E6F6D" w:rsidRDefault="003E6F6D" w:rsidP="003E6F6D">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R3-221210, to CT4, SA3, cc SA5, SA2</w:t>
      </w:r>
      <w:r>
        <w:rPr>
          <w:i/>
        </w:rPr>
        <w:br/>
      </w:r>
      <w:r>
        <w:rPr>
          <w:i/>
        </w:rPr>
        <w:tab/>
      </w:r>
      <w:r>
        <w:rPr>
          <w:i/>
        </w:rPr>
        <w:tab/>
      </w:r>
      <w:r>
        <w:rPr>
          <w:i/>
        </w:rPr>
        <w:tab/>
      </w:r>
      <w:r>
        <w:rPr>
          <w:i/>
        </w:rPr>
        <w:tab/>
      </w:r>
      <w:r>
        <w:rPr>
          <w:i/>
        </w:rPr>
        <w:tab/>
        <w:t>Source: RAN3</w:t>
      </w:r>
    </w:p>
    <w:p w14:paraId="4A77279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0418A" w14:textId="3FE1C735" w:rsidR="003E6F6D" w:rsidRDefault="003E6F6D" w:rsidP="003E6F6D">
      <w:pPr>
        <w:rPr>
          <w:rFonts w:ascii="Arial" w:hAnsi="Arial" w:cs="Arial"/>
          <w:b/>
          <w:sz w:val="24"/>
        </w:rPr>
      </w:pPr>
      <w:r>
        <w:rPr>
          <w:rFonts w:ascii="Arial" w:hAnsi="Arial" w:cs="Arial"/>
          <w:b/>
          <w:color w:val="0000FF"/>
          <w:sz w:val="24"/>
        </w:rPr>
        <w:t>C4-221021</w:t>
      </w:r>
      <w:r>
        <w:rPr>
          <w:rFonts w:ascii="Arial" w:hAnsi="Arial" w:cs="Arial"/>
          <w:b/>
          <w:color w:val="0000FF"/>
          <w:sz w:val="24"/>
        </w:rPr>
        <w:tab/>
      </w:r>
      <w:r>
        <w:rPr>
          <w:rFonts w:ascii="Arial" w:hAnsi="Arial" w:cs="Arial"/>
          <w:b/>
          <w:sz w:val="24"/>
        </w:rPr>
        <w:t>Reply LS on LTE User Plane Integrity Protection</w:t>
      </w:r>
    </w:p>
    <w:p w14:paraId="7A3C657F"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R3-221473, to SA3, SA2, cc CT1, CT4, RAN2</w:t>
      </w:r>
      <w:r>
        <w:rPr>
          <w:i/>
        </w:rPr>
        <w:br/>
      </w:r>
      <w:r>
        <w:rPr>
          <w:i/>
        </w:rPr>
        <w:tab/>
      </w:r>
      <w:r>
        <w:rPr>
          <w:i/>
        </w:rPr>
        <w:tab/>
      </w:r>
      <w:r>
        <w:rPr>
          <w:i/>
        </w:rPr>
        <w:tab/>
      </w:r>
      <w:r>
        <w:rPr>
          <w:i/>
        </w:rPr>
        <w:tab/>
      </w:r>
      <w:r>
        <w:rPr>
          <w:i/>
        </w:rPr>
        <w:tab/>
        <w:t>Source: RAN3</w:t>
      </w:r>
    </w:p>
    <w:p w14:paraId="2AAD9E6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40ED3" w14:textId="7C1DB9E7" w:rsidR="003E6F6D" w:rsidRDefault="003E6F6D" w:rsidP="003E6F6D">
      <w:pPr>
        <w:rPr>
          <w:rFonts w:ascii="Arial" w:hAnsi="Arial" w:cs="Arial"/>
          <w:b/>
          <w:sz w:val="24"/>
        </w:rPr>
      </w:pPr>
      <w:r>
        <w:rPr>
          <w:rFonts w:ascii="Arial" w:hAnsi="Arial" w:cs="Arial"/>
          <w:b/>
          <w:color w:val="0000FF"/>
          <w:sz w:val="24"/>
        </w:rPr>
        <w:t>C4-221022</w:t>
      </w:r>
      <w:r>
        <w:rPr>
          <w:rFonts w:ascii="Arial" w:hAnsi="Arial" w:cs="Arial"/>
          <w:b/>
          <w:color w:val="0000FF"/>
          <w:sz w:val="24"/>
        </w:rPr>
        <w:tab/>
      </w:r>
      <w:r>
        <w:rPr>
          <w:rFonts w:ascii="Arial" w:hAnsi="Arial" w:cs="Arial"/>
          <w:b/>
          <w:sz w:val="24"/>
        </w:rPr>
        <w:t>Reply LS On Source IP address clarifications</w:t>
      </w:r>
    </w:p>
    <w:p w14:paraId="417944E5"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R3-221474, to CT4, SA2, cc CT1</w:t>
      </w:r>
      <w:r>
        <w:rPr>
          <w:i/>
        </w:rPr>
        <w:br/>
      </w:r>
      <w:r>
        <w:rPr>
          <w:i/>
        </w:rPr>
        <w:tab/>
      </w:r>
      <w:r>
        <w:rPr>
          <w:i/>
        </w:rPr>
        <w:tab/>
      </w:r>
      <w:r>
        <w:rPr>
          <w:i/>
        </w:rPr>
        <w:tab/>
      </w:r>
      <w:r>
        <w:rPr>
          <w:i/>
        </w:rPr>
        <w:tab/>
      </w:r>
      <w:r>
        <w:rPr>
          <w:i/>
        </w:rPr>
        <w:tab/>
        <w:t>Source: RAN3</w:t>
      </w:r>
    </w:p>
    <w:p w14:paraId="3D867B5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1E04F" w14:textId="3F9A64D4" w:rsidR="003E6F6D" w:rsidRDefault="003E6F6D" w:rsidP="003E6F6D">
      <w:pPr>
        <w:rPr>
          <w:rFonts w:ascii="Arial" w:hAnsi="Arial" w:cs="Arial"/>
          <w:b/>
          <w:sz w:val="24"/>
        </w:rPr>
      </w:pPr>
      <w:r>
        <w:rPr>
          <w:rFonts w:ascii="Arial" w:hAnsi="Arial" w:cs="Arial"/>
          <w:b/>
          <w:color w:val="0000FF"/>
          <w:sz w:val="24"/>
        </w:rPr>
        <w:t>C4-221024</w:t>
      </w:r>
      <w:r>
        <w:rPr>
          <w:rFonts w:ascii="Arial" w:hAnsi="Arial" w:cs="Arial"/>
          <w:b/>
          <w:color w:val="0000FF"/>
          <w:sz w:val="24"/>
        </w:rPr>
        <w:tab/>
      </w:r>
      <w:r>
        <w:rPr>
          <w:rFonts w:ascii="Arial" w:hAnsi="Arial" w:cs="Arial"/>
          <w:b/>
          <w:sz w:val="24"/>
        </w:rPr>
        <w:t>Reply LS on EAP-5G changes</w:t>
      </w:r>
    </w:p>
    <w:p w14:paraId="5DEA0116"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S2-2109043, to BBF, cc CT4, CT1</w:t>
      </w:r>
      <w:r>
        <w:rPr>
          <w:i/>
        </w:rPr>
        <w:br/>
      </w:r>
      <w:r>
        <w:rPr>
          <w:i/>
        </w:rPr>
        <w:tab/>
      </w:r>
      <w:r>
        <w:rPr>
          <w:i/>
        </w:rPr>
        <w:tab/>
      </w:r>
      <w:r>
        <w:rPr>
          <w:i/>
        </w:rPr>
        <w:tab/>
      </w:r>
      <w:r>
        <w:rPr>
          <w:i/>
        </w:rPr>
        <w:tab/>
      </w:r>
      <w:r>
        <w:rPr>
          <w:i/>
        </w:rPr>
        <w:tab/>
        <w:t>Source: SA2</w:t>
      </w:r>
    </w:p>
    <w:p w14:paraId="079BA7B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AE48C" w14:textId="61EDC61D" w:rsidR="003E6F6D" w:rsidRDefault="003E6F6D" w:rsidP="003E6F6D">
      <w:pPr>
        <w:rPr>
          <w:rFonts w:ascii="Arial" w:hAnsi="Arial" w:cs="Arial"/>
          <w:b/>
          <w:sz w:val="24"/>
        </w:rPr>
      </w:pPr>
      <w:r>
        <w:rPr>
          <w:rFonts w:ascii="Arial" w:hAnsi="Arial" w:cs="Arial"/>
          <w:b/>
          <w:color w:val="0000FF"/>
          <w:sz w:val="24"/>
        </w:rPr>
        <w:t>C4-221027</w:t>
      </w:r>
      <w:r>
        <w:rPr>
          <w:rFonts w:ascii="Arial" w:hAnsi="Arial" w:cs="Arial"/>
          <w:b/>
          <w:color w:val="0000FF"/>
          <w:sz w:val="24"/>
        </w:rPr>
        <w:tab/>
      </w:r>
      <w:r>
        <w:rPr>
          <w:rFonts w:ascii="Arial" w:hAnsi="Arial" w:cs="Arial"/>
          <w:b/>
          <w:sz w:val="24"/>
        </w:rPr>
        <w:t>Reply LS on 5GS roaming hubbing</w:t>
      </w:r>
    </w:p>
    <w:p w14:paraId="2DCA34A5"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S3-214456, to GSMA 5GJA (NRG), GSMA DESS, cc CT4</w:t>
      </w:r>
      <w:r>
        <w:rPr>
          <w:i/>
        </w:rPr>
        <w:br/>
      </w:r>
      <w:r>
        <w:rPr>
          <w:i/>
        </w:rPr>
        <w:tab/>
      </w:r>
      <w:r>
        <w:rPr>
          <w:i/>
        </w:rPr>
        <w:tab/>
      </w:r>
      <w:r>
        <w:rPr>
          <w:i/>
        </w:rPr>
        <w:tab/>
      </w:r>
      <w:r>
        <w:rPr>
          <w:i/>
        </w:rPr>
        <w:tab/>
      </w:r>
      <w:r>
        <w:rPr>
          <w:i/>
        </w:rPr>
        <w:tab/>
        <w:t>Source: SA3</w:t>
      </w:r>
    </w:p>
    <w:p w14:paraId="635AA03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61FB2" w14:textId="6170B830" w:rsidR="003E6F6D" w:rsidRDefault="003E6F6D" w:rsidP="003E6F6D">
      <w:pPr>
        <w:rPr>
          <w:rFonts w:ascii="Arial" w:hAnsi="Arial" w:cs="Arial"/>
          <w:b/>
          <w:sz w:val="24"/>
        </w:rPr>
      </w:pPr>
      <w:r>
        <w:rPr>
          <w:rFonts w:ascii="Arial" w:hAnsi="Arial" w:cs="Arial"/>
          <w:b/>
          <w:color w:val="0000FF"/>
          <w:sz w:val="24"/>
        </w:rPr>
        <w:t>C4-221028</w:t>
      </w:r>
      <w:r>
        <w:rPr>
          <w:rFonts w:ascii="Arial" w:hAnsi="Arial" w:cs="Arial"/>
          <w:b/>
          <w:color w:val="0000FF"/>
          <w:sz w:val="24"/>
        </w:rPr>
        <w:tab/>
      </w:r>
      <w:r>
        <w:rPr>
          <w:rFonts w:ascii="Arial" w:hAnsi="Arial" w:cs="Arial"/>
          <w:b/>
          <w:sz w:val="24"/>
        </w:rPr>
        <w:t>Reply LS on energy efficiency as guiding principle for new solutions</w:t>
      </w:r>
    </w:p>
    <w:p w14:paraId="7B66DFA3"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S5-221501, to TSG SA, cc TSG RAN, TSG CT, TSG SA WG1, TSG SA WG2, TSG SA WG3, TSG SA WG4, TSG SA WG6, TSG RAN WG1, TSG RAN WG2, TSG RAN WG3, TSG RAN WG4, TSG RAN WG5, TSG CT WG1, TSG CT WG3, TSG CT WG4, TSG CT WG6</w:t>
      </w:r>
      <w:r>
        <w:rPr>
          <w:i/>
        </w:rPr>
        <w:br/>
      </w:r>
      <w:r>
        <w:rPr>
          <w:i/>
        </w:rPr>
        <w:tab/>
      </w:r>
      <w:r>
        <w:rPr>
          <w:i/>
        </w:rPr>
        <w:tab/>
      </w:r>
      <w:r>
        <w:rPr>
          <w:i/>
        </w:rPr>
        <w:tab/>
      </w:r>
      <w:r>
        <w:rPr>
          <w:i/>
        </w:rPr>
        <w:tab/>
      </w:r>
      <w:r>
        <w:rPr>
          <w:i/>
        </w:rPr>
        <w:tab/>
        <w:t>Source: SA5</w:t>
      </w:r>
    </w:p>
    <w:p w14:paraId="4633961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6F8C8" w14:textId="52A88FB3" w:rsidR="003E6F6D" w:rsidRDefault="003E6F6D" w:rsidP="003E6F6D">
      <w:pPr>
        <w:rPr>
          <w:rFonts w:ascii="Arial" w:hAnsi="Arial" w:cs="Arial"/>
          <w:b/>
          <w:sz w:val="24"/>
        </w:rPr>
      </w:pPr>
      <w:r>
        <w:rPr>
          <w:rFonts w:ascii="Arial" w:hAnsi="Arial" w:cs="Arial"/>
          <w:b/>
          <w:color w:val="0000FF"/>
          <w:sz w:val="24"/>
        </w:rPr>
        <w:t>C4-221029</w:t>
      </w:r>
      <w:r>
        <w:rPr>
          <w:rFonts w:ascii="Arial" w:hAnsi="Arial" w:cs="Arial"/>
          <w:b/>
          <w:color w:val="0000FF"/>
          <w:sz w:val="24"/>
        </w:rPr>
        <w:tab/>
      </w:r>
      <w:r>
        <w:rPr>
          <w:rFonts w:ascii="Arial" w:hAnsi="Arial" w:cs="Arial"/>
          <w:b/>
          <w:sz w:val="24"/>
        </w:rPr>
        <w:t>LS on Enhancement on Charging Identifier Uniqueness Mechanism</w:t>
      </w:r>
    </w:p>
    <w:p w14:paraId="590015A0"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S5-221657, to CT4, cc CT3</w:t>
      </w:r>
      <w:r>
        <w:rPr>
          <w:i/>
        </w:rPr>
        <w:br/>
      </w:r>
      <w:r>
        <w:rPr>
          <w:i/>
        </w:rPr>
        <w:tab/>
      </w:r>
      <w:r>
        <w:rPr>
          <w:i/>
        </w:rPr>
        <w:tab/>
      </w:r>
      <w:r>
        <w:rPr>
          <w:i/>
        </w:rPr>
        <w:tab/>
      </w:r>
      <w:r>
        <w:rPr>
          <w:i/>
        </w:rPr>
        <w:tab/>
      </w:r>
      <w:r>
        <w:rPr>
          <w:i/>
        </w:rPr>
        <w:tab/>
        <w:t>Source: SA5</w:t>
      </w:r>
    </w:p>
    <w:p w14:paraId="1A8D7BD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DAF01" w14:textId="0CE634A9" w:rsidR="003E6F6D" w:rsidRDefault="003E6F6D" w:rsidP="003E6F6D">
      <w:pPr>
        <w:rPr>
          <w:rFonts w:ascii="Arial" w:hAnsi="Arial" w:cs="Arial"/>
          <w:b/>
          <w:sz w:val="24"/>
        </w:rPr>
      </w:pPr>
      <w:r>
        <w:rPr>
          <w:rFonts w:ascii="Arial" w:hAnsi="Arial" w:cs="Arial"/>
          <w:b/>
          <w:color w:val="0000FF"/>
          <w:sz w:val="24"/>
        </w:rPr>
        <w:t>C4-221030</w:t>
      </w:r>
      <w:r>
        <w:rPr>
          <w:rFonts w:ascii="Arial" w:hAnsi="Arial" w:cs="Arial"/>
          <w:b/>
          <w:color w:val="0000FF"/>
          <w:sz w:val="24"/>
        </w:rPr>
        <w:tab/>
      </w:r>
      <w:r>
        <w:rPr>
          <w:rFonts w:ascii="Arial" w:hAnsi="Arial" w:cs="Arial"/>
          <w:b/>
          <w:sz w:val="24"/>
        </w:rPr>
        <w:t>LS on Energy Efficiency as guiding principle for new solutions</w:t>
      </w:r>
    </w:p>
    <w:p w14:paraId="11838E3B"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SP-211621, to TSG RAN, TSG CT, TSG SA WG1, TSG SA WG2, TSG SA WG3, TSG SA WG4, TSG SA WG5, TSG SA WG6, TSG RAN WG1, TSG RAN WG2, TSG RAN WG3, TSG RAN WG4, TSG RAN WG5, TSG CT WG1, TSG CT WG3, TSG CT WG4, TSG CT WG6, cc -</w:t>
      </w:r>
      <w:r>
        <w:rPr>
          <w:i/>
        </w:rPr>
        <w:br/>
      </w:r>
      <w:r>
        <w:rPr>
          <w:i/>
        </w:rPr>
        <w:tab/>
      </w:r>
      <w:r>
        <w:rPr>
          <w:i/>
        </w:rPr>
        <w:tab/>
      </w:r>
      <w:r>
        <w:rPr>
          <w:i/>
        </w:rPr>
        <w:tab/>
      </w:r>
      <w:r>
        <w:rPr>
          <w:i/>
        </w:rPr>
        <w:tab/>
      </w:r>
      <w:r>
        <w:rPr>
          <w:i/>
        </w:rPr>
        <w:tab/>
        <w:t>Source: TSG SA</w:t>
      </w:r>
    </w:p>
    <w:p w14:paraId="120C059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EF98E" w14:textId="2ED26297" w:rsidR="003E6F6D" w:rsidRDefault="003E6F6D" w:rsidP="003E6F6D">
      <w:pPr>
        <w:rPr>
          <w:rFonts w:ascii="Arial" w:hAnsi="Arial" w:cs="Arial"/>
          <w:b/>
          <w:sz w:val="24"/>
        </w:rPr>
      </w:pPr>
      <w:r>
        <w:rPr>
          <w:rFonts w:ascii="Arial" w:hAnsi="Arial" w:cs="Arial"/>
          <w:b/>
          <w:color w:val="0000FF"/>
          <w:sz w:val="24"/>
        </w:rPr>
        <w:lastRenderedPageBreak/>
        <w:t>C4-221310</w:t>
      </w:r>
      <w:r>
        <w:rPr>
          <w:rFonts w:ascii="Arial" w:hAnsi="Arial" w:cs="Arial"/>
          <w:b/>
          <w:color w:val="0000FF"/>
          <w:sz w:val="24"/>
        </w:rPr>
        <w:tab/>
      </w:r>
      <w:r>
        <w:rPr>
          <w:rFonts w:ascii="Arial" w:hAnsi="Arial" w:cs="Arial"/>
          <w:b/>
          <w:sz w:val="24"/>
        </w:rPr>
        <w:t>Reply LS on Enhancement on Charging Identifier Uniqueness Mechanism</w:t>
      </w:r>
    </w:p>
    <w:p w14:paraId="312A5EA0" w14:textId="77777777" w:rsidR="003E6F6D" w:rsidRDefault="003E6F6D" w:rsidP="003E6F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CT3</w:t>
      </w:r>
      <w:r>
        <w:rPr>
          <w:i/>
        </w:rPr>
        <w:br/>
      </w:r>
      <w:r>
        <w:rPr>
          <w:i/>
        </w:rPr>
        <w:tab/>
      </w:r>
      <w:r>
        <w:rPr>
          <w:i/>
        </w:rPr>
        <w:tab/>
      </w:r>
      <w:r>
        <w:rPr>
          <w:i/>
        </w:rPr>
        <w:tab/>
      </w:r>
      <w:r>
        <w:rPr>
          <w:i/>
        </w:rPr>
        <w:tab/>
      </w:r>
      <w:r>
        <w:rPr>
          <w:i/>
        </w:rPr>
        <w:tab/>
        <w:t>Source: Huawei</w:t>
      </w:r>
    </w:p>
    <w:p w14:paraId="2007BE3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C4-221440</w:t>
      </w:r>
      <w:r>
        <w:rPr>
          <w:color w:val="993300"/>
          <w:u w:val="single"/>
        </w:rPr>
        <w:t>.</w:t>
      </w:r>
    </w:p>
    <w:p w14:paraId="581CF5BF" w14:textId="5B10083F" w:rsidR="003E6F6D" w:rsidRDefault="003E6F6D" w:rsidP="003E6F6D">
      <w:pPr>
        <w:rPr>
          <w:rFonts w:ascii="Arial" w:hAnsi="Arial" w:cs="Arial"/>
          <w:b/>
          <w:sz w:val="24"/>
        </w:rPr>
      </w:pPr>
      <w:r>
        <w:rPr>
          <w:rFonts w:ascii="Arial" w:hAnsi="Arial" w:cs="Arial"/>
          <w:b/>
          <w:color w:val="0000FF"/>
          <w:sz w:val="24"/>
        </w:rPr>
        <w:t>C4-221413</w:t>
      </w:r>
      <w:r>
        <w:rPr>
          <w:rFonts w:ascii="Arial" w:hAnsi="Arial" w:cs="Arial"/>
          <w:b/>
          <w:color w:val="0000FF"/>
          <w:sz w:val="24"/>
        </w:rPr>
        <w:tab/>
      </w:r>
      <w:r>
        <w:rPr>
          <w:rFonts w:ascii="Arial" w:hAnsi="Arial" w:cs="Arial"/>
          <w:b/>
          <w:sz w:val="24"/>
        </w:rPr>
        <w:t>Reply LS on User Consent Updating</w:t>
      </w:r>
    </w:p>
    <w:p w14:paraId="68E52E77" w14:textId="77777777" w:rsidR="003E6F6D" w:rsidRDefault="003E6F6D" w:rsidP="003E6F6D">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RAN3, cc SA3, SA5, SA2</w:t>
      </w:r>
      <w:r>
        <w:rPr>
          <w:i/>
        </w:rPr>
        <w:br/>
      </w:r>
      <w:r>
        <w:rPr>
          <w:i/>
        </w:rPr>
        <w:tab/>
      </w:r>
      <w:r>
        <w:rPr>
          <w:i/>
        </w:rPr>
        <w:tab/>
      </w:r>
      <w:r>
        <w:rPr>
          <w:i/>
        </w:rPr>
        <w:tab/>
      </w:r>
      <w:r>
        <w:rPr>
          <w:i/>
        </w:rPr>
        <w:tab/>
      </w:r>
      <w:r>
        <w:rPr>
          <w:i/>
        </w:rPr>
        <w:tab/>
        <w:t>Source: CT4</w:t>
      </w:r>
    </w:p>
    <w:p w14:paraId="6B2AA44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94B75" w14:textId="47717F11" w:rsidR="003E6F6D" w:rsidRDefault="003E6F6D" w:rsidP="003E6F6D">
      <w:pPr>
        <w:rPr>
          <w:rFonts w:ascii="Arial" w:hAnsi="Arial" w:cs="Arial"/>
          <w:b/>
          <w:sz w:val="24"/>
        </w:rPr>
      </w:pPr>
      <w:r>
        <w:rPr>
          <w:rFonts w:ascii="Arial" w:hAnsi="Arial" w:cs="Arial"/>
          <w:b/>
          <w:color w:val="0000FF"/>
          <w:sz w:val="24"/>
        </w:rPr>
        <w:t>C4-221417</w:t>
      </w:r>
      <w:r>
        <w:rPr>
          <w:rFonts w:ascii="Arial" w:hAnsi="Arial" w:cs="Arial"/>
          <w:b/>
          <w:color w:val="0000FF"/>
          <w:sz w:val="24"/>
        </w:rPr>
        <w:tab/>
      </w:r>
      <w:r>
        <w:rPr>
          <w:rFonts w:ascii="Arial" w:hAnsi="Arial" w:cs="Arial"/>
          <w:b/>
          <w:sz w:val="24"/>
        </w:rPr>
        <w:t>LS on full Registration Request upon AMF re-allocation</w:t>
      </w:r>
    </w:p>
    <w:p w14:paraId="09003D5D"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S3-220453, to SA2, RAN3, cc CT1, CT4</w:t>
      </w:r>
      <w:r>
        <w:rPr>
          <w:i/>
        </w:rPr>
        <w:br/>
      </w:r>
      <w:r>
        <w:rPr>
          <w:i/>
        </w:rPr>
        <w:tab/>
      </w:r>
      <w:r>
        <w:rPr>
          <w:i/>
        </w:rPr>
        <w:tab/>
      </w:r>
      <w:r>
        <w:rPr>
          <w:i/>
        </w:rPr>
        <w:tab/>
      </w:r>
      <w:r>
        <w:rPr>
          <w:i/>
        </w:rPr>
        <w:tab/>
      </w:r>
      <w:r>
        <w:rPr>
          <w:i/>
        </w:rPr>
        <w:tab/>
        <w:t>Source: SA3</w:t>
      </w:r>
    </w:p>
    <w:p w14:paraId="2767073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493A7" w14:textId="277E9693" w:rsidR="003E6F6D" w:rsidRDefault="003E6F6D" w:rsidP="003E6F6D">
      <w:pPr>
        <w:rPr>
          <w:rFonts w:ascii="Arial" w:hAnsi="Arial" w:cs="Arial"/>
          <w:b/>
          <w:sz w:val="24"/>
        </w:rPr>
      </w:pPr>
      <w:r>
        <w:rPr>
          <w:rFonts w:ascii="Arial" w:hAnsi="Arial" w:cs="Arial"/>
          <w:b/>
          <w:color w:val="0000FF"/>
          <w:sz w:val="24"/>
        </w:rPr>
        <w:t>C4-221422</w:t>
      </w:r>
      <w:r>
        <w:rPr>
          <w:rFonts w:ascii="Arial" w:hAnsi="Arial" w:cs="Arial"/>
          <w:b/>
          <w:color w:val="0000FF"/>
          <w:sz w:val="24"/>
        </w:rPr>
        <w:tab/>
      </w:r>
      <w:r>
        <w:rPr>
          <w:rFonts w:ascii="Arial" w:hAnsi="Arial" w:cs="Arial"/>
          <w:b/>
          <w:sz w:val="24"/>
        </w:rPr>
        <w:t>LS on PDU Session ID assignment for the Interworking scenario</w:t>
      </w:r>
    </w:p>
    <w:p w14:paraId="2DFB9665"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S2-2201271, to CT3, cc CT4</w:t>
      </w:r>
      <w:r>
        <w:rPr>
          <w:i/>
        </w:rPr>
        <w:br/>
      </w:r>
      <w:r>
        <w:rPr>
          <w:i/>
        </w:rPr>
        <w:tab/>
      </w:r>
      <w:r>
        <w:rPr>
          <w:i/>
        </w:rPr>
        <w:tab/>
      </w:r>
      <w:r>
        <w:rPr>
          <w:i/>
        </w:rPr>
        <w:tab/>
      </w:r>
      <w:r>
        <w:rPr>
          <w:i/>
        </w:rPr>
        <w:tab/>
      </w:r>
      <w:r>
        <w:rPr>
          <w:i/>
        </w:rPr>
        <w:tab/>
        <w:t>Source: SA2</w:t>
      </w:r>
    </w:p>
    <w:p w14:paraId="0E2FEF5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6341B8" w14:textId="398AC290" w:rsidR="003E6F6D" w:rsidRDefault="003E6F6D" w:rsidP="003E6F6D">
      <w:pPr>
        <w:rPr>
          <w:rFonts w:ascii="Arial" w:hAnsi="Arial" w:cs="Arial"/>
          <w:b/>
          <w:sz w:val="24"/>
        </w:rPr>
      </w:pPr>
      <w:r>
        <w:rPr>
          <w:rFonts w:ascii="Arial" w:hAnsi="Arial" w:cs="Arial"/>
          <w:b/>
          <w:color w:val="0000FF"/>
          <w:sz w:val="24"/>
        </w:rPr>
        <w:t>C4-221423</w:t>
      </w:r>
      <w:r>
        <w:rPr>
          <w:rFonts w:ascii="Arial" w:hAnsi="Arial" w:cs="Arial"/>
          <w:b/>
          <w:color w:val="0000FF"/>
          <w:sz w:val="24"/>
        </w:rPr>
        <w:tab/>
      </w:r>
      <w:r>
        <w:rPr>
          <w:rFonts w:ascii="Arial" w:hAnsi="Arial" w:cs="Arial"/>
          <w:b/>
          <w:sz w:val="24"/>
        </w:rPr>
        <w:t>Reply LS On ACL support for Indirect Data Forwarding</w:t>
      </w:r>
    </w:p>
    <w:p w14:paraId="0B6F01F5"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S2-2201272, to RAN3, CT4, cc CT1</w:t>
      </w:r>
      <w:r>
        <w:rPr>
          <w:i/>
        </w:rPr>
        <w:br/>
      </w:r>
      <w:r>
        <w:rPr>
          <w:i/>
        </w:rPr>
        <w:tab/>
      </w:r>
      <w:r>
        <w:rPr>
          <w:i/>
        </w:rPr>
        <w:tab/>
      </w:r>
      <w:r>
        <w:rPr>
          <w:i/>
        </w:rPr>
        <w:tab/>
      </w:r>
      <w:r>
        <w:rPr>
          <w:i/>
        </w:rPr>
        <w:tab/>
      </w:r>
      <w:r>
        <w:rPr>
          <w:i/>
        </w:rPr>
        <w:tab/>
        <w:t>Source: SA2</w:t>
      </w:r>
    </w:p>
    <w:p w14:paraId="2597CE6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6EAB4" w14:textId="67B0DDD0" w:rsidR="003E6F6D" w:rsidRDefault="003E6F6D" w:rsidP="003E6F6D">
      <w:pPr>
        <w:rPr>
          <w:rFonts w:ascii="Arial" w:hAnsi="Arial" w:cs="Arial"/>
          <w:b/>
          <w:sz w:val="24"/>
        </w:rPr>
      </w:pPr>
      <w:r>
        <w:rPr>
          <w:rFonts w:ascii="Arial" w:hAnsi="Arial" w:cs="Arial"/>
          <w:b/>
          <w:color w:val="0000FF"/>
          <w:sz w:val="24"/>
        </w:rPr>
        <w:t>C4-221425</w:t>
      </w:r>
      <w:r>
        <w:rPr>
          <w:rFonts w:ascii="Arial" w:hAnsi="Arial" w:cs="Arial"/>
          <w:b/>
          <w:color w:val="0000FF"/>
          <w:sz w:val="24"/>
        </w:rPr>
        <w:tab/>
      </w:r>
      <w:r>
        <w:rPr>
          <w:rFonts w:ascii="Arial" w:hAnsi="Arial" w:cs="Arial"/>
          <w:b/>
          <w:sz w:val="24"/>
        </w:rPr>
        <w:t>Reply LS on LTE User Plane Integrity Protection</w:t>
      </w:r>
    </w:p>
    <w:p w14:paraId="65361C82"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S2-2201518, to RAN3, SA3, cc CT4, CT1, RAN2</w:t>
      </w:r>
      <w:r>
        <w:rPr>
          <w:i/>
        </w:rPr>
        <w:br/>
      </w:r>
      <w:r>
        <w:rPr>
          <w:i/>
        </w:rPr>
        <w:tab/>
      </w:r>
      <w:r>
        <w:rPr>
          <w:i/>
        </w:rPr>
        <w:tab/>
      </w:r>
      <w:r>
        <w:rPr>
          <w:i/>
        </w:rPr>
        <w:tab/>
      </w:r>
      <w:r>
        <w:rPr>
          <w:i/>
        </w:rPr>
        <w:tab/>
      </w:r>
      <w:r>
        <w:rPr>
          <w:i/>
        </w:rPr>
        <w:tab/>
        <w:t>Source: SA2</w:t>
      </w:r>
    </w:p>
    <w:p w14:paraId="4704BDA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A67BB" w14:textId="37FF1C09" w:rsidR="003E6F6D" w:rsidRDefault="003E6F6D" w:rsidP="003E6F6D">
      <w:pPr>
        <w:rPr>
          <w:rFonts w:ascii="Arial" w:hAnsi="Arial" w:cs="Arial"/>
          <w:b/>
          <w:sz w:val="24"/>
        </w:rPr>
      </w:pPr>
      <w:r>
        <w:rPr>
          <w:rFonts w:ascii="Arial" w:hAnsi="Arial" w:cs="Arial"/>
          <w:b/>
          <w:color w:val="0000FF"/>
          <w:sz w:val="24"/>
        </w:rPr>
        <w:t>C4-221430</w:t>
      </w:r>
      <w:r>
        <w:rPr>
          <w:rFonts w:ascii="Arial" w:hAnsi="Arial" w:cs="Arial"/>
          <w:b/>
          <w:color w:val="0000FF"/>
          <w:sz w:val="24"/>
        </w:rPr>
        <w:tab/>
      </w:r>
      <w:r>
        <w:rPr>
          <w:rFonts w:ascii="Arial" w:hAnsi="Arial" w:cs="Arial"/>
          <w:b/>
          <w:sz w:val="24"/>
        </w:rPr>
        <w:t>Reply LS on LTE User Plane Integrity Protection</w:t>
      </w:r>
    </w:p>
    <w:p w14:paraId="6B2B3316"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S3-220464, to RAN3, SA2, cc CT1, CT4, RAN2</w:t>
      </w:r>
      <w:r>
        <w:rPr>
          <w:i/>
        </w:rPr>
        <w:br/>
      </w:r>
      <w:r>
        <w:rPr>
          <w:i/>
        </w:rPr>
        <w:tab/>
      </w:r>
      <w:r>
        <w:rPr>
          <w:i/>
        </w:rPr>
        <w:tab/>
      </w:r>
      <w:r>
        <w:rPr>
          <w:i/>
        </w:rPr>
        <w:tab/>
      </w:r>
      <w:r>
        <w:rPr>
          <w:i/>
        </w:rPr>
        <w:tab/>
      </w:r>
      <w:r>
        <w:rPr>
          <w:i/>
        </w:rPr>
        <w:tab/>
        <w:t>Source: SA3</w:t>
      </w:r>
    </w:p>
    <w:p w14:paraId="7D2A40B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34435" w14:textId="29846A1B" w:rsidR="003E6F6D" w:rsidRDefault="003E6F6D" w:rsidP="003E6F6D">
      <w:pPr>
        <w:rPr>
          <w:rFonts w:ascii="Arial" w:hAnsi="Arial" w:cs="Arial"/>
          <w:b/>
          <w:sz w:val="24"/>
        </w:rPr>
      </w:pPr>
      <w:r>
        <w:rPr>
          <w:rFonts w:ascii="Arial" w:hAnsi="Arial" w:cs="Arial"/>
          <w:b/>
          <w:color w:val="0000FF"/>
          <w:sz w:val="24"/>
        </w:rPr>
        <w:t>C4-221440</w:t>
      </w:r>
      <w:r>
        <w:rPr>
          <w:rFonts w:ascii="Arial" w:hAnsi="Arial" w:cs="Arial"/>
          <w:b/>
          <w:color w:val="0000FF"/>
          <w:sz w:val="24"/>
        </w:rPr>
        <w:tab/>
      </w:r>
      <w:r>
        <w:rPr>
          <w:rFonts w:ascii="Arial" w:hAnsi="Arial" w:cs="Arial"/>
          <w:b/>
          <w:sz w:val="24"/>
        </w:rPr>
        <w:t>Reply LS on Enhancement on Charging Identifier Uniqueness Mechanism</w:t>
      </w:r>
    </w:p>
    <w:p w14:paraId="51B21870" w14:textId="77777777" w:rsidR="003E6F6D" w:rsidRDefault="003E6F6D" w:rsidP="003E6F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CT3</w:t>
      </w:r>
      <w:r>
        <w:rPr>
          <w:i/>
        </w:rPr>
        <w:br/>
      </w:r>
      <w:r>
        <w:rPr>
          <w:i/>
        </w:rPr>
        <w:tab/>
      </w:r>
      <w:r>
        <w:rPr>
          <w:i/>
        </w:rPr>
        <w:tab/>
      </w:r>
      <w:r>
        <w:rPr>
          <w:i/>
        </w:rPr>
        <w:tab/>
      </w:r>
      <w:r>
        <w:rPr>
          <w:i/>
        </w:rPr>
        <w:tab/>
      </w:r>
      <w:r>
        <w:rPr>
          <w:i/>
        </w:rPr>
        <w:tab/>
        <w:t>Source: Huawei</w:t>
      </w:r>
    </w:p>
    <w:p w14:paraId="668E7B68" w14:textId="77777777" w:rsidR="003E6F6D" w:rsidRDefault="003E6F6D" w:rsidP="003E6F6D">
      <w:pPr>
        <w:rPr>
          <w:color w:val="808080"/>
        </w:rPr>
      </w:pPr>
      <w:r>
        <w:rPr>
          <w:color w:val="808080"/>
        </w:rPr>
        <w:t>(Replaces C4-221310)</w:t>
      </w:r>
    </w:p>
    <w:p w14:paraId="577FF1E4" w14:textId="77777777" w:rsidR="003E6F6D" w:rsidRDefault="003E6F6D" w:rsidP="003E6F6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E761CD" w14:textId="733F04A9" w:rsidR="003E6F6D" w:rsidRDefault="003E6F6D" w:rsidP="003E6F6D">
      <w:pPr>
        <w:rPr>
          <w:rFonts w:ascii="Arial" w:hAnsi="Arial" w:cs="Arial"/>
          <w:b/>
          <w:sz w:val="24"/>
        </w:rPr>
      </w:pPr>
      <w:r>
        <w:rPr>
          <w:rFonts w:ascii="Arial" w:hAnsi="Arial" w:cs="Arial"/>
          <w:b/>
          <w:color w:val="0000FF"/>
          <w:sz w:val="24"/>
        </w:rPr>
        <w:t>C4-221496</w:t>
      </w:r>
      <w:r>
        <w:rPr>
          <w:rFonts w:ascii="Arial" w:hAnsi="Arial" w:cs="Arial"/>
          <w:b/>
          <w:color w:val="0000FF"/>
          <w:sz w:val="24"/>
        </w:rPr>
        <w:tab/>
      </w:r>
      <w:r>
        <w:rPr>
          <w:rFonts w:ascii="Arial" w:hAnsi="Arial" w:cs="Arial"/>
          <w:b/>
          <w:sz w:val="24"/>
        </w:rPr>
        <w:t>LS on FS_eEDGEAPP Solution for Support of Roaming UEs</w:t>
      </w:r>
    </w:p>
    <w:p w14:paraId="39488289"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cc CT1, CT4</w:t>
      </w:r>
      <w:r>
        <w:rPr>
          <w:i/>
        </w:rPr>
        <w:br/>
      </w:r>
      <w:r>
        <w:rPr>
          <w:i/>
        </w:rPr>
        <w:tab/>
      </w:r>
      <w:r>
        <w:rPr>
          <w:i/>
        </w:rPr>
        <w:tab/>
      </w:r>
      <w:r>
        <w:rPr>
          <w:i/>
        </w:rPr>
        <w:tab/>
      </w:r>
      <w:r>
        <w:rPr>
          <w:i/>
        </w:rPr>
        <w:tab/>
      </w:r>
      <w:r>
        <w:rPr>
          <w:i/>
        </w:rPr>
        <w:tab/>
        <w:t>Source: SA6</w:t>
      </w:r>
    </w:p>
    <w:p w14:paraId="07A8771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2B850" w14:textId="2F6373F6" w:rsidR="003E6F6D" w:rsidRDefault="003E6F6D" w:rsidP="003E6F6D">
      <w:pPr>
        <w:rPr>
          <w:rFonts w:ascii="Arial" w:hAnsi="Arial" w:cs="Arial"/>
          <w:b/>
          <w:sz w:val="24"/>
        </w:rPr>
      </w:pPr>
      <w:r>
        <w:rPr>
          <w:rFonts w:ascii="Arial" w:hAnsi="Arial" w:cs="Arial"/>
          <w:b/>
          <w:color w:val="0000FF"/>
          <w:sz w:val="24"/>
        </w:rPr>
        <w:t>C4-221538</w:t>
      </w:r>
      <w:r>
        <w:rPr>
          <w:rFonts w:ascii="Arial" w:hAnsi="Arial" w:cs="Arial"/>
          <w:b/>
          <w:color w:val="0000FF"/>
          <w:sz w:val="24"/>
        </w:rPr>
        <w:tab/>
      </w:r>
      <w:r>
        <w:rPr>
          <w:rFonts w:ascii="Arial" w:hAnsi="Arial" w:cs="Arial"/>
          <w:b/>
          <w:sz w:val="24"/>
        </w:rPr>
        <w:t>Reply LS on Location dependent MBS session</w:t>
      </w:r>
    </w:p>
    <w:p w14:paraId="0A96FEBE"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S2-2201313, to CT4, cc CT3</w:t>
      </w:r>
      <w:r>
        <w:rPr>
          <w:i/>
        </w:rPr>
        <w:br/>
      </w:r>
      <w:r>
        <w:rPr>
          <w:i/>
        </w:rPr>
        <w:tab/>
      </w:r>
      <w:r>
        <w:rPr>
          <w:i/>
        </w:rPr>
        <w:tab/>
      </w:r>
      <w:r>
        <w:rPr>
          <w:i/>
        </w:rPr>
        <w:tab/>
      </w:r>
      <w:r>
        <w:rPr>
          <w:i/>
        </w:rPr>
        <w:tab/>
      </w:r>
      <w:r>
        <w:rPr>
          <w:i/>
        </w:rPr>
        <w:tab/>
        <w:t>Source: SA2</w:t>
      </w:r>
    </w:p>
    <w:p w14:paraId="4892BAD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03124A" w14:textId="77777777" w:rsidR="003E6F6D" w:rsidRDefault="003E6F6D" w:rsidP="003E6F6D">
      <w:pPr>
        <w:pStyle w:val="Heading2"/>
      </w:pPr>
      <w:bookmarkStart w:id="23" w:name="_Toc97372264"/>
      <w:r>
        <w:t>5</w:t>
      </w:r>
      <w:r>
        <w:tab/>
        <w:t>Work item management</w:t>
      </w:r>
      <w:bookmarkEnd w:id="23"/>
    </w:p>
    <w:p w14:paraId="15646050" w14:textId="42C3B73C" w:rsidR="003E6F6D" w:rsidRDefault="003E6F6D" w:rsidP="003E6F6D">
      <w:pPr>
        <w:rPr>
          <w:rFonts w:ascii="Arial" w:hAnsi="Arial" w:cs="Arial"/>
          <w:b/>
          <w:sz w:val="24"/>
        </w:rPr>
      </w:pPr>
      <w:r>
        <w:rPr>
          <w:rFonts w:ascii="Arial" w:hAnsi="Arial" w:cs="Arial"/>
          <w:b/>
          <w:color w:val="0000FF"/>
          <w:sz w:val="24"/>
        </w:rPr>
        <w:t>C4-221031</w:t>
      </w:r>
      <w:r>
        <w:rPr>
          <w:rFonts w:ascii="Arial" w:hAnsi="Arial" w:cs="Arial"/>
          <w:b/>
          <w:color w:val="0000FF"/>
          <w:sz w:val="24"/>
        </w:rPr>
        <w:tab/>
      </w:r>
      <w:r>
        <w:rPr>
          <w:rFonts w:ascii="Arial" w:hAnsi="Arial" w:cs="Arial"/>
          <w:b/>
          <w:sz w:val="24"/>
        </w:rPr>
        <w:t>Revised WID on CT aspects of proximity based services in 5GS</w:t>
      </w:r>
    </w:p>
    <w:p w14:paraId="1CCC0432" w14:textId="77777777" w:rsidR="003E6F6D" w:rsidRDefault="003E6F6D" w:rsidP="003E6F6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2B34501A" w14:textId="77777777" w:rsidR="003E6F6D" w:rsidRDefault="003E6F6D" w:rsidP="003E6F6D">
      <w:pPr>
        <w:rPr>
          <w:color w:val="808080"/>
        </w:rPr>
      </w:pPr>
      <w:r>
        <w:rPr>
          <w:color w:val="808080"/>
        </w:rPr>
        <w:t>(Replaces CP-212105)</w:t>
      </w:r>
    </w:p>
    <w:p w14:paraId="5A36E2D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9594812" w14:textId="6F4235FF" w:rsidR="003E6F6D" w:rsidRDefault="003E6F6D" w:rsidP="003E6F6D">
      <w:pPr>
        <w:rPr>
          <w:rFonts w:ascii="Arial" w:hAnsi="Arial" w:cs="Arial"/>
          <w:b/>
          <w:sz w:val="24"/>
        </w:rPr>
      </w:pPr>
      <w:r>
        <w:rPr>
          <w:rFonts w:ascii="Arial" w:hAnsi="Arial" w:cs="Arial"/>
          <w:b/>
          <w:color w:val="0000FF"/>
          <w:sz w:val="24"/>
        </w:rPr>
        <w:t>C4-221032</w:t>
      </w:r>
      <w:r>
        <w:rPr>
          <w:rFonts w:ascii="Arial" w:hAnsi="Arial" w:cs="Arial"/>
          <w:b/>
          <w:color w:val="0000FF"/>
          <w:sz w:val="24"/>
        </w:rPr>
        <w:tab/>
      </w:r>
      <w:r>
        <w:rPr>
          <w:rFonts w:ascii="Arial" w:hAnsi="Arial" w:cs="Arial"/>
          <w:b/>
          <w:sz w:val="24"/>
        </w:rPr>
        <w:t>Revised WID on Service-based support for SMS in 5GC</w:t>
      </w:r>
    </w:p>
    <w:p w14:paraId="43E6DB01" w14:textId="77777777" w:rsidR="003E6F6D" w:rsidRDefault="003E6F6D" w:rsidP="003E6F6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Corporation Ltd.</w:t>
      </w:r>
    </w:p>
    <w:p w14:paraId="1B73302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E77EA" w14:textId="48E6EA7B" w:rsidR="003E6F6D" w:rsidRDefault="003E6F6D" w:rsidP="003E6F6D">
      <w:pPr>
        <w:rPr>
          <w:rFonts w:ascii="Arial" w:hAnsi="Arial" w:cs="Arial"/>
          <w:b/>
          <w:sz w:val="24"/>
        </w:rPr>
      </w:pPr>
      <w:r>
        <w:rPr>
          <w:rFonts w:ascii="Arial" w:hAnsi="Arial" w:cs="Arial"/>
          <w:b/>
          <w:color w:val="0000FF"/>
          <w:sz w:val="24"/>
        </w:rPr>
        <w:t>C4-221097</w:t>
      </w:r>
      <w:r>
        <w:rPr>
          <w:rFonts w:ascii="Arial" w:hAnsi="Arial" w:cs="Arial"/>
          <w:b/>
          <w:color w:val="0000FF"/>
          <w:sz w:val="24"/>
        </w:rPr>
        <w:tab/>
      </w:r>
      <w:r>
        <w:rPr>
          <w:rFonts w:ascii="Arial" w:hAnsi="Arial" w:cs="Arial"/>
          <w:b/>
          <w:sz w:val="24"/>
        </w:rPr>
        <w:t>Revised WID on CT aspects of Support for Minimization of service Interruption</w:t>
      </w:r>
    </w:p>
    <w:p w14:paraId="025687E8" w14:textId="77777777" w:rsidR="003E6F6D" w:rsidRDefault="003E6F6D" w:rsidP="003E6F6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w:t>
      </w:r>
    </w:p>
    <w:p w14:paraId="79F783C4" w14:textId="77777777" w:rsidR="003E6F6D" w:rsidRDefault="003E6F6D" w:rsidP="003E6F6D">
      <w:pPr>
        <w:rPr>
          <w:color w:val="808080"/>
        </w:rPr>
      </w:pPr>
      <w:r>
        <w:rPr>
          <w:color w:val="808080"/>
        </w:rPr>
        <w:t>(Replaces CP-212166)</w:t>
      </w:r>
    </w:p>
    <w:p w14:paraId="7DC7BB0C" w14:textId="77777777" w:rsidR="003E6F6D" w:rsidRDefault="003E6F6D" w:rsidP="003E6F6D">
      <w:pPr>
        <w:rPr>
          <w:rFonts w:ascii="Arial" w:hAnsi="Arial" w:cs="Arial"/>
          <w:b/>
        </w:rPr>
      </w:pPr>
      <w:r>
        <w:rPr>
          <w:rFonts w:ascii="Arial" w:hAnsi="Arial" w:cs="Arial"/>
          <w:b/>
        </w:rPr>
        <w:t xml:space="preserve">Abstract: </w:t>
      </w:r>
    </w:p>
    <w:p w14:paraId="5D40F9EB" w14:textId="77777777" w:rsidR="003E6F6D" w:rsidRDefault="003E6F6D" w:rsidP="003E6F6D">
      <w:r>
        <w:t>changes of rapporteur, and updates of CT4 aspects with SA2 dependency</w:t>
      </w:r>
    </w:p>
    <w:p w14:paraId="03F7C54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C4-221437</w:t>
      </w:r>
      <w:r>
        <w:rPr>
          <w:color w:val="993300"/>
          <w:u w:val="single"/>
        </w:rPr>
        <w:t>.</w:t>
      </w:r>
    </w:p>
    <w:p w14:paraId="5DBE4773" w14:textId="28198A6C" w:rsidR="003E6F6D" w:rsidRDefault="003E6F6D" w:rsidP="003E6F6D">
      <w:pPr>
        <w:rPr>
          <w:rFonts w:ascii="Arial" w:hAnsi="Arial" w:cs="Arial"/>
          <w:b/>
          <w:sz w:val="24"/>
        </w:rPr>
      </w:pPr>
      <w:r>
        <w:rPr>
          <w:rFonts w:ascii="Arial" w:hAnsi="Arial" w:cs="Arial"/>
          <w:b/>
          <w:color w:val="0000FF"/>
          <w:sz w:val="24"/>
        </w:rPr>
        <w:t>C4-221113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2D8C498" w14:textId="77777777" w:rsidR="003E6F6D" w:rsidRDefault="003E6F6D" w:rsidP="003E6F6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Ericsson</w:t>
      </w:r>
    </w:p>
    <w:p w14:paraId="7FEF4796" w14:textId="77777777" w:rsidR="003E6F6D" w:rsidRDefault="003E6F6D" w:rsidP="003E6F6D">
      <w:pPr>
        <w:rPr>
          <w:color w:val="808080"/>
        </w:rPr>
      </w:pPr>
      <w:r>
        <w:rPr>
          <w:color w:val="808080"/>
        </w:rPr>
        <w:t>(Replaces C4-220311)</w:t>
      </w:r>
    </w:p>
    <w:p w14:paraId="6F39FEC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C4-221418</w:t>
      </w:r>
      <w:r>
        <w:rPr>
          <w:color w:val="993300"/>
          <w:u w:val="single"/>
        </w:rPr>
        <w:t>.</w:t>
      </w:r>
    </w:p>
    <w:p w14:paraId="76E01CFC" w14:textId="73B72AA7" w:rsidR="003E6F6D" w:rsidRDefault="003E6F6D" w:rsidP="003E6F6D">
      <w:pPr>
        <w:rPr>
          <w:rFonts w:ascii="Arial" w:hAnsi="Arial" w:cs="Arial"/>
          <w:b/>
          <w:sz w:val="24"/>
        </w:rPr>
      </w:pPr>
      <w:r>
        <w:rPr>
          <w:rFonts w:ascii="Arial" w:hAnsi="Arial" w:cs="Arial"/>
          <w:b/>
          <w:color w:val="0000FF"/>
          <w:sz w:val="24"/>
        </w:rPr>
        <w:t>C4-221207</w:t>
      </w:r>
      <w:r>
        <w:rPr>
          <w:rFonts w:ascii="Arial" w:hAnsi="Arial" w:cs="Arial"/>
          <w:b/>
          <w:color w:val="0000FF"/>
          <w:sz w:val="24"/>
        </w:rPr>
        <w:tab/>
      </w:r>
      <w:r>
        <w:rPr>
          <w:rFonts w:ascii="Arial" w:hAnsi="Arial" w:cs="Arial"/>
          <w:b/>
          <w:sz w:val="24"/>
        </w:rPr>
        <w:t>Revised WID on Enhancement of Network Slicing Phase 2</w:t>
      </w:r>
    </w:p>
    <w:p w14:paraId="6A6808F5" w14:textId="77777777" w:rsidR="003E6F6D" w:rsidRDefault="003E6F6D" w:rsidP="003E6F6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 Hannah</w:t>
      </w:r>
    </w:p>
    <w:p w14:paraId="61982E5D" w14:textId="77777777" w:rsidR="003E6F6D" w:rsidRDefault="003E6F6D" w:rsidP="003E6F6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C30E4" w14:textId="2513FC44" w:rsidR="003E6F6D" w:rsidRDefault="003E6F6D" w:rsidP="003E6F6D">
      <w:pPr>
        <w:rPr>
          <w:rFonts w:ascii="Arial" w:hAnsi="Arial" w:cs="Arial"/>
          <w:b/>
          <w:sz w:val="24"/>
        </w:rPr>
      </w:pPr>
      <w:r>
        <w:rPr>
          <w:rFonts w:ascii="Arial" w:hAnsi="Arial" w:cs="Arial"/>
          <w:b/>
          <w:color w:val="0000FF"/>
          <w:sz w:val="24"/>
        </w:rPr>
        <w:t>C4-221315</w:t>
      </w:r>
      <w:r>
        <w:rPr>
          <w:rFonts w:ascii="Arial" w:hAnsi="Arial" w:cs="Arial"/>
          <w:b/>
          <w:color w:val="0000FF"/>
          <w:sz w:val="24"/>
        </w:rPr>
        <w:tab/>
      </w:r>
      <w:r>
        <w:rPr>
          <w:rFonts w:ascii="Arial" w:hAnsi="Arial" w:cs="Arial"/>
          <w:b/>
          <w:sz w:val="24"/>
        </w:rPr>
        <w:t>Discussion on proposed WID eIMS5G2</w:t>
      </w:r>
    </w:p>
    <w:p w14:paraId="6F7F3DC9" w14:textId="77777777" w:rsidR="003E6F6D" w:rsidRDefault="003E6F6D" w:rsidP="003E6F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C2E65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1884F" w14:textId="37E85F39" w:rsidR="003E6F6D" w:rsidRDefault="003E6F6D" w:rsidP="003E6F6D">
      <w:pPr>
        <w:rPr>
          <w:rFonts w:ascii="Arial" w:hAnsi="Arial" w:cs="Arial"/>
          <w:b/>
          <w:sz w:val="24"/>
        </w:rPr>
      </w:pPr>
      <w:r>
        <w:rPr>
          <w:rFonts w:ascii="Arial" w:hAnsi="Arial" w:cs="Arial"/>
          <w:b/>
          <w:color w:val="0000FF"/>
          <w:sz w:val="24"/>
        </w:rPr>
        <w:t>C4-221316</w:t>
      </w:r>
      <w:r>
        <w:rPr>
          <w:rFonts w:ascii="Arial" w:hAnsi="Arial" w:cs="Arial"/>
          <w:b/>
          <w:color w:val="0000FF"/>
          <w:sz w:val="24"/>
        </w:rPr>
        <w:tab/>
      </w:r>
      <w:r>
        <w:rPr>
          <w:rFonts w:ascii="Arial" w:hAnsi="Arial" w:cs="Arial"/>
          <w:b/>
          <w:sz w:val="24"/>
        </w:rPr>
        <w:t>New WID on CT aspects of Enhanced IMS to 5GC Integration Phase 2</w:t>
      </w:r>
    </w:p>
    <w:p w14:paraId="436CA634" w14:textId="77777777" w:rsidR="003E6F6D" w:rsidRDefault="003E6F6D" w:rsidP="003E6F6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044FB4E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9D1AA" w14:textId="570702C4" w:rsidR="003E6F6D" w:rsidRDefault="003E6F6D" w:rsidP="003E6F6D">
      <w:pPr>
        <w:rPr>
          <w:rFonts w:ascii="Arial" w:hAnsi="Arial" w:cs="Arial"/>
          <w:b/>
          <w:sz w:val="24"/>
        </w:rPr>
      </w:pPr>
      <w:r>
        <w:rPr>
          <w:rFonts w:ascii="Arial" w:hAnsi="Arial" w:cs="Arial"/>
          <w:b/>
          <w:color w:val="0000FF"/>
          <w:sz w:val="24"/>
        </w:rPr>
        <w:t>C4-221336</w:t>
      </w:r>
      <w:r>
        <w:rPr>
          <w:rFonts w:ascii="Arial" w:hAnsi="Arial" w:cs="Arial"/>
          <w:b/>
          <w:color w:val="0000FF"/>
          <w:sz w:val="24"/>
        </w:rPr>
        <w:tab/>
      </w:r>
      <w:r>
        <w:rPr>
          <w:rFonts w:ascii="Arial" w:hAnsi="Arial" w:cs="Arial"/>
          <w:b/>
          <w:sz w:val="24"/>
        </w:rPr>
        <w:t>Revised WID on enhancement on the GTP-U entity restart</w:t>
      </w:r>
    </w:p>
    <w:p w14:paraId="5BA0B0C4" w14:textId="77777777" w:rsidR="003E6F6D" w:rsidRDefault="003E6F6D" w:rsidP="003E6F6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2DD025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1EC60" w14:textId="4B3A8FB4" w:rsidR="003E6F6D" w:rsidRDefault="003E6F6D" w:rsidP="003E6F6D">
      <w:pPr>
        <w:rPr>
          <w:rFonts w:ascii="Arial" w:hAnsi="Arial" w:cs="Arial"/>
          <w:b/>
          <w:sz w:val="24"/>
        </w:rPr>
      </w:pPr>
      <w:r>
        <w:rPr>
          <w:rFonts w:ascii="Arial" w:hAnsi="Arial" w:cs="Arial"/>
          <w:b/>
          <w:color w:val="0000FF"/>
          <w:sz w:val="24"/>
        </w:rPr>
        <w:t>C4-221367</w:t>
      </w:r>
      <w:r>
        <w:rPr>
          <w:rFonts w:ascii="Arial" w:hAnsi="Arial" w:cs="Arial"/>
          <w:b/>
          <w:color w:val="0000FF"/>
          <w:sz w:val="24"/>
        </w:rPr>
        <w:tab/>
      </w:r>
      <w:r>
        <w:rPr>
          <w:rFonts w:ascii="Arial" w:hAnsi="Arial" w:cs="Arial"/>
          <w:b/>
          <w:sz w:val="24"/>
        </w:rPr>
        <w:t>Revised WID on CT aspects of Enhanced support of Non-Public Networks</w:t>
      </w:r>
    </w:p>
    <w:p w14:paraId="0FEC3057" w14:textId="77777777" w:rsidR="003E6F6D" w:rsidRDefault="003E6F6D" w:rsidP="003E6F6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81F505B" w14:textId="77777777" w:rsidR="003E6F6D" w:rsidRDefault="003E6F6D" w:rsidP="003E6F6D">
      <w:pPr>
        <w:rPr>
          <w:color w:val="808080"/>
        </w:rPr>
      </w:pPr>
      <w:r>
        <w:rPr>
          <w:color w:val="808080"/>
        </w:rPr>
        <w:t>(Replaces CP-213072)</w:t>
      </w:r>
    </w:p>
    <w:p w14:paraId="23174D6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C4-221554</w:t>
      </w:r>
      <w:r>
        <w:rPr>
          <w:color w:val="993300"/>
          <w:u w:val="single"/>
        </w:rPr>
        <w:t>.</w:t>
      </w:r>
    </w:p>
    <w:p w14:paraId="20A7CB41" w14:textId="57CF2AB0" w:rsidR="003E6F6D" w:rsidRDefault="003E6F6D" w:rsidP="003E6F6D">
      <w:pPr>
        <w:rPr>
          <w:rFonts w:ascii="Arial" w:hAnsi="Arial" w:cs="Arial"/>
          <w:b/>
          <w:sz w:val="24"/>
        </w:rPr>
      </w:pPr>
      <w:r>
        <w:rPr>
          <w:rFonts w:ascii="Arial" w:hAnsi="Arial" w:cs="Arial"/>
          <w:b/>
          <w:color w:val="0000FF"/>
          <w:sz w:val="24"/>
        </w:rPr>
        <w:t>C4-221383</w:t>
      </w:r>
      <w:r>
        <w:rPr>
          <w:rFonts w:ascii="Arial" w:hAnsi="Arial" w:cs="Arial"/>
          <w:b/>
          <w:color w:val="0000FF"/>
          <w:sz w:val="24"/>
        </w:rPr>
        <w:tab/>
      </w:r>
      <w:r>
        <w:rPr>
          <w:rFonts w:ascii="Arial" w:hAnsi="Arial" w:cs="Arial"/>
          <w:b/>
          <w:sz w:val="24"/>
        </w:rPr>
        <w:t>Revised WID on Rel-17 Enhancements of 3GPP Northbound Interfaces and Application Layer APIs</w:t>
      </w:r>
    </w:p>
    <w:p w14:paraId="23128492" w14:textId="77777777" w:rsidR="003E6F6D" w:rsidRDefault="003E6F6D" w:rsidP="003E6F6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4EB3876E" w14:textId="77777777" w:rsidR="003E6F6D" w:rsidRDefault="003E6F6D" w:rsidP="003E6F6D">
      <w:pPr>
        <w:rPr>
          <w:color w:val="808080"/>
        </w:rPr>
      </w:pPr>
      <w:r>
        <w:rPr>
          <w:color w:val="808080"/>
        </w:rPr>
        <w:t>(Replaces CP-213262)</w:t>
      </w:r>
    </w:p>
    <w:p w14:paraId="352D62A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A57E06" w14:textId="7D1CCB0F" w:rsidR="003E6F6D" w:rsidRDefault="003E6F6D" w:rsidP="003E6F6D">
      <w:pPr>
        <w:rPr>
          <w:rFonts w:ascii="Arial" w:hAnsi="Arial" w:cs="Arial"/>
          <w:b/>
          <w:sz w:val="24"/>
        </w:rPr>
      </w:pPr>
      <w:r>
        <w:rPr>
          <w:rFonts w:ascii="Arial" w:hAnsi="Arial" w:cs="Arial"/>
          <w:b/>
          <w:color w:val="0000FF"/>
          <w:sz w:val="24"/>
        </w:rPr>
        <w:t>C4-221394</w:t>
      </w:r>
      <w:r>
        <w:rPr>
          <w:rFonts w:ascii="Arial" w:hAnsi="Arial" w:cs="Arial"/>
          <w:b/>
          <w:color w:val="0000FF"/>
          <w:sz w:val="24"/>
        </w:rPr>
        <w:tab/>
      </w:r>
      <w:r>
        <w:rPr>
          <w:rFonts w:ascii="Arial" w:hAnsi="Arial" w:cs="Arial"/>
          <w:b/>
          <w:sz w:val="24"/>
        </w:rPr>
        <w:t>Revised WID on CT aspects on Dynamic management of group-based event monitoring</w:t>
      </w:r>
    </w:p>
    <w:p w14:paraId="026C74C4" w14:textId="77777777" w:rsidR="003E6F6D" w:rsidRDefault="003E6F6D" w:rsidP="003E6F6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D39DF23" w14:textId="77777777" w:rsidR="003E6F6D" w:rsidRDefault="003E6F6D" w:rsidP="003E6F6D">
      <w:pPr>
        <w:rPr>
          <w:color w:val="808080"/>
        </w:rPr>
      </w:pPr>
      <w:r>
        <w:rPr>
          <w:color w:val="808080"/>
        </w:rPr>
        <w:t>(Replaces CP-212165)</w:t>
      </w:r>
    </w:p>
    <w:p w14:paraId="6D6FCA2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A709BD" w14:textId="65A34109" w:rsidR="003E6F6D" w:rsidRDefault="003E6F6D" w:rsidP="003E6F6D">
      <w:pPr>
        <w:rPr>
          <w:rFonts w:ascii="Arial" w:hAnsi="Arial" w:cs="Arial"/>
          <w:b/>
          <w:sz w:val="24"/>
        </w:rPr>
      </w:pPr>
      <w:r>
        <w:rPr>
          <w:rFonts w:ascii="Arial" w:hAnsi="Arial" w:cs="Arial"/>
          <w:b/>
          <w:color w:val="0000FF"/>
          <w:sz w:val="24"/>
        </w:rPr>
        <w:t>C4-221410</w:t>
      </w:r>
      <w:r>
        <w:rPr>
          <w:rFonts w:ascii="Arial" w:hAnsi="Arial" w:cs="Arial"/>
          <w:b/>
          <w:color w:val="0000FF"/>
          <w:sz w:val="24"/>
        </w:rPr>
        <w:tab/>
      </w:r>
      <w:r>
        <w:rPr>
          <w:rFonts w:ascii="Arial" w:hAnsi="Arial" w:cs="Arial"/>
          <w:b/>
          <w:sz w:val="24"/>
        </w:rPr>
        <w:t>New_WID on enhancement of RAN Slicing for NR</w:t>
      </w:r>
    </w:p>
    <w:p w14:paraId="45A4EC3D" w14:textId="77777777" w:rsidR="003E6F6D" w:rsidRDefault="003E6F6D" w:rsidP="003E6F6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3C9F4AD8" w14:textId="77777777" w:rsidR="003E6F6D" w:rsidRDefault="003E6F6D" w:rsidP="003E6F6D">
      <w:pPr>
        <w:rPr>
          <w:color w:val="808080"/>
        </w:rPr>
      </w:pPr>
      <w:r>
        <w:rPr>
          <w:color w:val="808080"/>
        </w:rPr>
        <w:t>(Replaces C4-216112)</w:t>
      </w:r>
    </w:p>
    <w:p w14:paraId="10444FE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02EDB5" w14:textId="7073EBD8" w:rsidR="003E6F6D" w:rsidRDefault="003E6F6D" w:rsidP="003E6F6D">
      <w:pPr>
        <w:rPr>
          <w:rFonts w:ascii="Arial" w:hAnsi="Arial" w:cs="Arial"/>
          <w:b/>
          <w:sz w:val="24"/>
        </w:rPr>
      </w:pPr>
      <w:r>
        <w:rPr>
          <w:rFonts w:ascii="Arial" w:hAnsi="Arial" w:cs="Arial"/>
          <w:b/>
          <w:color w:val="0000FF"/>
          <w:sz w:val="24"/>
        </w:rPr>
        <w:t>C4-221418</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0E391447" w14:textId="77777777" w:rsidR="003E6F6D" w:rsidRDefault="003E6F6D" w:rsidP="003E6F6D">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Ericsson</w:t>
      </w:r>
    </w:p>
    <w:p w14:paraId="2646BE43" w14:textId="77777777" w:rsidR="003E6F6D" w:rsidRDefault="003E6F6D" w:rsidP="003E6F6D">
      <w:pPr>
        <w:rPr>
          <w:color w:val="808080"/>
        </w:rPr>
      </w:pPr>
      <w:r>
        <w:rPr>
          <w:color w:val="808080"/>
        </w:rPr>
        <w:t>(Replaces C4-221113)</w:t>
      </w:r>
    </w:p>
    <w:p w14:paraId="0695031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C4-221544</w:t>
      </w:r>
      <w:r>
        <w:rPr>
          <w:color w:val="993300"/>
          <w:u w:val="single"/>
        </w:rPr>
        <w:t>.</w:t>
      </w:r>
    </w:p>
    <w:p w14:paraId="2A2BA638" w14:textId="70E7E25C" w:rsidR="003E6F6D" w:rsidRDefault="003E6F6D" w:rsidP="003E6F6D">
      <w:pPr>
        <w:rPr>
          <w:rFonts w:ascii="Arial" w:hAnsi="Arial" w:cs="Arial"/>
          <w:b/>
          <w:sz w:val="24"/>
        </w:rPr>
      </w:pPr>
      <w:r>
        <w:rPr>
          <w:rFonts w:ascii="Arial" w:hAnsi="Arial" w:cs="Arial"/>
          <w:b/>
          <w:color w:val="0000FF"/>
          <w:sz w:val="24"/>
        </w:rPr>
        <w:t>C4-221428</w:t>
      </w:r>
      <w:r>
        <w:rPr>
          <w:rFonts w:ascii="Arial" w:hAnsi="Arial" w:cs="Arial"/>
          <w:b/>
          <w:color w:val="0000FF"/>
          <w:sz w:val="24"/>
        </w:rPr>
        <w:tab/>
      </w:r>
      <w:r>
        <w:rPr>
          <w:rFonts w:ascii="Arial" w:hAnsi="Arial" w:cs="Arial"/>
          <w:b/>
          <w:sz w:val="24"/>
        </w:rPr>
        <w:t>Revised WID on Service-based support for SMS in 5GC</w:t>
      </w:r>
    </w:p>
    <w:p w14:paraId="42C6DD07" w14:textId="77777777" w:rsidR="003E6F6D" w:rsidRDefault="003E6F6D" w:rsidP="003E6F6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Corporation Ltd.</w:t>
      </w:r>
    </w:p>
    <w:p w14:paraId="21287952" w14:textId="77777777" w:rsidR="003E6F6D" w:rsidRDefault="003E6F6D" w:rsidP="003E6F6D">
      <w:pPr>
        <w:rPr>
          <w:color w:val="808080"/>
        </w:rPr>
      </w:pPr>
      <w:r>
        <w:rPr>
          <w:color w:val="808080"/>
        </w:rPr>
        <w:t>(Replaces C4-221032)</w:t>
      </w:r>
    </w:p>
    <w:p w14:paraId="7CA202C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3DC0F" w14:textId="6BD334B6" w:rsidR="003E6F6D" w:rsidRDefault="003E6F6D" w:rsidP="003E6F6D">
      <w:pPr>
        <w:rPr>
          <w:rFonts w:ascii="Arial" w:hAnsi="Arial" w:cs="Arial"/>
          <w:b/>
          <w:sz w:val="24"/>
        </w:rPr>
      </w:pPr>
      <w:r>
        <w:rPr>
          <w:rFonts w:ascii="Arial" w:hAnsi="Arial" w:cs="Arial"/>
          <w:b/>
          <w:color w:val="0000FF"/>
          <w:sz w:val="24"/>
        </w:rPr>
        <w:t>C4-221437</w:t>
      </w:r>
      <w:r>
        <w:rPr>
          <w:rFonts w:ascii="Arial" w:hAnsi="Arial" w:cs="Arial"/>
          <w:b/>
          <w:color w:val="0000FF"/>
          <w:sz w:val="24"/>
        </w:rPr>
        <w:tab/>
      </w:r>
      <w:r>
        <w:rPr>
          <w:rFonts w:ascii="Arial" w:hAnsi="Arial" w:cs="Arial"/>
          <w:b/>
          <w:sz w:val="24"/>
        </w:rPr>
        <w:t>Revised WID on CT aspects of Support for Minimization of service Interruption</w:t>
      </w:r>
    </w:p>
    <w:p w14:paraId="5C46B96A" w14:textId="77777777" w:rsidR="003E6F6D" w:rsidRDefault="003E6F6D" w:rsidP="003E6F6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w:t>
      </w:r>
    </w:p>
    <w:p w14:paraId="6C4375D5" w14:textId="77777777" w:rsidR="003E6F6D" w:rsidRDefault="003E6F6D" w:rsidP="003E6F6D">
      <w:pPr>
        <w:rPr>
          <w:color w:val="808080"/>
        </w:rPr>
      </w:pPr>
      <w:r>
        <w:rPr>
          <w:color w:val="808080"/>
        </w:rPr>
        <w:t>(Replaces C4-221097)</w:t>
      </w:r>
    </w:p>
    <w:p w14:paraId="3F40FB5B" w14:textId="77777777" w:rsidR="003E6F6D" w:rsidRDefault="003E6F6D" w:rsidP="003E6F6D">
      <w:pPr>
        <w:rPr>
          <w:rFonts w:ascii="Arial" w:hAnsi="Arial" w:cs="Arial"/>
          <w:b/>
        </w:rPr>
      </w:pPr>
      <w:r>
        <w:rPr>
          <w:rFonts w:ascii="Arial" w:hAnsi="Arial" w:cs="Arial"/>
          <w:b/>
        </w:rPr>
        <w:t xml:space="preserve">Abstract: </w:t>
      </w:r>
    </w:p>
    <w:p w14:paraId="49D27081" w14:textId="77777777" w:rsidR="003E6F6D" w:rsidRDefault="003E6F6D" w:rsidP="003E6F6D">
      <w:r>
        <w:t>changes of rapporteur, and updates of CT4 aspects with SA2 dependency</w:t>
      </w:r>
    </w:p>
    <w:p w14:paraId="7AFBA7D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9A1AF6" w14:textId="03D5FF52" w:rsidR="003E6F6D" w:rsidRDefault="003E6F6D" w:rsidP="003E6F6D">
      <w:pPr>
        <w:rPr>
          <w:rFonts w:ascii="Arial" w:hAnsi="Arial" w:cs="Arial"/>
          <w:b/>
          <w:sz w:val="24"/>
        </w:rPr>
      </w:pPr>
      <w:r>
        <w:rPr>
          <w:rFonts w:ascii="Arial" w:hAnsi="Arial" w:cs="Arial"/>
          <w:b/>
          <w:color w:val="0000FF"/>
          <w:sz w:val="24"/>
        </w:rPr>
        <w:t>C4-221537</w:t>
      </w:r>
      <w:r>
        <w:rPr>
          <w:rFonts w:ascii="Arial" w:hAnsi="Arial" w:cs="Arial"/>
          <w:b/>
          <w:color w:val="0000FF"/>
          <w:sz w:val="24"/>
        </w:rPr>
        <w:tab/>
      </w:r>
      <w:r>
        <w:rPr>
          <w:rFonts w:ascii="Arial" w:hAnsi="Arial" w:cs="Arial"/>
          <w:b/>
          <w:sz w:val="24"/>
        </w:rPr>
        <w:t>CT aspects of Enhancement for Proximity based Services in 5GS</w:t>
      </w:r>
    </w:p>
    <w:p w14:paraId="2D258177" w14:textId="77777777" w:rsidR="003E6F6D" w:rsidRDefault="003E6F6D" w:rsidP="003E6F6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63DE8BB8" w14:textId="77777777" w:rsidR="003E6F6D" w:rsidRDefault="003E6F6D" w:rsidP="003E6F6D">
      <w:pPr>
        <w:rPr>
          <w:color w:val="808080"/>
        </w:rPr>
      </w:pPr>
      <w:r>
        <w:rPr>
          <w:color w:val="808080"/>
        </w:rPr>
        <w:t>(Replaces CP-212105)</w:t>
      </w:r>
    </w:p>
    <w:p w14:paraId="775CF24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B097E0" w14:textId="06C1F636" w:rsidR="003E6F6D" w:rsidRDefault="003E6F6D" w:rsidP="003E6F6D">
      <w:pPr>
        <w:rPr>
          <w:rFonts w:ascii="Arial" w:hAnsi="Arial" w:cs="Arial"/>
          <w:b/>
          <w:sz w:val="24"/>
        </w:rPr>
      </w:pPr>
      <w:r>
        <w:rPr>
          <w:rFonts w:ascii="Arial" w:hAnsi="Arial" w:cs="Arial"/>
          <w:b/>
          <w:color w:val="0000FF"/>
          <w:sz w:val="24"/>
        </w:rPr>
        <w:t>C4-221544</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510CBF56" w14:textId="77777777" w:rsidR="003E6F6D" w:rsidRDefault="003E6F6D" w:rsidP="003E6F6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Ericsson</w:t>
      </w:r>
    </w:p>
    <w:p w14:paraId="52B614B7" w14:textId="77777777" w:rsidR="003E6F6D" w:rsidRDefault="003E6F6D" w:rsidP="003E6F6D">
      <w:pPr>
        <w:rPr>
          <w:color w:val="808080"/>
        </w:rPr>
      </w:pPr>
      <w:r>
        <w:rPr>
          <w:color w:val="808080"/>
        </w:rPr>
        <w:t>(Replaces C4-221418)</w:t>
      </w:r>
    </w:p>
    <w:p w14:paraId="72BDEC1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F257F" w14:textId="71738A19" w:rsidR="003E6F6D" w:rsidRDefault="003E6F6D" w:rsidP="003E6F6D">
      <w:pPr>
        <w:rPr>
          <w:rFonts w:ascii="Arial" w:hAnsi="Arial" w:cs="Arial"/>
          <w:b/>
          <w:sz w:val="24"/>
        </w:rPr>
      </w:pPr>
      <w:r>
        <w:rPr>
          <w:rFonts w:ascii="Arial" w:hAnsi="Arial" w:cs="Arial"/>
          <w:b/>
          <w:color w:val="0000FF"/>
          <w:sz w:val="24"/>
        </w:rPr>
        <w:t>C4-221554</w:t>
      </w:r>
      <w:r>
        <w:rPr>
          <w:rFonts w:ascii="Arial" w:hAnsi="Arial" w:cs="Arial"/>
          <w:b/>
          <w:color w:val="0000FF"/>
          <w:sz w:val="24"/>
        </w:rPr>
        <w:tab/>
      </w:r>
      <w:r>
        <w:rPr>
          <w:rFonts w:ascii="Arial" w:hAnsi="Arial" w:cs="Arial"/>
          <w:b/>
          <w:sz w:val="24"/>
        </w:rPr>
        <w:t>Revised WID on CT aspects of Enhanced support of Non-Public Networks</w:t>
      </w:r>
    </w:p>
    <w:p w14:paraId="5CF054F7" w14:textId="77777777" w:rsidR="003E6F6D" w:rsidRDefault="003E6F6D" w:rsidP="003E6F6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8928F60" w14:textId="77777777" w:rsidR="003E6F6D" w:rsidRDefault="003E6F6D" w:rsidP="003E6F6D">
      <w:pPr>
        <w:rPr>
          <w:color w:val="808080"/>
        </w:rPr>
      </w:pPr>
      <w:r>
        <w:rPr>
          <w:color w:val="808080"/>
        </w:rPr>
        <w:t>(Replaces C4-221367)</w:t>
      </w:r>
    </w:p>
    <w:p w14:paraId="4BC5265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85D5E4" w14:textId="63D517F8" w:rsidR="003E6F6D" w:rsidRDefault="003E6F6D" w:rsidP="003E6F6D">
      <w:pPr>
        <w:rPr>
          <w:rFonts w:ascii="Arial" w:hAnsi="Arial" w:cs="Arial"/>
          <w:b/>
          <w:sz w:val="24"/>
        </w:rPr>
      </w:pPr>
      <w:r>
        <w:rPr>
          <w:rFonts w:ascii="Arial" w:hAnsi="Arial" w:cs="Arial"/>
          <w:b/>
          <w:color w:val="0000FF"/>
          <w:sz w:val="24"/>
        </w:rPr>
        <w:t>C4-221639</w:t>
      </w:r>
      <w:r>
        <w:rPr>
          <w:rFonts w:ascii="Arial" w:hAnsi="Arial" w:cs="Arial"/>
          <w:b/>
          <w:color w:val="0000FF"/>
          <w:sz w:val="24"/>
        </w:rPr>
        <w:tab/>
      </w:r>
      <w:r>
        <w:rPr>
          <w:rFonts w:ascii="Arial" w:hAnsi="Arial" w:cs="Arial"/>
          <w:b/>
          <w:sz w:val="24"/>
        </w:rPr>
        <w:t>Revised WID on Restoration of Profiles related to UDR</w:t>
      </w:r>
    </w:p>
    <w:p w14:paraId="5FBE7E49" w14:textId="77777777" w:rsidR="003E6F6D" w:rsidRDefault="003E6F6D" w:rsidP="003E6F6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w:t>
      </w:r>
    </w:p>
    <w:p w14:paraId="4D26A186" w14:textId="77777777" w:rsidR="003E6F6D" w:rsidRDefault="003E6F6D" w:rsidP="003E6F6D">
      <w:pPr>
        <w:rPr>
          <w:color w:val="808080"/>
        </w:rPr>
      </w:pPr>
      <w:r>
        <w:rPr>
          <w:color w:val="808080"/>
        </w:rPr>
        <w:t>(Replaces CP-213070)</w:t>
      </w:r>
    </w:p>
    <w:p w14:paraId="4EDE6CA9" w14:textId="77777777" w:rsidR="003E6F6D" w:rsidRDefault="003E6F6D" w:rsidP="003E6F6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57E2F" w14:textId="2830D60D" w:rsidR="003E6F6D" w:rsidRDefault="003E6F6D" w:rsidP="003E6F6D">
      <w:pPr>
        <w:rPr>
          <w:rFonts w:ascii="Arial" w:hAnsi="Arial" w:cs="Arial"/>
          <w:b/>
          <w:sz w:val="24"/>
        </w:rPr>
      </w:pPr>
      <w:r>
        <w:rPr>
          <w:rFonts w:ascii="Arial" w:hAnsi="Arial" w:cs="Arial"/>
          <w:b/>
          <w:color w:val="0000FF"/>
          <w:sz w:val="24"/>
        </w:rPr>
        <w:t>C4-221648</w:t>
      </w:r>
      <w:r>
        <w:rPr>
          <w:rFonts w:ascii="Arial" w:hAnsi="Arial" w:cs="Arial"/>
          <w:b/>
          <w:color w:val="0000FF"/>
          <w:sz w:val="24"/>
        </w:rPr>
        <w:tab/>
      </w:r>
      <w:r>
        <w:rPr>
          <w:rFonts w:ascii="Arial" w:hAnsi="Arial" w:cs="Arial"/>
          <w:b/>
          <w:sz w:val="24"/>
        </w:rPr>
        <w:t>Revised WID on Service-based support for SMS in 5GC</w:t>
      </w:r>
    </w:p>
    <w:p w14:paraId="572AFE6C" w14:textId="77777777" w:rsidR="003E6F6D" w:rsidRDefault="003E6F6D" w:rsidP="003E6F6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Corporation Ltd.</w:t>
      </w:r>
    </w:p>
    <w:p w14:paraId="7364A724" w14:textId="77777777" w:rsidR="003E6F6D" w:rsidRDefault="003E6F6D" w:rsidP="003E6F6D">
      <w:pPr>
        <w:rPr>
          <w:color w:val="808080"/>
        </w:rPr>
      </w:pPr>
      <w:r>
        <w:rPr>
          <w:color w:val="808080"/>
        </w:rPr>
        <w:t>(Replaces C4-221428)</w:t>
      </w:r>
    </w:p>
    <w:p w14:paraId="0C635FC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8B349C" w14:textId="77777777" w:rsidR="003E6F6D" w:rsidRDefault="003E6F6D" w:rsidP="003E6F6D">
      <w:pPr>
        <w:pStyle w:val="Heading2"/>
      </w:pPr>
      <w:bookmarkStart w:id="24" w:name="_Toc97372265"/>
      <w:r>
        <w:t>6</w:t>
      </w:r>
      <w:r>
        <w:tab/>
        <w:t>Release 17</w:t>
      </w:r>
      <w:bookmarkEnd w:id="24"/>
    </w:p>
    <w:p w14:paraId="2AEE7541" w14:textId="77777777" w:rsidR="003E6F6D" w:rsidRDefault="003E6F6D" w:rsidP="003E6F6D">
      <w:pPr>
        <w:pStyle w:val="Heading3"/>
      </w:pPr>
      <w:bookmarkStart w:id="25" w:name="_Toc97372266"/>
      <w:r>
        <w:t>6.1</w:t>
      </w:r>
      <w:r>
        <w:tab/>
        <w:t>CT4 Led WIs</w:t>
      </w:r>
      <w:bookmarkEnd w:id="25"/>
    </w:p>
    <w:p w14:paraId="5760E272" w14:textId="77777777" w:rsidR="003E6F6D" w:rsidRDefault="003E6F6D" w:rsidP="003E6F6D">
      <w:pPr>
        <w:pStyle w:val="Heading4"/>
      </w:pPr>
      <w:bookmarkStart w:id="26" w:name="_Toc97372267"/>
      <w:r>
        <w:t>6.1.1</w:t>
      </w:r>
      <w:r>
        <w:tab/>
        <w:t>Study on IETF QUIC Transport for 5GC Service Based Interfaces [FS_QUIC]</w:t>
      </w:r>
      <w:bookmarkEnd w:id="26"/>
    </w:p>
    <w:p w14:paraId="25228262" w14:textId="77777777" w:rsidR="003E6F6D" w:rsidRDefault="003E6F6D" w:rsidP="003E6F6D">
      <w:pPr>
        <w:pStyle w:val="Heading4"/>
      </w:pPr>
      <w:bookmarkStart w:id="27" w:name="_Toc97372268"/>
      <w:r>
        <w:t>6.1.2</w:t>
      </w:r>
      <w:r>
        <w:tab/>
        <w:t>Service based Interface protocol improvements [SBIProtoc17]</w:t>
      </w:r>
      <w:bookmarkEnd w:id="27"/>
    </w:p>
    <w:p w14:paraId="74907E0C" w14:textId="43D5508B" w:rsidR="003E6F6D" w:rsidRDefault="003E6F6D" w:rsidP="003E6F6D">
      <w:pPr>
        <w:rPr>
          <w:rFonts w:ascii="Arial" w:hAnsi="Arial" w:cs="Arial"/>
          <w:b/>
          <w:sz w:val="24"/>
        </w:rPr>
      </w:pPr>
      <w:r>
        <w:rPr>
          <w:rFonts w:ascii="Arial" w:hAnsi="Arial" w:cs="Arial"/>
          <w:b/>
          <w:color w:val="0000FF"/>
          <w:sz w:val="24"/>
        </w:rPr>
        <w:t>C4-221035</w:t>
      </w:r>
      <w:r>
        <w:rPr>
          <w:rFonts w:ascii="Arial" w:hAnsi="Arial" w:cs="Arial"/>
          <w:b/>
          <w:color w:val="0000FF"/>
          <w:sz w:val="24"/>
        </w:rPr>
        <w:tab/>
      </w:r>
      <w:r>
        <w:rPr>
          <w:rFonts w:ascii="Arial" w:hAnsi="Arial" w:cs="Arial"/>
          <w:b/>
          <w:sz w:val="24"/>
        </w:rPr>
        <w:t>Introduce HTTP PATCH Method</w:t>
      </w:r>
    </w:p>
    <w:p w14:paraId="45A18C8F"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v17.3.0</w:t>
      </w:r>
      <w:r>
        <w:rPr>
          <w:i/>
        </w:rPr>
        <w:tab/>
        <w:t xml:space="preserve">  CR-0093  rev 2 Cat: F (Rel-17)</w:t>
      </w:r>
      <w:r>
        <w:rPr>
          <w:i/>
        </w:rPr>
        <w:br/>
      </w:r>
      <w:r>
        <w:rPr>
          <w:i/>
        </w:rPr>
        <w:br/>
      </w:r>
      <w:r>
        <w:rPr>
          <w:i/>
        </w:rPr>
        <w:tab/>
      </w:r>
      <w:r>
        <w:rPr>
          <w:i/>
        </w:rPr>
        <w:tab/>
      </w:r>
      <w:r>
        <w:rPr>
          <w:i/>
        </w:rPr>
        <w:tab/>
      </w:r>
      <w:r>
        <w:rPr>
          <w:i/>
        </w:rPr>
        <w:tab/>
      </w:r>
      <w:r>
        <w:rPr>
          <w:i/>
        </w:rPr>
        <w:tab/>
        <w:t>Source: ZTE</w:t>
      </w:r>
    </w:p>
    <w:p w14:paraId="706A58EA" w14:textId="77777777" w:rsidR="003E6F6D" w:rsidRDefault="003E6F6D" w:rsidP="003E6F6D">
      <w:pPr>
        <w:rPr>
          <w:color w:val="808080"/>
        </w:rPr>
      </w:pPr>
      <w:r>
        <w:rPr>
          <w:color w:val="808080"/>
        </w:rPr>
        <w:t>(Replaces C4-220362)</w:t>
      </w:r>
    </w:p>
    <w:p w14:paraId="0C996D97" w14:textId="77777777" w:rsidR="003E6F6D" w:rsidRDefault="003E6F6D" w:rsidP="003E6F6D">
      <w:pPr>
        <w:rPr>
          <w:rFonts w:ascii="Arial" w:hAnsi="Arial" w:cs="Arial"/>
          <w:b/>
        </w:rPr>
      </w:pPr>
      <w:r>
        <w:rPr>
          <w:rFonts w:ascii="Arial" w:hAnsi="Arial" w:cs="Arial"/>
          <w:b/>
        </w:rPr>
        <w:t xml:space="preserve">Abstract: </w:t>
      </w:r>
    </w:p>
    <w:p w14:paraId="355BE4C3" w14:textId="77777777" w:rsidR="003E6F6D" w:rsidRDefault="003E6F6D" w:rsidP="003E6F6D">
      <w:r>
        <w:t>This contribution introduces HTTP PATCH to SMSF interface.</w:t>
      </w:r>
    </w:p>
    <w:p w14:paraId="2FB0D7A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C4-221444</w:t>
      </w:r>
      <w:r>
        <w:rPr>
          <w:color w:val="993300"/>
          <w:u w:val="single"/>
        </w:rPr>
        <w:t>.</w:t>
      </w:r>
    </w:p>
    <w:p w14:paraId="697FC560" w14:textId="11B70E5B" w:rsidR="003E6F6D" w:rsidRDefault="003E6F6D" w:rsidP="003E6F6D">
      <w:pPr>
        <w:rPr>
          <w:rFonts w:ascii="Arial" w:hAnsi="Arial" w:cs="Arial"/>
          <w:b/>
          <w:sz w:val="24"/>
        </w:rPr>
      </w:pPr>
      <w:r>
        <w:rPr>
          <w:rFonts w:ascii="Arial" w:hAnsi="Arial" w:cs="Arial"/>
          <w:b/>
          <w:color w:val="0000FF"/>
          <w:sz w:val="24"/>
        </w:rPr>
        <w:t>C4-221036</w:t>
      </w:r>
      <w:r>
        <w:rPr>
          <w:rFonts w:ascii="Arial" w:hAnsi="Arial" w:cs="Arial"/>
          <w:b/>
          <w:color w:val="0000FF"/>
          <w:sz w:val="24"/>
        </w:rPr>
        <w:tab/>
      </w:r>
      <w:r>
        <w:rPr>
          <w:rFonts w:ascii="Arial" w:hAnsi="Arial" w:cs="Arial"/>
          <w:b/>
          <w:sz w:val="24"/>
        </w:rPr>
        <w:t>Simplify 307/308 Response in OpenAPI</w:t>
      </w:r>
    </w:p>
    <w:p w14:paraId="386AF6CA"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v17.3.0</w:t>
      </w:r>
      <w:r>
        <w:rPr>
          <w:i/>
        </w:rPr>
        <w:tab/>
        <w:t xml:space="preserve">  CR-0094  rev  Cat: F (Rel-17)</w:t>
      </w:r>
      <w:r>
        <w:rPr>
          <w:i/>
        </w:rPr>
        <w:br/>
      </w:r>
      <w:r>
        <w:rPr>
          <w:i/>
        </w:rPr>
        <w:br/>
      </w:r>
      <w:r>
        <w:rPr>
          <w:i/>
        </w:rPr>
        <w:tab/>
      </w:r>
      <w:r>
        <w:rPr>
          <w:i/>
        </w:rPr>
        <w:tab/>
      </w:r>
      <w:r>
        <w:rPr>
          <w:i/>
        </w:rPr>
        <w:tab/>
      </w:r>
      <w:r>
        <w:rPr>
          <w:i/>
        </w:rPr>
        <w:tab/>
      </w:r>
      <w:r>
        <w:rPr>
          <w:i/>
        </w:rPr>
        <w:tab/>
        <w:t>Source: ZTE</w:t>
      </w:r>
    </w:p>
    <w:p w14:paraId="2E969E02" w14:textId="77777777" w:rsidR="003E6F6D" w:rsidRDefault="003E6F6D" w:rsidP="003E6F6D">
      <w:pPr>
        <w:rPr>
          <w:rFonts w:ascii="Arial" w:hAnsi="Arial" w:cs="Arial"/>
          <w:b/>
        </w:rPr>
      </w:pPr>
      <w:r>
        <w:rPr>
          <w:rFonts w:ascii="Arial" w:hAnsi="Arial" w:cs="Arial"/>
          <w:b/>
        </w:rPr>
        <w:t xml:space="preserve">Abstract: </w:t>
      </w:r>
    </w:p>
    <w:p w14:paraId="0AB1F125" w14:textId="77777777" w:rsidR="003E6F6D" w:rsidRDefault="003E6F6D" w:rsidP="003E6F6D">
      <w:r>
        <w:t>This contribution proposes changes to OpenAPI file to simplify the 307/308 response.</w:t>
      </w:r>
    </w:p>
    <w:p w14:paraId="306087E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E75D4" w14:textId="6DC9BF26" w:rsidR="003E6F6D" w:rsidRDefault="003E6F6D" w:rsidP="003E6F6D">
      <w:pPr>
        <w:rPr>
          <w:rFonts w:ascii="Arial" w:hAnsi="Arial" w:cs="Arial"/>
          <w:b/>
          <w:sz w:val="24"/>
        </w:rPr>
      </w:pPr>
      <w:r>
        <w:rPr>
          <w:rFonts w:ascii="Arial" w:hAnsi="Arial" w:cs="Arial"/>
          <w:b/>
          <w:color w:val="0000FF"/>
          <w:sz w:val="24"/>
        </w:rPr>
        <w:t>C4-221057</w:t>
      </w:r>
      <w:r>
        <w:rPr>
          <w:rFonts w:ascii="Arial" w:hAnsi="Arial" w:cs="Arial"/>
          <w:b/>
          <w:color w:val="0000FF"/>
          <w:sz w:val="24"/>
        </w:rPr>
        <w:tab/>
      </w:r>
      <w:r>
        <w:rPr>
          <w:rFonts w:ascii="Arial" w:hAnsi="Arial" w:cs="Arial"/>
          <w:b/>
          <w:sz w:val="24"/>
        </w:rPr>
        <w:t>Adding 3GPP release indication to supportedFeatures attribute</w:t>
      </w:r>
    </w:p>
    <w:p w14:paraId="762E0202"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CR-0665  rev  Cat: F (Rel-17)</w:t>
      </w:r>
      <w:r>
        <w:rPr>
          <w:i/>
        </w:rPr>
        <w:br/>
      </w:r>
      <w:r>
        <w:rPr>
          <w:i/>
        </w:rPr>
        <w:br/>
      </w:r>
      <w:r>
        <w:rPr>
          <w:i/>
        </w:rPr>
        <w:tab/>
      </w:r>
      <w:r>
        <w:rPr>
          <w:i/>
        </w:rPr>
        <w:tab/>
      </w:r>
      <w:r>
        <w:rPr>
          <w:i/>
        </w:rPr>
        <w:tab/>
      </w:r>
      <w:r>
        <w:rPr>
          <w:i/>
        </w:rPr>
        <w:tab/>
      </w:r>
      <w:r>
        <w:rPr>
          <w:i/>
        </w:rPr>
        <w:tab/>
        <w:t>Source: Huawei</w:t>
      </w:r>
    </w:p>
    <w:p w14:paraId="0FBC656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B707F8" w14:textId="5810309F" w:rsidR="003E6F6D" w:rsidRDefault="003E6F6D" w:rsidP="003E6F6D">
      <w:pPr>
        <w:rPr>
          <w:rFonts w:ascii="Arial" w:hAnsi="Arial" w:cs="Arial"/>
          <w:b/>
          <w:sz w:val="24"/>
        </w:rPr>
      </w:pPr>
      <w:r>
        <w:rPr>
          <w:rFonts w:ascii="Arial" w:hAnsi="Arial" w:cs="Arial"/>
          <w:b/>
          <w:color w:val="0000FF"/>
          <w:sz w:val="24"/>
        </w:rPr>
        <w:t>C4-221059</w:t>
      </w:r>
      <w:r>
        <w:rPr>
          <w:rFonts w:ascii="Arial" w:hAnsi="Arial" w:cs="Arial"/>
          <w:b/>
          <w:color w:val="0000FF"/>
          <w:sz w:val="24"/>
        </w:rPr>
        <w:tab/>
      </w:r>
      <w:r>
        <w:rPr>
          <w:rFonts w:ascii="Arial" w:hAnsi="Arial" w:cs="Arial"/>
          <w:b/>
          <w:sz w:val="24"/>
        </w:rPr>
        <w:t>Alignment of desription fields</w:t>
      </w:r>
    </w:p>
    <w:p w14:paraId="61F50FBF"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CR-0330  rev  Cat: F (Rel-17)</w:t>
      </w:r>
      <w:r>
        <w:rPr>
          <w:i/>
        </w:rPr>
        <w:br/>
      </w:r>
      <w:r>
        <w:rPr>
          <w:i/>
        </w:rPr>
        <w:br/>
      </w:r>
      <w:r>
        <w:rPr>
          <w:i/>
        </w:rPr>
        <w:tab/>
      </w:r>
      <w:r>
        <w:rPr>
          <w:i/>
        </w:rPr>
        <w:tab/>
      </w:r>
      <w:r>
        <w:rPr>
          <w:i/>
        </w:rPr>
        <w:tab/>
      </w:r>
      <w:r>
        <w:rPr>
          <w:i/>
        </w:rPr>
        <w:tab/>
      </w:r>
      <w:r>
        <w:rPr>
          <w:i/>
        </w:rPr>
        <w:tab/>
        <w:t>Source: HuaWei, Ericsson</w:t>
      </w:r>
    </w:p>
    <w:p w14:paraId="48D7E13A" w14:textId="77777777" w:rsidR="003E6F6D" w:rsidRDefault="003E6F6D" w:rsidP="003E6F6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C4-221495</w:t>
      </w:r>
      <w:r>
        <w:rPr>
          <w:color w:val="993300"/>
          <w:u w:val="single"/>
        </w:rPr>
        <w:t>.</w:t>
      </w:r>
    </w:p>
    <w:p w14:paraId="00261F7A" w14:textId="1B6487CA" w:rsidR="003E6F6D" w:rsidRDefault="003E6F6D" w:rsidP="003E6F6D">
      <w:pPr>
        <w:rPr>
          <w:rFonts w:ascii="Arial" w:hAnsi="Arial" w:cs="Arial"/>
          <w:b/>
          <w:sz w:val="24"/>
        </w:rPr>
      </w:pPr>
      <w:r>
        <w:rPr>
          <w:rFonts w:ascii="Arial" w:hAnsi="Arial" w:cs="Arial"/>
          <w:b/>
          <w:color w:val="0000FF"/>
          <w:sz w:val="24"/>
        </w:rPr>
        <w:t>C4-221091</w:t>
      </w:r>
      <w:r>
        <w:rPr>
          <w:rFonts w:ascii="Arial" w:hAnsi="Arial" w:cs="Arial"/>
          <w:b/>
          <w:color w:val="0000FF"/>
          <w:sz w:val="24"/>
        </w:rPr>
        <w:tab/>
      </w:r>
      <w:r>
        <w:rPr>
          <w:rFonts w:ascii="Arial" w:hAnsi="Arial" w:cs="Arial"/>
          <w:b/>
          <w:sz w:val="24"/>
        </w:rPr>
        <w:t>Conditional SMSF de-registration</w:t>
      </w:r>
    </w:p>
    <w:p w14:paraId="67CFEF4B"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CR-0813  rev  Cat: F (Rel-17)</w:t>
      </w:r>
      <w:r>
        <w:rPr>
          <w:i/>
        </w:rPr>
        <w:br/>
      </w:r>
      <w:r>
        <w:rPr>
          <w:i/>
        </w:rPr>
        <w:br/>
      </w:r>
      <w:r>
        <w:rPr>
          <w:i/>
        </w:rPr>
        <w:tab/>
      </w:r>
      <w:r>
        <w:rPr>
          <w:i/>
        </w:rPr>
        <w:tab/>
      </w:r>
      <w:r>
        <w:rPr>
          <w:i/>
        </w:rPr>
        <w:tab/>
      </w:r>
      <w:r>
        <w:rPr>
          <w:i/>
        </w:rPr>
        <w:tab/>
      </w:r>
      <w:r>
        <w:rPr>
          <w:i/>
        </w:rPr>
        <w:tab/>
        <w:t>Source: Nokia, Nokia Shanghai Bell</w:t>
      </w:r>
    </w:p>
    <w:p w14:paraId="026A8EC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A2174" w14:textId="4FD0F801" w:rsidR="003E6F6D" w:rsidRDefault="003E6F6D" w:rsidP="003E6F6D">
      <w:pPr>
        <w:rPr>
          <w:rFonts w:ascii="Arial" w:hAnsi="Arial" w:cs="Arial"/>
          <w:b/>
          <w:sz w:val="24"/>
        </w:rPr>
      </w:pPr>
      <w:r>
        <w:rPr>
          <w:rFonts w:ascii="Arial" w:hAnsi="Arial" w:cs="Arial"/>
          <w:b/>
          <w:color w:val="0000FF"/>
          <w:sz w:val="24"/>
        </w:rPr>
        <w:t>C4-221093</w:t>
      </w:r>
      <w:r>
        <w:rPr>
          <w:rFonts w:ascii="Arial" w:hAnsi="Arial" w:cs="Arial"/>
          <w:b/>
          <w:color w:val="0000FF"/>
          <w:sz w:val="24"/>
        </w:rPr>
        <w:tab/>
      </w:r>
      <w:r>
        <w:rPr>
          <w:rFonts w:ascii="Arial" w:hAnsi="Arial" w:cs="Arial"/>
          <w:b/>
          <w:sz w:val="24"/>
        </w:rPr>
        <w:t>AUSF data storage</w:t>
      </w:r>
    </w:p>
    <w:p w14:paraId="30C4F91F"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v17.5.0</w:t>
      </w:r>
      <w:r>
        <w:rPr>
          <w:i/>
        </w:rPr>
        <w:tab/>
        <w:t xml:space="preserve">  CR-0420  rev  Cat: B (Rel-17)</w:t>
      </w:r>
      <w:r>
        <w:rPr>
          <w:i/>
        </w:rPr>
        <w:br/>
      </w:r>
      <w:r>
        <w:rPr>
          <w:i/>
        </w:rPr>
        <w:br/>
      </w:r>
      <w:r>
        <w:rPr>
          <w:i/>
        </w:rPr>
        <w:tab/>
      </w:r>
      <w:r>
        <w:rPr>
          <w:i/>
        </w:rPr>
        <w:tab/>
      </w:r>
      <w:r>
        <w:rPr>
          <w:i/>
        </w:rPr>
        <w:tab/>
      </w:r>
      <w:r>
        <w:rPr>
          <w:i/>
        </w:rPr>
        <w:tab/>
      </w:r>
      <w:r>
        <w:rPr>
          <w:i/>
        </w:rPr>
        <w:tab/>
        <w:t>Source: Nokia, Nokia Shanghai Bell</w:t>
      </w:r>
    </w:p>
    <w:p w14:paraId="6CEEA43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C724A5" w14:textId="2FF4784F" w:rsidR="003E6F6D" w:rsidRDefault="003E6F6D" w:rsidP="003E6F6D">
      <w:pPr>
        <w:rPr>
          <w:rFonts w:ascii="Arial" w:hAnsi="Arial" w:cs="Arial"/>
          <w:b/>
          <w:sz w:val="24"/>
        </w:rPr>
      </w:pPr>
      <w:r>
        <w:rPr>
          <w:rFonts w:ascii="Arial" w:hAnsi="Arial" w:cs="Arial"/>
          <w:b/>
          <w:color w:val="0000FF"/>
          <w:sz w:val="24"/>
        </w:rPr>
        <w:t>C4-221094</w:t>
      </w:r>
      <w:r>
        <w:rPr>
          <w:rFonts w:ascii="Arial" w:hAnsi="Arial" w:cs="Arial"/>
          <w:b/>
          <w:color w:val="0000FF"/>
          <w:sz w:val="24"/>
        </w:rPr>
        <w:tab/>
      </w:r>
      <w:r>
        <w:rPr>
          <w:rFonts w:ascii="Arial" w:hAnsi="Arial" w:cs="Arial"/>
          <w:b/>
          <w:sz w:val="24"/>
        </w:rPr>
        <w:t>AUSF data storage</w:t>
      </w:r>
    </w:p>
    <w:p w14:paraId="41F9369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v17.5.0</w:t>
      </w:r>
      <w:r>
        <w:rPr>
          <w:i/>
        </w:rPr>
        <w:tab/>
        <w:t xml:space="preserve">  CR-0177  rev  Cat: B (Rel-17)</w:t>
      </w:r>
      <w:r>
        <w:rPr>
          <w:i/>
        </w:rPr>
        <w:br/>
      </w:r>
      <w:r>
        <w:rPr>
          <w:i/>
        </w:rPr>
        <w:br/>
      </w:r>
      <w:r>
        <w:rPr>
          <w:i/>
        </w:rPr>
        <w:tab/>
      </w:r>
      <w:r>
        <w:rPr>
          <w:i/>
        </w:rPr>
        <w:tab/>
      </w:r>
      <w:r>
        <w:rPr>
          <w:i/>
        </w:rPr>
        <w:tab/>
      </w:r>
      <w:r>
        <w:rPr>
          <w:i/>
        </w:rPr>
        <w:tab/>
      </w:r>
      <w:r>
        <w:rPr>
          <w:i/>
        </w:rPr>
        <w:tab/>
        <w:t>Source: Nokia, Nokia Shanghai Bell</w:t>
      </w:r>
    </w:p>
    <w:p w14:paraId="750EB10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B83ECC" w14:textId="74B2CD99" w:rsidR="003E6F6D" w:rsidRDefault="003E6F6D" w:rsidP="003E6F6D">
      <w:pPr>
        <w:rPr>
          <w:rFonts w:ascii="Arial" w:hAnsi="Arial" w:cs="Arial"/>
          <w:b/>
          <w:sz w:val="24"/>
        </w:rPr>
      </w:pPr>
      <w:r>
        <w:rPr>
          <w:rFonts w:ascii="Arial" w:hAnsi="Arial" w:cs="Arial"/>
          <w:b/>
          <w:color w:val="0000FF"/>
          <w:sz w:val="24"/>
        </w:rPr>
        <w:t>C4-221096</w:t>
      </w:r>
      <w:r>
        <w:rPr>
          <w:rFonts w:ascii="Arial" w:hAnsi="Arial" w:cs="Arial"/>
          <w:b/>
          <w:color w:val="0000FF"/>
          <w:sz w:val="24"/>
        </w:rPr>
        <w:tab/>
      </w:r>
      <w:r>
        <w:rPr>
          <w:rFonts w:ascii="Arial" w:hAnsi="Arial" w:cs="Arial"/>
          <w:b/>
          <w:sz w:val="24"/>
        </w:rPr>
        <w:t>Reuse of type Fqdn from 29.571</w:t>
      </w:r>
    </w:p>
    <w:p w14:paraId="2B8AFEE1"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CR-0815  rev  Cat: F (Rel-17)</w:t>
      </w:r>
      <w:r>
        <w:rPr>
          <w:i/>
        </w:rPr>
        <w:br/>
      </w:r>
      <w:r>
        <w:rPr>
          <w:i/>
        </w:rPr>
        <w:br/>
      </w:r>
      <w:r>
        <w:rPr>
          <w:i/>
        </w:rPr>
        <w:tab/>
      </w:r>
      <w:r>
        <w:rPr>
          <w:i/>
        </w:rPr>
        <w:tab/>
      </w:r>
      <w:r>
        <w:rPr>
          <w:i/>
        </w:rPr>
        <w:tab/>
      </w:r>
      <w:r>
        <w:rPr>
          <w:i/>
        </w:rPr>
        <w:tab/>
      </w:r>
      <w:r>
        <w:rPr>
          <w:i/>
        </w:rPr>
        <w:tab/>
        <w:t>Source: Nokia, Nokia Shanghai Bell</w:t>
      </w:r>
    </w:p>
    <w:p w14:paraId="26EAA88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C4-221470</w:t>
      </w:r>
      <w:r>
        <w:rPr>
          <w:color w:val="993300"/>
          <w:u w:val="single"/>
        </w:rPr>
        <w:t>.</w:t>
      </w:r>
    </w:p>
    <w:p w14:paraId="0A866849" w14:textId="7B61DCE0" w:rsidR="003E6F6D" w:rsidRDefault="003E6F6D" w:rsidP="003E6F6D">
      <w:pPr>
        <w:rPr>
          <w:rFonts w:ascii="Arial" w:hAnsi="Arial" w:cs="Arial"/>
          <w:b/>
          <w:sz w:val="24"/>
        </w:rPr>
      </w:pPr>
      <w:r>
        <w:rPr>
          <w:rFonts w:ascii="Arial" w:hAnsi="Arial" w:cs="Arial"/>
          <w:b/>
          <w:color w:val="0000FF"/>
          <w:sz w:val="24"/>
        </w:rPr>
        <w:t>C4-221099</w:t>
      </w:r>
      <w:r>
        <w:rPr>
          <w:rFonts w:ascii="Arial" w:hAnsi="Arial" w:cs="Arial"/>
          <w:b/>
          <w:color w:val="0000FF"/>
          <w:sz w:val="24"/>
        </w:rPr>
        <w:tab/>
      </w:r>
      <w:r>
        <w:rPr>
          <w:rFonts w:ascii="Arial" w:hAnsi="Arial" w:cs="Arial"/>
          <w:b/>
          <w:sz w:val="24"/>
        </w:rPr>
        <w:t>UDR storing of non-subscriber related data</w:t>
      </w:r>
    </w:p>
    <w:p w14:paraId="79CE397C"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CR-0670  rev  Cat: F (Rel-17)</w:t>
      </w:r>
      <w:r>
        <w:rPr>
          <w:i/>
        </w:rPr>
        <w:br/>
      </w:r>
      <w:r>
        <w:rPr>
          <w:i/>
        </w:rPr>
        <w:br/>
      </w:r>
      <w:r>
        <w:rPr>
          <w:i/>
        </w:rPr>
        <w:tab/>
      </w:r>
      <w:r>
        <w:rPr>
          <w:i/>
        </w:rPr>
        <w:tab/>
      </w:r>
      <w:r>
        <w:rPr>
          <w:i/>
        </w:rPr>
        <w:tab/>
      </w:r>
      <w:r>
        <w:rPr>
          <w:i/>
        </w:rPr>
        <w:tab/>
      </w:r>
      <w:r>
        <w:rPr>
          <w:i/>
        </w:rPr>
        <w:tab/>
        <w:t>Source: Nokia, Nokia Shanghai Bell</w:t>
      </w:r>
    </w:p>
    <w:p w14:paraId="02708B3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C4-221472</w:t>
      </w:r>
      <w:r>
        <w:rPr>
          <w:color w:val="993300"/>
          <w:u w:val="single"/>
        </w:rPr>
        <w:t>.</w:t>
      </w:r>
    </w:p>
    <w:p w14:paraId="746385D1" w14:textId="44130EFB" w:rsidR="003E6F6D" w:rsidRDefault="003E6F6D" w:rsidP="003E6F6D">
      <w:pPr>
        <w:rPr>
          <w:rFonts w:ascii="Arial" w:hAnsi="Arial" w:cs="Arial"/>
          <w:b/>
          <w:sz w:val="24"/>
        </w:rPr>
      </w:pPr>
      <w:r>
        <w:rPr>
          <w:rFonts w:ascii="Arial" w:hAnsi="Arial" w:cs="Arial"/>
          <w:b/>
          <w:color w:val="0000FF"/>
          <w:sz w:val="24"/>
        </w:rPr>
        <w:t>C4-221101</w:t>
      </w:r>
      <w:r>
        <w:rPr>
          <w:rFonts w:ascii="Arial" w:hAnsi="Arial" w:cs="Arial"/>
          <w:b/>
          <w:color w:val="0000FF"/>
          <w:sz w:val="24"/>
        </w:rPr>
        <w:tab/>
      </w:r>
      <w:r>
        <w:rPr>
          <w:rFonts w:ascii="Arial" w:hAnsi="Arial" w:cs="Arial"/>
          <w:b/>
          <w:sz w:val="24"/>
        </w:rPr>
        <w:t>UDR storing data sub-sets</w:t>
      </w:r>
    </w:p>
    <w:p w14:paraId="66E602E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CR-0671  rev  Cat: B (Rel-17)</w:t>
      </w:r>
      <w:r>
        <w:rPr>
          <w:i/>
        </w:rPr>
        <w:br/>
      </w:r>
      <w:r>
        <w:rPr>
          <w:i/>
        </w:rPr>
        <w:br/>
      </w:r>
      <w:r>
        <w:rPr>
          <w:i/>
        </w:rPr>
        <w:tab/>
      </w:r>
      <w:r>
        <w:rPr>
          <w:i/>
        </w:rPr>
        <w:tab/>
      </w:r>
      <w:r>
        <w:rPr>
          <w:i/>
        </w:rPr>
        <w:tab/>
      </w:r>
      <w:r>
        <w:rPr>
          <w:i/>
        </w:rPr>
        <w:tab/>
      </w:r>
      <w:r>
        <w:rPr>
          <w:i/>
        </w:rPr>
        <w:tab/>
        <w:t>Source: Nokia, Nokia Shanghai Bell</w:t>
      </w:r>
    </w:p>
    <w:p w14:paraId="7847775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28A67" w14:textId="7BC5564E" w:rsidR="003E6F6D" w:rsidRDefault="003E6F6D" w:rsidP="003E6F6D">
      <w:pPr>
        <w:rPr>
          <w:rFonts w:ascii="Arial" w:hAnsi="Arial" w:cs="Arial"/>
          <w:b/>
          <w:sz w:val="24"/>
        </w:rPr>
      </w:pPr>
      <w:r>
        <w:rPr>
          <w:rFonts w:ascii="Arial" w:hAnsi="Arial" w:cs="Arial"/>
          <w:b/>
          <w:color w:val="0000FF"/>
          <w:sz w:val="24"/>
        </w:rPr>
        <w:t>C4-221106</w:t>
      </w:r>
      <w:r>
        <w:rPr>
          <w:rFonts w:ascii="Arial" w:hAnsi="Arial" w:cs="Arial"/>
          <w:b/>
          <w:color w:val="0000FF"/>
          <w:sz w:val="24"/>
        </w:rPr>
        <w:tab/>
      </w:r>
      <w:r>
        <w:rPr>
          <w:rFonts w:ascii="Arial" w:hAnsi="Arial" w:cs="Arial"/>
          <w:b/>
          <w:sz w:val="24"/>
        </w:rPr>
        <w:t>Query parameters in Monitored Resource URIs</w:t>
      </w:r>
    </w:p>
    <w:p w14:paraId="107E39E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CR-0819  rev  Cat: F (Rel-17)</w:t>
      </w:r>
      <w:r>
        <w:rPr>
          <w:i/>
        </w:rPr>
        <w:br/>
      </w:r>
      <w:r>
        <w:rPr>
          <w:i/>
        </w:rPr>
        <w:br/>
      </w:r>
      <w:r>
        <w:rPr>
          <w:i/>
        </w:rPr>
        <w:tab/>
      </w:r>
      <w:r>
        <w:rPr>
          <w:i/>
        </w:rPr>
        <w:tab/>
      </w:r>
      <w:r>
        <w:rPr>
          <w:i/>
        </w:rPr>
        <w:tab/>
      </w:r>
      <w:r>
        <w:rPr>
          <w:i/>
        </w:rPr>
        <w:tab/>
      </w:r>
      <w:r>
        <w:rPr>
          <w:i/>
        </w:rPr>
        <w:tab/>
        <w:t>Source: Nokia, Nokia Shanghai Bell</w:t>
      </w:r>
    </w:p>
    <w:p w14:paraId="0F66665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CD882" w14:textId="7FD59FFF" w:rsidR="003E6F6D" w:rsidRDefault="003E6F6D" w:rsidP="003E6F6D">
      <w:pPr>
        <w:rPr>
          <w:rFonts w:ascii="Arial" w:hAnsi="Arial" w:cs="Arial"/>
          <w:b/>
          <w:sz w:val="24"/>
        </w:rPr>
      </w:pPr>
      <w:r>
        <w:rPr>
          <w:rFonts w:ascii="Arial" w:hAnsi="Arial" w:cs="Arial"/>
          <w:b/>
          <w:color w:val="0000FF"/>
          <w:sz w:val="24"/>
        </w:rPr>
        <w:lastRenderedPageBreak/>
        <w:t>C4-221118</w:t>
      </w:r>
      <w:r>
        <w:rPr>
          <w:rFonts w:ascii="Arial" w:hAnsi="Arial" w:cs="Arial"/>
          <w:b/>
          <w:color w:val="0000FF"/>
          <w:sz w:val="24"/>
        </w:rPr>
        <w:tab/>
      </w:r>
      <w:r>
        <w:rPr>
          <w:rFonts w:ascii="Arial" w:hAnsi="Arial" w:cs="Arial"/>
          <w:b/>
          <w:sz w:val="24"/>
        </w:rPr>
        <w:t>UE Registration procedure - V-SMF insertion, change and removal</w:t>
      </w:r>
    </w:p>
    <w:p w14:paraId="17E1A685"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CR-0522  rev  Cat: F (Rel-17)</w:t>
      </w:r>
      <w:r>
        <w:rPr>
          <w:i/>
        </w:rPr>
        <w:br/>
      </w:r>
      <w:r>
        <w:rPr>
          <w:i/>
        </w:rPr>
        <w:br/>
      </w:r>
      <w:r>
        <w:rPr>
          <w:i/>
        </w:rPr>
        <w:tab/>
      </w:r>
      <w:r>
        <w:rPr>
          <w:i/>
        </w:rPr>
        <w:tab/>
      </w:r>
      <w:r>
        <w:rPr>
          <w:i/>
        </w:rPr>
        <w:tab/>
      </w:r>
      <w:r>
        <w:rPr>
          <w:i/>
        </w:rPr>
        <w:tab/>
      </w:r>
      <w:r>
        <w:rPr>
          <w:i/>
        </w:rPr>
        <w:tab/>
        <w:t>Source: Huawei</w:t>
      </w:r>
    </w:p>
    <w:p w14:paraId="61BA985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7EF33" w14:textId="0497B628" w:rsidR="003E6F6D" w:rsidRDefault="003E6F6D" w:rsidP="003E6F6D">
      <w:pPr>
        <w:rPr>
          <w:rFonts w:ascii="Arial" w:hAnsi="Arial" w:cs="Arial"/>
          <w:b/>
          <w:sz w:val="24"/>
        </w:rPr>
      </w:pPr>
      <w:r>
        <w:rPr>
          <w:rFonts w:ascii="Arial" w:hAnsi="Arial" w:cs="Arial"/>
          <w:b/>
          <w:color w:val="0000FF"/>
          <w:sz w:val="24"/>
        </w:rPr>
        <w:t>C4-221131</w:t>
      </w:r>
      <w:r>
        <w:rPr>
          <w:rFonts w:ascii="Arial" w:hAnsi="Arial" w:cs="Arial"/>
          <w:b/>
          <w:color w:val="0000FF"/>
          <w:sz w:val="24"/>
        </w:rPr>
        <w:tab/>
      </w:r>
      <w:r>
        <w:rPr>
          <w:rFonts w:ascii="Arial" w:hAnsi="Arial" w:cs="Arial"/>
          <w:b/>
          <w:sz w:val="24"/>
        </w:rPr>
        <w:t>S-NSSAI encoding in the 3gpp-Sbi-Lci and 3gpp-Sbi-Oci headers' examples</w:t>
      </w:r>
    </w:p>
    <w:p w14:paraId="3A34B2B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CR-0312  rev  Cat: F (Rel-17)</w:t>
      </w:r>
      <w:r>
        <w:rPr>
          <w:i/>
        </w:rPr>
        <w:br/>
      </w:r>
      <w:r>
        <w:rPr>
          <w:i/>
        </w:rPr>
        <w:br/>
      </w:r>
      <w:r>
        <w:rPr>
          <w:i/>
        </w:rPr>
        <w:tab/>
      </w:r>
      <w:r>
        <w:rPr>
          <w:i/>
        </w:rPr>
        <w:tab/>
      </w:r>
      <w:r>
        <w:rPr>
          <w:i/>
        </w:rPr>
        <w:tab/>
      </w:r>
      <w:r>
        <w:rPr>
          <w:i/>
        </w:rPr>
        <w:tab/>
      </w:r>
      <w:r>
        <w:rPr>
          <w:i/>
        </w:rPr>
        <w:tab/>
        <w:t>Source: Nokia, Nokia Shanghai Bell</w:t>
      </w:r>
    </w:p>
    <w:p w14:paraId="6E7F378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C4-221478</w:t>
      </w:r>
      <w:r>
        <w:rPr>
          <w:color w:val="993300"/>
          <w:u w:val="single"/>
        </w:rPr>
        <w:t>.</w:t>
      </w:r>
    </w:p>
    <w:p w14:paraId="4B33C777" w14:textId="507FC5D0" w:rsidR="003E6F6D" w:rsidRDefault="003E6F6D" w:rsidP="003E6F6D">
      <w:pPr>
        <w:rPr>
          <w:rFonts w:ascii="Arial" w:hAnsi="Arial" w:cs="Arial"/>
          <w:b/>
          <w:sz w:val="24"/>
        </w:rPr>
      </w:pPr>
      <w:r>
        <w:rPr>
          <w:rFonts w:ascii="Arial" w:hAnsi="Arial" w:cs="Arial"/>
          <w:b/>
          <w:color w:val="0000FF"/>
          <w:sz w:val="24"/>
        </w:rPr>
        <w:t>C4-221132</w:t>
      </w:r>
      <w:r>
        <w:rPr>
          <w:rFonts w:ascii="Arial" w:hAnsi="Arial" w:cs="Arial"/>
          <w:b/>
          <w:color w:val="0000FF"/>
          <w:sz w:val="24"/>
        </w:rPr>
        <w:tab/>
      </w:r>
      <w:r>
        <w:rPr>
          <w:rFonts w:ascii="Arial" w:hAnsi="Arial" w:cs="Arial"/>
          <w:b/>
          <w:sz w:val="24"/>
        </w:rPr>
        <w:t>Formatting of Description fields</w:t>
      </w:r>
    </w:p>
    <w:p w14:paraId="6803867B"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CR-0523  rev  Cat: F (Rel-17)</w:t>
      </w:r>
      <w:r>
        <w:rPr>
          <w:i/>
        </w:rPr>
        <w:br/>
      </w:r>
      <w:r>
        <w:rPr>
          <w:i/>
        </w:rPr>
        <w:br/>
      </w:r>
      <w:r>
        <w:rPr>
          <w:i/>
        </w:rPr>
        <w:tab/>
      </w:r>
      <w:r>
        <w:rPr>
          <w:i/>
        </w:rPr>
        <w:tab/>
      </w:r>
      <w:r>
        <w:rPr>
          <w:i/>
        </w:rPr>
        <w:tab/>
      </w:r>
      <w:r>
        <w:rPr>
          <w:i/>
        </w:rPr>
        <w:tab/>
      </w:r>
      <w:r>
        <w:rPr>
          <w:i/>
        </w:rPr>
        <w:tab/>
        <w:t>Source: Nokia, Nokia Shanghai Bell</w:t>
      </w:r>
    </w:p>
    <w:p w14:paraId="3B9B16B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C4-221479</w:t>
      </w:r>
      <w:r>
        <w:rPr>
          <w:color w:val="993300"/>
          <w:u w:val="single"/>
        </w:rPr>
        <w:t>.</w:t>
      </w:r>
    </w:p>
    <w:p w14:paraId="50D49CD8" w14:textId="05AD5C04" w:rsidR="003E6F6D" w:rsidRDefault="003E6F6D" w:rsidP="003E6F6D">
      <w:pPr>
        <w:rPr>
          <w:rFonts w:ascii="Arial" w:hAnsi="Arial" w:cs="Arial"/>
          <w:b/>
          <w:sz w:val="24"/>
        </w:rPr>
      </w:pPr>
      <w:r>
        <w:rPr>
          <w:rFonts w:ascii="Arial" w:hAnsi="Arial" w:cs="Arial"/>
          <w:b/>
          <w:color w:val="0000FF"/>
          <w:sz w:val="24"/>
        </w:rPr>
        <w:t>C4-221171</w:t>
      </w:r>
      <w:r>
        <w:rPr>
          <w:rFonts w:ascii="Arial" w:hAnsi="Arial" w:cs="Arial"/>
          <w:b/>
          <w:color w:val="0000FF"/>
          <w:sz w:val="24"/>
        </w:rPr>
        <w:tab/>
      </w:r>
      <w:r>
        <w:rPr>
          <w:rFonts w:ascii="Arial" w:hAnsi="Arial" w:cs="Arial"/>
          <w:b/>
          <w:sz w:val="24"/>
        </w:rPr>
        <w:t>Clarifications to the SupportedFeatures type encoding</w:t>
      </w:r>
    </w:p>
    <w:p w14:paraId="57A753D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CR-0338  rev  Cat: F (Rel-17)</w:t>
      </w:r>
      <w:r>
        <w:rPr>
          <w:i/>
        </w:rPr>
        <w:br/>
      </w:r>
      <w:r>
        <w:rPr>
          <w:i/>
        </w:rPr>
        <w:br/>
      </w:r>
      <w:r>
        <w:rPr>
          <w:i/>
        </w:rPr>
        <w:tab/>
      </w:r>
      <w:r>
        <w:rPr>
          <w:i/>
        </w:rPr>
        <w:tab/>
      </w:r>
      <w:r>
        <w:rPr>
          <w:i/>
        </w:rPr>
        <w:tab/>
      </w:r>
      <w:r>
        <w:rPr>
          <w:i/>
        </w:rPr>
        <w:tab/>
      </w:r>
      <w:r>
        <w:rPr>
          <w:i/>
        </w:rPr>
        <w:tab/>
        <w:t>Source: Huawei</w:t>
      </w:r>
    </w:p>
    <w:p w14:paraId="2C7F4D9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C4-221530</w:t>
      </w:r>
      <w:r>
        <w:rPr>
          <w:color w:val="993300"/>
          <w:u w:val="single"/>
        </w:rPr>
        <w:t>.</w:t>
      </w:r>
    </w:p>
    <w:p w14:paraId="66AFB2DC" w14:textId="5B39244D" w:rsidR="003E6F6D" w:rsidRDefault="003E6F6D" w:rsidP="003E6F6D">
      <w:pPr>
        <w:rPr>
          <w:rFonts w:ascii="Arial" w:hAnsi="Arial" w:cs="Arial"/>
          <w:b/>
          <w:sz w:val="24"/>
        </w:rPr>
      </w:pPr>
      <w:r>
        <w:rPr>
          <w:rFonts w:ascii="Arial" w:hAnsi="Arial" w:cs="Arial"/>
          <w:b/>
          <w:color w:val="0000FF"/>
          <w:sz w:val="24"/>
        </w:rPr>
        <w:t>C4-221173</w:t>
      </w:r>
      <w:r>
        <w:rPr>
          <w:rFonts w:ascii="Arial" w:hAnsi="Arial" w:cs="Arial"/>
          <w:b/>
          <w:color w:val="0000FF"/>
          <w:sz w:val="24"/>
        </w:rPr>
        <w:tab/>
      </w:r>
      <w:r>
        <w:rPr>
          <w:rFonts w:ascii="Arial" w:hAnsi="Arial" w:cs="Arial"/>
          <w:b/>
          <w:sz w:val="24"/>
        </w:rPr>
        <w:t>Bootstrapping headers</w:t>
      </w:r>
    </w:p>
    <w:p w14:paraId="7B8916F4"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CR-0673  rev  Cat: F (Rel-17)</w:t>
      </w:r>
      <w:r>
        <w:rPr>
          <w:i/>
        </w:rPr>
        <w:br/>
      </w:r>
      <w:r>
        <w:rPr>
          <w:i/>
        </w:rPr>
        <w:br/>
      </w:r>
      <w:r>
        <w:rPr>
          <w:i/>
        </w:rPr>
        <w:tab/>
      </w:r>
      <w:r>
        <w:rPr>
          <w:i/>
        </w:rPr>
        <w:tab/>
      </w:r>
      <w:r>
        <w:rPr>
          <w:i/>
        </w:rPr>
        <w:tab/>
      </w:r>
      <w:r>
        <w:rPr>
          <w:i/>
        </w:rPr>
        <w:tab/>
      </w:r>
      <w:r>
        <w:rPr>
          <w:i/>
        </w:rPr>
        <w:tab/>
        <w:t>Source: Ericsson</w:t>
      </w:r>
    </w:p>
    <w:p w14:paraId="109E402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28DD7" w14:textId="4FFA02EF" w:rsidR="003E6F6D" w:rsidRDefault="003E6F6D" w:rsidP="003E6F6D">
      <w:pPr>
        <w:rPr>
          <w:rFonts w:ascii="Arial" w:hAnsi="Arial" w:cs="Arial"/>
          <w:b/>
          <w:sz w:val="24"/>
        </w:rPr>
      </w:pPr>
      <w:r>
        <w:rPr>
          <w:rFonts w:ascii="Arial" w:hAnsi="Arial" w:cs="Arial"/>
          <w:b/>
          <w:color w:val="0000FF"/>
          <w:sz w:val="24"/>
        </w:rPr>
        <w:t>C4-221179</w:t>
      </w:r>
      <w:r>
        <w:rPr>
          <w:rFonts w:ascii="Arial" w:hAnsi="Arial" w:cs="Arial"/>
          <w:b/>
          <w:color w:val="0000FF"/>
          <w:sz w:val="24"/>
        </w:rPr>
        <w:tab/>
      </w:r>
      <w:r>
        <w:rPr>
          <w:rFonts w:ascii="Arial" w:hAnsi="Arial" w:cs="Arial"/>
          <w:b/>
          <w:sz w:val="24"/>
        </w:rPr>
        <w:t>P-CSCF Restoration Enhancements</w:t>
      </w:r>
    </w:p>
    <w:p w14:paraId="2EF7A8AC"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CR-0677  rev  Cat: B (Rel-17)</w:t>
      </w:r>
      <w:r>
        <w:rPr>
          <w:i/>
        </w:rPr>
        <w:br/>
      </w:r>
      <w:r>
        <w:rPr>
          <w:i/>
        </w:rPr>
        <w:br/>
      </w:r>
      <w:r>
        <w:rPr>
          <w:i/>
        </w:rPr>
        <w:tab/>
      </w:r>
      <w:r>
        <w:rPr>
          <w:i/>
        </w:rPr>
        <w:tab/>
      </w:r>
      <w:r>
        <w:rPr>
          <w:i/>
        </w:rPr>
        <w:tab/>
      </w:r>
      <w:r>
        <w:rPr>
          <w:i/>
        </w:rPr>
        <w:tab/>
      </w:r>
      <w:r>
        <w:rPr>
          <w:i/>
        </w:rPr>
        <w:tab/>
        <w:t>Source: Ericsson</w:t>
      </w:r>
    </w:p>
    <w:p w14:paraId="295262D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C4-221555</w:t>
      </w:r>
      <w:r>
        <w:rPr>
          <w:color w:val="993300"/>
          <w:u w:val="single"/>
        </w:rPr>
        <w:t>.</w:t>
      </w:r>
    </w:p>
    <w:p w14:paraId="454F5A79" w14:textId="2E288441" w:rsidR="003E6F6D" w:rsidRDefault="003E6F6D" w:rsidP="003E6F6D">
      <w:pPr>
        <w:rPr>
          <w:rFonts w:ascii="Arial" w:hAnsi="Arial" w:cs="Arial"/>
          <w:b/>
          <w:sz w:val="24"/>
        </w:rPr>
      </w:pPr>
      <w:r>
        <w:rPr>
          <w:rFonts w:ascii="Arial" w:hAnsi="Arial" w:cs="Arial"/>
          <w:b/>
          <w:color w:val="0000FF"/>
          <w:sz w:val="24"/>
        </w:rPr>
        <w:t>C4-221180</w:t>
      </w:r>
      <w:r>
        <w:rPr>
          <w:rFonts w:ascii="Arial" w:hAnsi="Arial" w:cs="Arial"/>
          <w:b/>
          <w:color w:val="0000FF"/>
          <w:sz w:val="24"/>
        </w:rPr>
        <w:tab/>
      </w:r>
      <w:r>
        <w:rPr>
          <w:rFonts w:ascii="Arial" w:hAnsi="Arial" w:cs="Arial"/>
          <w:b/>
          <w:sz w:val="24"/>
        </w:rPr>
        <w:t>Fqdn data type definition</w:t>
      </w:r>
    </w:p>
    <w:p w14:paraId="4D1D10B8"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CR-0326  rev 2 Cat: F (Rel-17)</w:t>
      </w:r>
      <w:r>
        <w:rPr>
          <w:i/>
        </w:rPr>
        <w:br/>
      </w:r>
      <w:r>
        <w:rPr>
          <w:i/>
        </w:rPr>
        <w:br/>
      </w:r>
      <w:r>
        <w:rPr>
          <w:i/>
        </w:rPr>
        <w:tab/>
      </w:r>
      <w:r>
        <w:rPr>
          <w:i/>
        </w:rPr>
        <w:tab/>
      </w:r>
      <w:r>
        <w:rPr>
          <w:i/>
        </w:rPr>
        <w:tab/>
      </w:r>
      <w:r>
        <w:rPr>
          <w:i/>
        </w:rPr>
        <w:tab/>
      </w:r>
      <w:r>
        <w:rPr>
          <w:i/>
        </w:rPr>
        <w:tab/>
        <w:t>Source: Ericsson</w:t>
      </w:r>
    </w:p>
    <w:p w14:paraId="6A600D28" w14:textId="77777777" w:rsidR="003E6F6D" w:rsidRDefault="003E6F6D" w:rsidP="003E6F6D">
      <w:pPr>
        <w:rPr>
          <w:color w:val="808080"/>
        </w:rPr>
      </w:pPr>
      <w:r>
        <w:rPr>
          <w:color w:val="808080"/>
        </w:rPr>
        <w:t>(Replaces C4-220432)</w:t>
      </w:r>
    </w:p>
    <w:p w14:paraId="651629A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67A11" w14:textId="2E1E717D" w:rsidR="003E6F6D" w:rsidRDefault="003E6F6D" w:rsidP="003E6F6D">
      <w:pPr>
        <w:rPr>
          <w:rFonts w:ascii="Arial" w:hAnsi="Arial" w:cs="Arial"/>
          <w:b/>
          <w:sz w:val="24"/>
        </w:rPr>
      </w:pPr>
      <w:r>
        <w:rPr>
          <w:rFonts w:ascii="Arial" w:hAnsi="Arial" w:cs="Arial"/>
          <w:b/>
          <w:color w:val="0000FF"/>
          <w:sz w:val="24"/>
        </w:rPr>
        <w:lastRenderedPageBreak/>
        <w:t>C4-221184</w:t>
      </w:r>
      <w:r>
        <w:rPr>
          <w:rFonts w:ascii="Arial" w:hAnsi="Arial" w:cs="Arial"/>
          <w:b/>
          <w:color w:val="0000FF"/>
          <w:sz w:val="24"/>
        </w:rPr>
        <w:tab/>
      </w:r>
      <w:r>
        <w:rPr>
          <w:rFonts w:ascii="Arial" w:hAnsi="Arial" w:cs="Arial"/>
          <w:b/>
          <w:sz w:val="24"/>
        </w:rPr>
        <w:t>Subscription Context in Notifications</w:t>
      </w:r>
    </w:p>
    <w:p w14:paraId="5904B66C"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CR-0653  rev 2 Cat: B (Rel-17)</w:t>
      </w:r>
      <w:r>
        <w:rPr>
          <w:i/>
        </w:rPr>
        <w:br/>
      </w:r>
      <w:r>
        <w:rPr>
          <w:i/>
        </w:rPr>
        <w:br/>
      </w:r>
      <w:r>
        <w:rPr>
          <w:i/>
        </w:rPr>
        <w:tab/>
      </w:r>
      <w:r>
        <w:rPr>
          <w:i/>
        </w:rPr>
        <w:tab/>
      </w:r>
      <w:r>
        <w:rPr>
          <w:i/>
        </w:rPr>
        <w:tab/>
      </w:r>
      <w:r>
        <w:rPr>
          <w:i/>
        </w:rPr>
        <w:tab/>
      </w:r>
      <w:r>
        <w:rPr>
          <w:i/>
        </w:rPr>
        <w:tab/>
        <w:t>Source: Ericsson</w:t>
      </w:r>
    </w:p>
    <w:p w14:paraId="709AAC30" w14:textId="77777777" w:rsidR="003E6F6D" w:rsidRDefault="003E6F6D" w:rsidP="003E6F6D">
      <w:pPr>
        <w:rPr>
          <w:color w:val="808080"/>
        </w:rPr>
      </w:pPr>
      <w:r>
        <w:rPr>
          <w:color w:val="808080"/>
        </w:rPr>
        <w:t>(Replaces C4-220435)</w:t>
      </w:r>
    </w:p>
    <w:p w14:paraId="36AA8DE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C4-221557</w:t>
      </w:r>
      <w:r>
        <w:rPr>
          <w:color w:val="993300"/>
          <w:u w:val="single"/>
        </w:rPr>
        <w:t>.</w:t>
      </w:r>
    </w:p>
    <w:p w14:paraId="60F4A65E" w14:textId="419509AC" w:rsidR="003E6F6D" w:rsidRDefault="003E6F6D" w:rsidP="003E6F6D">
      <w:pPr>
        <w:rPr>
          <w:rFonts w:ascii="Arial" w:hAnsi="Arial" w:cs="Arial"/>
          <w:b/>
          <w:sz w:val="24"/>
        </w:rPr>
      </w:pPr>
      <w:r>
        <w:rPr>
          <w:rFonts w:ascii="Arial" w:hAnsi="Arial" w:cs="Arial"/>
          <w:b/>
          <w:color w:val="0000FF"/>
          <w:sz w:val="24"/>
        </w:rPr>
        <w:t>C4-221189</w:t>
      </w:r>
      <w:r>
        <w:rPr>
          <w:rFonts w:ascii="Arial" w:hAnsi="Arial" w:cs="Arial"/>
          <w:b/>
          <w:color w:val="0000FF"/>
          <w:sz w:val="24"/>
        </w:rPr>
        <w:tab/>
      </w:r>
      <w:r>
        <w:rPr>
          <w:rFonts w:ascii="Arial" w:hAnsi="Arial" w:cs="Arial"/>
          <w:b/>
          <w:sz w:val="24"/>
        </w:rPr>
        <w:t>Event Exposure subscription revocation due to removal of GPSI</w:t>
      </w:r>
    </w:p>
    <w:p w14:paraId="6E076E4A"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CR-0821  rev  Cat: F (Rel-17)</w:t>
      </w:r>
      <w:r>
        <w:rPr>
          <w:i/>
        </w:rPr>
        <w:br/>
      </w:r>
      <w:r>
        <w:rPr>
          <w:i/>
        </w:rPr>
        <w:br/>
      </w:r>
      <w:r>
        <w:rPr>
          <w:i/>
        </w:rPr>
        <w:tab/>
      </w:r>
      <w:r>
        <w:rPr>
          <w:i/>
        </w:rPr>
        <w:tab/>
      </w:r>
      <w:r>
        <w:rPr>
          <w:i/>
        </w:rPr>
        <w:tab/>
      </w:r>
      <w:r>
        <w:rPr>
          <w:i/>
        </w:rPr>
        <w:tab/>
      </w:r>
      <w:r>
        <w:rPr>
          <w:i/>
        </w:rPr>
        <w:tab/>
        <w:t>Source: Ericsson</w:t>
      </w:r>
    </w:p>
    <w:p w14:paraId="33FCF1D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C4-221562</w:t>
      </w:r>
      <w:r>
        <w:rPr>
          <w:color w:val="993300"/>
          <w:u w:val="single"/>
        </w:rPr>
        <w:t>.</w:t>
      </w:r>
    </w:p>
    <w:p w14:paraId="0DA0EA59" w14:textId="76C55E8F" w:rsidR="003E6F6D" w:rsidRDefault="003E6F6D" w:rsidP="003E6F6D">
      <w:pPr>
        <w:rPr>
          <w:rFonts w:ascii="Arial" w:hAnsi="Arial" w:cs="Arial"/>
          <w:b/>
          <w:sz w:val="24"/>
        </w:rPr>
      </w:pPr>
      <w:r>
        <w:rPr>
          <w:rFonts w:ascii="Arial" w:hAnsi="Arial" w:cs="Arial"/>
          <w:b/>
          <w:color w:val="0000FF"/>
          <w:sz w:val="24"/>
        </w:rPr>
        <w:t>C4-221194</w:t>
      </w:r>
      <w:r>
        <w:rPr>
          <w:rFonts w:ascii="Arial" w:hAnsi="Arial" w:cs="Arial"/>
          <w:b/>
          <w:color w:val="0000FF"/>
          <w:sz w:val="24"/>
        </w:rPr>
        <w:tab/>
      </w:r>
      <w:r>
        <w:rPr>
          <w:rFonts w:ascii="Arial" w:hAnsi="Arial" w:cs="Arial"/>
          <w:b/>
          <w:sz w:val="24"/>
        </w:rPr>
        <w:t>NF Type in User-Agent</w:t>
      </w:r>
    </w:p>
    <w:p w14:paraId="00EFC354"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CR-0316  rev  Cat: F (Rel-17)</w:t>
      </w:r>
      <w:r>
        <w:rPr>
          <w:i/>
        </w:rPr>
        <w:br/>
      </w:r>
      <w:r>
        <w:rPr>
          <w:i/>
        </w:rPr>
        <w:br/>
      </w:r>
      <w:r>
        <w:rPr>
          <w:i/>
        </w:rPr>
        <w:tab/>
      </w:r>
      <w:r>
        <w:rPr>
          <w:i/>
        </w:rPr>
        <w:tab/>
      </w:r>
      <w:r>
        <w:rPr>
          <w:i/>
        </w:rPr>
        <w:tab/>
      </w:r>
      <w:r>
        <w:rPr>
          <w:i/>
        </w:rPr>
        <w:tab/>
      </w:r>
      <w:r>
        <w:rPr>
          <w:i/>
        </w:rPr>
        <w:tab/>
        <w:t>Source: Hewlett-Packard Enterprise</w:t>
      </w:r>
    </w:p>
    <w:p w14:paraId="6AE3C0B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982EC" w14:textId="147F7DED" w:rsidR="003E6F6D" w:rsidRDefault="003E6F6D" w:rsidP="003E6F6D">
      <w:pPr>
        <w:rPr>
          <w:rFonts w:ascii="Arial" w:hAnsi="Arial" w:cs="Arial"/>
          <w:b/>
          <w:sz w:val="24"/>
        </w:rPr>
      </w:pPr>
      <w:r>
        <w:rPr>
          <w:rFonts w:ascii="Arial" w:hAnsi="Arial" w:cs="Arial"/>
          <w:b/>
          <w:color w:val="0000FF"/>
          <w:sz w:val="24"/>
        </w:rPr>
        <w:t>C4-221197</w:t>
      </w:r>
      <w:r>
        <w:rPr>
          <w:rFonts w:ascii="Arial" w:hAnsi="Arial" w:cs="Arial"/>
          <w:b/>
          <w:color w:val="0000FF"/>
          <w:sz w:val="24"/>
        </w:rPr>
        <w:tab/>
      </w:r>
      <w:r>
        <w:rPr>
          <w:rFonts w:ascii="Arial" w:hAnsi="Arial" w:cs="Arial"/>
          <w:b/>
          <w:sz w:val="24"/>
        </w:rPr>
        <w:t>HSS Type is missing for NfGroupCond</w:t>
      </w:r>
    </w:p>
    <w:p w14:paraId="22771C98"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CR-0678  rev  Cat: F (Rel-17)</w:t>
      </w:r>
      <w:r>
        <w:rPr>
          <w:i/>
        </w:rPr>
        <w:br/>
      </w:r>
      <w:r>
        <w:rPr>
          <w:i/>
        </w:rPr>
        <w:br/>
      </w:r>
      <w:r>
        <w:rPr>
          <w:i/>
        </w:rPr>
        <w:tab/>
      </w:r>
      <w:r>
        <w:rPr>
          <w:i/>
        </w:rPr>
        <w:tab/>
      </w:r>
      <w:r>
        <w:rPr>
          <w:i/>
        </w:rPr>
        <w:tab/>
      </w:r>
      <w:r>
        <w:rPr>
          <w:i/>
        </w:rPr>
        <w:tab/>
      </w:r>
      <w:r>
        <w:rPr>
          <w:i/>
        </w:rPr>
        <w:tab/>
        <w:t>Source: Hewlett-Packard Enterprise, MCC</w:t>
      </w:r>
    </w:p>
    <w:p w14:paraId="0D87EC9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EB434" w14:textId="28F0E58E" w:rsidR="003E6F6D" w:rsidRDefault="003E6F6D" w:rsidP="003E6F6D">
      <w:pPr>
        <w:rPr>
          <w:rFonts w:ascii="Arial" w:hAnsi="Arial" w:cs="Arial"/>
          <w:b/>
          <w:sz w:val="24"/>
        </w:rPr>
      </w:pPr>
      <w:r>
        <w:rPr>
          <w:rFonts w:ascii="Arial" w:hAnsi="Arial" w:cs="Arial"/>
          <w:b/>
          <w:color w:val="0000FF"/>
          <w:sz w:val="24"/>
        </w:rPr>
        <w:t>C4-221198</w:t>
      </w:r>
      <w:r>
        <w:rPr>
          <w:rFonts w:ascii="Arial" w:hAnsi="Arial" w:cs="Arial"/>
          <w:b/>
          <w:color w:val="0000FF"/>
          <w:sz w:val="24"/>
        </w:rPr>
        <w:tab/>
      </w:r>
      <w:r>
        <w:rPr>
          <w:rFonts w:ascii="Arial" w:hAnsi="Arial" w:cs="Arial"/>
          <w:b/>
          <w:sz w:val="24"/>
        </w:rPr>
        <w:t>Notification Clarification</w:t>
      </w:r>
    </w:p>
    <w:p w14:paraId="2D31C97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v17.4.1</w:t>
      </w:r>
      <w:r>
        <w:rPr>
          <w:i/>
        </w:rPr>
        <w:tab/>
        <w:t xml:space="preserve">  CR-0121  rev  Cat: F (Rel-17)</w:t>
      </w:r>
      <w:r>
        <w:rPr>
          <w:i/>
        </w:rPr>
        <w:br/>
      </w:r>
      <w:r>
        <w:rPr>
          <w:i/>
        </w:rPr>
        <w:br/>
      </w:r>
      <w:r>
        <w:rPr>
          <w:i/>
        </w:rPr>
        <w:tab/>
      </w:r>
      <w:r>
        <w:rPr>
          <w:i/>
        </w:rPr>
        <w:tab/>
      </w:r>
      <w:r>
        <w:rPr>
          <w:i/>
        </w:rPr>
        <w:tab/>
      </w:r>
      <w:r>
        <w:rPr>
          <w:i/>
        </w:rPr>
        <w:tab/>
      </w:r>
      <w:r>
        <w:rPr>
          <w:i/>
        </w:rPr>
        <w:tab/>
        <w:t>Source: Hewlett-Packard Enterprise</w:t>
      </w:r>
    </w:p>
    <w:p w14:paraId="5DD248E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C4-221569</w:t>
      </w:r>
      <w:r>
        <w:rPr>
          <w:color w:val="993300"/>
          <w:u w:val="single"/>
        </w:rPr>
        <w:t>.</w:t>
      </w:r>
    </w:p>
    <w:p w14:paraId="3CA339D9" w14:textId="7D803C14" w:rsidR="003E6F6D" w:rsidRDefault="003E6F6D" w:rsidP="003E6F6D">
      <w:pPr>
        <w:rPr>
          <w:rFonts w:ascii="Arial" w:hAnsi="Arial" w:cs="Arial"/>
          <w:b/>
          <w:sz w:val="24"/>
        </w:rPr>
      </w:pPr>
      <w:r>
        <w:rPr>
          <w:rFonts w:ascii="Arial" w:hAnsi="Arial" w:cs="Arial"/>
          <w:b/>
          <w:color w:val="0000FF"/>
          <w:sz w:val="24"/>
        </w:rPr>
        <w:t>C4-221203</w:t>
      </w:r>
      <w:r>
        <w:rPr>
          <w:rFonts w:ascii="Arial" w:hAnsi="Arial" w:cs="Arial"/>
          <w:b/>
          <w:color w:val="0000FF"/>
          <w:sz w:val="24"/>
        </w:rPr>
        <w:tab/>
      </w:r>
      <w:r>
        <w:rPr>
          <w:rFonts w:ascii="Arial" w:hAnsi="Arial" w:cs="Arial"/>
          <w:b/>
          <w:sz w:val="24"/>
        </w:rPr>
        <w:t>URL Encoding</w:t>
      </w:r>
    </w:p>
    <w:p w14:paraId="38022D43"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CR-0317  rev  Cat: B (Rel-17)</w:t>
      </w:r>
      <w:r>
        <w:rPr>
          <w:i/>
        </w:rPr>
        <w:br/>
      </w:r>
      <w:r>
        <w:rPr>
          <w:i/>
        </w:rPr>
        <w:br/>
      </w:r>
      <w:r>
        <w:rPr>
          <w:i/>
        </w:rPr>
        <w:tab/>
      </w:r>
      <w:r>
        <w:rPr>
          <w:i/>
        </w:rPr>
        <w:tab/>
      </w:r>
      <w:r>
        <w:rPr>
          <w:i/>
        </w:rPr>
        <w:tab/>
      </w:r>
      <w:r>
        <w:rPr>
          <w:i/>
        </w:rPr>
        <w:tab/>
      </w:r>
      <w:r>
        <w:rPr>
          <w:i/>
        </w:rPr>
        <w:tab/>
        <w:t>Source: Ericsson</w:t>
      </w:r>
    </w:p>
    <w:p w14:paraId="6A9EEE4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C4-221559</w:t>
      </w:r>
      <w:r>
        <w:rPr>
          <w:color w:val="993300"/>
          <w:u w:val="single"/>
        </w:rPr>
        <w:t>.</w:t>
      </w:r>
    </w:p>
    <w:p w14:paraId="3B8DCFE4" w14:textId="6DC21E12" w:rsidR="003E6F6D" w:rsidRDefault="003E6F6D" w:rsidP="003E6F6D">
      <w:pPr>
        <w:rPr>
          <w:rFonts w:ascii="Arial" w:hAnsi="Arial" w:cs="Arial"/>
          <w:b/>
          <w:sz w:val="24"/>
        </w:rPr>
      </w:pPr>
      <w:r>
        <w:rPr>
          <w:rFonts w:ascii="Arial" w:hAnsi="Arial" w:cs="Arial"/>
          <w:b/>
          <w:color w:val="0000FF"/>
          <w:sz w:val="24"/>
        </w:rPr>
        <w:t>C4-221204</w:t>
      </w:r>
      <w:r>
        <w:rPr>
          <w:rFonts w:ascii="Arial" w:hAnsi="Arial" w:cs="Arial"/>
          <w:b/>
          <w:color w:val="0000FF"/>
          <w:sz w:val="24"/>
        </w:rPr>
        <w:tab/>
      </w:r>
      <w:r>
        <w:rPr>
          <w:rFonts w:ascii="Arial" w:hAnsi="Arial" w:cs="Arial"/>
          <w:b/>
          <w:sz w:val="24"/>
        </w:rPr>
        <w:t>URL Encoding</w:t>
      </w:r>
    </w:p>
    <w:p w14:paraId="79345A45"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v17.4.1</w:t>
      </w:r>
      <w:r>
        <w:rPr>
          <w:i/>
        </w:rPr>
        <w:tab/>
        <w:t xml:space="preserve">  CR-0122  rev  Cat: F (Rel-17)</w:t>
      </w:r>
      <w:r>
        <w:rPr>
          <w:i/>
        </w:rPr>
        <w:br/>
      </w:r>
      <w:r>
        <w:rPr>
          <w:i/>
        </w:rPr>
        <w:br/>
      </w:r>
      <w:r>
        <w:rPr>
          <w:i/>
        </w:rPr>
        <w:tab/>
      </w:r>
      <w:r>
        <w:rPr>
          <w:i/>
        </w:rPr>
        <w:tab/>
      </w:r>
      <w:r>
        <w:rPr>
          <w:i/>
        </w:rPr>
        <w:tab/>
      </w:r>
      <w:r>
        <w:rPr>
          <w:i/>
        </w:rPr>
        <w:tab/>
      </w:r>
      <w:r>
        <w:rPr>
          <w:i/>
        </w:rPr>
        <w:tab/>
        <w:t>Source: Ericsson</w:t>
      </w:r>
    </w:p>
    <w:p w14:paraId="46ED56E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89286" w14:textId="4FC6735E" w:rsidR="003E6F6D" w:rsidRDefault="003E6F6D" w:rsidP="003E6F6D">
      <w:pPr>
        <w:rPr>
          <w:rFonts w:ascii="Arial" w:hAnsi="Arial" w:cs="Arial"/>
          <w:b/>
          <w:sz w:val="24"/>
        </w:rPr>
      </w:pPr>
      <w:r>
        <w:rPr>
          <w:rFonts w:ascii="Arial" w:hAnsi="Arial" w:cs="Arial"/>
          <w:b/>
          <w:color w:val="0000FF"/>
          <w:sz w:val="24"/>
        </w:rPr>
        <w:lastRenderedPageBreak/>
        <w:t>C4-221205</w:t>
      </w:r>
      <w:r>
        <w:rPr>
          <w:rFonts w:ascii="Arial" w:hAnsi="Arial" w:cs="Arial"/>
          <w:b/>
          <w:color w:val="0000FF"/>
          <w:sz w:val="24"/>
        </w:rPr>
        <w:tab/>
      </w:r>
      <w:r>
        <w:rPr>
          <w:rFonts w:ascii="Arial" w:hAnsi="Arial" w:cs="Arial"/>
          <w:b/>
          <w:sz w:val="24"/>
        </w:rPr>
        <w:t>One SDM Subscription</w:t>
      </w:r>
    </w:p>
    <w:p w14:paraId="37AD3A7B"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v17.5.0</w:t>
      </w:r>
      <w:r>
        <w:rPr>
          <w:i/>
        </w:rPr>
        <w:tab/>
        <w:t xml:space="preserve">  CR-0424  rev  Cat: A (Rel-17)</w:t>
      </w:r>
      <w:r>
        <w:rPr>
          <w:i/>
        </w:rPr>
        <w:br/>
      </w:r>
      <w:r>
        <w:rPr>
          <w:i/>
        </w:rPr>
        <w:br/>
      </w:r>
      <w:r>
        <w:rPr>
          <w:i/>
        </w:rPr>
        <w:tab/>
      </w:r>
      <w:r>
        <w:rPr>
          <w:i/>
        </w:rPr>
        <w:tab/>
      </w:r>
      <w:r>
        <w:rPr>
          <w:i/>
        </w:rPr>
        <w:tab/>
      </w:r>
      <w:r>
        <w:rPr>
          <w:i/>
        </w:rPr>
        <w:tab/>
      </w:r>
      <w:r>
        <w:rPr>
          <w:i/>
        </w:rPr>
        <w:tab/>
        <w:t>Source: Hewlett-Packard Enterprise</w:t>
      </w:r>
    </w:p>
    <w:p w14:paraId="74B972C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C4-221568</w:t>
      </w:r>
      <w:r>
        <w:rPr>
          <w:color w:val="993300"/>
          <w:u w:val="single"/>
        </w:rPr>
        <w:t>.</w:t>
      </w:r>
    </w:p>
    <w:p w14:paraId="0B44C959" w14:textId="5EC80525" w:rsidR="003E6F6D" w:rsidRDefault="003E6F6D" w:rsidP="003E6F6D">
      <w:pPr>
        <w:rPr>
          <w:rFonts w:ascii="Arial" w:hAnsi="Arial" w:cs="Arial"/>
          <w:b/>
          <w:sz w:val="24"/>
        </w:rPr>
      </w:pPr>
      <w:r>
        <w:rPr>
          <w:rFonts w:ascii="Arial" w:hAnsi="Arial" w:cs="Arial"/>
          <w:b/>
          <w:color w:val="0000FF"/>
          <w:sz w:val="24"/>
        </w:rPr>
        <w:t>C4-221212</w:t>
      </w:r>
      <w:r>
        <w:rPr>
          <w:rFonts w:ascii="Arial" w:hAnsi="Arial" w:cs="Arial"/>
          <w:b/>
          <w:color w:val="0000FF"/>
          <w:sz w:val="24"/>
        </w:rPr>
        <w:tab/>
      </w:r>
      <w:r>
        <w:rPr>
          <w:rFonts w:ascii="Arial" w:hAnsi="Arial" w:cs="Arial"/>
          <w:b/>
          <w:sz w:val="24"/>
        </w:rPr>
        <w:t>Duplicated PDU Sessions in Network</w:t>
      </w:r>
    </w:p>
    <w:p w14:paraId="027331FB" w14:textId="77777777" w:rsidR="003E6F6D" w:rsidRDefault="003E6F6D" w:rsidP="003E6F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CEC4C0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7A38D4" w14:textId="16E4C9FE" w:rsidR="003E6F6D" w:rsidRDefault="003E6F6D" w:rsidP="003E6F6D">
      <w:pPr>
        <w:rPr>
          <w:rFonts w:ascii="Arial" w:hAnsi="Arial" w:cs="Arial"/>
          <w:b/>
          <w:sz w:val="24"/>
        </w:rPr>
      </w:pPr>
      <w:r>
        <w:rPr>
          <w:rFonts w:ascii="Arial" w:hAnsi="Arial" w:cs="Arial"/>
          <w:b/>
          <w:color w:val="0000FF"/>
          <w:sz w:val="24"/>
        </w:rPr>
        <w:t>C4-221213</w:t>
      </w:r>
      <w:r>
        <w:rPr>
          <w:rFonts w:ascii="Arial" w:hAnsi="Arial" w:cs="Arial"/>
          <w:b/>
          <w:color w:val="0000FF"/>
          <w:sz w:val="24"/>
        </w:rPr>
        <w:tab/>
      </w:r>
      <w:r>
        <w:rPr>
          <w:rFonts w:ascii="Arial" w:hAnsi="Arial" w:cs="Arial"/>
          <w:b/>
          <w:sz w:val="24"/>
        </w:rPr>
        <w:t>Remote NF Restart Detection via Intermediate NF</w:t>
      </w:r>
    </w:p>
    <w:p w14:paraId="094BF25D" w14:textId="77777777" w:rsidR="003E6F6D" w:rsidRDefault="003E6F6D" w:rsidP="003E6F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CF90C9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25D626" w14:textId="7D5C9534" w:rsidR="003E6F6D" w:rsidRDefault="003E6F6D" w:rsidP="003E6F6D">
      <w:pPr>
        <w:rPr>
          <w:rFonts w:ascii="Arial" w:hAnsi="Arial" w:cs="Arial"/>
          <w:b/>
          <w:sz w:val="24"/>
        </w:rPr>
      </w:pPr>
      <w:r>
        <w:rPr>
          <w:rFonts w:ascii="Arial" w:hAnsi="Arial" w:cs="Arial"/>
          <w:b/>
          <w:color w:val="0000FF"/>
          <w:sz w:val="24"/>
        </w:rPr>
        <w:t>C4-221214</w:t>
      </w:r>
      <w:r>
        <w:rPr>
          <w:rFonts w:ascii="Arial" w:hAnsi="Arial" w:cs="Arial"/>
          <w:b/>
          <w:color w:val="0000FF"/>
          <w:sz w:val="24"/>
        </w:rPr>
        <w:tab/>
      </w:r>
      <w:r>
        <w:rPr>
          <w:rFonts w:ascii="Arial" w:hAnsi="Arial" w:cs="Arial"/>
          <w:b/>
          <w:sz w:val="24"/>
        </w:rPr>
        <w:t>Group Binding for NF (Service) levels</w:t>
      </w:r>
    </w:p>
    <w:p w14:paraId="27D01CE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CR-0318  rev  Cat: B (Rel-17)</w:t>
      </w:r>
      <w:r>
        <w:rPr>
          <w:i/>
        </w:rPr>
        <w:br/>
      </w:r>
      <w:r>
        <w:rPr>
          <w:i/>
        </w:rPr>
        <w:br/>
      </w:r>
      <w:r>
        <w:rPr>
          <w:i/>
        </w:rPr>
        <w:tab/>
      </w:r>
      <w:r>
        <w:rPr>
          <w:i/>
        </w:rPr>
        <w:tab/>
      </w:r>
      <w:r>
        <w:rPr>
          <w:i/>
        </w:rPr>
        <w:tab/>
      </w:r>
      <w:r>
        <w:rPr>
          <w:i/>
        </w:rPr>
        <w:tab/>
      </w:r>
      <w:r>
        <w:rPr>
          <w:i/>
        </w:rPr>
        <w:tab/>
        <w:t>Source: Ericsson</w:t>
      </w:r>
    </w:p>
    <w:p w14:paraId="71EDE00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D4D889" w14:textId="6333B8CB" w:rsidR="003E6F6D" w:rsidRDefault="003E6F6D" w:rsidP="003E6F6D">
      <w:pPr>
        <w:rPr>
          <w:rFonts w:ascii="Arial" w:hAnsi="Arial" w:cs="Arial"/>
          <w:b/>
          <w:sz w:val="24"/>
        </w:rPr>
      </w:pPr>
      <w:r>
        <w:rPr>
          <w:rFonts w:ascii="Arial" w:hAnsi="Arial" w:cs="Arial"/>
          <w:b/>
          <w:color w:val="0000FF"/>
          <w:sz w:val="24"/>
        </w:rPr>
        <w:t>C4-221215</w:t>
      </w:r>
      <w:r>
        <w:rPr>
          <w:rFonts w:ascii="Arial" w:hAnsi="Arial" w:cs="Arial"/>
          <w:b/>
          <w:color w:val="0000FF"/>
          <w:sz w:val="24"/>
        </w:rPr>
        <w:tab/>
      </w:r>
      <w:r>
        <w:rPr>
          <w:rFonts w:ascii="Arial" w:hAnsi="Arial" w:cs="Arial"/>
          <w:b/>
          <w:sz w:val="24"/>
        </w:rPr>
        <w:t>Other-service Scope support to PDU Session resource for NIDD</w:t>
      </w:r>
    </w:p>
    <w:p w14:paraId="1CA1CFB7"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CR-0319  rev  Cat: B (Rel-17)</w:t>
      </w:r>
      <w:r>
        <w:rPr>
          <w:i/>
        </w:rPr>
        <w:br/>
      </w:r>
      <w:r>
        <w:rPr>
          <w:i/>
        </w:rPr>
        <w:br/>
      </w:r>
      <w:r>
        <w:rPr>
          <w:i/>
        </w:rPr>
        <w:tab/>
      </w:r>
      <w:r>
        <w:rPr>
          <w:i/>
        </w:rPr>
        <w:tab/>
      </w:r>
      <w:r>
        <w:rPr>
          <w:i/>
        </w:rPr>
        <w:tab/>
      </w:r>
      <w:r>
        <w:rPr>
          <w:i/>
        </w:rPr>
        <w:tab/>
      </w:r>
      <w:r>
        <w:rPr>
          <w:i/>
        </w:rPr>
        <w:tab/>
        <w:t>Source: Ericsson</w:t>
      </w:r>
    </w:p>
    <w:p w14:paraId="12FA0A2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4537CF" w14:textId="74082CA9" w:rsidR="003E6F6D" w:rsidRDefault="003E6F6D" w:rsidP="003E6F6D">
      <w:pPr>
        <w:rPr>
          <w:rFonts w:ascii="Arial" w:hAnsi="Arial" w:cs="Arial"/>
          <w:b/>
          <w:sz w:val="24"/>
        </w:rPr>
      </w:pPr>
      <w:r>
        <w:rPr>
          <w:rFonts w:ascii="Arial" w:hAnsi="Arial" w:cs="Arial"/>
          <w:b/>
          <w:color w:val="0000FF"/>
          <w:sz w:val="24"/>
        </w:rPr>
        <w:t>C4-221216</w:t>
      </w:r>
      <w:r>
        <w:rPr>
          <w:rFonts w:ascii="Arial" w:hAnsi="Arial" w:cs="Arial"/>
          <w:b/>
          <w:color w:val="0000FF"/>
          <w:sz w:val="24"/>
        </w:rPr>
        <w:tab/>
      </w:r>
      <w:r>
        <w:rPr>
          <w:rFonts w:ascii="Arial" w:hAnsi="Arial" w:cs="Arial"/>
          <w:b/>
          <w:sz w:val="24"/>
        </w:rPr>
        <w:t>Producer ID for Indirect Communication without Delegated Discovery</w:t>
      </w:r>
    </w:p>
    <w:p w14:paraId="0CB8BB2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CR-0320  rev  Cat: F (Rel-17)</w:t>
      </w:r>
      <w:r>
        <w:rPr>
          <w:i/>
        </w:rPr>
        <w:br/>
      </w:r>
      <w:r>
        <w:rPr>
          <w:i/>
        </w:rPr>
        <w:br/>
      </w:r>
      <w:r>
        <w:rPr>
          <w:i/>
        </w:rPr>
        <w:tab/>
      </w:r>
      <w:r>
        <w:rPr>
          <w:i/>
        </w:rPr>
        <w:tab/>
      </w:r>
      <w:r>
        <w:rPr>
          <w:i/>
        </w:rPr>
        <w:tab/>
      </w:r>
      <w:r>
        <w:rPr>
          <w:i/>
        </w:rPr>
        <w:tab/>
      </w:r>
      <w:r>
        <w:rPr>
          <w:i/>
        </w:rPr>
        <w:tab/>
        <w:t>Source: Ericsson</w:t>
      </w:r>
    </w:p>
    <w:p w14:paraId="47D40BD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A63C1D" w14:textId="1B628591" w:rsidR="003E6F6D" w:rsidRDefault="003E6F6D" w:rsidP="003E6F6D">
      <w:pPr>
        <w:rPr>
          <w:rFonts w:ascii="Arial" w:hAnsi="Arial" w:cs="Arial"/>
          <w:b/>
          <w:sz w:val="24"/>
        </w:rPr>
      </w:pPr>
      <w:r>
        <w:rPr>
          <w:rFonts w:ascii="Arial" w:hAnsi="Arial" w:cs="Arial"/>
          <w:b/>
          <w:color w:val="0000FF"/>
          <w:sz w:val="24"/>
        </w:rPr>
        <w:t>C4-221218</w:t>
      </w:r>
      <w:r>
        <w:rPr>
          <w:rFonts w:ascii="Arial" w:hAnsi="Arial" w:cs="Arial"/>
          <w:b/>
          <w:color w:val="0000FF"/>
          <w:sz w:val="24"/>
        </w:rPr>
        <w:tab/>
      </w:r>
      <w:r>
        <w:rPr>
          <w:rFonts w:ascii="Arial" w:hAnsi="Arial" w:cs="Arial"/>
          <w:b/>
          <w:sz w:val="24"/>
        </w:rPr>
        <w:t>PCSCF Discovery by UE ID</w:t>
      </w:r>
    </w:p>
    <w:p w14:paraId="274A1C94"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CR-0680  rev  Cat: B (Rel-17)</w:t>
      </w:r>
      <w:r>
        <w:rPr>
          <w:i/>
        </w:rPr>
        <w:br/>
      </w:r>
      <w:r>
        <w:rPr>
          <w:i/>
        </w:rPr>
        <w:br/>
      </w:r>
      <w:r>
        <w:rPr>
          <w:i/>
        </w:rPr>
        <w:tab/>
      </w:r>
      <w:r>
        <w:rPr>
          <w:i/>
        </w:rPr>
        <w:tab/>
      </w:r>
      <w:r>
        <w:rPr>
          <w:i/>
        </w:rPr>
        <w:tab/>
      </w:r>
      <w:r>
        <w:rPr>
          <w:i/>
        </w:rPr>
        <w:tab/>
      </w:r>
      <w:r>
        <w:rPr>
          <w:i/>
        </w:rPr>
        <w:tab/>
        <w:t>Source: Ericsson</w:t>
      </w:r>
    </w:p>
    <w:p w14:paraId="4A12164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AADBED" w14:textId="123D0133" w:rsidR="003E6F6D" w:rsidRDefault="003E6F6D" w:rsidP="003E6F6D">
      <w:pPr>
        <w:rPr>
          <w:rFonts w:ascii="Arial" w:hAnsi="Arial" w:cs="Arial"/>
          <w:b/>
          <w:sz w:val="24"/>
        </w:rPr>
      </w:pPr>
      <w:r>
        <w:rPr>
          <w:rFonts w:ascii="Arial" w:hAnsi="Arial" w:cs="Arial"/>
          <w:b/>
          <w:color w:val="0000FF"/>
          <w:sz w:val="24"/>
        </w:rPr>
        <w:t>C4-221219</w:t>
      </w:r>
      <w:r>
        <w:rPr>
          <w:rFonts w:ascii="Arial" w:hAnsi="Arial" w:cs="Arial"/>
          <w:b/>
          <w:color w:val="0000FF"/>
          <w:sz w:val="24"/>
        </w:rPr>
        <w:tab/>
      </w:r>
      <w:r>
        <w:rPr>
          <w:rFonts w:ascii="Arial" w:hAnsi="Arial" w:cs="Arial"/>
          <w:b/>
          <w:sz w:val="24"/>
        </w:rPr>
        <w:t>Preferred PGW Query Parameter</w:t>
      </w:r>
    </w:p>
    <w:p w14:paraId="2A266188"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CR-0681  rev  Cat: B (Rel-17)</w:t>
      </w:r>
      <w:r>
        <w:rPr>
          <w:i/>
        </w:rPr>
        <w:br/>
      </w:r>
      <w:r>
        <w:rPr>
          <w:i/>
        </w:rPr>
        <w:br/>
      </w:r>
      <w:r>
        <w:rPr>
          <w:i/>
        </w:rPr>
        <w:tab/>
      </w:r>
      <w:r>
        <w:rPr>
          <w:i/>
        </w:rPr>
        <w:tab/>
      </w:r>
      <w:r>
        <w:rPr>
          <w:i/>
        </w:rPr>
        <w:tab/>
      </w:r>
      <w:r>
        <w:rPr>
          <w:i/>
        </w:rPr>
        <w:tab/>
      </w:r>
      <w:r>
        <w:rPr>
          <w:i/>
        </w:rPr>
        <w:tab/>
        <w:t>Source: Ericsson</w:t>
      </w:r>
    </w:p>
    <w:p w14:paraId="5EC413F1" w14:textId="77777777" w:rsidR="003E6F6D" w:rsidRDefault="003E6F6D" w:rsidP="003E6F6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63C45D" w14:textId="5784C576" w:rsidR="003E6F6D" w:rsidRDefault="003E6F6D" w:rsidP="003E6F6D">
      <w:pPr>
        <w:rPr>
          <w:rFonts w:ascii="Arial" w:hAnsi="Arial" w:cs="Arial"/>
          <w:b/>
          <w:sz w:val="24"/>
        </w:rPr>
      </w:pPr>
      <w:r>
        <w:rPr>
          <w:rFonts w:ascii="Arial" w:hAnsi="Arial" w:cs="Arial"/>
          <w:b/>
          <w:color w:val="0000FF"/>
          <w:sz w:val="24"/>
        </w:rPr>
        <w:t>C4-221225</w:t>
      </w:r>
      <w:r>
        <w:rPr>
          <w:rFonts w:ascii="Arial" w:hAnsi="Arial" w:cs="Arial"/>
          <w:b/>
          <w:color w:val="0000FF"/>
          <w:sz w:val="24"/>
        </w:rPr>
        <w:tab/>
      </w:r>
      <w:r>
        <w:rPr>
          <w:rFonts w:ascii="Arial" w:hAnsi="Arial" w:cs="Arial"/>
          <w:b/>
          <w:sz w:val="24"/>
        </w:rPr>
        <w:t>Update Binding Indication for Multiple Resources</w:t>
      </w:r>
    </w:p>
    <w:p w14:paraId="7AB2543B"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v17.1.0</w:t>
      </w:r>
      <w:r>
        <w:rPr>
          <w:i/>
        </w:rPr>
        <w:tab/>
        <w:t xml:space="preserve">  CR-0024  rev  Cat: B (Rel-17)</w:t>
      </w:r>
      <w:r>
        <w:rPr>
          <w:i/>
        </w:rPr>
        <w:br/>
      </w:r>
      <w:r>
        <w:rPr>
          <w:i/>
        </w:rPr>
        <w:br/>
      </w:r>
      <w:r>
        <w:rPr>
          <w:i/>
        </w:rPr>
        <w:tab/>
      </w:r>
      <w:r>
        <w:rPr>
          <w:i/>
        </w:rPr>
        <w:tab/>
      </w:r>
      <w:r>
        <w:rPr>
          <w:i/>
        </w:rPr>
        <w:tab/>
      </w:r>
      <w:r>
        <w:rPr>
          <w:i/>
        </w:rPr>
        <w:tab/>
      </w:r>
      <w:r>
        <w:rPr>
          <w:i/>
        </w:rPr>
        <w:tab/>
        <w:t>Source: Ericsson</w:t>
      </w:r>
    </w:p>
    <w:p w14:paraId="21205A4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982EC3" w14:textId="536475B2" w:rsidR="003E6F6D" w:rsidRDefault="003E6F6D" w:rsidP="003E6F6D">
      <w:pPr>
        <w:rPr>
          <w:rFonts w:ascii="Arial" w:hAnsi="Arial" w:cs="Arial"/>
          <w:b/>
          <w:sz w:val="24"/>
        </w:rPr>
      </w:pPr>
      <w:r>
        <w:rPr>
          <w:rFonts w:ascii="Arial" w:hAnsi="Arial" w:cs="Arial"/>
          <w:b/>
          <w:color w:val="0000FF"/>
          <w:sz w:val="24"/>
        </w:rPr>
        <w:t>C4-221226</w:t>
      </w:r>
      <w:r>
        <w:rPr>
          <w:rFonts w:ascii="Arial" w:hAnsi="Arial" w:cs="Arial"/>
          <w:b/>
          <w:color w:val="0000FF"/>
          <w:sz w:val="24"/>
        </w:rPr>
        <w:tab/>
      </w:r>
      <w:r>
        <w:rPr>
          <w:rFonts w:ascii="Arial" w:hAnsi="Arial" w:cs="Arial"/>
          <w:b/>
          <w:sz w:val="24"/>
        </w:rPr>
        <w:t>PCSCF Discovery by UE ID</w:t>
      </w:r>
    </w:p>
    <w:p w14:paraId="1FB1A7F4"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CR-0683  rev  Cat: B (Rel-17)</w:t>
      </w:r>
      <w:r>
        <w:rPr>
          <w:i/>
        </w:rPr>
        <w:br/>
      </w:r>
      <w:r>
        <w:rPr>
          <w:i/>
        </w:rPr>
        <w:br/>
      </w:r>
      <w:r>
        <w:rPr>
          <w:i/>
        </w:rPr>
        <w:tab/>
      </w:r>
      <w:r>
        <w:rPr>
          <w:i/>
        </w:rPr>
        <w:tab/>
      </w:r>
      <w:r>
        <w:rPr>
          <w:i/>
        </w:rPr>
        <w:tab/>
      </w:r>
      <w:r>
        <w:rPr>
          <w:i/>
        </w:rPr>
        <w:tab/>
      </w:r>
      <w:r>
        <w:rPr>
          <w:i/>
        </w:rPr>
        <w:tab/>
        <w:t>Source: Ericsson</w:t>
      </w:r>
    </w:p>
    <w:p w14:paraId="26D743E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040854" w14:textId="6375219B" w:rsidR="003E6F6D" w:rsidRDefault="003E6F6D" w:rsidP="003E6F6D">
      <w:pPr>
        <w:rPr>
          <w:rFonts w:ascii="Arial" w:hAnsi="Arial" w:cs="Arial"/>
          <w:b/>
          <w:sz w:val="24"/>
        </w:rPr>
      </w:pPr>
      <w:r>
        <w:rPr>
          <w:rFonts w:ascii="Arial" w:hAnsi="Arial" w:cs="Arial"/>
          <w:b/>
          <w:color w:val="0000FF"/>
          <w:sz w:val="24"/>
        </w:rPr>
        <w:t>C4-221237</w:t>
      </w:r>
      <w:r>
        <w:rPr>
          <w:rFonts w:ascii="Arial" w:hAnsi="Arial" w:cs="Arial"/>
          <w:b/>
          <w:color w:val="0000FF"/>
          <w:sz w:val="24"/>
        </w:rPr>
        <w:tab/>
      </w:r>
      <w:r>
        <w:rPr>
          <w:rFonts w:ascii="Arial" w:hAnsi="Arial" w:cs="Arial"/>
          <w:b/>
          <w:sz w:val="24"/>
        </w:rPr>
        <w:t>Improvement on UeContextInSmfData Subscription</w:t>
      </w:r>
    </w:p>
    <w:p w14:paraId="5B03CF4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CR-0827  rev  Cat: B (Rel-17)</w:t>
      </w:r>
      <w:r>
        <w:rPr>
          <w:i/>
        </w:rPr>
        <w:br/>
      </w:r>
      <w:r>
        <w:rPr>
          <w:i/>
        </w:rPr>
        <w:br/>
      </w:r>
      <w:r>
        <w:rPr>
          <w:i/>
        </w:rPr>
        <w:tab/>
      </w:r>
      <w:r>
        <w:rPr>
          <w:i/>
        </w:rPr>
        <w:tab/>
      </w:r>
      <w:r>
        <w:rPr>
          <w:i/>
        </w:rPr>
        <w:tab/>
      </w:r>
      <w:r>
        <w:rPr>
          <w:i/>
        </w:rPr>
        <w:tab/>
      </w:r>
      <w:r>
        <w:rPr>
          <w:i/>
        </w:rPr>
        <w:tab/>
        <w:t>Source: Ericsson</w:t>
      </w:r>
    </w:p>
    <w:p w14:paraId="46CA026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C4-221527</w:t>
      </w:r>
      <w:r>
        <w:rPr>
          <w:color w:val="993300"/>
          <w:u w:val="single"/>
        </w:rPr>
        <w:t>.</w:t>
      </w:r>
    </w:p>
    <w:p w14:paraId="1F971CFD" w14:textId="3687ED86" w:rsidR="003E6F6D" w:rsidRDefault="003E6F6D" w:rsidP="003E6F6D">
      <w:pPr>
        <w:rPr>
          <w:rFonts w:ascii="Arial" w:hAnsi="Arial" w:cs="Arial"/>
          <w:b/>
          <w:sz w:val="24"/>
        </w:rPr>
      </w:pPr>
      <w:r>
        <w:rPr>
          <w:rFonts w:ascii="Arial" w:hAnsi="Arial" w:cs="Arial"/>
          <w:b/>
          <w:color w:val="0000FF"/>
          <w:sz w:val="24"/>
        </w:rPr>
        <w:t>C4-221244</w:t>
      </w:r>
      <w:r>
        <w:rPr>
          <w:rFonts w:ascii="Arial" w:hAnsi="Arial" w:cs="Arial"/>
          <w:b/>
          <w:color w:val="0000FF"/>
          <w:sz w:val="24"/>
        </w:rPr>
        <w:tab/>
      </w:r>
      <w:r>
        <w:rPr>
          <w:rFonts w:ascii="Arial" w:hAnsi="Arial" w:cs="Arial"/>
          <w:b/>
          <w:sz w:val="24"/>
        </w:rPr>
        <w:t>SM Context Consistency Validation</w:t>
      </w:r>
    </w:p>
    <w:p w14:paraId="3B4B06D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CR-0699  rev  Cat: B (Rel-17)</w:t>
      </w:r>
      <w:r>
        <w:rPr>
          <w:i/>
        </w:rPr>
        <w:br/>
      </w:r>
      <w:r>
        <w:rPr>
          <w:i/>
        </w:rPr>
        <w:br/>
      </w:r>
      <w:r>
        <w:rPr>
          <w:i/>
        </w:rPr>
        <w:tab/>
      </w:r>
      <w:r>
        <w:rPr>
          <w:i/>
        </w:rPr>
        <w:tab/>
      </w:r>
      <w:r>
        <w:rPr>
          <w:i/>
        </w:rPr>
        <w:tab/>
      </w:r>
      <w:r>
        <w:rPr>
          <w:i/>
        </w:rPr>
        <w:tab/>
      </w:r>
      <w:r>
        <w:rPr>
          <w:i/>
        </w:rPr>
        <w:tab/>
        <w:t>Source: Ericsson</w:t>
      </w:r>
    </w:p>
    <w:p w14:paraId="7740893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C4-221582</w:t>
      </w:r>
      <w:r>
        <w:rPr>
          <w:color w:val="993300"/>
          <w:u w:val="single"/>
        </w:rPr>
        <w:t>.</w:t>
      </w:r>
    </w:p>
    <w:p w14:paraId="17B000EE" w14:textId="1DA40FF9" w:rsidR="003E6F6D" w:rsidRDefault="003E6F6D" w:rsidP="003E6F6D">
      <w:pPr>
        <w:rPr>
          <w:rFonts w:ascii="Arial" w:hAnsi="Arial" w:cs="Arial"/>
          <w:b/>
          <w:sz w:val="24"/>
        </w:rPr>
      </w:pPr>
      <w:r>
        <w:rPr>
          <w:rFonts w:ascii="Arial" w:hAnsi="Arial" w:cs="Arial"/>
          <w:b/>
          <w:color w:val="0000FF"/>
          <w:sz w:val="24"/>
        </w:rPr>
        <w:t>C4-221268</w:t>
      </w:r>
      <w:r>
        <w:rPr>
          <w:rFonts w:ascii="Arial" w:hAnsi="Arial" w:cs="Arial"/>
          <w:b/>
          <w:color w:val="0000FF"/>
          <w:sz w:val="24"/>
        </w:rPr>
        <w:tab/>
      </w:r>
      <w:r>
        <w:rPr>
          <w:rFonts w:ascii="Arial" w:hAnsi="Arial" w:cs="Arial"/>
          <w:b/>
          <w:sz w:val="24"/>
        </w:rPr>
        <w:t>NF Service Configuration for Inter-PLMN Usage</w:t>
      </w:r>
    </w:p>
    <w:p w14:paraId="10BD0BA0"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v17.4.0</w:t>
      </w:r>
      <w:r>
        <w:rPr>
          <w:i/>
        </w:rPr>
        <w:tab/>
        <w:t xml:space="preserve">  CR-0684  rev  Cat: F (Rel-17)</w:t>
      </w:r>
      <w:r>
        <w:rPr>
          <w:i/>
        </w:rPr>
        <w:br/>
      </w:r>
      <w:r>
        <w:rPr>
          <w:i/>
        </w:rPr>
        <w:br/>
      </w:r>
      <w:r>
        <w:rPr>
          <w:i/>
        </w:rPr>
        <w:tab/>
      </w:r>
      <w:r>
        <w:rPr>
          <w:i/>
        </w:rPr>
        <w:tab/>
      </w:r>
      <w:r>
        <w:rPr>
          <w:i/>
        </w:rPr>
        <w:tab/>
      </w:r>
      <w:r>
        <w:rPr>
          <w:i/>
        </w:rPr>
        <w:tab/>
      </w:r>
      <w:r>
        <w:rPr>
          <w:i/>
        </w:rPr>
        <w:tab/>
        <w:t>Source: ZTE</w:t>
      </w:r>
    </w:p>
    <w:p w14:paraId="13E03EE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59894" w14:textId="60C0A231" w:rsidR="003E6F6D" w:rsidRDefault="003E6F6D" w:rsidP="003E6F6D">
      <w:pPr>
        <w:rPr>
          <w:rFonts w:ascii="Arial" w:hAnsi="Arial" w:cs="Arial"/>
          <w:b/>
          <w:sz w:val="24"/>
        </w:rPr>
      </w:pPr>
      <w:r>
        <w:rPr>
          <w:rFonts w:ascii="Arial" w:hAnsi="Arial" w:cs="Arial"/>
          <w:b/>
          <w:color w:val="0000FF"/>
          <w:sz w:val="24"/>
        </w:rPr>
        <w:t>C4-221290</w:t>
      </w:r>
      <w:r>
        <w:rPr>
          <w:rFonts w:ascii="Arial" w:hAnsi="Arial" w:cs="Arial"/>
          <w:b/>
          <w:color w:val="0000FF"/>
          <w:sz w:val="24"/>
        </w:rPr>
        <w:tab/>
      </w:r>
      <w:r>
        <w:rPr>
          <w:rFonts w:ascii="Arial" w:hAnsi="Arial" w:cs="Arial"/>
          <w:b/>
          <w:sz w:val="24"/>
        </w:rPr>
        <w:t>SMF reference model update</w:t>
      </w:r>
    </w:p>
    <w:p w14:paraId="4CD02A8E"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v17.2.0</w:t>
      </w:r>
      <w:r>
        <w:rPr>
          <w:i/>
        </w:rPr>
        <w:tab/>
        <w:t xml:space="preserve">  CR-0025  rev  Cat: F (Rel-17)</w:t>
      </w:r>
      <w:r>
        <w:rPr>
          <w:i/>
        </w:rPr>
        <w:br/>
      </w:r>
      <w:r>
        <w:rPr>
          <w:i/>
        </w:rPr>
        <w:br/>
      </w:r>
      <w:r>
        <w:rPr>
          <w:i/>
        </w:rPr>
        <w:tab/>
      </w:r>
      <w:r>
        <w:rPr>
          <w:i/>
        </w:rPr>
        <w:tab/>
      </w:r>
      <w:r>
        <w:rPr>
          <w:i/>
        </w:rPr>
        <w:tab/>
      </w:r>
      <w:r>
        <w:rPr>
          <w:i/>
        </w:rPr>
        <w:tab/>
      </w:r>
      <w:r>
        <w:rPr>
          <w:i/>
        </w:rPr>
        <w:tab/>
        <w:t>Source: Huawei</w:t>
      </w:r>
    </w:p>
    <w:p w14:paraId="61BF21C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C4-221503</w:t>
      </w:r>
      <w:r>
        <w:rPr>
          <w:color w:val="993300"/>
          <w:u w:val="single"/>
        </w:rPr>
        <w:t>.</w:t>
      </w:r>
    </w:p>
    <w:p w14:paraId="591B232B" w14:textId="57DFD0AA" w:rsidR="003E6F6D" w:rsidRDefault="003E6F6D" w:rsidP="003E6F6D">
      <w:pPr>
        <w:rPr>
          <w:rFonts w:ascii="Arial" w:hAnsi="Arial" w:cs="Arial"/>
          <w:b/>
          <w:sz w:val="24"/>
        </w:rPr>
      </w:pPr>
      <w:r>
        <w:rPr>
          <w:rFonts w:ascii="Arial" w:hAnsi="Arial" w:cs="Arial"/>
          <w:b/>
          <w:color w:val="0000FF"/>
          <w:sz w:val="24"/>
        </w:rPr>
        <w:t>C4-221291</w:t>
      </w:r>
      <w:r>
        <w:rPr>
          <w:rFonts w:ascii="Arial" w:hAnsi="Arial" w:cs="Arial"/>
          <w:b/>
          <w:color w:val="0000FF"/>
          <w:sz w:val="24"/>
        </w:rPr>
        <w:tab/>
      </w:r>
      <w:r>
        <w:rPr>
          <w:rFonts w:ascii="Arial" w:hAnsi="Arial" w:cs="Arial"/>
          <w:b/>
          <w:sz w:val="24"/>
        </w:rPr>
        <w:t>Corrections to the examples on API URI</w:t>
      </w:r>
    </w:p>
    <w:p w14:paraId="54782D44"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CR-0323  rev  Cat: F (Rel-17)</w:t>
      </w:r>
      <w:r>
        <w:rPr>
          <w:i/>
        </w:rPr>
        <w:br/>
      </w:r>
      <w:r>
        <w:rPr>
          <w:i/>
        </w:rPr>
        <w:br/>
      </w:r>
      <w:r>
        <w:rPr>
          <w:i/>
        </w:rPr>
        <w:tab/>
      </w:r>
      <w:r>
        <w:rPr>
          <w:i/>
        </w:rPr>
        <w:tab/>
      </w:r>
      <w:r>
        <w:rPr>
          <w:i/>
        </w:rPr>
        <w:tab/>
      </w:r>
      <w:r>
        <w:rPr>
          <w:i/>
        </w:rPr>
        <w:tab/>
      </w:r>
      <w:r>
        <w:rPr>
          <w:i/>
        </w:rPr>
        <w:tab/>
        <w:t>Source: Huawei</w:t>
      </w:r>
    </w:p>
    <w:p w14:paraId="19FF5C5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4E9F7" w14:textId="08E60EF1" w:rsidR="003E6F6D" w:rsidRDefault="003E6F6D" w:rsidP="003E6F6D">
      <w:pPr>
        <w:rPr>
          <w:rFonts w:ascii="Arial" w:hAnsi="Arial" w:cs="Arial"/>
          <w:b/>
          <w:sz w:val="24"/>
        </w:rPr>
      </w:pPr>
      <w:r>
        <w:rPr>
          <w:rFonts w:ascii="Arial" w:hAnsi="Arial" w:cs="Arial"/>
          <w:b/>
          <w:color w:val="0000FF"/>
          <w:sz w:val="24"/>
        </w:rPr>
        <w:lastRenderedPageBreak/>
        <w:t>C4-221292</w:t>
      </w:r>
      <w:r>
        <w:rPr>
          <w:rFonts w:ascii="Arial" w:hAnsi="Arial" w:cs="Arial"/>
          <w:b/>
          <w:color w:val="0000FF"/>
          <w:sz w:val="24"/>
        </w:rPr>
        <w:tab/>
      </w:r>
      <w:r>
        <w:rPr>
          <w:rFonts w:ascii="Arial" w:hAnsi="Arial" w:cs="Arial"/>
          <w:b/>
          <w:sz w:val="24"/>
        </w:rPr>
        <w:t>204 No Content in subscription modification response</w:t>
      </w:r>
    </w:p>
    <w:p w14:paraId="32EF0097"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CR-0707  rev  Cat: F (Rel-17)</w:t>
      </w:r>
      <w:r>
        <w:rPr>
          <w:i/>
        </w:rPr>
        <w:br/>
      </w:r>
      <w:r>
        <w:rPr>
          <w:i/>
        </w:rPr>
        <w:br/>
      </w:r>
      <w:r>
        <w:rPr>
          <w:i/>
        </w:rPr>
        <w:tab/>
      </w:r>
      <w:r>
        <w:rPr>
          <w:i/>
        </w:rPr>
        <w:tab/>
      </w:r>
      <w:r>
        <w:rPr>
          <w:i/>
        </w:rPr>
        <w:tab/>
      </w:r>
      <w:r>
        <w:rPr>
          <w:i/>
        </w:rPr>
        <w:tab/>
      </w:r>
      <w:r>
        <w:rPr>
          <w:i/>
        </w:rPr>
        <w:tab/>
        <w:t>Source: Huawei</w:t>
      </w:r>
    </w:p>
    <w:p w14:paraId="33418CA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C4-221504</w:t>
      </w:r>
      <w:r>
        <w:rPr>
          <w:color w:val="993300"/>
          <w:u w:val="single"/>
        </w:rPr>
        <w:t>.</w:t>
      </w:r>
    </w:p>
    <w:p w14:paraId="7CD7DD95" w14:textId="049550BD" w:rsidR="003E6F6D" w:rsidRDefault="003E6F6D" w:rsidP="003E6F6D">
      <w:pPr>
        <w:rPr>
          <w:rFonts w:ascii="Arial" w:hAnsi="Arial" w:cs="Arial"/>
          <w:b/>
          <w:sz w:val="24"/>
        </w:rPr>
      </w:pPr>
      <w:r>
        <w:rPr>
          <w:rFonts w:ascii="Arial" w:hAnsi="Arial" w:cs="Arial"/>
          <w:b/>
          <w:color w:val="0000FF"/>
          <w:sz w:val="24"/>
        </w:rPr>
        <w:t>C4-221293</w:t>
      </w:r>
      <w:r>
        <w:rPr>
          <w:rFonts w:ascii="Arial" w:hAnsi="Arial" w:cs="Arial"/>
          <w:b/>
          <w:color w:val="0000FF"/>
          <w:sz w:val="24"/>
        </w:rPr>
        <w:tab/>
      </w:r>
      <w:r>
        <w:rPr>
          <w:rFonts w:ascii="Arial" w:hAnsi="Arial" w:cs="Arial"/>
          <w:b/>
          <w:sz w:val="24"/>
        </w:rPr>
        <w:t>Formatting of Description Fields</w:t>
      </w:r>
    </w:p>
    <w:p w14:paraId="0C16987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v17.3.0</w:t>
      </w:r>
      <w:r>
        <w:rPr>
          <w:i/>
        </w:rPr>
        <w:tab/>
        <w:t xml:space="preserve">  CR-0126  rev  Cat: F (Rel-17)</w:t>
      </w:r>
      <w:r>
        <w:rPr>
          <w:i/>
        </w:rPr>
        <w:br/>
      </w:r>
      <w:r>
        <w:rPr>
          <w:i/>
        </w:rPr>
        <w:br/>
      </w:r>
      <w:r>
        <w:rPr>
          <w:i/>
        </w:rPr>
        <w:tab/>
      </w:r>
      <w:r>
        <w:rPr>
          <w:i/>
        </w:rPr>
        <w:tab/>
      </w:r>
      <w:r>
        <w:rPr>
          <w:i/>
        </w:rPr>
        <w:tab/>
      </w:r>
      <w:r>
        <w:rPr>
          <w:i/>
        </w:rPr>
        <w:tab/>
      </w:r>
      <w:r>
        <w:rPr>
          <w:i/>
        </w:rPr>
        <w:tab/>
        <w:t>Source: Huawei</w:t>
      </w:r>
    </w:p>
    <w:p w14:paraId="1ECEFC5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70DF7" w14:textId="488790B8" w:rsidR="003E6F6D" w:rsidRDefault="003E6F6D" w:rsidP="003E6F6D">
      <w:pPr>
        <w:rPr>
          <w:rFonts w:ascii="Arial" w:hAnsi="Arial" w:cs="Arial"/>
          <w:b/>
          <w:sz w:val="24"/>
        </w:rPr>
      </w:pPr>
      <w:r>
        <w:rPr>
          <w:rFonts w:ascii="Arial" w:hAnsi="Arial" w:cs="Arial"/>
          <w:b/>
          <w:color w:val="0000FF"/>
          <w:sz w:val="24"/>
        </w:rPr>
        <w:t>C4-221294</w:t>
      </w:r>
      <w:r>
        <w:rPr>
          <w:rFonts w:ascii="Arial" w:hAnsi="Arial" w:cs="Arial"/>
          <w:b/>
          <w:color w:val="0000FF"/>
          <w:sz w:val="24"/>
        </w:rPr>
        <w:tab/>
      </w:r>
      <w:r>
        <w:rPr>
          <w:rFonts w:ascii="Arial" w:hAnsi="Arial" w:cs="Arial"/>
          <w:b/>
          <w:sz w:val="24"/>
        </w:rPr>
        <w:t>Rerouted Registration Request message</w:t>
      </w:r>
    </w:p>
    <w:p w14:paraId="3442F55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CR-0679  rev 1 Cat: F (Rel-17)</w:t>
      </w:r>
      <w:r>
        <w:rPr>
          <w:i/>
        </w:rPr>
        <w:br/>
      </w:r>
      <w:r>
        <w:rPr>
          <w:i/>
        </w:rPr>
        <w:br/>
      </w:r>
      <w:r>
        <w:rPr>
          <w:i/>
        </w:rPr>
        <w:tab/>
      </w:r>
      <w:r>
        <w:rPr>
          <w:i/>
        </w:rPr>
        <w:tab/>
      </w:r>
      <w:r>
        <w:rPr>
          <w:i/>
        </w:rPr>
        <w:tab/>
      </w:r>
      <w:r>
        <w:rPr>
          <w:i/>
        </w:rPr>
        <w:tab/>
      </w:r>
      <w:r>
        <w:rPr>
          <w:i/>
        </w:rPr>
        <w:tab/>
        <w:t>Source: Huawei</w:t>
      </w:r>
    </w:p>
    <w:p w14:paraId="633923F0" w14:textId="77777777" w:rsidR="003E6F6D" w:rsidRDefault="003E6F6D" w:rsidP="003E6F6D">
      <w:pPr>
        <w:rPr>
          <w:color w:val="808080"/>
        </w:rPr>
      </w:pPr>
      <w:r>
        <w:rPr>
          <w:color w:val="808080"/>
        </w:rPr>
        <w:t>(Replaces C4-220255)</w:t>
      </w:r>
    </w:p>
    <w:p w14:paraId="71178F6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7C12E" w14:textId="09661288" w:rsidR="003E6F6D" w:rsidRDefault="003E6F6D" w:rsidP="003E6F6D">
      <w:pPr>
        <w:rPr>
          <w:rFonts w:ascii="Arial" w:hAnsi="Arial" w:cs="Arial"/>
          <w:b/>
          <w:sz w:val="24"/>
        </w:rPr>
      </w:pPr>
      <w:r>
        <w:rPr>
          <w:rFonts w:ascii="Arial" w:hAnsi="Arial" w:cs="Arial"/>
          <w:b/>
          <w:color w:val="0000FF"/>
          <w:sz w:val="24"/>
        </w:rPr>
        <w:t>C4-221314</w:t>
      </w:r>
      <w:r>
        <w:rPr>
          <w:rFonts w:ascii="Arial" w:hAnsi="Arial" w:cs="Arial"/>
          <w:b/>
          <w:color w:val="0000FF"/>
          <w:sz w:val="24"/>
        </w:rPr>
        <w:tab/>
      </w:r>
      <w:r>
        <w:rPr>
          <w:rFonts w:ascii="Arial" w:hAnsi="Arial" w:cs="Arial"/>
          <w:b/>
          <w:sz w:val="24"/>
        </w:rPr>
        <w:t>Query parameter formatting</w:t>
      </w:r>
    </w:p>
    <w:p w14:paraId="47073033"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v17.4.0</w:t>
      </w:r>
      <w:r>
        <w:rPr>
          <w:i/>
        </w:rPr>
        <w:tab/>
        <w:t xml:space="preserve">  CR-0052  rev  Cat: F (Rel-17)</w:t>
      </w:r>
      <w:r>
        <w:rPr>
          <w:i/>
        </w:rPr>
        <w:br/>
      </w:r>
      <w:r>
        <w:rPr>
          <w:i/>
        </w:rPr>
        <w:br/>
      </w:r>
      <w:r>
        <w:rPr>
          <w:i/>
        </w:rPr>
        <w:tab/>
      </w:r>
      <w:r>
        <w:rPr>
          <w:i/>
        </w:rPr>
        <w:tab/>
      </w:r>
      <w:r>
        <w:rPr>
          <w:i/>
        </w:rPr>
        <w:tab/>
      </w:r>
      <w:r>
        <w:rPr>
          <w:i/>
        </w:rPr>
        <w:tab/>
      </w:r>
      <w:r>
        <w:rPr>
          <w:i/>
        </w:rPr>
        <w:tab/>
        <w:t>Source: Nokia, Nokia Shanghai Bell</w:t>
      </w:r>
    </w:p>
    <w:p w14:paraId="5901F3B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1A52D" w14:textId="62FE1F67" w:rsidR="003E6F6D" w:rsidRDefault="003E6F6D" w:rsidP="003E6F6D">
      <w:pPr>
        <w:rPr>
          <w:rFonts w:ascii="Arial" w:hAnsi="Arial" w:cs="Arial"/>
          <w:b/>
          <w:sz w:val="24"/>
        </w:rPr>
      </w:pPr>
      <w:r>
        <w:rPr>
          <w:rFonts w:ascii="Arial" w:hAnsi="Arial" w:cs="Arial"/>
          <w:b/>
          <w:color w:val="0000FF"/>
          <w:sz w:val="24"/>
        </w:rPr>
        <w:t>C4-221330</w:t>
      </w:r>
      <w:r>
        <w:rPr>
          <w:rFonts w:ascii="Arial" w:hAnsi="Arial" w:cs="Arial"/>
          <w:b/>
          <w:color w:val="0000FF"/>
          <w:sz w:val="24"/>
        </w:rPr>
        <w:tab/>
      </w:r>
      <w:r>
        <w:rPr>
          <w:rFonts w:ascii="Arial" w:hAnsi="Arial" w:cs="Arial"/>
          <w:b/>
          <w:sz w:val="24"/>
        </w:rPr>
        <w:t>Discussion on a mechanism to identify a retransmitted HTTP message</w:t>
      </w:r>
    </w:p>
    <w:p w14:paraId="1E5644D6" w14:textId="77777777" w:rsidR="003E6F6D" w:rsidRDefault="003E6F6D" w:rsidP="003E6F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15E89C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78AC2" w14:textId="6A980A6E" w:rsidR="003E6F6D" w:rsidRDefault="003E6F6D" w:rsidP="003E6F6D">
      <w:pPr>
        <w:rPr>
          <w:rFonts w:ascii="Arial" w:hAnsi="Arial" w:cs="Arial"/>
          <w:b/>
          <w:sz w:val="24"/>
        </w:rPr>
      </w:pPr>
      <w:r>
        <w:rPr>
          <w:rFonts w:ascii="Arial" w:hAnsi="Arial" w:cs="Arial"/>
          <w:b/>
          <w:color w:val="0000FF"/>
          <w:sz w:val="24"/>
        </w:rPr>
        <w:t>C4-221331</w:t>
      </w:r>
      <w:r>
        <w:rPr>
          <w:rFonts w:ascii="Arial" w:hAnsi="Arial" w:cs="Arial"/>
          <w:b/>
          <w:color w:val="0000FF"/>
          <w:sz w:val="24"/>
        </w:rPr>
        <w:tab/>
      </w:r>
      <w:r>
        <w:rPr>
          <w:rFonts w:ascii="Arial" w:hAnsi="Arial" w:cs="Arial"/>
          <w:b/>
          <w:sz w:val="24"/>
        </w:rPr>
        <w:t>Retry with an Idempotency key for non-idempotent methods</w:t>
      </w:r>
    </w:p>
    <w:p w14:paraId="6D9A1E44"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CR-0325  rev  Cat: B (Rel-17)</w:t>
      </w:r>
      <w:r>
        <w:rPr>
          <w:i/>
        </w:rPr>
        <w:br/>
      </w:r>
      <w:r>
        <w:rPr>
          <w:i/>
        </w:rPr>
        <w:br/>
      </w:r>
      <w:r>
        <w:rPr>
          <w:i/>
        </w:rPr>
        <w:tab/>
      </w:r>
      <w:r>
        <w:rPr>
          <w:i/>
        </w:rPr>
        <w:tab/>
      </w:r>
      <w:r>
        <w:rPr>
          <w:i/>
        </w:rPr>
        <w:tab/>
      </w:r>
      <w:r>
        <w:rPr>
          <w:i/>
        </w:rPr>
        <w:tab/>
      </w:r>
      <w:r>
        <w:rPr>
          <w:i/>
        </w:rPr>
        <w:tab/>
        <w:t>Source: Ericsson</w:t>
      </w:r>
    </w:p>
    <w:p w14:paraId="7C7AFE5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C4-221463</w:t>
      </w:r>
      <w:r>
        <w:rPr>
          <w:color w:val="993300"/>
          <w:u w:val="single"/>
        </w:rPr>
        <w:t>.</w:t>
      </w:r>
    </w:p>
    <w:p w14:paraId="65D5104D" w14:textId="36EBF361" w:rsidR="003E6F6D" w:rsidRDefault="003E6F6D" w:rsidP="003E6F6D">
      <w:pPr>
        <w:rPr>
          <w:rFonts w:ascii="Arial" w:hAnsi="Arial" w:cs="Arial"/>
          <w:b/>
          <w:sz w:val="24"/>
        </w:rPr>
      </w:pPr>
      <w:r>
        <w:rPr>
          <w:rFonts w:ascii="Arial" w:hAnsi="Arial" w:cs="Arial"/>
          <w:b/>
          <w:color w:val="0000FF"/>
          <w:sz w:val="24"/>
        </w:rPr>
        <w:t>C4-221332</w:t>
      </w:r>
      <w:r>
        <w:rPr>
          <w:rFonts w:ascii="Arial" w:hAnsi="Arial" w:cs="Arial"/>
          <w:b/>
          <w:color w:val="0000FF"/>
          <w:sz w:val="24"/>
        </w:rPr>
        <w:tab/>
      </w:r>
      <w:r>
        <w:rPr>
          <w:rFonts w:ascii="Arial" w:hAnsi="Arial" w:cs="Arial"/>
          <w:b/>
          <w:sz w:val="24"/>
        </w:rPr>
        <w:t>Retry with an Idempotency key for non-idempotent methods</w:t>
      </w:r>
    </w:p>
    <w:p w14:paraId="26263847"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CR-0541  rev  Cat: B (Rel-17)</w:t>
      </w:r>
      <w:r>
        <w:rPr>
          <w:i/>
        </w:rPr>
        <w:br/>
      </w:r>
      <w:r>
        <w:rPr>
          <w:i/>
        </w:rPr>
        <w:br/>
      </w:r>
      <w:r>
        <w:rPr>
          <w:i/>
        </w:rPr>
        <w:tab/>
      </w:r>
      <w:r>
        <w:rPr>
          <w:i/>
        </w:rPr>
        <w:tab/>
      </w:r>
      <w:r>
        <w:rPr>
          <w:i/>
        </w:rPr>
        <w:tab/>
      </w:r>
      <w:r>
        <w:rPr>
          <w:i/>
        </w:rPr>
        <w:tab/>
      </w:r>
      <w:r>
        <w:rPr>
          <w:i/>
        </w:rPr>
        <w:tab/>
        <w:t>Source: Ericsson</w:t>
      </w:r>
    </w:p>
    <w:p w14:paraId="659B3D7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E4A909" w14:textId="4277C9AF" w:rsidR="003E6F6D" w:rsidRDefault="003E6F6D" w:rsidP="003E6F6D">
      <w:pPr>
        <w:rPr>
          <w:rFonts w:ascii="Arial" w:hAnsi="Arial" w:cs="Arial"/>
          <w:b/>
          <w:sz w:val="24"/>
        </w:rPr>
      </w:pPr>
      <w:r>
        <w:rPr>
          <w:rFonts w:ascii="Arial" w:hAnsi="Arial" w:cs="Arial"/>
          <w:b/>
          <w:color w:val="0000FF"/>
          <w:sz w:val="24"/>
        </w:rPr>
        <w:t>C4-221362</w:t>
      </w:r>
      <w:r>
        <w:rPr>
          <w:rFonts w:ascii="Arial" w:hAnsi="Arial" w:cs="Arial"/>
          <w:b/>
          <w:color w:val="0000FF"/>
          <w:sz w:val="24"/>
        </w:rPr>
        <w:tab/>
      </w:r>
      <w:r>
        <w:rPr>
          <w:rFonts w:ascii="Arial" w:hAnsi="Arial" w:cs="Arial"/>
          <w:b/>
          <w:sz w:val="24"/>
        </w:rPr>
        <w:t>Error responses to NRF OAuth 2.0 Access Token Request</w:t>
      </w:r>
    </w:p>
    <w:p w14:paraId="090CA1ED"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CR-0687  rev  Cat: F (Rel-17)</w:t>
      </w:r>
      <w:r>
        <w:rPr>
          <w:i/>
        </w:rPr>
        <w:br/>
      </w:r>
      <w:r>
        <w:rPr>
          <w:i/>
        </w:rPr>
        <w:br/>
      </w:r>
      <w:r>
        <w:rPr>
          <w:i/>
        </w:rPr>
        <w:tab/>
      </w:r>
      <w:r>
        <w:rPr>
          <w:i/>
        </w:rPr>
        <w:tab/>
      </w:r>
      <w:r>
        <w:rPr>
          <w:i/>
        </w:rPr>
        <w:tab/>
      </w:r>
      <w:r>
        <w:rPr>
          <w:i/>
        </w:rPr>
        <w:tab/>
      </w:r>
      <w:r>
        <w:rPr>
          <w:i/>
        </w:rPr>
        <w:tab/>
        <w:t>Source: Ericsson</w:t>
      </w:r>
    </w:p>
    <w:p w14:paraId="5FA18CA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C4-221561</w:t>
      </w:r>
      <w:r>
        <w:rPr>
          <w:color w:val="993300"/>
          <w:u w:val="single"/>
        </w:rPr>
        <w:t>.</w:t>
      </w:r>
    </w:p>
    <w:p w14:paraId="08810AA1" w14:textId="2A1DEDB8" w:rsidR="003E6F6D" w:rsidRDefault="003E6F6D" w:rsidP="003E6F6D">
      <w:pPr>
        <w:rPr>
          <w:rFonts w:ascii="Arial" w:hAnsi="Arial" w:cs="Arial"/>
          <w:b/>
          <w:sz w:val="24"/>
        </w:rPr>
      </w:pPr>
      <w:r>
        <w:rPr>
          <w:rFonts w:ascii="Arial" w:hAnsi="Arial" w:cs="Arial"/>
          <w:b/>
          <w:color w:val="0000FF"/>
          <w:sz w:val="24"/>
        </w:rPr>
        <w:t>C4-221368</w:t>
      </w:r>
      <w:r>
        <w:rPr>
          <w:rFonts w:ascii="Arial" w:hAnsi="Arial" w:cs="Arial"/>
          <w:b/>
          <w:color w:val="0000FF"/>
          <w:sz w:val="24"/>
        </w:rPr>
        <w:tab/>
      </w:r>
      <w:r>
        <w:rPr>
          <w:rFonts w:ascii="Arial" w:hAnsi="Arial" w:cs="Arial"/>
          <w:b/>
          <w:sz w:val="24"/>
        </w:rPr>
        <w:t>NRF Set support</w:t>
      </w:r>
    </w:p>
    <w:p w14:paraId="7A95792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CR-0688  rev  Cat: B (Rel-17)</w:t>
      </w:r>
      <w:r>
        <w:rPr>
          <w:i/>
        </w:rPr>
        <w:br/>
      </w:r>
      <w:r>
        <w:rPr>
          <w:i/>
        </w:rPr>
        <w:br/>
      </w:r>
      <w:r>
        <w:rPr>
          <w:i/>
        </w:rPr>
        <w:tab/>
      </w:r>
      <w:r>
        <w:rPr>
          <w:i/>
        </w:rPr>
        <w:tab/>
      </w:r>
      <w:r>
        <w:rPr>
          <w:i/>
        </w:rPr>
        <w:tab/>
      </w:r>
      <w:r>
        <w:rPr>
          <w:i/>
        </w:rPr>
        <w:tab/>
      </w:r>
      <w:r>
        <w:rPr>
          <w:i/>
        </w:rPr>
        <w:tab/>
        <w:t>Source: Nokia, Nokia Shanghai Bell</w:t>
      </w:r>
    </w:p>
    <w:p w14:paraId="511582A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C4-221540</w:t>
      </w:r>
      <w:r>
        <w:rPr>
          <w:color w:val="993300"/>
          <w:u w:val="single"/>
        </w:rPr>
        <w:t>.</w:t>
      </w:r>
    </w:p>
    <w:p w14:paraId="593586E1" w14:textId="47AC80EE" w:rsidR="003E6F6D" w:rsidRDefault="003E6F6D" w:rsidP="003E6F6D">
      <w:pPr>
        <w:rPr>
          <w:rFonts w:ascii="Arial" w:hAnsi="Arial" w:cs="Arial"/>
          <w:b/>
          <w:sz w:val="24"/>
        </w:rPr>
      </w:pPr>
      <w:r>
        <w:rPr>
          <w:rFonts w:ascii="Arial" w:hAnsi="Arial" w:cs="Arial"/>
          <w:b/>
          <w:color w:val="0000FF"/>
          <w:sz w:val="24"/>
        </w:rPr>
        <w:t>C4-221381</w:t>
      </w:r>
      <w:r>
        <w:rPr>
          <w:rFonts w:ascii="Arial" w:hAnsi="Arial" w:cs="Arial"/>
          <w:b/>
          <w:color w:val="0000FF"/>
          <w:sz w:val="24"/>
        </w:rPr>
        <w:tab/>
      </w:r>
      <w:r>
        <w:rPr>
          <w:rFonts w:ascii="Arial" w:hAnsi="Arial" w:cs="Arial"/>
          <w:b/>
          <w:sz w:val="24"/>
        </w:rPr>
        <w:t>Amendments to CR0119-TS29.501</w:t>
      </w:r>
    </w:p>
    <w:p w14:paraId="57212C24" w14:textId="77777777" w:rsidR="003E6F6D" w:rsidRDefault="003E6F6D" w:rsidP="003E6F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29.501 v</w:t>
      </w:r>
      <w:r>
        <w:rPr>
          <w:i/>
        </w:rPr>
        <w:tab/>
        <w:t xml:space="preserve">  CR-  rev  Cat:  (Rel-17)</w:t>
      </w:r>
      <w:r>
        <w:rPr>
          <w:i/>
        </w:rPr>
        <w:br/>
      </w:r>
      <w:r>
        <w:rPr>
          <w:i/>
        </w:rPr>
        <w:br/>
      </w:r>
      <w:r>
        <w:rPr>
          <w:i/>
        </w:rPr>
        <w:tab/>
      </w:r>
      <w:r>
        <w:rPr>
          <w:i/>
        </w:rPr>
        <w:tab/>
      </w:r>
      <w:r>
        <w:rPr>
          <w:i/>
        </w:rPr>
        <w:tab/>
      </w:r>
      <w:r>
        <w:rPr>
          <w:i/>
        </w:rPr>
        <w:tab/>
      </w:r>
      <w:r>
        <w:rPr>
          <w:i/>
        </w:rPr>
        <w:tab/>
        <w:t>Source: Huawei</w:t>
      </w:r>
    </w:p>
    <w:p w14:paraId="3D2CF39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C4-221396</w:t>
      </w:r>
      <w:r>
        <w:rPr>
          <w:color w:val="993300"/>
          <w:u w:val="single"/>
        </w:rPr>
        <w:t>.</w:t>
      </w:r>
    </w:p>
    <w:p w14:paraId="3FDB0247" w14:textId="5B59F2D4" w:rsidR="003E6F6D" w:rsidRDefault="003E6F6D" w:rsidP="003E6F6D">
      <w:pPr>
        <w:rPr>
          <w:rFonts w:ascii="Arial" w:hAnsi="Arial" w:cs="Arial"/>
          <w:b/>
          <w:sz w:val="24"/>
        </w:rPr>
      </w:pPr>
      <w:r>
        <w:rPr>
          <w:rFonts w:ascii="Arial" w:hAnsi="Arial" w:cs="Arial"/>
          <w:b/>
          <w:color w:val="0000FF"/>
          <w:sz w:val="24"/>
        </w:rPr>
        <w:t>C4-221382</w:t>
      </w:r>
      <w:r>
        <w:rPr>
          <w:rFonts w:ascii="Arial" w:hAnsi="Arial" w:cs="Arial"/>
          <w:b/>
          <w:color w:val="0000FF"/>
          <w:sz w:val="24"/>
        </w:rPr>
        <w:tab/>
      </w:r>
      <w:r>
        <w:rPr>
          <w:rFonts w:ascii="Arial" w:hAnsi="Arial" w:cs="Arial"/>
          <w:b/>
          <w:sz w:val="24"/>
        </w:rPr>
        <w:t>One SDM Subscription</w:t>
      </w:r>
    </w:p>
    <w:p w14:paraId="6E8D702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v16.9.0</w:t>
      </w:r>
      <w:r>
        <w:rPr>
          <w:i/>
        </w:rPr>
        <w:tab/>
        <w:t xml:space="preserve">  CR-0427  rev  Cat: F (Rel-16)</w:t>
      </w:r>
      <w:r>
        <w:rPr>
          <w:i/>
        </w:rPr>
        <w:br/>
      </w:r>
      <w:r>
        <w:rPr>
          <w:i/>
        </w:rPr>
        <w:br/>
      </w:r>
      <w:r>
        <w:rPr>
          <w:i/>
        </w:rPr>
        <w:tab/>
      </w:r>
      <w:r>
        <w:rPr>
          <w:i/>
        </w:rPr>
        <w:tab/>
      </w:r>
      <w:r>
        <w:rPr>
          <w:i/>
        </w:rPr>
        <w:tab/>
      </w:r>
      <w:r>
        <w:rPr>
          <w:i/>
        </w:rPr>
        <w:tab/>
      </w:r>
      <w:r>
        <w:rPr>
          <w:i/>
        </w:rPr>
        <w:tab/>
        <w:t>Source: Hewlett-Packard Enterprise</w:t>
      </w:r>
    </w:p>
    <w:p w14:paraId="1D43BCA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C4-221567</w:t>
      </w:r>
      <w:r>
        <w:rPr>
          <w:color w:val="993300"/>
          <w:u w:val="single"/>
        </w:rPr>
        <w:t>.</w:t>
      </w:r>
    </w:p>
    <w:p w14:paraId="24C59D76" w14:textId="234C694B" w:rsidR="003E6F6D" w:rsidRDefault="003E6F6D" w:rsidP="003E6F6D">
      <w:pPr>
        <w:rPr>
          <w:rFonts w:ascii="Arial" w:hAnsi="Arial" w:cs="Arial"/>
          <w:b/>
          <w:sz w:val="24"/>
        </w:rPr>
      </w:pPr>
      <w:r>
        <w:rPr>
          <w:rFonts w:ascii="Arial" w:hAnsi="Arial" w:cs="Arial"/>
          <w:b/>
          <w:color w:val="0000FF"/>
          <w:sz w:val="24"/>
        </w:rPr>
        <w:t>C4-221396</w:t>
      </w:r>
      <w:r>
        <w:rPr>
          <w:rFonts w:ascii="Arial" w:hAnsi="Arial" w:cs="Arial"/>
          <w:b/>
          <w:color w:val="0000FF"/>
          <w:sz w:val="24"/>
        </w:rPr>
        <w:tab/>
      </w:r>
      <w:r>
        <w:rPr>
          <w:rFonts w:ascii="Arial" w:hAnsi="Arial" w:cs="Arial"/>
          <w:b/>
          <w:sz w:val="24"/>
        </w:rPr>
        <w:t>Amendments to CR0119-TS29.501</w:t>
      </w:r>
    </w:p>
    <w:p w14:paraId="62B4016E" w14:textId="77777777" w:rsidR="003E6F6D" w:rsidRDefault="003E6F6D" w:rsidP="003E6F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29.501 v</w:t>
      </w:r>
      <w:r>
        <w:rPr>
          <w:i/>
        </w:rPr>
        <w:tab/>
        <w:t xml:space="preserve">  CR-  rev  Cat:  (Rel-17)</w:t>
      </w:r>
      <w:r>
        <w:rPr>
          <w:i/>
        </w:rPr>
        <w:br/>
      </w:r>
      <w:r>
        <w:rPr>
          <w:i/>
        </w:rPr>
        <w:br/>
      </w:r>
      <w:r>
        <w:rPr>
          <w:i/>
        </w:rPr>
        <w:tab/>
      </w:r>
      <w:r>
        <w:rPr>
          <w:i/>
        </w:rPr>
        <w:tab/>
      </w:r>
      <w:r>
        <w:rPr>
          <w:i/>
        </w:rPr>
        <w:tab/>
      </w:r>
      <w:r>
        <w:rPr>
          <w:i/>
        </w:rPr>
        <w:tab/>
      </w:r>
      <w:r>
        <w:rPr>
          <w:i/>
        </w:rPr>
        <w:tab/>
        <w:t>Source: Huawei</w:t>
      </w:r>
    </w:p>
    <w:p w14:paraId="75CA8E61" w14:textId="77777777" w:rsidR="003E6F6D" w:rsidRDefault="003E6F6D" w:rsidP="003E6F6D">
      <w:pPr>
        <w:rPr>
          <w:color w:val="808080"/>
        </w:rPr>
      </w:pPr>
      <w:r>
        <w:rPr>
          <w:color w:val="808080"/>
        </w:rPr>
        <w:t>(Replaces C4-221381)</w:t>
      </w:r>
    </w:p>
    <w:p w14:paraId="113900E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02B9A" w14:textId="188587AE" w:rsidR="003E6F6D" w:rsidRDefault="003E6F6D" w:rsidP="003E6F6D">
      <w:pPr>
        <w:rPr>
          <w:rFonts w:ascii="Arial" w:hAnsi="Arial" w:cs="Arial"/>
          <w:b/>
          <w:sz w:val="24"/>
        </w:rPr>
      </w:pPr>
      <w:r>
        <w:rPr>
          <w:rFonts w:ascii="Arial" w:hAnsi="Arial" w:cs="Arial"/>
          <w:b/>
          <w:color w:val="0000FF"/>
          <w:sz w:val="24"/>
        </w:rPr>
        <w:t>C4-221444</w:t>
      </w:r>
      <w:r>
        <w:rPr>
          <w:rFonts w:ascii="Arial" w:hAnsi="Arial" w:cs="Arial"/>
          <w:b/>
          <w:color w:val="0000FF"/>
          <w:sz w:val="24"/>
        </w:rPr>
        <w:tab/>
      </w:r>
      <w:r>
        <w:rPr>
          <w:rFonts w:ascii="Arial" w:hAnsi="Arial" w:cs="Arial"/>
          <w:b/>
          <w:sz w:val="24"/>
        </w:rPr>
        <w:t>Introduce HTTP PATCH Method</w:t>
      </w:r>
    </w:p>
    <w:p w14:paraId="67D93274"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v17.3.0</w:t>
      </w:r>
      <w:r>
        <w:rPr>
          <w:i/>
        </w:rPr>
        <w:tab/>
        <w:t xml:space="preserve">  CR-0093  rev 3 Cat: F (Rel-17)</w:t>
      </w:r>
      <w:r>
        <w:rPr>
          <w:i/>
        </w:rPr>
        <w:br/>
      </w:r>
      <w:r>
        <w:rPr>
          <w:i/>
        </w:rPr>
        <w:br/>
      </w:r>
      <w:r>
        <w:rPr>
          <w:i/>
        </w:rPr>
        <w:tab/>
      </w:r>
      <w:r>
        <w:rPr>
          <w:i/>
        </w:rPr>
        <w:tab/>
      </w:r>
      <w:r>
        <w:rPr>
          <w:i/>
        </w:rPr>
        <w:tab/>
      </w:r>
      <w:r>
        <w:rPr>
          <w:i/>
        </w:rPr>
        <w:tab/>
      </w:r>
      <w:r>
        <w:rPr>
          <w:i/>
        </w:rPr>
        <w:tab/>
        <w:t>Source: ZTE</w:t>
      </w:r>
    </w:p>
    <w:p w14:paraId="27FF8AB4" w14:textId="77777777" w:rsidR="003E6F6D" w:rsidRDefault="003E6F6D" w:rsidP="003E6F6D">
      <w:pPr>
        <w:rPr>
          <w:color w:val="808080"/>
        </w:rPr>
      </w:pPr>
      <w:r>
        <w:rPr>
          <w:color w:val="808080"/>
        </w:rPr>
        <w:t>(Replaces C4-221035)</w:t>
      </w:r>
    </w:p>
    <w:p w14:paraId="677614D6" w14:textId="77777777" w:rsidR="003E6F6D" w:rsidRDefault="003E6F6D" w:rsidP="003E6F6D">
      <w:pPr>
        <w:rPr>
          <w:rFonts w:ascii="Arial" w:hAnsi="Arial" w:cs="Arial"/>
          <w:b/>
        </w:rPr>
      </w:pPr>
      <w:r>
        <w:rPr>
          <w:rFonts w:ascii="Arial" w:hAnsi="Arial" w:cs="Arial"/>
          <w:b/>
        </w:rPr>
        <w:t xml:space="preserve">Abstract: </w:t>
      </w:r>
    </w:p>
    <w:p w14:paraId="7F031CEB" w14:textId="77777777" w:rsidR="003E6F6D" w:rsidRDefault="003E6F6D" w:rsidP="003E6F6D">
      <w:r>
        <w:t>This contribution introduces HTTP PATCH to SMSF interface.</w:t>
      </w:r>
    </w:p>
    <w:p w14:paraId="7A6B454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2E23F" w14:textId="5A08B86A" w:rsidR="003E6F6D" w:rsidRDefault="003E6F6D" w:rsidP="003E6F6D">
      <w:pPr>
        <w:rPr>
          <w:rFonts w:ascii="Arial" w:hAnsi="Arial" w:cs="Arial"/>
          <w:b/>
          <w:sz w:val="24"/>
        </w:rPr>
      </w:pPr>
      <w:r>
        <w:rPr>
          <w:rFonts w:ascii="Arial" w:hAnsi="Arial" w:cs="Arial"/>
          <w:b/>
          <w:color w:val="0000FF"/>
          <w:sz w:val="24"/>
        </w:rPr>
        <w:t>C4-221463</w:t>
      </w:r>
      <w:r>
        <w:rPr>
          <w:rFonts w:ascii="Arial" w:hAnsi="Arial" w:cs="Arial"/>
          <w:b/>
          <w:color w:val="0000FF"/>
          <w:sz w:val="24"/>
        </w:rPr>
        <w:tab/>
      </w:r>
      <w:r>
        <w:rPr>
          <w:rFonts w:ascii="Arial" w:hAnsi="Arial" w:cs="Arial"/>
          <w:b/>
          <w:sz w:val="24"/>
        </w:rPr>
        <w:t>Retry with an Idempotency key for non-idempotent methods</w:t>
      </w:r>
    </w:p>
    <w:p w14:paraId="5E9088F8"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CR-0325  rev 1 Cat: B (Rel-17)</w:t>
      </w:r>
      <w:r>
        <w:rPr>
          <w:i/>
        </w:rPr>
        <w:br/>
      </w:r>
      <w:r>
        <w:rPr>
          <w:i/>
        </w:rPr>
        <w:lastRenderedPageBreak/>
        <w:br/>
      </w:r>
      <w:r>
        <w:rPr>
          <w:i/>
        </w:rPr>
        <w:tab/>
      </w:r>
      <w:r>
        <w:rPr>
          <w:i/>
        </w:rPr>
        <w:tab/>
      </w:r>
      <w:r>
        <w:rPr>
          <w:i/>
        </w:rPr>
        <w:tab/>
      </w:r>
      <w:r>
        <w:rPr>
          <w:i/>
        </w:rPr>
        <w:tab/>
      </w:r>
      <w:r>
        <w:rPr>
          <w:i/>
        </w:rPr>
        <w:tab/>
        <w:t>Source: Ericsson, Samsung</w:t>
      </w:r>
    </w:p>
    <w:p w14:paraId="55B615BA" w14:textId="77777777" w:rsidR="003E6F6D" w:rsidRDefault="003E6F6D" w:rsidP="003E6F6D">
      <w:pPr>
        <w:rPr>
          <w:color w:val="808080"/>
        </w:rPr>
      </w:pPr>
      <w:r>
        <w:rPr>
          <w:color w:val="808080"/>
        </w:rPr>
        <w:t>(Replaces C4-221331)</w:t>
      </w:r>
    </w:p>
    <w:p w14:paraId="124610A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7B013" w14:textId="76E69FA2" w:rsidR="003E6F6D" w:rsidRDefault="003E6F6D" w:rsidP="003E6F6D">
      <w:pPr>
        <w:rPr>
          <w:rFonts w:ascii="Arial" w:hAnsi="Arial" w:cs="Arial"/>
          <w:b/>
          <w:sz w:val="24"/>
        </w:rPr>
      </w:pPr>
      <w:r>
        <w:rPr>
          <w:rFonts w:ascii="Arial" w:hAnsi="Arial" w:cs="Arial"/>
          <w:b/>
          <w:color w:val="0000FF"/>
          <w:sz w:val="24"/>
        </w:rPr>
        <w:t>C4-221470</w:t>
      </w:r>
      <w:r>
        <w:rPr>
          <w:rFonts w:ascii="Arial" w:hAnsi="Arial" w:cs="Arial"/>
          <w:b/>
          <w:color w:val="0000FF"/>
          <w:sz w:val="24"/>
        </w:rPr>
        <w:tab/>
      </w:r>
      <w:r>
        <w:rPr>
          <w:rFonts w:ascii="Arial" w:hAnsi="Arial" w:cs="Arial"/>
          <w:b/>
          <w:sz w:val="24"/>
        </w:rPr>
        <w:t>Reuse of type Fqdn from 29.571</w:t>
      </w:r>
    </w:p>
    <w:p w14:paraId="7734ABFE"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CR-0815  rev 1 Cat: F (Rel-17)</w:t>
      </w:r>
      <w:r>
        <w:rPr>
          <w:i/>
        </w:rPr>
        <w:br/>
      </w:r>
      <w:r>
        <w:rPr>
          <w:i/>
        </w:rPr>
        <w:br/>
      </w:r>
      <w:r>
        <w:rPr>
          <w:i/>
        </w:rPr>
        <w:tab/>
      </w:r>
      <w:r>
        <w:rPr>
          <w:i/>
        </w:rPr>
        <w:tab/>
      </w:r>
      <w:r>
        <w:rPr>
          <w:i/>
        </w:rPr>
        <w:tab/>
      </w:r>
      <w:r>
        <w:rPr>
          <w:i/>
        </w:rPr>
        <w:tab/>
      </w:r>
      <w:r>
        <w:rPr>
          <w:i/>
        </w:rPr>
        <w:tab/>
        <w:t>Source: Nokia, Nokia Shanghai Bell</w:t>
      </w:r>
    </w:p>
    <w:p w14:paraId="1D3538A2" w14:textId="77777777" w:rsidR="003E6F6D" w:rsidRDefault="003E6F6D" w:rsidP="003E6F6D">
      <w:pPr>
        <w:rPr>
          <w:color w:val="808080"/>
        </w:rPr>
      </w:pPr>
      <w:r>
        <w:rPr>
          <w:color w:val="808080"/>
        </w:rPr>
        <w:t>(Replaces C4-221096)</w:t>
      </w:r>
    </w:p>
    <w:p w14:paraId="7FC12D6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7106D" w14:textId="58C7AE71" w:rsidR="003E6F6D" w:rsidRDefault="003E6F6D" w:rsidP="003E6F6D">
      <w:pPr>
        <w:rPr>
          <w:rFonts w:ascii="Arial" w:hAnsi="Arial" w:cs="Arial"/>
          <w:b/>
          <w:sz w:val="24"/>
        </w:rPr>
      </w:pPr>
      <w:r>
        <w:rPr>
          <w:rFonts w:ascii="Arial" w:hAnsi="Arial" w:cs="Arial"/>
          <w:b/>
          <w:color w:val="0000FF"/>
          <w:sz w:val="24"/>
        </w:rPr>
        <w:t>C4-221472</w:t>
      </w:r>
      <w:r>
        <w:rPr>
          <w:rFonts w:ascii="Arial" w:hAnsi="Arial" w:cs="Arial"/>
          <w:b/>
          <w:color w:val="0000FF"/>
          <w:sz w:val="24"/>
        </w:rPr>
        <w:tab/>
      </w:r>
      <w:r>
        <w:rPr>
          <w:rFonts w:ascii="Arial" w:hAnsi="Arial" w:cs="Arial"/>
          <w:b/>
          <w:sz w:val="24"/>
        </w:rPr>
        <w:t>UDR storing of non-subscriber related data</w:t>
      </w:r>
    </w:p>
    <w:p w14:paraId="2DB1738C"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CR-0670  rev 1 Cat: F (Rel-17)</w:t>
      </w:r>
      <w:r>
        <w:rPr>
          <w:i/>
        </w:rPr>
        <w:br/>
      </w:r>
      <w:r>
        <w:rPr>
          <w:i/>
        </w:rPr>
        <w:br/>
      </w:r>
      <w:r>
        <w:rPr>
          <w:i/>
        </w:rPr>
        <w:tab/>
      </w:r>
      <w:r>
        <w:rPr>
          <w:i/>
        </w:rPr>
        <w:tab/>
      </w:r>
      <w:r>
        <w:rPr>
          <w:i/>
        </w:rPr>
        <w:tab/>
      </w:r>
      <w:r>
        <w:rPr>
          <w:i/>
        </w:rPr>
        <w:tab/>
      </w:r>
      <w:r>
        <w:rPr>
          <w:i/>
        </w:rPr>
        <w:tab/>
        <w:t>Source: Nokia, Nokia Shanghai Bell</w:t>
      </w:r>
    </w:p>
    <w:p w14:paraId="27DC9977" w14:textId="77777777" w:rsidR="003E6F6D" w:rsidRDefault="003E6F6D" w:rsidP="003E6F6D">
      <w:pPr>
        <w:rPr>
          <w:color w:val="808080"/>
        </w:rPr>
      </w:pPr>
      <w:r>
        <w:rPr>
          <w:color w:val="808080"/>
        </w:rPr>
        <w:t>(Replaces C4-221099)</w:t>
      </w:r>
    </w:p>
    <w:p w14:paraId="12517FA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C125E" w14:textId="181A6843" w:rsidR="003E6F6D" w:rsidRDefault="003E6F6D" w:rsidP="003E6F6D">
      <w:pPr>
        <w:rPr>
          <w:rFonts w:ascii="Arial" w:hAnsi="Arial" w:cs="Arial"/>
          <w:b/>
          <w:sz w:val="24"/>
        </w:rPr>
      </w:pPr>
      <w:r>
        <w:rPr>
          <w:rFonts w:ascii="Arial" w:hAnsi="Arial" w:cs="Arial"/>
          <w:b/>
          <w:color w:val="0000FF"/>
          <w:sz w:val="24"/>
        </w:rPr>
        <w:t>C4-221478</w:t>
      </w:r>
      <w:r>
        <w:rPr>
          <w:rFonts w:ascii="Arial" w:hAnsi="Arial" w:cs="Arial"/>
          <w:b/>
          <w:color w:val="0000FF"/>
          <w:sz w:val="24"/>
        </w:rPr>
        <w:tab/>
      </w:r>
      <w:r>
        <w:rPr>
          <w:rFonts w:ascii="Arial" w:hAnsi="Arial" w:cs="Arial"/>
          <w:b/>
          <w:sz w:val="24"/>
        </w:rPr>
        <w:t>S-NSSAI encoding in the 3gpp-Sbi-Lci and 3gpp-Sbi-Oci headers' examples</w:t>
      </w:r>
    </w:p>
    <w:p w14:paraId="0C1B61DA"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CR-0312  rev 1 Cat: F (Rel-17)</w:t>
      </w:r>
      <w:r>
        <w:rPr>
          <w:i/>
        </w:rPr>
        <w:br/>
      </w:r>
      <w:r>
        <w:rPr>
          <w:i/>
        </w:rPr>
        <w:br/>
      </w:r>
      <w:r>
        <w:rPr>
          <w:i/>
        </w:rPr>
        <w:tab/>
      </w:r>
      <w:r>
        <w:rPr>
          <w:i/>
        </w:rPr>
        <w:tab/>
      </w:r>
      <w:r>
        <w:rPr>
          <w:i/>
        </w:rPr>
        <w:tab/>
      </w:r>
      <w:r>
        <w:rPr>
          <w:i/>
        </w:rPr>
        <w:tab/>
      </w:r>
      <w:r>
        <w:rPr>
          <w:i/>
        </w:rPr>
        <w:tab/>
        <w:t>Source: Nokia, Nokia Shanghai Bell</w:t>
      </w:r>
    </w:p>
    <w:p w14:paraId="4BDA7C5E" w14:textId="77777777" w:rsidR="003E6F6D" w:rsidRDefault="003E6F6D" w:rsidP="003E6F6D">
      <w:pPr>
        <w:rPr>
          <w:color w:val="808080"/>
        </w:rPr>
      </w:pPr>
      <w:r>
        <w:rPr>
          <w:color w:val="808080"/>
        </w:rPr>
        <w:t>(Replaces C4-221131)</w:t>
      </w:r>
    </w:p>
    <w:p w14:paraId="076BE2B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E8A76" w14:textId="555E79B1" w:rsidR="003E6F6D" w:rsidRDefault="003E6F6D" w:rsidP="003E6F6D">
      <w:pPr>
        <w:rPr>
          <w:rFonts w:ascii="Arial" w:hAnsi="Arial" w:cs="Arial"/>
          <w:b/>
          <w:sz w:val="24"/>
        </w:rPr>
      </w:pPr>
      <w:r>
        <w:rPr>
          <w:rFonts w:ascii="Arial" w:hAnsi="Arial" w:cs="Arial"/>
          <w:b/>
          <w:color w:val="0000FF"/>
          <w:sz w:val="24"/>
        </w:rPr>
        <w:t>C4-221479</w:t>
      </w:r>
      <w:r>
        <w:rPr>
          <w:rFonts w:ascii="Arial" w:hAnsi="Arial" w:cs="Arial"/>
          <w:b/>
          <w:color w:val="0000FF"/>
          <w:sz w:val="24"/>
        </w:rPr>
        <w:tab/>
      </w:r>
      <w:r>
        <w:rPr>
          <w:rFonts w:ascii="Arial" w:hAnsi="Arial" w:cs="Arial"/>
          <w:b/>
          <w:sz w:val="24"/>
        </w:rPr>
        <w:t>Formatting of Description fields</w:t>
      </w:r>
    </w:p>
    <w:p w14:paraId="3A27458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CR-0523  rev 1 Cat: F (Rel-17)</w:t>
      </w:r>
      <w:r>
        <w:rPr>
          <w:i/>
        </w:rPr>
        <w:br/>
      </w:r>
      <w:r>
        <w:rPr>
          <w:i/>
        </w:rPr>
        <w:br/>
      </w:r>
      <w:r>
        <w:rPr>
          <w:i/>
        </w:rPr>
        <w:tab/>
      </w:r>
      <w:r>
        <w:rPr>
          <w:i/>
        </w:rPr>
        <w:tab/>
      </w:r>
      <w:r>
        <w:rPr>
          <w:i/>
        </w:rPr>
        <w:tab/>
      </w:r>
      <w:r>
        <w:rPr>
          <w:i/>
        </w:rPr>
        <w:tab/>
      </w:r>
      <w:r>
        <w:rPr>
          <w:i/>
        </w:rPr>
        <w:tab/>
        <w:t>Source: Nokia, Nokia Shanghai Bell</w:t>
      </w:r>
    </w:p>
    <w:p w14:paraId="22DCFA15" w14:textId="77777777" w:rsidR="003E6F6D" w:rsidRDefault="003E6F6D" w:rsidP="003E6F6D">
      <w:pPr>
        <w:rPr>
          <w:color w:val="808080"/>
        </w:rPr>
      </w:pPr>
      <w:r>
        <w:rPr>
          <w:color w:val="808080"/>
        </w:rPr>
        <w:t>(Replaces C4-221132)</w:t>
      </w:r>
    </w:p>
    <w:p w14:paraId="7BD2EDE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F6361" w14:textId="344ADC1D" w:rsidR="003E6F6D" w:rsidRDefault="003E6F6D" w:rsidP="003E6F6D">
      <w:pPr>
        <w:rPr>
          <w:rFonts w:ascii="Arial" w:hAnsi="Arial" w:cs="Arial"/>
          <w:b/>
          <w:sz w:val="24"/>
        </w:rPr>
      </w:pPr>
      <w:r>
        <w:rPr>
          <w:rFonts w:ascii="Arial" w:hAnsi="Arial" w:cs="Arial"/>
          <w:b/>
          <w:color w:val="0000FF"/>
          <w:sz w:val="24"/>
        </w:rPr>
        <w:t>C4-221495</w:t>
      </w:r>
      <w:r>
        <w:rPr>
          <w:rFonts w:ascii="Arial" w:hAnsi="Arial" w:cs="Arial"/>
          <w:b/>
          <w:color w:val="0000FF"/>
          <w:sz w:val="24"/>
        </w:rPr>
        <w:tab/>
      </w:r>
      <w:r>
        <w:rPr>
          <w:rFonts w:ascii="Arial" w:hAnsi="Arial" w:cs="Arial"/>
          <w:b/>
          <w:sz w:val="24"/>
        </w:rPr>
        <w:t>Alignment of desription fields</w:t>
      </w:r>
    </w:p>
    <w:p w14:paraId="0CD2D6D5"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CR-0330  rev 1 Cat: F (Rel-17)</w:t>
      </w:r>
      <w:r>
        <w:rPr>
          <w:i/>
        </w:rPr>
        <w:br/>
      </w:r>
      <w:r>
        <w:rPr>
          <w:i/>
        </w:rPr>
        <w:br/>
      </w:r>
      <w:r>
        <w:rPr>
          <w:i/>
        </w:rPr>
        <w:tab/>
      </w:r>
      <w:r>
        <w:rPr>
          <w:i/>
        </w:rPr>
        <w:tab/>
      </w:r>
      <w:r>
        <w:rPr>
          <w:i/>
        </w:rPr>
        <w:tab/>
      </w:r>
      <w:r>
        <w:rPr>
          <w:i/>
        </w:rPr>
        <w:tab/>
      </w:r>
      <w:r>
        <w:rPr>
          <w:i/>
        </w:rPr>
        <w:tab/>
        <w:t>Source: HuaWei, Ericsson</w:t>
      </w:r>
    </w:p>
    <w:p w14:paraId="7E4DA47E" w14:textId="77777777" w:rsidR="003E6F6D" w:rsidRDefault="003E6F6D" w:rsidP="003E6F6D">
      <w:pPr>
        <w:rPr>
          <w:color w:val="808080"/>
        </w:rPr>
      </w:pPr>
      <w:r>
        <w:rPr>
          <w:color w:val="808080"/>
        </w:rPr>
        <w:t>(Replaces C4-221059)</w:t>
      </w:r>
    </w:p>
    <w:p w14:paraId="2517567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B1BFA" w14:textId="3FC1FF12" w:rsidR="003E6F6D" w:rsidRDefault="003E6F6D" w:rsidP="003E6F6D">
      <w:pPr>
        <w:rPr>
          <w:rFonts w:ascii="Arial" w:hAnsi="Arial" w:cs="Arial"/>
          <w:b/>
          <w:sz w:val="24"/>
        </w:rPr>
      </w:pPr>
      <w:r>
        <w:rPr>
          <w:rFonts w:ascii="Arial" w:hAnsi="Arial" w:cs="Arial"/>
          <w:b/>
          <w:color w:val="0000FF"/>
          <w:sz w:val="24"/>
        </w:rPr>
        <w:t>C4-221503</w:t>
      </w:r>
      <w:r>
        <w:rPr>
          <w:rFonts w:ascii="Arial" w:hAnsi="Arial" w:cs="Arial"/>
          <w:b/>
          <w:color w:val="0000FF"/>
          <w:sz w:val="24"/>
        </w:rPr>
        <w:tab/>
      </w:r>
      <w:r>
        <w:rPr>
          <w:rFonts w:ascii="Arial" w:hAnsi="Arial" w:cs="Arial"/>
          <w:b/>
          <w:sz w:val="24"/>
        </w:rPr>
        <w:t>SMF reference model update</w:t>
      </w:r>
    </w:p>
    <w:p w14:paraId="1B822972"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v17.2.0</w:t>
      </w:r>
      <w:r>
        <w:rPr>
          <w:i/>
        </w:rPr>
        <w:tab/>
        <w:t xml:space="preserve">  CR-0025  rev 1 Cat: F (Rel-17)</w:t>
      </w:r>
      <w:r>
        <w:rPr>
          <w:i/>
        </w:rPr>
        <w:br/>
      </w:r>
      <w:r>
        <w:rPr>
          <w:i/>
        </w:rPr>
        <w:br/>
      </w:r>
      <w:r>
        <w:rPr>
          <w:i/>
        </w:rPr>
        <w:tab/>
      </w:r>
      <w:r>
        <w:rPr>
          <w:i/>
        </w:rPr>
        <w:tab/>
      </w:r>
      <w:r>
        <w:rPr>
          <w:i/>
        </w:rPr>
        <w:tab/>
      </w:r>
      <w:r>
        <w:rPr>
          <w:i/>
        </w:rPr>
        <w:tab/>
      </w:r>
      <w:r>
        <w:rPr>
          <w:i/>
        </w:rPr>
        <w:tab/>
        <w:t>Source: Huawei</w:t>
      </w:r>
    </w:p>
    <w:p w14:paraId="2D6F043A" w14:textId="77777777" w:rsidR="003E6F6D" w:rsidRDefault="003E6F6D" w:rsidP="003E6F6D">
      <w:pPr>
        <w:rPr>
          <w:color w:val="808080"/>
        </w:rPr>
      </w:pPr>
      <w:r>
        <w:rPr>
          <w:color w:val="808080"/>
        </w:rPr>
        <w:t>(Replaces C4-221290)</w:t>
      </w:r>
    </w:p>
    <w:p w14:paraId="344015B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31D40" w14:textId="02399B10" w:rsidR="003E6F6D" w:rsidRDefault="003E6F6D" w:rsidP="003E6F6D">
      <w:pPr>
        <w:rPr>
          <w:rFonts w:ascii="Arial" w:hAnsi="Arial" w:cs="Arial"/>
          <w:b/>
          <w:sz w:val="24"/>
        </w:rPr>
      </w:pPr>
      <w:r>
        <w:rPr>
          <w:rFonts w:ascii="Arial" w:hAnsi="Arial" w:cs="Arial"/>
          <w:b/>
          <w:color w:val="0000FF"/>
          <w:sz w:val="24"/>
        </w:rPr>
        <w:t>C4-221504</w:t>
      </w:r>
      <w:r>
        <w:rPr>
          <w:rFonts w:ascii="Arial" w:hAnsi="Arial" w:cs="Arial"/>
          <w:b/>
          <w:color w:val="0000FF"/>
          <w:sz w:val="24"/>
        </w:rPr>
        <w:tab/>
      </w:r>
      <w:r>
        <w:rPr>
          <w:rFonts w:ascii="Arial" w:hAnsi="Arial" w:cs="Arial"/>
          <w:b/>
          <w:sz w:val="24"/>
        </w:rPr>
        <w:t>204 No Content in subscription modification response</w:t>
      </w:r>
    </w:p>
    <w:p w14:paraId="02DF234E"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CR-0707  rev 1 Cat: F (Rel-17)</w:t>
      </w:r>
      <w:r>
        <w:rPr>
          <w:i/>
        </w:rPr>
        <w:br/>
      </w:r>
      <w:r>
        <w:rPr>
          <w:i/>
        </w:rPr>
        <w:br/>
      </w:r>
      <w:r>
        <w:rPr>
          <w:i/>
        </w:rPr>
        <w:tab/>
      </w:r>
      <w:r>
        <w:rPr>
          <w:i/>
        </w:rPr>
        <w:tab/>
      </w:r>
      <w:r>
        <w:rPr>
          <w:i/>
        </w:rPr>
        <w:tab/>
      </w:r>
      <w:r>
        <w:rPr>
          <w:i/>
        </w:rPr>
        <w:tab/>
      </w:r>
      <w:r>
        <w:rPr>
          <w:i/>
        </w:rPr>
        <w:tab/>
        <w:t>Source: Huawei</w:t>
      </w:r>
    </w:p>
    <w:p w14:paraId="2D16CB7D" w14:textId="77777777" w:rsidR="003E6F6D" w:rsidRDefault="003E6F6D" w:rsidP="003E6F6D">
      <w:pPr>
        <w:rPr>
          <w:color w:val="808080"/>
        </w:rPr>
      </w:pPr>
      <w:r>
        <w:rPr>
          <w:color w:val="808080"/>
        </w:rPr>
        <w:t>(Replaces C4-221292)</w:t>
      </w:r>
    </w:p>
    <w:p w14:paraId="39B4B15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E667D" w14:textId="1FF1DF50" w:rsidR="003E6F6D" w:rsidRDefault="003E6F6D" w:rsidP="003E6F6D">
      <w:pPr>
        <w:rPr>
          <w:rFonts w:ascii="Arial" w:hAnsi="Arial" w:cs="Arial"/>
          <w:b/>
          <w:sz w:val="24"/>
        </w:rPr>
      </w:pPr>
      <w:r>
        <w:rPr>
          <w:rFonts w:ascii="Arial" w:hAnsi="Arial" w:cs="Arial"/>
          <w:b/>
          <w:color w:val="0000FF"/>
          <w:sz w:val="24"/>
        </w:rPr>
        <w:t>C4-221527</w:t>
      </w:r>
      <w:r>
        <w:rPr>
          <w:rFonts w:ascii="Arial" w:hAnsi="Arial" w:cs="Arial"/>
          <w:b/>
          <w:color w:val="0000FF"/>
          <w:sz w:val="24"/>
        </w:rPr>
        <w:tab/>
      </w:r>
      <w:r>
        <w:rPr>
          <w:rFonts w:ascii="Arial" w:hAnsi="Arial" w:cs="Arial"/>
          <w:b/>
          <w:sz w:val="24"/>
        </w:rPr>
        <w:t>Improvement on UeContextInSmfData Subscription</w:t>
      </w:r>
    </w:p>
    <w:p w14:paraId="62D8EC9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CR-0827  rev 1 Cat: B (Rel-17)</w:t>
      </w:r>
      <w:r>
        <w:rPr>
          <w:i/>
        </w:rPr>
        <w:br/>
      </w:r>
      <w:r>
        <w:rPr>
          <w:i/>
        </w:rPr>
        <w:br/>
      </w:r>
      <w:r>
        <w:rPr>
          <w:i/>
        </w:rPr>
        <w:tab/>
      </w:r>
      <w:r>
        <w:rPr>
          <w:i/>
        </w:rPr>
        <w:tab/>
      </w:r>
      <w:r>
        <w:rPr>
          <w:i/>
        </w:rPr>
        <w:tab/>
      </w:r>
      <w:r>
        <w:rPr>
          <w:i/>
        </w:rPr>
        <w:tab/>
      </w:r>
      <w:r>
        <w:rPr>
          <w:i/>
        </w:rPr>
        <w:tab/>
        <w:t>Source: Ericsson</w:t>
      </w:r>
    </w:p>
    <w:p w14:paraId="0EE85C8B" w14:textId="77777777" w:rsidR="003E6F6D" w:rsidRDefault="003E6F6D" w:rsidP="003E6F6D">
      <w:pPr>
        <w:rPr>
          <w:color w:val="808080"/>
        </w:rPr>
      </w:pPr>
      <w:r>
        <w:rPr>
          <w:color w:val="808080"/>
        </w:rPr>
        <w:t>(Replaces C4-221237)</w:t>
      </w:r>
    </w:p>
    <w:p w14:paraId="1557917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0B38A" w14:textId="11861D7F" w:rsidR="003E6F6D" w:rsidRDefault="003E6F6D" w:rsidP="003E6F6D">
      <w:pPr>
        <w:rPr>
          <w:rFonts w:ascii="Arial" w:hAnsi="Arial" w:cs="Arial"/>
          <w:b/>
          <w:sz w:val="24"/>
        </w:rPr>
      </w:pPr>
      <w:r>
        <w:rPr>
          <w:rFonts w:ascii="Arial" w:hAnsi="Arial" w:cs="Arial"/>
          <w:b/>
          <w:color w:val="0000FF"/>
          <w:sz w:val="24"/>
        </w:rPr>
        <w:t>C4-221530</w:t>
      </w:r>
      <w:r>
        <w:rPr>
          <w:rFonts w:ascii="Arial" w:hAnsi="Arial" w:cs="Arial"/>
          <w:b/>
          <w:color w:val="0000FF"/>
          <w:sz w:val="24"/>
        </w:rPr>
        <w:tab/>
      </w:r>
      <w:r>
        <w:rPr>
          <w:rFonts w:ascii="Arial" w:hAnsi="Arial" w:cs="Arial"/>
          <w:b/>
          <w:sz w:val="24"/>
        </w:rPr>
        <w:t>Clarifications to the SupportedFeatures type encoding</w:t>
      </w:r>
    </w:p>
    <w:p w14:paraId="60D7CFF3"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CR-0338  rev 1 Cat: F (Rel-17)</w:t>
      </w:r>
      <w:r>
        <w:rPr>
          <w:i/>
        </w:rPr>
        <w:br/>
      </w:r>
      <w:r>
        <w:rPr>
          <w:i/>
        </w:rPr>
        <w:br/>
      </w:r>
      <w:r>
        <w:rPr>
          <w:i/>
        </w:rPr>
        <w:tab/>
      </w:r>
      <w:r>
        <w:rPr>
          <w:i/>
        </w:rPr>
        <w:tab/>
      </w:r>
      <w:r>
        <w:rPr>
          <w:i/>
        </w:rPr>
        <w:tab/>
      </w:r>
      <w:r>
        <w:rPr>
          <w:i/>
        </w:rPr>
        <w:tab/>
      </w:r>
      <w:r>
        <w:rPr>
          <w:i/>
        </w:rPr>
        <w:tab/>
        <w:t>Source: Huawei</w:t>
      </w:r>
    </w:p>
    <w:p w14:paraId="1C8CB1F7" w14:textId="77777777" w:rsidR="003E6F6D" w:rsidRDefault="003E6F6D" w:rsidP="003E6F6D">
      <w:pPr>
        <w:rPr>
          <w:color w:val="808080"/>
        </w:rPr>
      </w:pPr>
      <w:r>
        <w:rPr>
          <w:color w:val="808080"/>
        </w:rPr>
        <w:t>(Replaces C4-221171)</w:t>
      </w:r>
    </w:p>
    <w:p w14:paraId="6332A8C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65997" w14:textId="0BAFDE5A" w:rsidR="003E6F6D" w:rsidRDefault="003E6F6D" w:rsidP="003E6F6D">
      <w:pPr>
        <w:rPr>
          <w:rFonts w:ascii="Arial" w:hAnsi="Arial" w:cs="Arial"/>
          <w:b/>
          <w:sz w:val="24"/>
        </w:rPr>
      </w:pPr>
      <w:r>
        <w:rPr>
          <w:rFonts w:ascii="Arial" w:hAnsi="Arial" w:cs="Arial"/>
          <w:b/>
          <w:color w:val="0000FF"/>
          <w:sz w:val="24"/>
        </w:rPr>
        <w:t>C4-221540</w:t>
      </w:r>
      <w:r>
        <w:rPr>
          <w:rFonts w:ascii="Arial" w:hAnsi="Arial" w:cs="Arial"/>
          <w:b/>
          <w:color w:val="0000FF"/>
          <w:sz w:val="24"/>
        </w:rPr>
        <w:tab/>
      </w:r>
      <w:r>
        <w:rPr>
          <w:rFonts w:ascii="Arial" w:hAnsi="Arial" w:cs="Arial"/>
          <w:b/>
          <w:sz w:val="24"/>
        </w:rPr>
        <w:t>NRF Set support</w:t>
      </w:r>
    </w:p>
    <w:p w14:paraId="078FAD6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CR-0688  rev 1 Cat: B (Rel-17)</w:t>
      </w:r>
      <w:r>
        <w:rPr>
          <w:i/>
        </w:rPr>
        <w:br/>
      </w:r>
      <w:r>
        <w:rPr>
          <w:i/>
        </w:rPr>
        <w:br/>
      </w:r>
      <w:r>
        <w:rPr>
          <w:i/>
        </w:rPr>
        <w:tab/>
      </w:r>
      <w:r>
        <w:rPr>
          <w:i/>
        </w:rPr>
        <w:tab/>
      </w:r>
      <w:r>
        <w:rPr>
          <w:i/>
        </w:rPr>
        <w:tab/>
      </w:r>
      <w:r>
        <w:rPr>
          <w:i/>
        </w:rPr>
        <w:tab/>
      </w:r>
      <w:r>
        <w:rPr>
          <w:i/>
        </w:rPr>
        <w:tab/>
        <w:t>Source: Nokia, Nokia Shanghai Bell</w:t>
      </w:r>
    </w:p>
    <w:p w14:paraId="432745AD" w14:textId="77777777" w:rsidR="003E6F6D" w:rsidRDefault="003E6F6D" w:rsidP="003E6F6D">
      <w:pPr>
        <w:rPr>
          <w:color w:val="808080"/>
        </w:rPr>
      </w:pPr>
      <w:r>
        <w:rPr>
          <w:color w:val="808080"/>
        </w:rPr>
        <w:t>(Replaces C4-221368)</w:t>
      </w:r>
    </w:p>
    <w:p w14:paraId="6BEF590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1C78F" w14:textId="52051ED6" w:rsidR="003E6F6D" w:rsidRDefault="003E6F6D" w:rsidP="003E6F6D">
      <w:pPr>
        <w:rPr>
          <w:rFonts w:ascii="Arial" w:hAnsi="Arial" w:cs="Arial"/>
          <w:b/>
          <w:sz w:val="24"/>
        </w:rPr>
      </w:pPr>
      <w:r>
        <w:rPr>
          <w:rFonts w:ascii="Arial" w:hAnsi="Arial" w:cs="Arial"/>
          <w:b/>
          <w:color w:val="0000FF"/>
          <w:sz w:val="24"/>
        </w:rPr>
        <w:t>C4-221555</w:t>
      </w:r>
      <w:r>
        <w:rPr>
          <w:rFonts w:ascii="Arial" w:hAnsi="Arial" w:cs="Arial"/>
          <w:b/>
          <w:color w:val="0000FF"/>
          <w:sz w:val="24"/>
        </w:rPr>
        <w:tab/>
      </w:r>
      <w:r>
        <w:rPr>
          <w:rFonts w:ascii="Arial" w:hAnsi="Arial" w:cs="Arial"/>
          <w:b/>
          <w:sz w:val="24"/>
        </w:rPr>
        <w:t>P-CSCF Restoration Enhancements</w:t>
      </w:r>
    </w:p>
    <w:p w14:paraId="1E543452"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CR-0677  rev 1 Cat: B (Rel-17)</w:t>
      </w:r>
      <w:r>
        <w:rPr>
          <w:i/>
        </w:rPr>
        <w:br/>
      </w:r>
      <w:r>
        <w:rPr>
          <w:i/>
        </w:rPr>
        <w:br/>
      </w:r>
      <w:r>
        <w:rPr>
          <w:i/>
        </w:rPr>
        <w:tab/>
      </w:r>
      <w:r>
        <w:rPr>
          <w:i/>
        </w:rPr>
        <w:tab/>
      </w:r>
      <w:r>
        <w:rPr>
          <w:i/>
        </w:rPr>
        <w:tab/>
      </w:r>
      <w:r>
        <w:rPr>
          <w:i/>
        </w:rPr>
        <w:tab/>
      </w:r>
      <w:r>
        <w:rPr>
          <w:i/>
        </w:rPr>
        <w:tab/>
        <w:t>Source: Ericsson</w:t>
      </w:r>
    </w:p>
    <w:p w14:paraId="7397ED10" w14:textId="77777777" w:rsidR="003E6F6D" w:rsidRDefault="003E6F6D" w:rsidP="003E6F6D">
      <w:pPr>
        <w:rPr>
          <w:color w:val="808080"/>
        </w:rPr>
      </w:pPr>
      <w:r>
        <w:rPr>
          <w:color w:val="808080"/>
        </w:rPr>
        <w:t>(Replaces C4-221179)</w:t>
      </w:r>
    </w:p>
    <w:p w14:paraId="6979A41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CDD92" w14:textId="53796ACA" w:rsidR="003E6F6D" w:rsidRDefault="003E6F6D" w:rsidP="003E6F6D">
      <w:pPr>
        <w:rPr>
          <w:rFonts w:ascii="Arial" w:hAnsi="Arial" w:cs="Arial"/>
          <w:b/>
          <w:sz w:val="24"/>
        </w:rPr>
      </w:pPr>
      <w:r>
        <w:rPr>
          <w:rFonts w:ascii="Arial" w:hAnsi="Arial" w:cs="Arial"/>
          <w:b/>
          <w:color w:val="0000FF"/>
          <w:sz w:val="24"/>
        </w:rPr>
        <w:t>C4-221557</w:t>
      </w:r>
      <w:r>
        <w:rPr>
          <w:rFonts w:ascii="Arial" w:hAnsi="Arial" w:cs="Arial"/>
          <w:b/>
          <w:color w:val="0000FF"/>
          <w:sz w:val="24"/>
        </w:rPr>
        <w:tab/>
      </w:r>
      <w:r>
        <w:rPr>
          <w:rFonts w:ascii="Arial" w:hAnsi="Arial" w:cs="Arial"/>
          <w:b/>
          <w:sz w:val="24"/>
        </w:rPr>
        <w:t>Subscription Context in Notifications</w:t>
      </w:r>
    </w:p>
    <w:p w14:paraId="3D7B6C3C"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CR-0653  rev 3 Cat: B (Rel-17)</w:t>
      </w:r>
      <w:r>
        <w:rPr>
          <w:i/>
        </w:rPr>
        <w:br/>
      </w:r>
      <w:r>
        <w:rPr>
          <w:i/>
        </w:rPr>
        <w:br/>
      </w:r>
      <w:r>
        <w:rPr>
          <w:i/>
        </w:rPr>
        <w:tab/>
      </w:r>
      <w:r>
        <w:rPr>
          <w:i/>
        </w:rPr>
        <w:tab/>
      </w:r>
      <w:r>
        <w:rPr>
          <w:i/>
        </w:rPr>
        <w:tab/>
      </w:r>
      <w:r>
        <w:rPr>
          <w:i/>
        </w:rPr>
        <w:tab/>
      </w:r>
      <w:r>
        <w:rPr>
          <w:i/>
        </w:rPr>
        <w:tab/>
        <w:t>Source: Ericsson</w:t>
      </w:r>
    </w:p>
    <w:p w14:paraId="263821B2" w14:textId="77777777" w:rsidR="003E6F6D" w:rsidRDefault="003E6F6D" w:rsidP="003E6F6D">
      <w:pPr>
        <w:rPr>
          <w:color w:val="808080"/>
        </w:rPr>
      </w:pPr>
      <w:r>
        <w:rPr>
          <w:color w:val="808080"/>
        </w:rPr>
        <w:t>(Replaces C4-221184)</w:t>
      </w:r>
    </w:p>
    <w:p w14:paraId="3EDF020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2BAFF" w14:textId="0DE94942" w:rsidR="003E6F6D" w:rsidRDefault="003E6F6D" w:rsidP="003E6F6D">
      <w:pPr>
        <w:rPr>
          <w:rFonts w:ascii="Arial" w:hAnsi="Arial" w:cs="Arial"/>
          <w:b/>
          <w:sz w:val="24"/>
        </w:rPr>
      </w:pPr>
      <w:r>
        <w:rPr>
          <w:rFonts w:ascii="Arial" w:hAnsi="Arial" w:cs="Arial"/>
          <w:b/>
          <w:color w:val="0000FF"/>
          <w:sz w:val="24"/>
        </w:rPr>
        <w:t>C4-221559</w:t>
      </w:r>
      <w:r>
        <w:rPr>
          <w:rFonts w:ascii="Arial" w:hAnsi="Arial" w:cs="Arial"/>
          <w:b/>
          <w:color w:val="0000FF"/>
          <w:sz w:val="24"/>
        </w:rPr>
        <w:tab/>
      </w:r>
      <w:r>
        <w:rPr>
          <w:rFonts w:ascii="Arial" w:hAnsi="Arial" w:cs="Arial"/>
          <w:b/>
          <w:sz w:val="24"/>
        </w:rPr>
        <w:t>URL Encoding</w:t>
      </w:r>
    </w:p>
    <w:p w14:paraId="7264D32F"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CR-0317  rev 1 Cat: B (Rel-17)</w:t>
      </w:r>
      <w:r>
        <w:rPr>
          <w:i/>
        </w:rPr>
        <w:br/>
      </w:r>
      <w:r>
        <w:rPr>
          <w:i/>
        </w:rPr>
        <w:br/>
      </w:r>
      <w:r>
        <w:rPr>
          <w:i/>
        </w:rPr>
        <w:tab/>
      </w:r>
      <w:r>
        <w:rPr>
          <w:i/>
        </w:rPr>
        <w:tab/>
      </w:r>
      <w:r>
        <w:rPr>
          <w:i/>
        </w:rPr>
        <w:tab/>
      </w:r>
      <w:r>
        <w:rPr>
          <w:i/>
        </w:rPr>
        <w:tab/>
      </w:r>
      <w:r>
        <w:rPr>
          <w:i/>
        </w:rPr>
        <w:tab/>
        <w:t>Source: Ericsson</w:t>
      </w:r>
    </w:p>
    <w:p w14:paraId="166E3C83" w14:textId="77777777" w:rsidR="003E6F6D" w:rsidRDefault="003E6F6D" w:rsidP="003E6F6D">
      <w:pPr>
        <w:rPr>
          <w:color w:val="808080"/>
        </w:rPr>
      </w:pPr>
      <w:r>
        <w:rPr>
          <w:color w:val="808080"/>
        </w:rPr>
        <w:t>(Replaces C4-221203)</w:t>
      </w:r>
    </w:p>
    <w:p w14:paraId="1F75417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C28BE" w14:textId="2D9484A7" w:rsidR="003E6F6D" w:rsidRDefault="003E6F6D" w:rsidP="003E6F6D">
      <w:pPr>
        <w:rPr>
          <w:rFonts w:ascii="Arial" w:hAnsi="Arial" w:cs="Arial"/>
          <w:b/>
          <w:sz w:val="24"/>
        </w:rPr>
      </w:pPr>
      <w:r>
        <w:rPr>
          <w:rFonts w:ascii="Arial" w:hAnsi="Arial" w:cs="Arial"/>
          <w:b/>
          <w:color w:val="0000FF"/>
          <w:sz w:val="24"/>
        </w:rPr>
        <w:t>C4-221561</w:t>
      </w:r>
      <w:r>
        <w:rPr>
          <w:rFonts w:ascii="Arial" w:hAnsi="Arial" w:cs="Arial"/>
          <w:b/>
          <w:color w:val="0000FF"/>
          <w:sz w:val="24"/>
        </w:rPr>
        <w:tab/>
      </w:r>
      <w:r>
        <w:rPr>
          <w:rFonts w:ascii="Arial" w:hAnsi="Arial" w:cs="Arial"/>
          <w:b/>
          <w:sz w:val="24"/>
        </w:rPr>
        <w:t>Error responses to NRF OAuth 2.0 Access Token Request</w:t>
      </w:r>
    </w:p>
    <w:p w14:paraId="3CAD1EF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CR-0687  rev 1 Cat: F (Rel-17)</w:t>
      </w:r>
      <w:r>
        <w:rPr>
          <w:i/>
        </w:rPr>
        <w:br/>
      </w:r>
      <w:r>
        <w:rPr>
          <w:i/>
        </w:rPr>
        <w:br/>
      </w:r>
      <w:r>
        <w:rPr>
          <w:i/>
        </w:rPr>
        <w:tab/>
      </w:r>
      <w:r>
        <w:rPr>
          <w:i/>
        </w:rPr>
        <w:tab/>
      </w:r>
      <w:r>
        <w:rPr>
          <w:i/>
        </w:rPr>
        <w:tab/>
      </w:r>
      <w:r>
        <w:rPr>
          <w:i/>
        </w:rPr>
        <w:tab/>
      </w:r>
      <w:r>
        <w:rPr>
          <w:i/>
        </w:rPr>
        <w:tab/>
        <w:t>Source: Ericsson</w:t>
      </w:r>
    </w:p>
    <w:p w14:paraId="5B6DF31C" w14:textId="77777777" w:rsidR="003E6F6D" w:rsidRDefault="003E6F6D" w:rsidP="003E6F6D">
      <w:pPr>
        <w:rPr>
          <w:color w:val="808080"/>
        </w:rPr>
      </w:pPr>
      <w:r>
        <w:rPr>
          <w:color w:val="808080"/>
        </w:rPr>
        <w:t>(Replaces C4-221362)</w:t>
      </w:r>
    </w:p>
    <w:p w14:paraId="49DFA71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1BA0F" w14:textId="4DB7C98F" w:rsidR="003E6F6D" w:rsidRDefault="003E6F6D" w:rsidP="003E6F6D">
      <w:pPr>
        <w:rPr>
          <w:rFonts w:ascii="Arial" w:hAnsi="Arial" w:cs="Arial"/>
          <w:b/>
          <w:sz w:val="24"/>
        </w:rPr>
      </w:pPr>
      <w:r>
        <w:rPr>
          <w:rFonts w:ascii="Arial" w:hAnsi="Arial" w:cs="Arial"/>
          <w:b/>
          <w:color w:val="0000FF"/>
          <w:sz w:val="24"/>
        </w:rPr>
        <w:t>C4-221562</w:t>
      </w:r>
      <w:r>
        <w:rPr>
          <w:rFonts w:ascii="Arial" w:hAnsi="Arial" w:cs="Arial"/>
          <w:b/>
          <w:color w:val="0000FF"/>
          <w:sz w:val="24"/>
        </w:rPr>
        <w:tab/>
      </w:r>
      <w:r>
        <w:rPr>
          <w:rFonts w:ascii="Arial" w:hAnsi="Arial" w:cs="Arial"/>
          <w:b/>
          <w:sz w:val="24"/>
        </w:rPr>
        <w:t>Event Exposure subscription revocation due to removal of GPSI</w:t>
      </w:r>
    </w:p>
    <w:p w14:paraId="109BB67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CR-0821  rev 1 Cat: F (Rel-17)</w:t>
      </w:r>
      <w:r>
        <w:rPr>
          <w:i/>
        </w:rPr>
        <w:br/>
      </w:r>
      <w:r>
        <w:rPr>
          <w:i/>
        </w:rPr>
        <w:br/>
      </w:r>
      <w:r>
        <w:rPr>
          <w:i/>
        </w:rPr>
        <w:tab/>
      </w:r>
      <w:r>
        <w:rPr>
          <w:i/>
        </w:rPr>
        <w:tab/>
      </w:r>
      <w:r>
        <w:rPr>
          <w:i/>
        </w:rPr>
        <w:tab/>
      </w:r>
      <w:r>
        <w:rPr>
          <w:i/>
        </w:rPr>
        <w:tab/>
      </w:r>
      <w:r>
        <w:rPr>
          <w:i/>
        </w:rPr>
        <w:tab/>
        <w:t>Source: Ericsson</w:t>
      </w:r>
    </w:p>
    <w:p w14:paraId="7F43E29F" w14:textId="77777777" w:rsidR="003E6F6D" w:rsidRDefault="003E6F6D" w:rsidP="003E6F6D">
      <w:pPr>
        <w:rPr>
          <w:color w:val="808080"/>
        </w:rPr>
      </w:pPr>
      <w:r>
        <w:rPr>
          <w:color w:val="808080"/>
        </w:rPr>
        <w:t>(Replaces C4-221189)</w:t>
      </w:r>
    </w:p>
    <w:p w14:paraId="5A7FE39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C43A6" w14:textId="5B962757" w:rsidR="003E6F6D" w:rsidRDefault="003E6F6D" w:rsidP="003E6F6D">
      <w:pPr>
        <w:rPr>
          <w:rFonts w:ascii="Arial" w:hAnsi="Arial" w:cs="Arial"/>
          <w:b/>
          <w:sz w:val="24"/>
        </w:rPr>
      </w:pPr>
      <w:r>
        <w:rPr>
          <w:rFonts w:ascii="Arial" w:hAnsi="Arial" w:cs="Arial"/>
          <w:b/>
          <w:color w:val="0000FF"/>
          <w:sz w:val="24"/>
        </w:rPr>
        <w:t>C4-221566</w:t>
      </w:r>
      <w:r>
        <w:rPr>
          <w:rFonts w:ascii="Arial" w:hAnsi="Arial" w:cs="Arial"/>
          <w:b/>
          <w:color w:val="0000FF"/>
          <w:sz w:val="24"/>
        </w:rPr>
        <w:tab/>
      </w:r>
      <w:r>
        <w:rPr>
          <w:rFonts w:ascii="Arial" w:hAnsi="Arial" w:cs="Arial"/>
          <w:b/>
          <w:sz w:val="24"/>
        </w:rPr>
        <w:t>Formatting of Description Fields</w:t>
      </w:r>
    </w:p>
    <w:p w14:paraId="1CE263A2"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v17.4.1</w:t>
      </w:r>
      <w:r>
        <w:rPr>
          <w:i/>
        </w:rPr>
        <w:tab/>
        <w:t xml:space="preserve">  CR-0119  rev 1 Cat: F (Rel-17)</w:t>
      </w:r>
      <w:r>
        <w:rPr>
          <w:i/>
        </w:rPr>
        <w:br/>
      </w:r>
      <w:r>
        <w:rPr>
          <w:i/>
        </w:rPr>
        <w:br/>
      </w:r>
      <w:r>
        <w:rPr>
          <w:i/>
        </w:rPr>
        <w:tab/>
      </w:r>
      <w:r>
        <w:rPr>
          <w:i/>
        </w:rPr>
        <w:tab/>
      </w:r>
      <w:r>
        <w:rPr>
          <w:i/>
        </w:rPr>
        <w:tab/>
      </w:r>
      <w:r>
        <w:rPr>
          <w:i/>
        </w:rPr>
        <w:tab/>
      </w:r>
      <w:r>
        <w:rPr>
          <w:i/>
        </w:rPr>
        <w:tab/>
        <w:t>Source: Ericsson</w:t>
      </w:r>
    </w:p>
    <w:p w14:paraId="0CF6B800" w14:textId="77777777" w:rsidR="003E6F6D" w:rsidRDefault="003E6F6D" w:rsidP="003E6F6D">
      <w:pPr>
        <w:rPr>
          <w:color w:val="808080"/>
        </w:rPr>
      </w:pPr>
      <w:r>
        <w:rPr>
          <w:color w:val="808080"/>
        </w:rPr>
        <w:t>(Replaces C4-220197)</w:t>
      </w:r>
    </w:p>
    <w:p w14:paraId="02ACA15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01E42" w14:textId="3D463359" w:rsidR="003E6F6D" w:rsidRDefault="003E6F6D" w:rsidP="003E6F6D">
      <w:pPr>
        <w:rPr>
          <w:rFonts w:ascii="Arial" w:hAnsi="Arial" w:cs="Arial"/>
          <w:b/>
          <w:sz w:val="24"/>
        </w:rPr>
      </w:pPr>
      <w:r>
        <w:rPr>
          <w:rFonts w:ascii="Arial" w:hAnsi="Arial" w:cs="Arial"/>
          <w:b/>
          <w:color w:val="0000FF"/>
          <w:sz w:val="24"/>
        </w:rPr>
        <w:t>C4-221567</w:t>
      </w:r>
      <w:r>
        <w:rPr>
          <w:rFonts w:ascii="Arial" w:hAnsi="Arial" w:cs="Arial"/>
          <w:b/>
          <w:color w:val="0000FF"/>
          <w:sz w:val="24"/>
        </w:rPr>
        <w:tab/>
      </w:r>
      <w:r>
        <w:rPr>
          <w:rFonts w:ascii="Arial" w:hAnsi="Arial" w:cs="Arial"/>
          <w:b/>
          <w:sz w:val="24"/>
        </w:rPr>
        <w:t>One SDM Subscription</w:t>
      </w:r>
    </w:p>
    <w:p w14:paraId="04D624EC"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v16.9.0</w:t>
      </w:r>
      <w:r>
        <w:rPr>
          <w:i/>
        </w:rPr>
        <w:tab/>
        <w:t xml:space="preserve">  CR-0427  rev 1 Cat: F (Rel-16)</w:t>
      </w:r>
      <w:r>
        <w:rPr>
          <w:i/>
        </w:rPr>
        <w:br/>
      </w:r>
      <w:r>
        <w:rPr>
          <w:i/>
        </w:rPr>
        <w:br/>
      </w:r>
      <w:r>
        <w:rPr>
          <w:i/>
        </w:rPr>
        <w:tab/>
      </w:r>
      <w:r>
        <w:rPr>
          <w:i/>
        </w:rPr>
        <w:tab/>
      </w:r>
      <w:r>
        <w:rPr>
          <w:i/>
        </w:rPr>
        <w:tab/>
      </w:r>
      <w:r>
        <w:rPr>
          <w:i/>
        </w:rPr>
        <w:tab/>
      </w:r>
      <w:r>
        <w:rPr>
          <w:i/>
        </w:rPr>
        <w:tab/>
        <w:t>Source: Hewlett-Packard Enterprise, Samsung, Ericsson</w:t>
      </w:r>
    </w:p>
    <w:p w14:paraId="1A5D8157" w14:textId="77777777" w:rsidR="003E6F6D" w:rsidRDefault="003E6F6D" w:rsidP="003E6F6D">
      <w:pPr>
        <w:rPr>
          <w:color w:val="808080"/>
        </w:rPr>
      </w:pPr>
      <w:r>
        <w:rPr>
          <w:color w:val="808080"/>
        </w:rPr>
        <w:t>(Replaces C4-221382)</w:t>
      </w:r>
    </w:p>
    <w:p w14:paraId="79FCD43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CC46F" w14:textId="5D0A4013" w:rsidR="003E6F6D" w:rsidRDefault="003E6F6D" w:rsidP="003E6F6D">
      <w:pPr>
        <w:rPr>
          <w:rFonts w:ascii="Arial" w:hAnsi="Arial" w:cs="Arial"/>
          <w:b/>
          <w:sz w:val="24"/>
        </w:rPr>
      </w:pPr>
      <w:r>
        <w:rPr>
          <w:rFonts w:ascii="Arial" w:hAnsi="Arial" w:cs="Arial"/>
          <w:b/>
          <w:color w:val="0000FF"/>
          <w:sz w:val="24"/>
        </w:rPr>
        <w:t>C4-221568</w:t>
      </w:r>
      <w:r>
        <w:rPr>
          <w:rFonts w:ascii="Arial" w:hAnsi="Arial" w:cs="Arial"/>
          <w:b/>
          <w:color w:val="0000FF"/>
          <w:sz w:val="24"/>
        </w:rPr>
        <w:tab/>
      </w:r>
      <w:r>
        <w:rPr>
          <w:rFonts w:ascii="Arial" w:hAnsi="Arial" w:cs="Arial"/>
          <w:b/>
          <w:sz w:val="24"/>
        </w:rPr>
        <w:t>One SDM Subscription</w:t>
      </w:r>
    </w:p>
    <w:p w14:paraId="60EE3B69"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v17.5.0</w:t>
      </w:r>
      <w:r>
        <w:rPr>
          <w:i/>
        </w:rPr>
        <w:tab/>
        <w:t xml:space="preserve">  CR-0424  rev 1 Cat: A (Rel-17)</w:t>
      </w:r>
      <w:r>
        <w:rPr>
          <w:i/>
        </w:rPr>
        <w:br/>
      </w:r>
      <w:r>
        <w:rPr>
          <w:i/>
        </w:rPr>
        <w:br/>
      </w:r>
      <w:r>
        <w:rPr>
          <w:i/>
        </w:rPr>
        <w:tab/>
      </w:r>
      <w:r>
        <w:rPr>
          <w:i/>
        </w:rPr>
        <w:tab/>
      </w:r>
      <w:r>
        <w:rPr>
          <w:i/>
        </w:rPr>
        <w:tab/>
      </w:r>
      <w:r>
        <w:rPr>
          <w:i/>
        </w:rPr>
        <w:tab/>
      </w:r>
      <w:r>
        <w:rPr>
          <w:i/>
        </w:rPr>
        <w:tab/>
        <w:t>Source: Hewlett-Packard Enterprise, Samsung, Ericsson</w:t>
      </w:r>
    </w:p>
    <w:p w14:paraId="24C29646" w14:textId="77777777" w:rsidR="003E6F6D" w:rsidRDefault="003E6F6D" w:rsidP="003E6F6D">
      <w:pPr>
        <w:rPr>
          <w:color w:val="808080"/>
        </w:rPr>
      </w:pPr>
      <w:r>
        <w:rPr>
          <w:color w:val="808080"/>
        </w:rPr>
        <w:t>(Replaces C4-221205)</w:t>
      </w:r>
    </w:p>
    <w:p w14:paraId="43AC383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90313" w14:textId="1BF539B0" w:rsidR="003E6F6D" w:rsidRDefault="003E6F6D" w:rsidP="003E6F6D">
      <w:pPr>
        <w:rPr>
          <w:rFonts w:ascii="Arial" w:hAnsi="Arial" w:cs="Arial"/>
          <w:b/>
          <w:sz w:val="24"/>
        </w:rPr>
      </w:pPr>
      <w:r>
        <w:rPr>
          <w:rFonts w:ascii="Arial" w:hAnsi="Arial" w:cs="Arial"/>
          <w:b/>
          <w:color w:val="0000FF"/>
          <w:sz w:val="24"/>
        </w:rPr>
        <w:t>C4-221569</w:t>
      </w:r>
      <w:r>
        <w:rPr>
          <w:rFonts w:ascii="Arial" w:hAnsi="Arial" w:cs="Arial"/>
          <w:b/>
          <w:color w:val="0000FF"/>
          <w:sz w:val="24"/>
        </w:rPr>
        <w:tab/>
      </w:r>
      <w:r>
        <w:rPr>
          <w:rFonts w:ascii="Arial" w:hAnsi="Arial" w:cs="Arial"/>
          <w:b/>
          <w:sz w:val="24"/>
        </w:rPr>
        <w:t>Notification Clarification</w:t>
      </w:r>
    </w:p>
    <w:p w14:paraId="079B1FC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v17.4.1</w:t>
      </w:r>
      <w:r>
        <w:rPr>
          <w:i/>
        </w:rPr>
        <w:tab/>
        <w:t xml:space="preserve">  CR-0121  rev 1 Cat: F (Rel-17)</w:t>
      </w:r>
      <w:r>
        <w:rPr>
          <w:i/>
        </w:rPr>
        <w:br/>
      </w:r>
      <w:r>
        <w:rPr>
          <w:i/>
        </w:rPr>
        <w:br/>
      </w:r>
      <w:r>
        <w:rPr>
          <w:i/>
        </w:rPr>
        <w:tab/>
      </w:r>
      <w:r>
        <w:rPr>
          <w:i/>
        </w:rPr>
        <w:tab/>
      </w:r>
      <w:r>
        <w:rPr>
          <w:i/>
        </w:rPr>
        <w:tab/>
      </w:r>
      <w:r>
        <w:rPr>
          <w:i/>
        </w:rPr>
        <w:tab/>
      </w:r>
      <w:r>
        <w:rPr>
          <w:i/>
        </w:rPr>
        <w:tab/>
        <w:t>Source: Hewlett-Packard Enterprise</w:t>
      </w:r>
    </w:p>
    <w:p w14:paraId="41342F05" w14:textId="77777777" w:rsidR="003E6F6D" w:rsidRDefault="003E6F6D" w:rsidP="003E6F6D">
      <w:pPr>
        <w:rPr>
          <w:color w:val="808080"/>
        </w:rPr>
      </w:pPr>
      <w:r>
        <w:rPr>
          <w:color w:val="808080"/>
        </w:rPr>
        <w:t>(Replaces C4-221198)</w:t>
      </w:r>
    </w:p>
    <w:p w14:paraId="06B8BBA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2DAB3" w14:textId="44A8D9EB" w:rsidR="003E6F6D" w:rsidRDefault="003E6F6D" w:rsidP="003E6F6D">
      <w:pPr>
        <w:rPr>
          <w:rFonts w:ascii="Arial" w:hAnsi="Arial" w:cs="Arial"/>
          <w:b/>
          <w:sz w:val="24"/>
        </w:rPr>
      </w:pPr>
      <w:r>
        <w:rPr>
          <w:rFonts w:ascii="Arial" w:hAnsi="Arial" w:cs="Arial"/>
          <w:b/>
          <w:color w:val="0000FF"/>
          <w:sz w:val="24"/>
        </w:rPr>
        <w:t>C4-221582</w:t>
      </w:r>
      <w:r>
        <w:rPr>
          <w:rFonts w:ascii="Arial" w:hAnsi="Arial" w:cs="Arial"/>
          <w:b/>
          <w:color w:val="0000FF"/>
          <w:sz w:val="24"/>
        </w:rPr>
        <w:tab/>
      </w:r>
      <w:r>
        <w:rPr>
          <w:rFonts w:ascii="Arial" w:hAnsi="Arial" w:cs="Arial"/>
          <w:b/>
          <w:sz w:val="24"/>
        </w:rPr>
        <w:t>SM Context Consistency Validation</w:t>
      </w:r>
    </w:p>
    <w:p w14:paraId="3BE38815"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CR-0699  rev 1 Cat: B (Rel-17)</w:t>
      </w:r>
      <w:r>
        <w:rPr>
          <w:i/>
        </w:rPr>
        <w:br/>
      </w:r>
      <w:r>
        <w:rPr>
          <w:i/>
        </w:rPr>
        <w:br/>
      </w:r>
      <w:r>
        <w:rPr>
          <w:i/>
        </w:rPr>
        <w:tab/>
      </w:r>
      <w:r>
        <w:rPr>
          <w:i/>
        </w:rPr>
        <w:tab/>
      </w:r>
      <w:r>
        <w:rPr>
          <w:i/>
        </w:rPr>
        <w:tab/>
      </w:r>
      <w:r>
        <w:rPr>
          <w:i/>
        </w:rPr>
        <w:tab/>
      </w:r>
      <w:r>
        <w:rPr>
          <w:i/>
        </w:rPr>
        <w:tab/>
        <w:t>Source: Ericsson</w:t>
      </w:r>
    </w:p>
    <w:p w14:paraId="47A8EAB9" w14:textId="77777777" w:rsidR="003E6F6D" w:rsidRDefault="003E6F6D" w:rsidP="003E6F6D">
      <w:pPr>
        <w:rPr>
          <w:color w:val="808080"/>
        </w:rPr>
      </w:pPr>
      <w:r>
        <w:rPr>
          <w:color w:val="808080"/>
        </w:rPr>
        <w:t>(Replaces C4-221244)</w:t>
      </w:r>
    </w:p>
    <w:p w14:paraId="6098E28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C4-221585</w:t>
      </w:r>
      <w:r>
        <w:rPr>
          <w:color w:val="993300"/>
          <w:u w:val="single"/>
        </w:rPr>
        <w:t>.</w:t>
      </w:r>
    </w:p>
    <w:p w14:paraId="1CBCF473" w14:textId="71A79ED8" w:rsidR="003E6F6D" w:rsidRDefault="003E6F6D" w:rsidP="003E6F6D">
      <w:pPr>
        <w:rPr>
          <w:rFonts w:ascii="Arial" w:hAnsi="Arial" w:cs="Arial"/>
          <w:b/>
          <w:sz w:val="24"/>
        </w:rPr>
      </w:pPr>
      <w:r>
        <w:rPr>
          <w:rFonts w:ascii="Arial" w:hAnsi="Arial" w:cs="Arial"/>
          <w:b/>
          <w:color w:val="0000FF"/>
          <w:sz w:val="24"/>
        </w:rPr>
        <w:t>C4-221585</w:t>
      </w:r>
      <w:r>
        <w:rPr>
          <w:rFonts w:ascii="Arial" w:hAnsi="Arial" w:cs="Arial"/>
          <w:b/>
          <w:color w:val="0000FF"/>
          <w:sz w:val="24"/>
        </w:rPr>
        <w:tab/>
      </w:r>
      <w:r>
        <w:rPr>
          <w:rFonts w:ascii="Arial" w:hAnsi="Arial" w:cs="Arial"/>
          <w:b/>
          <w:sz w:val="24"/>
        </w:rPr>
        <w:t>SM Context Consistency Validation</w:t>
      </w:r>
    </w:p>
    <w:p w14:paraId="7E2ABC08"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CR-0699  rev 2 Cat: B (Rel-17)</w:t>
      </w:r>
      <w:r>
        <w:rPr>
          <w:i/>
        </w:rPr>
        <w:br/>
      </w:r>
      <w:r>
        <w:rPr>
          <w:i/>
        </w:rPr>
        <w:br/>
      </w:r>
      <w:r>
        <w:rPr>
          <w:i/>
        </w:rPr>
        <w:tab/>
      </w:r>
      <w:r>
        <w:rPr>
          <w:i/>
        </w:rPr>
        <w:tab/>
      </w:r>
      <w:r>
        <w:rPr>
          <w:i/>
        </w:rPr>
        <w:tab/>
      </w:r>
      <w:r>
        <w:rPr>
          <w:i/>
        </w:rPr>
        <w:tab/>
      </w:r>
      <w:r>
        <w:rPr>
          <w:i/>
        </w:rPr>
        <w:tab/>
        <w:t>Source: Ericsson</w:t>
      </w:r>
    </w:p>
    <w:p w14:paraId="6B8D714E" w14:textId="77777777" w:rsidR="003E6F6D" w:rsidRDefault="003E6F6D" w:rsidP="003E6F6D">
      <w:pPr>
        <w:rPr>
          <w:color w:val="808080"/>
        </w:rPr>
      </w:pPr>
      <w:r>
        <w:rPr>
          <w:color w:val="808080"/>
        </w:rPr>
        <w:t>(Replaces C4-221582)</w:t>
      </w:r>
    </w:p>
    <w:p w14:paraId="182505B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683D2" w14:textId="77777777" w:rsidR="003E6F6D" w:rsidRDefault="003E6F6D" w:rsidP="003E6F6D">
      <w:pPr>
        <w:pStyle w:val="Heading4"/>
      </w:pPr>
      <w:bookmarkStart w:id="28" w:name="_Toc97372269"/>
      <w:r>
        <w:t>6.1.3</w:t>
      </w:r>
      <w:r>
        <w:tab/>
        <w:t>BEst Practice of PFCP [BEPoP]</w:t>
      </w:r>
      <w:bookmarkEnd w:id="28"/>
    </w:p>
    <w:p w14:paraId="4685B1A4" w14:textId="60DAFD0A" w:rsidR="003E6F6D" w:rsidRDefault="003E6F6D" w:rsidP="003E6F6D">
      <w:pPr>
        <w:rPr>
          <w:rFonts w:ascii="Arial" w:hAnsi="Arial" w:cs="Arial"/>
          <w:b/>
          <w:sz w:val="24"/>
        </w:rPr>
      </w:pPr>
      <w:r>
        <w:rPr>
          <w:rFonts w:ascii="Arial" w:hAnsi="Arial" w:cs="Arial"/>
          <w:b/>
          <w:color w:val="0000FF"/>
          <w:sz w:val="24"/>
        </w:rPr>
        <w:t>C4-221037</w:t>
      </w:r>
      <w:r>
        <w:rPr>
          <w:rFonts w:ascii="Arial" w:hAnsi="Arial" w:cs="Arial"/>
          <w:b/>
          <w:color w:val="0000FF"/>
          <w:sz w:val="24"/>
        </w:rPr>
        <w:tab/>
      </w:r>
      <w:r>
        <w:rPr>
          <w:rFonts w:ascii="Arial" w:hAnsi="Arial" w:cs="Arial"/>
          <w:b/>
          <w:sz w:val="24"/>
        </w:rPr>
        <w:t>Applicability of Solution#1 “Header Enrichment for HTTPS”</w:t>
      </w:r>
    </w:p>
    <w:p w14:paraId="23D72B71"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v1.1.0</w:t>
      </w:r>
      <w:r>
        <w:rPr>
          <w:i/>
        </w:rPr>
        <w:tab/>
        <w:t xml:space="preserve">  CR-  rev  Cat:  (Rel-17)</w:t>
      </w:r>
      <w:r>
        <w:rPr>
          <w:i/>
        </w:rPr>
        <w:br/>
      </w:r>
      <w:r>
        <w:rPr>
          <w:i/>
        </w:rPr>
        <w:br/>
      </w:r>
      <w:r>
        <w:rPr>
          <w:i/>
        </w:rPr>
        <w:tab/>
      </w:r>
      <w:r>
        <w:rPr>
          <w:i/>
        </w:rPr>
        <w:tab/>
      </w:r>
      <w:r>
        <w:rPr>
          <w:i/>
        </w:rPr>
        <w:tab/>
      </w:r>
      <w:r>
        <w:rPr>
          <w:i/>
        </w:rPr>
        <w:tab/>
      </w:r>
      <w:r>
        <w:rPr>
          <w:i/>
        </w:rPr>
        <w:tab/>
        <w:t>Source: ZTE</w:t>
      </w:r>
    </w:p>
    <w:p w14:paraId="4BFB9F45" w14:textId="77777777" w:rsidR="003E6F6D" w:rsidRDefault="003E6F6D" w:rsidP="003E6F6D">
      <w:pPr>
        <w:rPr>
          <w:rFonts w:ascii="Arial" w:hAnsi="Arial" w:cs="Arial"/>
          <w:b/>
        </w:rPr>
      </w:pPr>
      <w:r>
        <w:rPr>
          <w:rFonts w:ascii="Arial" w:hAnsi="Arial" w:cs="Arial"/>
          <w:b/>
        </w:rPr>
        <w:t xml:space="preserve">Abstract: </w:t>
      </w:r>
    </w:p>
    <w:p w14:paraId="74ADE6BB" w14:textId="77777777" w:rsidR="003E6F6D" w:rsidRDefault="003E6F6D" w:rsidP="003E6F6D">
      <w:r>
        <w:t>This contribution proposes update to solution#1, to address the applicability of the solution.</w:t>
      </w:r>
    </w:p>
    <w:p w14:paraId="0017400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C4-221446</w:t>
      </w:r>
      <w:r>
        <w:rPr>
          <w:color w:val="993300"/>
          <w:u w:val="single"/>
        </w:rPr>
        <w:t>.</w:t>
      </w:r>
    </w:p>
    <w:p w14:paraId="4C2A60AB" w14:textId="763E30CE" w:rsidR="003E6F6D" w:rsidRDefault="003E6F6D" w:rsidP="003E6F6D">
      <w:pPr>
        <w:rPr>
          <w:rFonts w:ascii="Arial" w:hAnsi="Arial" w:cs="Arial"/>
          <w:b/>
          <w:sz w:val="24"/>
        </w:rPr>
      </w:pPr>
      <w:r>
        <w:rPr>
          <w:rFonts w:ascii="Arial" w:hAnsi="Arial" w:cs="Arial"/>
          <w:b/>
          <w:color w:val="0000FF"/>
          <w:sz w:val="24"/>
        </w:rPr>
        <w:t>C4-221038</w:t>
      </w:r>
      <w:r>
        <w:rPr>
          <w:rFonts w:ascii="Arial" w:hAnsi="Arial" w:cs="Arial"/>
          <w:b/>
          <w:color w:val="0000FF"/>
          <w:sz w:val="24"/>
        </w:rPr>
        <w:tab/>
      </w:r>
      <w:r>
        <w:rPr>
          <w:rFonts w:ascii="Arial" w:hAnsi="Arial" w:cs="Arial"/>
          <w:b/>
          <w:sz w:val="24"/>
        </w:rPr>
        <w:t>Conclusion on Header Enrichment for HTTPS</w:t>
      </w:r>
    </w:p>
    <w:p w14:paraId="31E5F072"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v1.1.0</w:t>
      </w:r>
      <w:r>
        <w:rPr>
          <w:i/>
        </w:rPr>
        <w:tab/>
        <w:t xml:space="preserve">  CR-  rev  Cat:  (Rel-17)</w:t>
      </w:r>
      <w:r>
        <w:rPr>
          <w:i/>
        </w:rPr>
        <w:br/>
      </w:r>
      <w:r>
        <w:rPr>
          <w:i/>
        </w:rPr>
        <w:br/>
      </w:r>
      <w:r>
        <w:rPr>
          <w:i/>
        </w:rPr>
        <w:tab/>
      </w:r>
      <w:r>
        <w:rPr>
          <w:i/>
        </w:rPr>
        <w:tab/>
      </w:r>
      <w:r>
        <w:rPr>
          <w:i/>
        </w:rPr>
        <w:tab/>
      </w:r>
      <w:r>
        <w:rPr>
          <w:i/>
        </w:rPr>
        <w:tab/>
      </w:r>
      <w:r>
        <w:rPr>
          <w:i/>
        </w:rPr>
        <w:tab/>
        <w:t>Source: ZTE</w:t>
      </w:r>
    </w:p>
    <w:p w14:paraId="0A7846CF" w14:textId="77777777" w:rsidR="003E6F6D" w:rsidRDefault="003E6F6D" w:rsidP="003E6F6D">
      <w:pPr>
        <w:rPr>
          <w:rFonts w:ascii="Arial" w:hAnsi="Arial" w:cs="Arial"/>
          <w:b/>
        </w:rPr>
      </w:pPr>
      <w:r>
        <w:rPr>
          <w:rFonts w:ascii="Arial" w:hAnsi="Arial" w:cs="Arial"/>
          <w:b/>
        </w:rPr>
        <w:t xml:space="preserve">Abstract: </w:t>
      </w:r>
    </w:p>
    <w:p w14:paraId="4692C128" w14:textId="77777777" w:rsidR="003E6F6D" w:rsidRDefault="003E6F6D" w:rsidP="003E6F6D">
      <w:r>
        <w:lastRenderedPageBreak/>
        <w:t>This contribution proposes to make conclusion for the key issue #2 - Header Enrichment for HTTPS.</w:t>
      </w:r>
    </w:p>
    <w:p w14:paraId="2E0A94D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C4-221447</w:t>
      </w:r>
      <w:r>
        <w:rPr>
          <w:color w:val="993300"/>
          <w:u w:val="single"/>
        </w:rPr>
        <w:t>.</w:t>
      </w:r>
    </w:p>
    <w:p w14:paraId="4AE34359" w14:textId="6F5E5A51" w:rsidR="003E6F6D" w:rsidRDefault="003E6F6D" w:rsidP="003E6F6D">
      <w:pPr>
        <w:rPr>
          <w:rFonts w:ascii="Arial" w:hAnsi="Arial" w:cs="Arial"/>
          <w:b/>
          <w:sz w:val="24"/>
        </w:rPr>
      </w:pPr>
      <w:r>
        <w:rPr>
          <w:rFonts w:ascii="Arial" w:hAnsi="Arial" w:cs="Arial"/>
          <w:b/>
          <w:color w:val="0000FF"/>
          <w:sz w:val="24"/>
        </w:rPr>
        <w:t>C4-221039</w:t>
      </w:r>
      <w:r>
        <w:rPr>
          <w:rFonts w:ascii="Arial" w:hAnsi="Arial" w:cs="Arial"/>
          <w:b/>
          <w:color w:val="0000FF"/>
          <w:sz w:val="24"/>
        </w:rPr>
        <w:tab/>
      </w:r>
      <w:r>
        <w:rPr>
          <w:rFonts w:ascii="Arial" w:hAnsi="Arial" w:cs="Arial"/>
          <w:b/>
          <w:sz w:val="24"/>
        </w:rPr>
        <w:t>Missing Definition for Tunnel Password IE</w:t>
      </w:r>
    </w:p>
    <w:p w14:paraId="52EC53DB"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v17.3.0</w:t>
      </w:r>
      <w:r>
        <w:rPr>
          <w:i/>
        </w:rPr>
        <w:tab/>
        <w:t xml:space="preserve">  CR-0602  rev  Cat: F (Rel-17)</w:t>
      </w:r>
      <w:r>
        <w:rPr>
          <w:i/>
        </w:rPr>
        <w:br/>
      </w:r>
      <w:r>
        <w:rPr>
          <w:i/>
        </w:rPr>
        <w:br/>
      </w:r>
      <w:r>
        <w:rPr>
          <w:i/>
        </w:rPr>
        <w:tab/>
      </w:r>
      <w:r>
        <w:rPr>
          <w:i/>
        </w:rPr>
        <w:tab/>
      </w:r>
      <w:r>
        <w:rPr>
          <w:i/>
        </w:rPr>
        <w:tab/>
      </w:r>
      <w:r>
        <w:rPr>
          <w:i/>
        </w:rPr>
        <w:tab/>
      </w:r>
      <w:r>
        <w:rPr>
          <w:i/>
        </w:rPr>
        <w:tab/>
        <w:t>Source: ZTE</w:t>
      </w:r>
    </w:p>
    <w:p w14:paraId="45BBBEE8" w14:textId="77777777" w:rsidR="003E6F6D" w:rsidRDefault="003E6F6D" w:rsidP="003E6F6D">
      <w:pPr>
        <w:rPr>
          <w:rFonts w:ascii="Arial" w:hAnsi="Arial" w:cs="Arial"/>
          <w:b/>
        </w:rPr>
      </w:pPr>
      <w:r>
        <w:rPr>
          <w:rFonts w:ascii="Arial" w:hAnsi="Arial" w:cs="Arial"/>
          <w:b/>
        </w:rPr>
        <w:t xml:space="preserve">Abstract: </w:t>
      </w:r>
    </w:p>
    <w:p w14:paraId="12BAA946" w14:textId="77777777" w:rsidR="003E6F6D" w:rsidRDefault="003E6F6D" w:rsidP="003E6F6D">
      <w:r>
        <w:t>This contribution introduces definition for the Tunnel Password IE which is missing from the spec.</w:t>
      </w:r>
    </w:p>
    <w:p w14:paraId="51BB26E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C4-221448</w:t>
      </w:r>
      <w:r>
        <w:rPr>
          <w:color w:val="993300"/>
          <w:u w:val="single"/>
        </w:rPr>
        <w:t>.</w:t>
      </w:r>
    </w:p>
    <w:p w14:paraId="11BBD242" w14:textId="25583428" w:rsidR="003E6F6D" w:rsidRDefault="003E6F6D" w:rsidP="003E6F6D">
      <w:pPr>
        <w:rPr>
          <w:rFonts w:ascii="Arial" w:hAnsi="Arial" w:cs="Arial"/>
          <w:b/>
          <w:sz w:val="24"/>
        </w:rPr>
      </w:pPr>
      <w:r>
        <w:rPr>
          <w:rFonts w:ascii="Arial" w:hAnsi="Arial" w:cs="Arial"/>
          <w:b/>
          <w:color w:val="0000FF"/>
          <w:sz w:val="24"/>
        </w:rPr>
        <w:t>C4-221117</w:t>
      </w:r>
      <w:r>
        <w:rPr>
          <w:rFonts w:ascii="Arial" w:hAnsi="Arial" w:cs="Arial"/>
          <w:b/>
          <w:color w:val="0000FF"/>
          <w:sz w:val="24"/>
        </w:rPr>
        <w:tab/>
      </w:r>
      <w:r>
        <w:rPr>
          <w:rFonts w:ascii="Arial" w:hAnsi="Arial" w:cs="Arial"/>
          <w:b/>
          <w:sz w:val="24"/>
        </w:rPr>
        <w:t>Remove Editor’s Note in Solution#12</w:t>
      </w:r>
    </w:p>
    <w:p w14:paraId="6FD2C8D4"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v1.1.0</w:t>
      </w:r>
      <w:r>
        <w:rPr>
          <w:i/>
        </w:rPr>
        <w:tab/>
        <w:t xml:space="preserve">  CR-  rev  Cat:  (Rel-17)</w:t>
      </w:r>
      <w:r>
        <w:rPr>
          <w:i/>
        </w:rPr>
        <w:br/>
      </w:r>
      <w:r>
        <w:rPr>
          <w:i/>
        </w:rPr>
        <w:br/>
      </w:r>
      <w:r>
        <w:rPr>
          <w:i/>
        </w:rPr>
        <w:tab/>
      </w:r>
      <w:r>
        <w:rPr>
          <w:i/>
        </w:rPr>
        <w:tab/>
      </w:r>
      <w:r>
        <w:rPr>
          <w:i/>
        </w:rPr>
        <w:tab/>
      </w:r>
      <w:r>
        <w:rPr>
          <w:i/>
        </w:rPr>
        <w:tab/>
      </w:r>
      <w:r>
        <w:rPr>
          <w:i/>
        </w:rPr>
        <w:tab/>
        <w:t>Source: ZTE</w:t>
      </w:r>
    </w:p>
    <w:p w14:paraId="06C4D08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5A30B" w14:textId="5D6B449E" w:rsidR="003E6F6D" w:rsidRDefault="003E6F6D" w:rsidP="003E6F6D">
      <w:pPr>
        <w:rPr>
          <w:rFonts w:ascii="Arial" w:hAnsi="Arial" w:cs="Arial"/>
          <w:b/>
          <w:sz w:val="24"/>
        </w:rPr>
      </w:pPr>
      <w:r>
        <w:rPr>
          <w:rFonts w:ascii="Arial" w:hAnsi="Arial" w:cs="Arial"/>
          <w:b/>
          <w:color w:val="0000FF"/>
          <w:sz w:val="24"/>
        </w:rPr>
        <w:t>C4-221446</w:t>
      </w:r>
      <w:r>
        <w:rPr>
          <w:rFonts w:ascii="Arial" w:hAnsi="Arial" w:cs="Arial"/>
          <w:b/>
          <w:color w:val="0000FF"/>
          <w:sz w:val="24"/>
        </w:rPr>
        <w:tab/>
      </w:r>
      <w:r>
        <w:rPr>
          <w:rFonts w:ascii="Arial" w:hAnsi="Arial" w:cs="Arial"/>
          <w:b/>
          <w:sz w:val="24"/>
        </w:rPr>
        <w:t>Applicability of Solution#1 “Header Enrichment for HTTPS”</w:t>
      </w:r>
    </w:p>
    <w:p w14:paraId="2D88BA4F"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v1.1.0</w:t>
      </w:r>
      <w:r>
        <w:rPr>
          <w:i/>
        </w:rPr>
        <w:tab/>
        <w:t xml:space="preserve">  CR-  rev  Cat:  (Rel-17)</w:t>
      </w:r>
      <w:r>
        <w:rPr>
          <w:i/>
        </w:rPr>
        <w:br/>
      </w:r>
      <w:r>
        <w:rPr>
          <w:i/>
        </w:rPr>
        <w:br/>
      </w:r>
      <w:r>
        <w:rPr>
          <w:i/>
        </w:rPr>
        <w:tab/>
      </w:r>
      <w:r>
        <w:rPr>
          <w:i/>
        </w:rPr>
        <w:tab/>
      </w:r>
      <w:r>
        <w:rPr>
          <w:i/>
        </w:rPr>
        <w:tab/>
      </w:r>
      <w:r>
        <w:rPr>
          <w:i/>
        </w:rPr>
        <w:tab/>
      </w:r>
      <w:r>
        <w:rPr>
          <w:i/>
        </w:rPr>
        <w:tab/>
        <w:t>Source: ZTE</w:t>
      </w:r>
    </w:p>
    <w:p w14:paraId="1A39A861" w14:textId="77777777" w:rsidR="003E6F6D" w:rsidRDefault="003E6F6D" w:rsidP="003E6F6D">
      <w:pPr>
        <w:rPr>
          <w:color w:val="808080"/>
        </w:rPr>
      </w:pPr>
      <w:r>
        <w:rPr>
          <w:color w:val="808080"/>
        </w:rPr>
        <w:t>(Replaces C4-221037)</w:t>
      </w:r>
    </w:p>
    <w:p w14:paraId="73FC2B19" w14:textId="77777777" w:rsidR="003E6F6D" w:rsidRDefault="003E6F6D" w:rsidP="003E6F6D">
      <w:pPr>
        <w:rPr>
          <w:rFonts w:ascii="Arial" w:hAnsi="Arial" w:cs="Arial"/>
          <w:b/>
        </w:rPr>
      </w:pPr>
      <w:r>
        <w:rPr>
          <w:rFonts w:ascii="Arial" w:hAnsi="Arial" w:cs="Arial"/>
          <w:b/>
        </w:rPr>
        <w:t xml:space="preserve">Abstract: </w:t>
      </w:r>
    </w:p>
    <w:p w14:paraId="413BFAED" w14:textId="77777777" w:rsidR="003E6F6D" w:rsidRDefault="003E6F6D" w:rsidP="003E6F6D">
      <w:r>
        <w:t>This contribution proposes update to solution#1, to address the applicability of the solution.</w:t>
      </w:r>
    </w:p>
    <w:p w14:paraId="04E678F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4505D" w14:textId="3E33B337" w:rsidR="003E6F6D" w:rsidRDefault="003E6F6D" w:rsidP="003E6F6D">
      <w:pPr>
        <w:rPr>
          <w:rFonts w:ascii="Arial" w:hAnsi="Arial" w:cs="Arial"/>
          <w:b/>
          <w:sz w:val="24"/>
        </w:rPr>
      </w:pPr>
      <w:r>
        <w:rPr>
          <w:rFonts w:ascii="Arial" w:hAnsi="Arial" w:cs="Arial"/>
          <w:b/>
          <w:color w:val="0000FF"/>
          <w:sz w:val="24"/>
        </w:rPr>
        <w:t>C4-221447</w:t>
      </w:r>
      <w:r>
        <w:rPr>
          <w:rFonts w:ascii="Arial" w:hAnsi="Arial" w:cs="Arial"/>
          <w:b/>
          <w:color w:val="0000FF"/>
          <w:sz w:val="24"/>
        </w:rPr>
        <w:tab/>
      </w:r>
      <w:r>
        <w:rPr>
          <w:rFonts w:ascii="Arial" w:hAnsi="Arial" w:cs="Arial"/>
          <w:b/>
          <w:sz w:val="24"/>
        </w:rPr>
        <w:t>Conclusion on Header Enrichment for HTTPS</w:t>
      </w:r>
    </w:p>
    <w:p w14:paraId="3D7C0B4B"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v1.1.0</w:t>
      </w:r>
      <w:r>
        <w:rPr>
          <w:i/>
        </w:rPr>
        <w:tab/>
        <w:t xml:space="preserve">  CR-  rev  Cat:  (Rel-17)</w:t>
      </w:r>
      <w:r>
        <w:rPr>
          <w:i/>
        </w:rPr>
        <w:br/>
      </w:r>
      <w:r>
        <w:rPr>
          <w:i/>
        </w:rPr>
        <w:br/>
      </w:r>
      <w:r>
        <w:rPr>
          <w:i/>
        </w:rPr>
        <w:tab/>
      </w:r>
      <w:r>
        <w:rPr>
          <w:i/>
        </w:rPr>
        <w:tab/>
      </w:r>
      <w:r>
        <w:rPr>
          <w:i/>
        </w:rPr>
        <w:tab/>
      </w:r>
      <w:r>
        <w:rPr>
          <w:i/>
        </w:rPr>
        <w:tab/>
      </w:r>
      <w:r>
        <w:rPr>
          <w:i/>
        </w:rPr>
        <w:tab/>
        <w:t>Source: ZTE</w:t>
      </w:r>
    </w:p>
    <w:p w14:paraId="1CD41DF7" w14:textId="77777777" w:rsidR="003E6F6D" w:rsidRDefault="003E6F6D" w:rsidP="003E6F6D">
      <w:pPr>
        <w:rPr>
          <w:color w:val="808080"/>
        </w:rPr>
      </w:pPr>
      <w:r>
        <w:rPr>
          <w:color w:val="808080"/>
        </w:rPr>
        <w:t>(Replaces C4-221038)</w:t>
      </w:r>
    </w:p>
    <w:p w14:paraId="013691C3" w14:textId="77777777" w:rsidR="003E6F6D" w:rsidRDefault="003E6F6D" w:rsidP="003E6F6D">
      <w:pPr>
        <w:rPr>
          <w:rFonts w:ascii="Arial" w:hAnsi="Arial" w:cs="Arial"/>
          <w:b/>
        </w:rPr>
      </w:pPr>
      <w:r>
        <w:rPr>
          <w:rFonts w:ascii="Arial" w:hAnsi="Arial" w:cs="Arial"/>
          <w:b/>
        </w:rPr>
        <w:t xml:space="preserve">Abstract: </w:t>
      </w:r>
    </w:p>
    <w:p w14:paraId="3B0EEB5E" w14:textId="77777777" w:rsidR="003E6F6D" w:rsidRDefault="003E6F6D" w:rsidP="003E6F6D">
      <w:r>
        <w:t>This contribution proposes to make conclusion for the key issue #2 - Header Enrichment for HTTPS.</w:t>
      </w:r>
    </w:p>
    <w:p w14:paraId="7BD8533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C4-221635</w:t>
      </w:r>
      <w:r>
        <w:rPr>
          <w:color w:val="993300"/>
          <w:u w:val="single"/>
        </w:rPr>
        <w:t>.</w:t>
      </w:r>
    </w:p>
    <w:p w14:paraId="606F1082" w14:textId="45BE49E0" w:rsidR="00000000" w:rsidRDefault="003E6F6D">
      <w:pPr>
        <w:rPr>
          <w:rFonts w:ascii="Arial" w:hAnsi="Arial" w:cs="Arial"/>
          <w:b/>
          <w:sz w:val="24"/>
        </w:rPr>
      </w:pPr>
      <w:r>
        <w:rPr>
          <w:rFonts w:ascii="Arial" w:hAnsi="Arial" w:cs="Arial"/>
          <w:b/>
          <w:color w:val="0000FF"/>
          <w:sz w:val="24"/>
        </w:rPr>
        <w:t>C4-221448</w:t>
      </w:r>
      <w:r>
        <w:rPr>
          <w:rFonts w:ascii="Arial" w:hAnsi="Arial" w:cs="Arial"/>
          <w:b/>
          <w:color w:val="0000FF"/>
          <w:sz w:val="24"/>
        </w:rPr>
        <w:tab/>
      </w:r>
      <w:r>
        <w:rPr>
          <w:rFonts w:ascii="Arial" w:hAnsi="Arial" w:cs="Arial"/>
          <w:b/>
          <w:sz w:val="24"/>
        </w:rPr>
        <w:t>Missing Definition for Tunnel Password IE</w:t>
      </w:r>
    </w:p>
    <w:p w14:paraId="12950078"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v17.3.0</w:t>
      </w:r>
      <w:r>
        <w:rPr>
          <w:i/>
        </w:rPr>
        <w:tab/>
        <w:t xml:space="preserve">  CR-0602  rev 1 Cat: F (Rel-17)</w:t>
      </w:r>
      <w:r>
        <w:rPr>
          <w:i/>
        </w:rPr>
        <w:br/>
      </w:r>
      <w:r>
        <w:rPr>
          <w:i/>
        </w:rPr>
        <w:br/>
      </w:r>
      <w:r>
        <w:rPr>
          <w:i/>
        </w:rPr>
        <w:tab/>
      </w:r>
      <w:r>
        <w:rPr>
          <w:i/>
        </w:rPr>
        <w:tab/>
      </w:r>
      <w:r>
        <w:rPr>
          <w:i/>
        </w:rPr>
        <w:tab/>
      </w:r>
      <w:r>
        <w:rPr>
          <w:i/>
        </w:rPr>
        <w:tab/>
      </w:r>
      <w:r>
        <w:rPr>
          <w:i/>
        </w:rPr>
        <w:tab/>
        <w:t>Source: ZTE</w:t>
      </w:r>
    </w:p>
    <w:p w14:paraId="1D4E3EA4" w14:textId="77777777" w:rsidR="003E6F6D" w:rsidRDefault="003E6F6D" w:rsidP="003E6F6D">
      <w:pPr>
        <w:rPr>
          <w:color w:val="808080"/>
        </w:rPr>
      </w:pPr>
      <w:r>
        <w:rPr>
          <w:color w:val="808080"/>
        </w:rPr>
        <w:t>(Replaces C4-221039)</w:t>
      </w:r>
    </w:p>
    <w:p w14:paraId="0BAB3D7B" w14:textId="77777777" w:rsidR="003E6F6D" w:rsidRDefault="003E6F6D" w:rsidP="003E6F6D">
      <w:pPr>
        <w:rPr>
          <w:rFonts w:ascii="Arial" w:hAnsi="Arial" w:cs="Arial"/>
          <w:b/>
        </w:rPr>
      </w:pPr>
      <w:r>
        <w:rPr>
          <w:rFonts w:ascii="Arial" w:hAnsi="Arial" w:cs="Arial"/>
          <w:b/>
        </w:rPr>
        <w:t xml:space="preserve">Abstract: </w:t>
      </w:r>
    </w:p>
    <w:p w14:paraId="2E03E8E5" w14:textId="77777777" w:rsidR="003E6F6D" w:rsidRDefault="003E6F6D" w:rsidP="003E6F6D">
      <w:r>
        <w:lastRenderedPageBreak/>
        <w:t>This contribution introduces definition for the Tunnel Password IE which is missing from the spec.</w:t>
      </w:r>
    </w:p>
    <w:p w14:paraId="17B2313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C4-221633</w:t>
      </w:r>
      <w:r>
        <w:rPr>
          <w:color w:val="993300"/>
          <w:u w:val="single"/>
        </w:rPr>
        <w:t>.</w:t>
      </w:r>
    </w:p>
    <w:p w14:paraId="3024E606" w14:textId="1AD8F00A" w:rsidR="003E6F6D" w:rsidRDefault="003E6F6D" w:rsidP="003E6F6D">
      <w:pPr>
        <w:rPr>
          <w:rFonts w:ascii="Arial" w:hAnsi="Arial" w:cs="Arial"/>
          <w:b/>
          <w:sz w:val="24"/>
        </w:rPr>
      </w:pPr>
      <w:r>
        <w:rPr>
          <w:rFonts w:ascii="Arial" w:hAnsi="Arial" w:cs="Arial"/>
          <w:b/>
          <w:color w:val="0000FF"/>
          <w:sz w:val="24"/>
        </w:rPr>
        <w:t>C4-221586</w:t>
      </w:r>
      <w:r>
        <w:rPr>
          <w:rFonts w:ascii="Arial" w:hAnsi="Arial" w:cs="Arial"/>
          <w:b/>
          <w:color w:val="0000FF"/>
          <w:sz w:val="24"/>
        </w:rPr>
        <w:tab/>
      </w:r>
      <w:r>
        <w:rPr>
          <w:rFonts w:ascii="Arial" w:hAnsi="Arial" w:cs="Arial"/>
          <w:b/>
          <w:sz w:val="24"/>
        </w:rPr>
        <w:t>3GPP TR 29.820 v1.2.0</w:t>
      </w:r>
    </w:p>
    <w:p w14:paraId="59A45F1D" w14:textId="77777777" w:rsidR="003E6F6D" w:rsidRDefault="003E6F6D" w:rsidP="003E6F6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29.820 v1.2.0</w:t>
      </w:r>
      <w:r>
        <w:rPr>
          <w:i/>
        </w:rPr>
        <w:tab/>
        <w:t xml:space="preserve">  CR-  rev  Cat:  (Rel-17)</w:t>
      </w:r>
      <w:r>
        <w:rPr>
          <w:i/>
        </w:rPr>
        <w:br/>
      </w:r>
      <w:r>
        <w:rPr>
          <w:i/>
        </w:rPr>
        <w:br/>
      </w:r>
      <w:r>
        <w:rPr>
          <w:i/>
        </w:rPr>
        <w:tab/>
      </w:r>
      <w:r>
        <w:rPr>
          <w:i/>
        </w:rPr>
        <w:tab/>
      </w:r>
      <w:r>
        <w:rPr>
          <w:i/>
        </w:rPr>
        <w:tab/>
      </w:r>
      <w:r>
        <w:rPr>
          <w:i/>
        </w:rPr>
        <w:tab/>
      </w:r>
      <w:r>
        <w:rPr>
          <w:i/>
        </w:rPr>
        <w:tab/>
        <w:t>Source: China Mobile</w:t>
      </w:r>
    </w:p>
    <w:p w14:paraId="08C73AE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D6CC7" w14:textId="6D91395B" w:rsidR="003E6F6D" w:rsidRDefault="003E6F6D" w:rsidP="003E6F6D">
      <w:pPr>
        <w:rPr>
          <w:rFonts w:ascii="Arial" w:hAnsi="Arial" w:cs="Arial"/>
          <w:b/>
          <w:sz w:val="24"/>
        </w:rPr>
      </w:pPr>
      <w:r>
        <w:rPr>
          <w:rFonts w:ascii="Arial" w:hAnsi="Arial" w:cs="Arial"/>
          <w:b/>
          <w:color w:val="0000FF"/>
          <w:sz w:val="24"/>
        </w:rPr>
        <w:t>C4-221633</w:t>
      </w:r>
      <w:r>
        <w:rPr>
          <w:rFonts w:ascii="Arial" w:hAnsi="Arial" w:cs="Arial"/>
          <w:b/>
          <w:color w:val="0000FF"/>
          <w:sz w:val="24"/>
        </w:rPr>
        <w:tab/>
      </w:r>
      <w:r>
        <w:rPr>
          <w:rFonts w:ascii="Arial" w:hAnsi="Arial" w:cs="Arial"/>
          <w:b/>
          <w:sz w:val="24"/>
        </w:rPr>
        <w:t>Missing Definition for Tunnel Password IE</w:t>
      </w:r>
    </w:p>
    <w:p w14:paraId="2A0AF4E4"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v17.3.0</w:t>
      </w:r>
      <w:r>
        <w:rPr>
          <w:i/>
        </w:rPr>
        <w:tab/>
        <w:t xml:space="preserve">  CR-0602  rev 2 Cat: F (Rel-17)</w:t>
      </w:r>
      <w:r>
        <w:rPr>
          <w:i/>
        </w:rPr>
        <w:br/>
      </w:r>
      <w:r>
        <w:rPr>
          <w:i/>
        </w:rPr>
        <w:br/>
      </w:r>
      <w:r>
        <w:rPr>
          <w:i/>
        </w:rPr>
        <w:tab/>
      </w:r>
      <w:r>
        <w:rPr>
          <w:i/>
        </w:rPr>
        <w:tab/>
      </w:r>
      <w:r>
        <w:rPr>
          <w:i/>
        </w:rPr>
        <w:tab/>
      </w:r>
      <w:r>
        <w:rPr>
          <w:i/>
        </w:rPr>
        <w:tab/>
      </w:r>
      <w:r>
        <w:rPr>
          <w:i/>
        </w:rPr>
        <w:tab/>
        <w:t>Source: ZTE</w:t>
      </w:r>
    </w:p>
    <w:p w14:paraId="1612AD87" w14:textId="77777777" w:rsidR="003E6F6D" w:rsidRDefault="003E6F6D" w:rsidP="003E6F6D">
      <w:pPr>
        <w:rPr>
          <w:color w:val="808080"/>
        </w:rPr>
      </w:pPr>
      <w:r>
        <w:rPr>
          <w:color w:val="808080"/>
        </w:rPr>
        <w:t>(Replaces C4-221448)</w:t>
      </w:r>
    </w:p>
    <w:p w14:paraId="0A8ED957" w14:textId="77777777" w:rsidR="003E6F6D" w:rsidRDefault="003E6F6D" w:rsidP="003E6F6D">
      <w:pPr>
        <w:rPr>
          <w:rFonts w:ascii="Arial" w:hAnsi="Arial" w:cs="Arial"/>
          <w:b/>
        </w:rPr>
      </w:pPr>
      <w:r>
        <w:rPr>
          <w:rFonts w:ascii="Arial" w:hAnsi="Arial" w:cs="Arial"/>
          <w:b/>
        </w:rPr>
        <w:t xml:space="preserve">Abstract: </w:t>
      </w:r>
    </w:p>
    <w:p w14:paraId="6B4B3304" w14:textId="77777777" w:rsidR="003E6F6D" w:rsidRDefault="003E6F6D" w:rsidP="003E6F6D">
      <w:r>
        <w:t>This contribution introduces definition for the Tunnel Password IE which is missing from the spec.</w:t>
      </w:r>
    </w:p>
    <w:p w14:paraId="4774872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244A0" w14:textId="628CB3CC" w:rsidR="003E6F6D" w:rsidRDefault="003E6F6D" w:rsidP="003E6F6D">
      <w:pPr>
        <w:rPr>
          <w:rFonts w:ascii="Arial" w:hAnsi="Arial" w:cs="Arial"/>
          <w:b/>
          <w:sz w:val="24"/>
        </w:rPr>
      </w:pPr>
      <w:r>
        <w:rPr>
          <w:rFonts w:ascii="Arial" w:hAnsi="Arial" w:cs="Arial"/>
          <w:b/>
          <w:color w:val="0000FF"/>
          <w:sz w:val="24"/>
        </w:rPr>
        <w:t>C4-221635</w:t>
      </w:r>
      <w:r>
        <w:rPr>
          <w:rFonts w:ascii="Arial" w:hAnsi="Arial" w:cs="Arial"/>
          <w:b/>
          <w:color w:val="0000FF"/>
          <w:sz w:val="24"/>
        </w:rPr>
        <w:tab/>
      </w:r>
      <w:r>
        <w:rPr>
          <w:rFonts w:ascii="Arial" w:hAnsi="Arial" w:cs="Arial"/>
          <w:b/>
          <w:sz w:val="24"/>
        </w:rPr>
        <w:t>Conclusion on Header Enrichment for HTTPS</w:t>
      </w:r>
    </w:p>
    <w:p w14:paraId="08C01CCC"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v1.1.0</w:t>
      </w:r>
      <w:r>
        <w:rPr>
          <w:i/>
        </w:rPr>
        <w:tab/>
        <w:t xml:space="preserve">  CR-  rev  Cat:  (Rel-17)</w:t>
      </w:r>
      <w:r>
        <w:rPr>
          <w:i/>
        </w:rPr>
        <w:br/>
      </w:r>
      <w:r>
        <w:rPr>
          <w:i/>
        </w:rPr>
        <w:br/>
      </w:r>
      <w:r>
        <w:rPr>
          <w:i/>
        </w:rPr>
        <w:tab/>
      </w:r>
      <w:r>
        <w:rPr>
          <w:i/>
        </w:rPr>
        <w:tab/>
      </w:r>
      <w:r>
        <w:rPr>
          <w:i/>
        </w:rPr>
        <w:tab/>
      </w:r>
      <w:r>
        <w:rPr>
          <w:i/>
        </w:rPr>
        <w:tab/>
      </w:r>
      <w:r>
        <w:rPr>
          <w:i/>
        </w:rPr>
        <w:tab/>
        <w:t>Source: ZTE</w:t>
      </w:r>
    </w:p>
    <w:p w14:paraId="7F7B6390" w14:textId="77777777" w:rsidR="003E6F6D" w:rsidRDefault="003E6F6D" w:rsidP="003E6F6D">
      <w:pPr>
        <w:rPr>
          <w:color w:val="808080"/>
        </w:rPr>
      </w:pPr>
      <w:r>
        <w:rPr>
          <w:color w:val="808080"/>
        </w:rPr>
        <w:t>(Replaces C4-221447)</w:t>
      </w:r>
    </w:p>
    <w:p w14:paraId="25E7F565" w14:textId="77777777" w:rsidR="003E6F6D" w:rsidRDefault="003E6F6D" w:rsidP="003E6F6D">
      <w:pPr>
        <w:rPr>
          <w:rFonts w:ascii="Arial" w:hAnsi="Arial" w:cs="Arial"/>
          <w:b/>
        </w:rPr>
      </w:pPr>
      <w:r>
        <w:rPr>
          <w:rFonts w:ascii="Arial" w:hAnsi="Arial" w:cs="Arial"/>
          <w:b/>
        </w:rPr>
        <w:t xml:space="preserve">Abstract: </w:t>
      </w:r>
    </w:p>
    <w:p w14:paraId="65B1EA3F" w14:textId="77777777" w:rsidR="003E6F6D" w:rsidRDefault="003E6F6D" w:rsidP="003E6F6D">
      <w:r>
        <w:t>This contribution proposes to make conclusion for the key issue #2 - Header Enrichment for HTTPS.</w:t>
      </w:r>
    </w:p>
    <w:p w14:paraId="1C5DBD4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E587F" w14:textId="77777777" w:rsidR="003E6F6D" w:rsidRDefault="003E6F6D" w:rsidP="003E6F6D">
      <w:pPr>
        <w:pStyle w:val="Heading4"/>
      </w:pPr>
      <w:bookmarkStart w:id="29" w:name="_Toc97372270"/>
      <w:r>
        <w:t>6.1.4</w:t>
      </w:r>
      <w:r>
        <w:tab/>
        <w:t>Port allocation [FS_PortAl]</w:t>
      </w:r>
      <w:bookmarkEnd w:id="29"/>
    </w:p>
    <w:p w14:paraId="4ADA82AF" w14:textId="5D92D668" w:rsidR="003E6F6D" w:rsidRDefault="003E6F6D" w:rsidP="003E6F6D">
      <w:pPr>
        <w:rPr>
          <w:rFonts w:ascii="Arial" w:hAnsi="Arial" w:cs="Arial"/>
          <w:b/>
          <w:sz w:val="24"/>
        </w:rPr>
      </w:pPr>
      <w:r>
        <w:rPr>
          <w:rFonts w:ascii="Arial" w:hAnsi="Arial" w:cs="Arial"/>
          <w:b/>
          <w:color w:val="0000FF"/>
          <w:sz w:val="24"/>
        </w:rPr>
        <w:t>C4-221587</w:t>
      </w:r>
      <w:r>
        <w:rPr>
          <w:rFonts w:ascii="Arial" w:hAnsi="Arial" w:cs="Arial"/>
          <w:b/>
          <w:color w:val="0000FF"/>
          <w:sz w:val="24"/>
        </w:rPr>
        <w:tab/>
      </w:r>
      <w:r>
        <w:rPr>
          <w:rFonts w:ascii="Arial" w:hAnsi="Arial" w:cs="Arial"/>
          <w:b/>
          <w:sz w:val="24"/>
        </w:rPr>
        <w:t>3GPP TS 29.abc v0.2.0</w:t>
      </w:r>
    </w:p>
    <w:p w14:paraId="4C7C8039" w14:textId="77777777" w:rsidR="003E6F6D" w:rsidRDefault="003E6F6D" w:rsidP="003E6F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196250E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0884F" w14:textId="77777777" w:rsidR="003E6F6D" w:rsidRDefault="003E6F6D" w:rsidP="003E6F6D">
      <w:pPr>
        <w:pStyle w:val="Heading4"/>
      </w:pPr>
      <w:bookmarkStart w:id="30" w:name="_Toc97372271"/>
      <w:r>
        <w:t>6.1.5</w:t>
      </w:r>
      <w:r>
        <w:tab/>
        <w:t>Service-based support for SMS in 5GC [SMS_SBI]</w:t>
      </w:r>
      <w:bookmarkEnd w:id="30"/>
    </w:p>
    <w:p w14:paraId="653830C4" w14:textId="053D68BC" w:rsidR="003E6F6D" w:rsidRDefault="003E6F6D" w:rsidP="003E6F6D">
      <w:pPr>
        <w:rPr>
          <w:rFonts w:ascii="Arial" w:hAnsi="Arial" w:cs="Arial"/>
          <w:b/>
          <w:sz w:val="24"/>
        </w:rPr>
      </w:pPr>
      <w:r>
        <w:rPr>
          <w:rFonts w:ascii="Arial" w:hAnsi="Arial" w:cs="Arial"/>
          <w:b/>
          <w:color w:val="0000FF"/>
          <w:sz w:val="24"/>
        </w:rPr>
        <w:t>C4-221033</w:t>
      </w:r>
      <w:r>
        <w:rPr>
          <w:rFonts w:ascii="Arial" w:hAnsi="Arial" w:cs="Arial"/>
          <w:b/>
          <w:color w:val="0000FF"/>
          <w:sz w:val="24"/>
        </w:rPr>
        <w:tab/>
      </w:r>
      <w:r>
        <w:rPr>
          <w:rFonts w:ascii="Arial" w:hAnsi="Arial" w:cs="Arial"/>
          <w:b/>
          <w:sz w:val="24"/>
        </w:rPr>
        <w:t>pCR for Procedure for MSISDN-less MO SMS in TS23.540</w:t>
      </w:r>
    </w:p>
    <w:p w14:paraId="65E33078" w14:textId="77777777" w:rsidR="003E6F6D" w:rsidRDefault="003E6F6D" w:rsidP="003E6F6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23.540 v0.4.0</w:t>
      </w:r>
      <w:r>
        <w:rPr>
          <w:i/>
        </w:rPr>
        <w:tab/>
        <w:t xml:space="preserve">  CR-  rev  Cat:  (Rel-17)</w:t>
      </w:r>
      <w:r>
        <w:rPr>
          <w:i/>
        </w:rPr>
        <w:br/>
      </w:r>
      <w:r>
        <w:rPr>
          <w:i/>
        </w:rPr>
        <w:br/>
      </w:r>
      <w:r>
        <w:rPr>
          <w:i/>
        </w:rPr>
        <w:tab/>
      </w:r>
      <w:r>
        <w:rPr>
          <w:i/>
        </w:rPr>
        <w:tab/>
      </w:r>
      <w:r>
        <w:rPr>
          <w:i/>
        </w:rPr>
        <w:tab/>
      </w:r>
      <w:r>
        <w:rPr>
          <w:i/>
        </w:rPr>
        <w:tab/>
      </w:r>
      <w:r>
        <w:rPr>
          <w:i/>
        </w:rPr>
        <w:tab/>
        <w:t>Source: China Telecom Corporation Ltd.</w:t>
      </w:r>
    </w:p>
    <w:p w14:paraId="6022B47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C4-221438</w:t>
      </w:r>
      <w:r>
        <w:rPr>
          <w:color w:val="993300"/>
          <w:u w:val="single"/>
        </w:rPr>
        <w:t>.</w:t>
      </w:r>
    </w:p>
    <w:p w14:paraId="1FE799C3" w14:textId="449AE0FE" w:rsidR="003E6F6D" w:rsidRDefault="003E6F6D" w:rsidP="003E6F6D">
      <w:pPr>
        <w:rPr>
          <w:rFonts w:ascii="Arial" w:hAnsi="Arial" w:cs="Arial"/>
          <w:b/>
          <w:sz w:val="24"/>
        </w:rPr>
      </w:pPr>
      <w:r>
        <w:rPr>
          <w:rFonts w:ascii="Arial" w:hAnsi="Arial" w:cs="Arial"/>
          <w:b/>
          <w:color w:val="0000FF"/>
          <w:sz w:val="24"/>
        </w:rPr>
        <w:t>C4-221060</w:t>
      </w:r>
      <w:r>
        <w:rPr>
          <w:rFonts w:ascii="Arial" w:hAnsi="Arial" w:cs="Arial"/>
          <w:b/>
          <w:color w:val="0000FF"/>
          <w:sz w:val="24"/>
        </w:rPr>
        <w:tab/>
      </w:r>
      <w:r>
        <w:rPr>
          <w:rFonts w:ascii="Arial" w:hAnsi="Arial" w:cs="Arial"/>
          <w:b/>
          <w:sz w:val="24"/>
        </w:rPr>
        <w:t>Initial draft of TS 29.cde MNP services stage 3</w:t>
      </w:r>
    </w:p>
    <w:p w14:paraId="71BE5081" w14:textId="77777777" w:rsidR="003E6F6D" w:rsidRDefault="003E6F6D" w:rsidP="003E6F6D">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64F1935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C4-221536</w:t>
      </w:r>
      <w:r>
        <w:rPr>
          <w:color w:val="993300"/>
          <w:u w:val="single"/>
        </w:rPr>
        <w:t>.</w:t>
      </w:r>
    </w:p>
    <w:p w14:paraId="04B64DF0" w14:textId="62D6CDE4" w:rsidR="003E6F6D" w:rsidRDefault="003E6F6D" w:rsidP="003E6F6D">
      <w:pPr>
        <w:rPr>
          <w:rFonts w:ascii="Arial" w:hAnsi="Arial" w:cs="Arial"/>
          <w:b/>
          <w:sz w:val="24"/>
        </w:rPr>
      </w:pPr>
      <w:r>
        <w:rPr>
          <w:rFonts w:ascii="Arial" w:hAnsi="Arial" w:cs="Arial"/>
          <w:b/>
          <w:color w:val="0000FF"/>
          <w:sz w:val="24"/>
        </w:rPr>
        <w:t>C4-221303</w:t>
      </w:r>
      <w:r>
        <w:rPr>
          <w:rFonts w:ascii="Arial" w:hAnsi="Arial" w:cs="Arial"/>
          <w:b/>
          <w:color w:val="0000FF"/>
          <w:sz w:val="24"/>
        </w:rPr>
        <w:tab/>
      </w:r>
      <w:r>
        <w:rPr>
          <w:rFonts w:ascii="Arial" w:hAnsi="Arial" w:cs="Arial"/>
          <w:b/>
          <w:sz w:val="24"/>
        </w:rPr>
        <w:t>Removal of Editor’s Notes</w:t>
      </w:r>
    </w:p>
    <w:p w14:paraId="018DAB33"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v0.4.0</w:t>
      </w:r>
      <w:r>
        <w:rPr>
          <w:i/>
        </w:rPr>
        <w:tab/>
        <w:t xml:space="preserve">  CR-  rev  Cat:  (Rel-17)</w:t>
      </w:r>
      <w:r>
        <w:rPr>
          <w:i/>
        </w:rPr>
        <w:br/>
      </w:r>
      <w:r>
        <w:rPr>
          <w:i/>
        </w:rPr>
        <w:br/>
      </w:r>
      <w:r>
        <w:rPr>
          <w:i/>
        </w:rPr>
        <w:tab/>
      </w:r>
      <w:r>
        <w:rPr>
          <w:i/>
        </w:rPr>
        <w:tab/>
      </w:r>
      <w:r>
        <w:rPr>
          <w:i/>
        </w:rPr>
        <w:tab/>
      </w:r>
      <w:r>
        <w:rPr>
          <w:i/>
        </w:rPr>
        <w:tab/>
      </w:r>
      <w:r>
        <w:rPr>
          <w:i/>
        </w:rPr>
        <w:tab/>
        <w:t>Source: Huawei, China Telecom</w:t>
      </w:r>
    </w:p>
    <w:p w14:paraId="22A98DF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C4-221506</w:t>
      </w:r>
      <w:r>
        <w:rPr>
          <w:color w:val="993300"/>
          <w:u w:val="single"/>
        </w:rPr>
        <w:t>.</w:t>
      </w:r>
    </w:p>
    <w:p w14:paraId="65A5805D" w14:textId="62CC89FC" w:rsidR="003E6F6D" w:rsidRDefault="003E6F6D" w:rsidP="003E6F6D">
      <w:pPr>
        <w:rPr>
          <w:rFonts w:ascii="Arial" w:hAnsi="Arial" w:cs="Arial"/>
          <w:b/>
          <w:sz w:val="24"/>
        </w:rPr>
      </w:pPr>
      <w:r>
        <w:rPr>
          <w:rFonts w:ascii="Arial" w:hAnsi="Arial" w:cs="Arial"/>
          <w:b/>
          <w:color w:val="0000FF"/>
          <w:sz w:val="24"/>
        </w:rPr>
        <w:t>C4-221356</w:t>
      </w:r>
      <w:r>
        <w:rPr>
          <w:rFonts w:ascii="Arial" w:hAnsi="Arial" w:cs="Arial"/>
          <w:b/>
          <w:color w:val="0000FF"/>
          <w:sz w:val="24"/>
        </w:rPr>
        <w:tab/>
      </w:r>
      <w:r>
        <w:rPr>
          <w:rFonts w:ascii="Arial" w:hAnsi="Arial" w:cs="Arial"/>
          <w:b/>
          <w:sz w:val="24"/>
        </w:rPr>
        <w:t>Discussion solutions KI#3-Select the target PLMN based on GPSI when using SBI</w:t>
      </w:r>
    </w:p>
    <w:p w14:paraId="36CC7D1F" w14:textId="77777777" w:rsidR="003E6F6D" w:rsidRDefault="003E6F6D" w:rsidP="003E6F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China Telecom, Orange</w:t>
      </w:r>
    </w:p>
    <w:p w14:paraId="2B3E288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66768" w14:textId="3C80E9D7" w:rsidR="003E6F6D" w:rsidRDefault="003E6F6D" w:rsidP="003E6F6D">
      <w:pPr>
        <w:rPr>
          <w:rFonts w:ascii="Arial" w:hAnsi="Arial" w:cs="Arial"/>
          <w:b/>
          <w:sz w:val="24"/>
        </w:rPr>
      </w:pPr>
      <w:r>
        <w:rPr>
          <w:rFonts w:ascii="Arial" w:hAnsi="Arial" w:cs="Arial"/>
          <w:b/>
          <w:color w:val="0000FF"/>
          <w:sz w:val="24"/>
        </w:rPr>
        <w:t>C4-221357</w:t>
      </w:r>
      <w:r>
        <w:rPr>
          <w:rFonts w:ascii="Arial" w:hAnsi="Arial" w:cs="Arial"/>
          <w:b/>
          <w:color w:val="0000FF"/>
          <w:sz w:val="24"/>
        </w:rPr>
        <w:tab/>
      </w:r>
      <w:r>
        <w:rPr>
          <w:rFonts w:ascii="Arial" w:hAnsi="Arial" w:cs="Arial"/>
          <w:b/>
          <w:sz w:val="24"/>
        </w:rPr>
        <w:t>LS on NRF to select the target PLMN based on GPSI when using SBI</w:t>
      </w:r>
    </w:p>
    <w:p w14:paraId="3DD630A7" w14:textId="77777777" w:rsidR="003E6F6D" w:rsidRDefault="003E6F6D" w:rsidP="003E6F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61C53A6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7B226" w14:textId="30F5A088" w:rsidR="003E6F6D" w:rsidRDefault="003E6F6D" w:rsidP="003E6F6D">
      <w:pPr>
        <w:rPr>
          <w:rFonts w:ascii="Arial" w:hAnsi="Arial" w:cs="Arial"/>
          <w:b/>
          <w:sz w:val="24"/>
        </w:rPr>
      </w:pPr>
      <w:r>
        <w:rPr>
          <w:rFonts w:ascii="Arial" w:hAnsi="Arial" w:cs="Arial"/>
          <w:b/>
          <w:color w:val="0000FF"/>
          <w:sz w:val="24"/>
        </w:rPr>
        <w:t>C4-221358</w:t>
      </w:r>
      <w:r>
        <w:rPr>
          <w:rFonts w:ascii="Arial" w:hAnsi="Arial" w:cs="Arial"/>
          <w:b/>
          <w:color w:val="0000FF"/>
          <w:sz w:val="24"/>
        </w:rPr>
        <w:tab/>
      </w:r>
      <w:r>
        <w:rPr>
          <w:rFonts w:ascii="Arial" w:hAnsi="Arial" w:cs="Arial"/>
          <w:b/>
          <w:sz w:val="24"/>
        </w:rPr>
        <w:t>LS on SCP to select the target PLMN based on GPSI when using SBI</w:t>
      </w:r>
    </w:p>
    <w:p w14:paraId="4118B079" w14:textId="77777777" w:rsidR="003E6F6D" w:rsidRDefault="003E6F6D" w:rsidP="003E6F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7B73D4E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C5EC4" w14:textId="6B324BC0" w:rsidR="003E6F6D" w:rsidRDefault="003E6F6D" w:rsidP="003E6F6D">
      <w:pPr>
        <w:rPr>
          <w:rFonts w:ascii="Arial" w:hAnsi="Arial" w:cs="Arial"/>
          <w:b/>
          <w:sz w:val="24"/>
        </w:rPr>
      </w:pPr>
      <w:r>
        <w:rPr>
          <w:rFonts w:ascii="Arial" w:hAnsi="Arial" w:cs="Arial"/>
          <w:b/>
          <w:color w:val="0000FF"/>
          <w:sz w:val="24"/>
        </w:rPr>
        <w:t>C4-221359</w:t>
      </w:r>
      <w:r>
        <w:rPr>
          <w:rFonts w:ascii="Arial" w:hAnsi="Arial" w:cs="Arial"/>
          <w:b/>
          <w:color w:val="0000FF"/>
          <w:sz w:val="24"/>
        </w:rPr>
        <w:tab/>
      </w:r>
      <w:r>
        <w:rPr>
          <w:rFonts w:ascii="Arial" w:hAnsi="Arial" w:cs="Arial"/>
          <w:b/>
          <w:sz w:val="24"/>
        </w:rPr>
        <w:t>Pseudo-CR on MSISDN-to-Subscription-Network resolution with NRF</w:t>
      </w:r>
    </w:p>
    <w:p w14:paraId="66C1D16D"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v0.4.0</w:t>
      </w:r>
      <w:r>
        <w:rPr>
          <w:i/>
        </w:rPr>
        <w:tab/>
        <w:t xml:space="preserve">  CR-  rev  Cat:  (Rel-17)</w:t>
      </w:r>
      <w:r>
        <w:rPr>
          <w:i/>
        </w:rPr>
        <w:br/>
      </w:r>
      <w:r>
        <w:rPr>
          <w:i/>
        </w:rPr>
        <w:br/>
      </w:r>
      <w:r>
        <w:rPr>
          <w:i/>
        </w:rPr>
        <w:tab/>
      </w:r>
      <w:r>
        <w:rPr>
          <w:i/>
        </w:rPr>
        <w:tab/>
      </w:r>
      <w:r>
        <w:rPr>
          <w:i/>
        </w:rPr>
        <w:tab/>
      </w:r>
      <w:r>
        <w:rPr>
          <w:i/>
        </w:rPr>
        <w:tab/>
      </w:r>
      <w:r>
        <w:rPr>
          <w:i/>
        </w:rPr>
        <w:tab/>
        <w:t>Source: Huawei, China Telecom</w:t>
      </w:r>
    </w:p>
    <w:p w14:paraId="7FD53337" w14:textId="77777777" w:rsidR="003E6F6D" w:rsidRDefault="003E6F6D" w:rsidP="003E6F6D">
      <w:pPr>
        <w:rPr>
          <w:color w:val="808080"/>
        </w:rPr>
      </w:pPr>
      <w:r>
        <w:rPr>
          <w:color w:val="808080"/>
        </w:rPr>
        <w:t>(Replaces C4-220342)</w:t>
      </w:r>
    </w:p>
    <w:p w14:paraId="5618363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910568" w14:textId="10BD6132" w:rsidR="003E6F6D" w:rsidRDefault="003E6F6D" w:rsidP="003E6F6D">
      <w:pPr>
        <w:rPr>
          <w:rFonts w:ascii="Arial" w:hAnsi="Arial" w:cs="Arial"/>
          <w:b/>
          <w:sz w:val="24"/>
        </w:rPr>
      </w:pPr>
      <w:r>
        <w:rPr>
          <w:rFonts w:ascii="Arial" w:hAnsi="Arial" w:cs="Arial"/>
          <w:b/>
          <w:color w:val="0000FF"/>
          <w:sz w:val="24"/>
        </w:rPr>
        <w:t>C4-221360</w:t>
      </w:r>
      <w:r>
        <w:rPr>
          <w:rFonts w:ascii="Arial" w:hAnsi="Arial" w:cs="Arial"/>
          <w:b/>
          <w:color w:val="0000FF"/>
          <w:sz w:val="24"/>
        </w:rPr>
        <w:tab/>
      </w:r>
      <w:r>
        <w:rPr>
          <w:rFonts w:ascii="Arial" w:hAnsi="Arial" w:cs="Arial"/>
          <w:b/>
          <w:sz w:val="24"/>
        </w:rPr>
        <w:t>Pseudo-CR on SCP supported MSISDN-to-Subscription-Network resolution with MNP</w:t>
      </w:r>
    </w:p>
    <w:p w14:paraId="66AD0619"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v0.4.0</w:t>
      </w:r>
      <w:r>
        <w:rPr>
          <w:i/>
        </w:rPr>
        <w:tab/>
        <w:t xml:space="preserve">  CR-  rev  Cat:  (Rel-17)</w:t>
      </w:r>
      <w:r>
        <w:rPr>
          <w:i/>
        </w:rPr>
        <w:br/>
      </w:r>
      <w:r>
        <w:rPr>
          <w:i/>
        </w:rPr>
        <w:br/>
      </w:r>
      <w:r>
        <w:rPr>
          <w:i/>
        </w:rPr>
        <w:tab/>
      </w:r>
      <w:r>
        <w:rPr>
          <w:i/>
        </w:rPr>
        <w:tab/>
      </w:r>
      <w:r>
        <w:rPr>
          <w:i/>
        </w:rPr>
        <w:tab/>
      </w:r>
      <w:r>
        <w:rPr>
          <w:i/>
        </w:rPr>
        <w:tab/>
      </w:r>
      <w:r>
        <w:rPr>
          <w:i/>
        </w:rPr>
        <w:tab/>
        <w:t>Source: Huawei, China Telecom</w:t>
      </w:r>
    </w:p>
    <w:p w14:paraId="4008AFA0" w14:textId="77777777" w:rsidR="003E6F6D" w:rsidRDefault="003E6F6D" w:rsidP="003E6F6D">
      <w:pPr>
        <w:rPr>
          <w:color w:val="808080"/>
        </w:rPr>
      </w:pPr>
      <w:r>
        <w:rPr>
          <w:color w:val="808080"/>
        </w:rPr>
        <w:t>(Replaces C4-220343)</w:t>
      </w:r>
    </w:p>
    <w:p w14:paraId="650B718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C4-221572</w:t>
      </w:r>
      <w:r>
        <w:rPr>
          <w:color w:val="993300"/>
          <w:u w:val="single"/>
        </w:rPr>
        <w:t>.</w:t>
      </w:r>
    </w:p>
    <w:p w14:paraId="4C466593" w14:textId="76CEF9CF" w:rsidR="003E6F6D" w:rsidRDefault="003E6F6D" w:rsidP="003E6F6D">
      <w:pPr>
        <w:rPr>
          <w:rFonts w:ascii="Arial" w:hAnsi="Arial" w:cs="Arial"/>
          <w:b/>
          <w:sz w:val="24"/>
        </w:rPr>
      </w:pPr>
      <w:r>
        <w:rPr>
          <w:rFonts w:ascii="Arial" w:hAnsi="Arial" w:cs="Arial"/>
          <w:b/>
          <w:color w:val="0000FF"/>
          <w:sz w:val="24"/>
        </w:rPr>
        <w:t>C4-221361</w:t>
      </w:r>
      <w:r>
        <w:rPr>
          <w:rFonts w:ascii="Arial" w:hAnsi="Arial" w:cs="Arial"/>
          <w:b/>
          <w:color w:val="0000FF"/>
          <w:sz w:val="24"/>
        </w:rPr>
        <w:tab/>
      </w:r>
      <w:r>
        <w:rPr>
          <w:rFonts w:ascii="Arial" w:hAnsi="Arial" w:cs="Arial"/>
          <w:b/>
          <w:sz w:val="24"/>
        </w:rPr>
        <w:t>Pseudo-CR on SCP supported MSISDN-to-Subscription-Network resolution with NRF</w:t>
      </w:r>
    </w:p>
    <w:p w14:paraId="701BBB0D" w14:textId="77777777" w:rsidR="003E6F6D" w:rsidRDefault="003E6F6D" w:rsidP="003E6F6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v0.4.0</w:t>
      </w:r>
      <w:r>
        <w:rPr>
          <w:i/>
        </w:rPr>
        <w:tab/>
        <w:t xml:space="preserve">  CR-  rev  Cat:  (Rel-17)</w:t>
      </w:r>
      <w:r>
        <w:rPr>
          <w:i/>
        </w:rPr>
        <w:br/>
      </w:r>
      <w:r>
        <w:rPr>
          <w:i/>
        </w:rPr>
        <w:br/>
      </w:r>
      <w:r>
        <w:rPr>
          <w:i/>
        </w:rPr>
        <w:tab/>
      </w:r>
      <w:r>
        <w:rPr>
          <w:i/>
        </w:rPr>
        <w:tab/>
      </w:r>
      <w:r>
        <w:rPr>
          <w:i/>
        </w:rPr>
        <w:tab/>
      </w:r>
      <w:r>
        <w:rPr>
          <w:i/>
        </w:rPr>
        <w:tab/>
      </w:r>
      <w:r>
        <w:rPr>
          <w:i/>
        </w:rPr>
        <w:tab/>
        <w:t>Source: Huawei, China Telecom</w:t>
      </w:r>
    </w:p>
    <w:p w14:paraId="282BD7C7" w14:textId="77777777" w:rsidR="003E6F6D" w:rsidRDefault="003E6F6D" w:rsidP="003E6F6D">
      <w:pPr>
        <w:rPr>
          <w:color w:val="808080"/>
        </w:rPr>
      </w:pPr>
      <w:r>
        <w:rPr>
          <w:color w:val="808080"/>
        </w:rPr>
        <w:t>(Replaces C4-220280)</w:t>
      </w:r>
    </w:p>
    <w:p w14:paraId="32F618F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C4-221573</w:t>
      </w:r>
      <w:r>
        <w:rPr>
          <w:color w:val="993300"/>
          <w:u w:val="single"/>
        </w:rPr>
        <w:t>.</w:t>
      </w:r>
    </w:p>
    <w:p w14:paraId="7D5260C6" w14:textId="1731540B" w:rsidR="003E6F6D" w:rsidRDefault="003E6F6D" w:rsidP="003E6F6D">
      <w:pPr>
        <w:rPr>
          <w:rFonts w:ascii="Arial" w:hAnsi="Arial" w:cs="Arial"/>
          <w:b/>
          <w:sz w:val="24"/>
        </w:rPr>
      </w:pPr>
      <w:r>
        <w:rPr>
          <w:rFonts w:ascii="Arial" w:hAnsi="Arial" w:cs="Arial"/>
          <w:b/>
          <w:color w:val="0000FF"/>
          <w:sz w:val="24"/>
        </w:rPr>
        <w:t>C4-221363</w:t>
      </w:r>
      <w:r>
        <w:rPr>
          <w:rFonts w:ascii="Arial" w:hAnsi="Arial" w:cs="Arial"/>
          <w:b/>
          <w:color w:val="0000FF"/>
          <w:sz w:val="24"/>
        </w:rPr>
        <w:tab/>
      </w:r>
      <w:r>
        <w:rPr>
          <w:rFonts w:ascii="Arial" w:hAnsi="Arial" w:cs="Arial"/>
          <w:b/>
          <w:sz w:val="24"/>
        </w:rPr>
        <w:t>Determination of target PLMN based on GPSI using NRF</w:t>
      </w:r>
    </w:p>
    <w:p w14:paraId="36A58EE1"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v0.4.0</w:t>
      </w:r>
      <w:r>
        <w:rPr>
          <w:i/>
        </w:rPr>
        <w:tab/>
        <w:t xml:space="preserve">  CR-  rev  Cat:  (Rel-17)</w:t>
      </w:r>
      <w:r>
        <w:rPr>
          <w:i/>
        </w:rPr>
        <w:br/>
      </w:r>
      <w:r>
        <w:rPr>
          <w:i/>
        </w:rPr>
        <w:br/>
      </w:r>
      <w:r>
        <w:rPr>
          <w:i/>
        </w:rPr>
        <w:tab/>
      </w:r>
      <w:r>
        <w:rPr>
          <w:i/>
        </w:rPr>
        <w:tab/>
      </w:r>
      <w:r>
        <w:rPr>
          <w:i/>
        </w:rPr>
        <w:tab/>
      </w:r>
      <w:r>
        <w:rPr>
          <w:i/>
        </w:rPr>
        <w:tab/>
      </w:r>
      <w:r>
        <w:rPr>
          <w:i/>
        </w:rPr>
        <w:tab/>
        <w:t>Source: Ericsson</w:t>
      </w:r>
    </w:p>
    <w:p w14:paraId="7D58797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C4-221563</w:t>
      </w:r>
      <w:r>
        <w:rPr>
          <w:color w:val="993300"/>
          <w:u w:val="single"/>
        </w:rPr>
        <w:t>.</w:t>
      </w:r>
    </w:p>
    <w:p w14:paraId="5A71F8AB" w14:textId="30209C91" w:rsidR="003E6F6D" w:rsidRDefault="003E6F6D" w:rsidP="003E6F6D">
      <w:pPr>
        <w:rPr>
          <w:rFonts w:ascii="Arial" w:hAnsi="Arial" w:cs="Arial"/>
          <w:b/>
          <w:sz w:val="24"/>
        </w:rPr>
      </w:pPr>
      <w:r>
        <w:rPr>
          <w:rFonts w:ascii="Arial" w:hAnsi="Arial" w:cs="Arial"/>
          <w:b/>
          <w:color w:val="0000FF"/>
          <w:sz w:val="24"/>
        </w:rPr>
        <w:t>C4-221370</w:t>
      </w:r>
      <w:r>
        <w:rPr>
          <w:rFonts w:ascii="Arial" w:hAnsi="Arial" w:cs="Arial"/>
          <w:b/>
          <w:color w:val="0000FF"/>
          <w:sz w:val="24"/>
        </w:rPr>
        <w:tab/>
      </w:r>
      <w:r>
        <w:rPr>
          <w:rFonts w:ascii="Arial" w:hAnsi="Arial" w:cs="Arial"/>
          <w:b/>
          <w:sz w:val="24"/>
        </w:rPr>
        <w:t>Evaluation and Conclusion for KI#4 - Usage of N32</w:t>
      </w:r>
    </w:p>
    <w:p w14:paraId="0EA4878A"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29.829 v17.0.0</w:t>
      </w:r>
      <w:r>
        <w:rPr>
          <w:i/>
        </w:rPr>
        <w:tab/>
        <w:t xml:space="preserve">  CR-0003  rev  Cat: B (Rel-17)</w:t>
      </w:r>
      <w:r>
        <w:rPr>
          <w:i/>
        </w:rPr>
        <w:br/>
      </w:r>
      <w:r>
        <w:rPr>
          <w:i/>
        </w:rPr>
        <w:br/>
      </w:r>
      <w:r>
        <w:rPr>
          <w:i/>
        </w:rPr>
        <w:tab/>
      </w:r>
      <w:r>
        <w:rPr>
          <w:i/>
        </w:rPr>
        <w:tab/>
      </w:r>
      <w:r>
        <w:rPr>
          <w:i/>
        </w:rPr>
        <w:tab/>
      </w:r>
      <w:r>
        <w:rPr>
          <w:i/>
        </w:rPr>
        <w:tab/>
      </w:r>
      <w:r>
        <w:rPr>
          <w:i/>
        </w:rPr>
        <w:tab/>
        <w:t>Source: NTT DOCOMO</w:t>
      </w:r>
    </w:p>
    <w:p w14:paraId="4A3B6D4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344DC" w14:textId="2903B05D" w:rsidR="003E6F6D" w:rsidRDefault="003E6F6D" w:rsidP="003E6F6D">
      <w:pPr>
        <w:rPr>
          <w:rFonts w:ascii="Arial" w:hAnsi="Arial" w:cs="Arial"/>
          <w:b/>
          <w:sz w:val="24"/>
        </w:rPr>
      </w:pPr>
      <w:r>
        <w:rPr>
          <w:rFonts w:ascii="Arial" w:hAnsi="Arial" w:cs="Arial"/>
          <w:b/>
          <w:color w:val="0000FF"/>
          <w:sz w:val="24"/>
        </w:rPr>
        <w:t>C4-221371</w:t>
      </w:r>
      <w:r>
        <w:rPr>
          <w:rFonts w:ascii="Arial" w:hAnsi="Arial" w:cs="Arial"/>
          <w:b/>
          <w:color w:val="0000FF"/>
          <w:sz w:val="24"/>
        </w:rPr>
        <w:tab/>
      </w:r>
      <w:r>
        <w:rPr>
          <w:rFonts w:ascii="Arial" w:hAnsi="Arial" w:cs="Arial"/>
          <w:b/>
          <w:sz w:val="24"/>
        </w:rPr>
        <w:t>Correction of title for clause 6.18</w:t>
      </w:r>
    </w:p>
    <w:p w14:paraId="049C018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29.829 v17.0.0</w:t>
      </w:r>
      <w:r>
        <w:rPr>
          <w:i/>
        </w:rPr>
        <w:tab/>
        <w:t xml:space="preserve">  CR-0004  rev  Cat: B (Rel-17)</w:t>
      </w:r>
      <w:r>
        <w:rPr>
          <w:i/>
        </w:rPr>
        <w:br/>
      </w:r>
      <w:r>
        <w:rPr>
          <w:i/>
        </w:rPr>
        <w:br/>
      </w:r>
      <w:r>
        <w:rPr>
          <w:i/>
        </w:rPr>
        <w:tab/>
      </w:r>
      <w:r>
        <w:rPr>
          <w:i/>
        </w:rPr>
        <w:tab/>
      </w:r>
      <w:r>
        <w:rPr>
          <w:i/>
        </w:rPr>
        <w:tab/>
      </w:r>
      <w:r>
        <w:rPr>
          <w:i/>
        </w:rPr>
        <w:tab/>
      </w:r>
      <w:r>
        <w:rPr>
          <w:i/>
        </w:rPr>
        <w:tab/>
        <w:t>Source: NTT DOCOMO</w:t>
      </w:r>
    </w:p>
    <w:p w14:paraId="6ACF067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198A9" w14:textId="076C1892" w:rsidR="003E6F6D" w:rsidRDefault="003E6F6D" w:rsidP="003E6F6D">
      <w:pPr>
        <w:rPr>
          <w:rFonts w:ascii="Arial" w:hAnsi="Arial" w:cs="Arial"/>
          <w:b/>
          <w:sz w:val="24"/>
        </w:rPr>
      </w:pPr>
      <w:r>
        <w:rPr>
          <w:rFonts w:ascii="Arial" w:hAnsi="Arial" w:cs="Arial"/>
          <w:b/>
          <w:color w:val="0000FF"/>
          <w:sz w:val="24"/>
        </w:rPr>
        <w:t>C4-221438</w:t>
      </w:r>
      <w:r>
        <w:rPr>
          <w:rFonts w:ascii="Arial" w:hAnsi="Arial" w:cs="Arial"/>
          <w:b/>
          <w:color w:val="0000FF"/>
          <w:sz w:val="24"/>
        </w:rPr>
        <w:tab/>
      </w:r>
      <w:r>
        <w:rPr>
          <w:rFonts w:ascii="Arial" w:hAnsi="Arial" w:cs="Arial"/>
          <w:b/>
          <w:sz w:val="24"/>
        </w:rPr>
        <w:t>pCR for Procedure for MSISDN-less MO SMS in TS23.540</w:t>
      </w:r>
    </w:p>
    <w:p w14:paraId="78CE0CA7" w14:textId="77777777" w:rsidR="003E6F6D" w:rsidRDefault="003E6F6D" w:rsidP="003E6F6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23.540 v0.4.0</w:t>
      </w:r>
      <w:r>
        <w:rPr>
          <w:i/>
        </w:rPr>
        <w:tab/>
        <w:t xml:space="preserve">  CR-  rev  Cat:  (Rel-17)</w:t>
      </w:r>
      <w:r>
        <w:rPr>
          <w:i/>
        </w:rPr>
        <w:br/>
      </w:r>
      <w:r>
        <w:rPr>
          <w:i/>
        </w:rPr>
        <w:br/>
      </w:r>
      <w:r>
        <w:rPr>
          <w:i/>
        </w:rPr>
        <w:tab/>
      </w:r>
      <w:r>
        <w:rPr>
          <w:i/>
        </w:rPr>
        <w:tab/>
      </w:r>
      <w:r>
        <w:rPr>
          <w:i/>
        </w:rPr>
        <w:tab/>
      </w:r>
      <w:r>
        <w:rPr>
          <w:i/>
        </w:rPr>
        <w:tab/>
      </w:r>
      <w:r>
        <w:rPr>
          <w:i/>
        </w:rPr>
        <w:tab/>
        <w:t>Source: China Telecom Corporation Ltd.</w:t>
      </w:r>
    </w:p>
    <w:p w14:paraId="0707B379" w14:textId="77777777" w:rsidR="003E6F6D" w:rsidRDefault="003E6F6D" w:rsidP="003E6F6D">
      <w:pPr>
        <w:rPr>
          <w:color w:val="808080"/>
        </w:rPr>
      </w:pPr>
      <w:r>
        <w:rPr>
          <w:color w:val="808080"/>
        </w:rPr>
        <w:t>(Replaces C4-221033)</w:t>
      </w:r>
    </w:p>
    <w:p w14:paraId="08FC80A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740AD" w14:textId="5F4197D1" w:rsidR="003E6F6D" w:rsidRDefault="003E6F6D" w:rsidP="003E6F6D">
      <w:pPr>
        <w:rPr>
          <w:rFonts w:ascii="Arial" w:hAnsi="Arial" w:cs="Arial"/>
          <w:b/>
          <w:sz w:val="24"/>
        </w:rPr>
      </w:pPr>
      <w:r>
        <w:rPr>
          <w:rFonts w:ascii="Arial" w:hAnsi="Arial" w:cs="Arial"/>
          <w:b/>
          <w:color w:val="0000FF"/>
          <w:sz w:val="24"/>
        </w:rPr>
        <w:t>C4-221506</w:t>
      </w:r>
      <w:r>
        <w:rPr>
          <w:rFonts w:ascii="Arial" w:hAnsi="Arial" w:cs="Arial"/>
          <w:b/>
          <w:color w:val="0000FF"/>
          <w:sz w:val="24"/>
        </w:rPr>
        <w:tab/>
      </w:r>
      <w:r>
        <w:rPr>
          <w:rFonts w:ascii="Arial" w:hAnsi="Arial" w:cs="Arial"/>
          <w:b/>
          <w:sz w:val="24"/>
        </w:rPr>
        <w:t>Removal of Editor’s Notes</w:t>
      </w:r>
    </w:p>
    <w:p w14:paraId="12FEF450"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v0.4.0</w:t>
      </w:r>
      <w:r>
        <w:rPr>
          <w:i/>
        </w:rPr>
        <w:tab/>
        <w:t xml:space="preserve">  CR-  rev  Cat:  (Rel-17)</w:t>
      </w:r>
      <w:r>
        <w:rPr>
          <w:i/>
        </w:rPr>
        <w:br/>
      </w:r>
      <w:r>
        <w:rPr>
          <w:i/>
        </w:rPr>
        <w:br/>
      </w:r>
      <w:r>
        <w:rPr>
          <w:i/>
        </w:rPr>
        <w:tab/>
      </w:r>
      <w:r>
        <w:rPr>
          <w:i/>
        </w:rPr>
        <w:tab/>
      </w:r>
      <w:r>
        <w:rPr>
          <w:i/>
        </w:rPr>
        <w:tab/>
      </w:r>
      <w:r>
        <w:rPr>
          <w:i/>
        </w:rPr>
        <w:tab/>
      </w:r>
      <w:r>
        <w:rPr>
          <w:i/>
        </w:rPr>
        <w:tab/>
        <w:t>Source: Huawei, China Telecom</w:t>
      </w:r>
    </w:p>
    <w:p w14:paraId="505103DC" w14:textId="77777777" w:rsidR="003E6F6D" w:rsidRDefault="003E6F6D" w:rsidP="003E6F6D">
      <w:pPr>
        <w:rPr>
          <w:color w:val="808080"/>
        </w:rPr>
      </w:pPr>
      <w:r>
        <w:rPr>
          <w:color w:val="808080"/>
        </w:rPr>
        <w:t>(Replaces C4-221303)</w:t>
      </w:r>
    </w:p>
    <w:p w14:paraId="0D99CFE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6A227C" w14:textId="4D1DD1EB" w:rsidR="003E6F6D" w:rsidRDefault="003E6F6D" w:rsidP="003E6F6D">
      <w:pPr>
        <w:rPr>
          <w:rFonts w:ascii="Arial" w:hAnsi="Arial" w:cs="Arial"/>
          <w:b/>
          <w:sz w:val="24"/>
        </w:rPr>
      </w:pPr>
      <w:r>
        <w:rPr>
          <w:rFonts w:ascii="Arial" w:hAnsi="Arial" w:cs="Arial"/>
          <w:b/>
          <w:color w:val="0000FF"/>
          <w:sz w:val="24"/>
        </w:rPr>
        <w:t>C4-221536</w:t>
      </w:r>
      <w:r>
        <w:rPr>
          <w:rFonts w:ascii="Arial" w:hAnsi="Arial" w:cs="Arial"/>
          <w:b/>
          <w:color w:val="0000FF"/>
          <w:sz w:val="24"/>
        </w:rPr>
        <w:tab/>
      </w:r>
      <w:r>
        <w:rPr>
          <w:rFonts w:ascii="Arial" w:hAnsi="Arial" w:cs="Arial"/>
          <w:b/>
          <w:sz w:val="24"/>
        </w:rPr>
        <w:t>Initial draft of TS 29.cde MNP services stage 3</w:t>
      </w:r>
    </w:p>
    <w:p w14:paraId="3F5972E0" w14:textId="77777777" w:rsidR="003E6F6D" w:rsidRDefault="003E6F6D" w:rsidP="003E6F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34E1DD83" w14:textId="77777777" w:rsidR="003E6F6D" w:rsidRDefault="003E6F6D" w:rsidP="003E6F6D">
      <w:pPr>
        <w:rPr>
          <w:color w:val="808080"/>
        </w:rPr>
      </w:pPr>
      <w:r>
        <w:rPr>
          <w:color w:val="808080"/>
        </w:rPr>
        <w:t>(Replaces C4-221060)</w:t>
      </w:r>
    </w:p>
    <w:p w14:paraId="0691815A" w14:textId="77777777" w:rsidR="003E6F6D" w:rsidRDefault="003E6F6D" w:rsidP="003E6F6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B0435" w14:textId="1BA72643" w:rsidR="003E6F6D" w:rsidRDefault="003E6F6D" w:rsidP="003E6F6D">
      <w:pPr>
        <w:rPr>
          <w:rFonts w:ascii="Arial" w:hAnsi="Arial" w:cs="Arial"/>
          <w:b/>
          <w:sz w:val="24"/>
        </w:rPr>
      </w:pPr>
      <w:r>
        <w:rPr>
          <w:rFonts w:ascii="Arial" w:hAnsi="Arial" w:cs="Arial"/>
          <w:b/>
          <w:color w:val="0000FF"/>
          <w:sz w:val="24"/>
        </w:rPr>
        <w:t>C4-221563</w:t>
      </w:r>
      <w:r>
        <w:rPr>
          <w:rFonts w:ascii="Arial" w:hAnsi="Arial" w:cs="Arial"/>
          <w:b/>
          <w:color w:val="0000FF"/>
          <w:sz w:val="24"/>
        </w:rPr>
        <w:tab/>
      </w:r>
      <w:r>
        <w:rPr>
          <w:rFonts w:ascii="Arial" w:hAnsi="Arial" w:cs="Arial"/>
          <w:b/>
          <w:sz w:val="24"/>
        </w:rPr>
        <w:t>Determination of target PLMN based on GPSI using NRF</w:t>
      </w:r>
    </w:p>
    <w:p w14:paraId="4F8AEA22"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v0.4.0</w:t>
      </w:r>
      <w:r>
        <w:rPr>
          <w:i/>
        </w:rPr>
        <w:tab/>
        <w:t xml:space="preserve">  CR-  rev  Cat:  (Rel-17)</w:t>
      </w:r>
      <w:r>
        <w:rPr>
          <w:i/>
        </w:rPr>
        <w:br/>
      </w:r>
      <w:r>
        <w:rPr>
          <w:i/>
        </w:rPr>
        <w:br/>
      </w:r>
      <w:r>
        <w:rPr>
          <w:i/>
        </w:rPr>
        <w:tab/>
      </w:r>
      <w:r>
        <w:rPr>
          <w:i/>
        </w:rPr>
        <w:tab/>
      </w:r>
      <w:r>
        <w:rPr>
          <w:i/>
        </w:rPr>
        <w:tab/>
      </w:r>
      <w:r>
        <w:rPr>
          <w:i/>
        </w:rPr>
        <w:tab/>
      </w:r>
      <w:r>
        <w:rPr>
          <w:i/>
        </w:rPr>
        <w:tab/>
        <w:t>Source: Ericsson</w:t>
      </w:r>
    </w:p>
    <w:p w14:paraId="33D747C9" w14:textId="77777777" w:rsidR="003E6F6D" w:rsidRDefault="003E6F6D" w:rsidP="003E6F6D">
      <w:pPr>
        <w:rPr>
          <w:color w:val="808080"/>
        </w:rPr>
      </w:pPr>
      <w:r>
        <w:rPr>
          <w:color w:val="808080"/>
        </w:rPr>
        <w:t>(Replaces C4-221363)</w:t>
      </w:r>
    </w:p>
    <w:p w14:paraId="786B76E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C4-221638</w:t>
      </w:r>
      <w:r>
        <w:rPr>
          <w:color w:val="993300"/>
          <w:u w:val="single"/>
        </w:rPr>
        <w:t>.</w:t>
      </w:r>
    </w:p>
    <w:p w14:paraId="7673AB35" w14:textId="2D07851D" w:rsidR="003E6F6D" w:rsidRDefault="003E6F6D" w:rsidP="003E6F6D">
      <w:pPr>
        <w:rPr>
          <w:rFonts w:ascii="Arial" w:hAnsi="Arial" w:cs="Arial"/>
          <w:b/>
          <w:sz w:val="24"/>
        </w:rPr>
      </w:pPr>
      <w:r>
        <w:rPr>
          <w:rFonts w:ascii="Arial" w:hAnsi="Arial" w:cs="Arial"/>
          <w:b/>
          <w:color w:val="0000FF"/>
          <w:sz w:val="24"/>
        </w:rPr>
        <w:t>C4-221572</w:t>
      </w:r>
      <w:r>
        <w:rPr>
          <w:rFonts w:ascii="Arial" w:hAnsi="Arial" w:cs="Arial"/>
          <w:b/>
          <w:color w:val="0000FF"/>
          <w:sz w:val="24"/>
        </w:rPr>
        <w:tab/>
      </w:r>
      <w:r>
        <w:rPr>
          <w:rFonts w:ascii="Arial" w:hAnsi="Arial" w:cs="Arial"/>
          <w:b/>
          <w:sz w:val="24"/>
        </w:rPr>
        <w:t>Pseudo-CR on SCP supported MSISDN-to-Subscription-Network resolution with MNP</w:t>
      </w:r>
    </w:p>
    <w:p w14:paraId="2BFAAC49"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v0.4.0</w:t>
      </w:r>
      <w:r>
        <w:rPr>
          <w:i/>
        </w:rPr>
        <w:tab/>
        <w:t xml:space="preserve">  CR-  rev  Cat:  (Rel-17)</w:t>
      </w:r>
      <w:r>
        <w:rPr>
          <w:i/>
        </w:rPr>
        <w:br/>
      </w:r>
      <w:r>
        <w:rPr>
          <w:i/>
        </w:rPr>
        <w:br/>
      </w:r>
      <w:r>
        <w:rPr>
          <w:i/>
        </w:rPr>
        <w:tab/>
      </w:r>
      <w:r>
        <w:rPr>
          <w:i/>
        </w:rPr>
        <w:tab/>
      </w:r>
      <w:r>
        <w:rPr>
          <w:i/>
        </w:rPr>
        <w:tab/>
      </w:r>
      <w:r>
        <w:rPr>
          <w:i/>
        </w:rPr>
        <w:tab/>
      </w:r>
      <w:r>
        <w:rPr>
          <w:i/>
        </w:rPr>
        <w:tab/>
        <w:t>Source: Huawei, China Telecom</w:t>
      </w:r>
    </w:p>
    <w:p w14:paraId="62804308" w14:textId="77777777" w:rsidR="003E6F6D" w:rsidRDefault="003E6F6D" w:rsidP="003E6F6D">
      <w:pPr>
        <w:rPr>
          <w:color w:val="808080"/>
        </w:rPr>
      </w:pPr>
      <w:r>
        <w:rPr>
          <w:color w:val="808080"/>
        </w:rPr>
        <w:t>(Replaces C4-221360)</w:t>
      </w:r>
    </w:p>
    <w:p w14:paraId="6EADB97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C4-221595</w:t>
      </w:r>
      <w:r>
        <w:rPr>
          <w:color w:val="993300"/>
          <w:u w:val="single"/>
        </w:rPr>
        <w:t>.</w:t>
      </w:r>
    </w:p>
    <w:p w14:paraId="148A6B8D" w14:textId="45CA0806" w:rsidR="003E6F6D" w:rsidRDefault="003E6F6D" w:rsidP="003E6F6D">
      <w:pPr>
        <w:rPr>
          <w:rFonts w:ascii="Arial" w:hAnsi="Arial" w:cs="Arial"/>
          <w:b/>
          <w:sz w:val="24"/>
        </w:rPr>
      </w:pPr>
      <w:r>
        <w:rPr>
          <w:rFonts w:ascii="Arial" w:hAnsi="Arial" w:cs="Arial"/>
          <w:b/>
          <w:color w:val="0000FF"/>
          <w:sz w:val="24"/>
        </w:rPr>
        <w:t>C4-221573</w:t>
      </w:r>
      <w:r>
        <w:rPr>
          <w:rFonts w:ascii="Arial" w:hAnsi="Arial" w:cs="Arial"/>
          <w:b/>
          <w:color w:val="0000FF"/>
          <w:sz w:val="24"/>
        </w:rPr>
        <w:tab/>
      </w:r>
      <w:r>
        <w:rPr>
          <w:rFonts w:ascii="Arial" w:hAnsi="Arial" w:cs="Arial"/>
          <w:b/>
          <w:sz w:val="24"/>
        </w:rPr>
        <w:t>Pseudo-CR on SCP supported MSISDN-to-Subscription-Network resolution with NRF</w:t>
      </w:r>
    </w:p>
    <w:p w14:paraId="4E50A0E4"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v0.4.0</w:t>
      </w:r>
      <w:r>
        <w:rPr>
          <w:i/>
        </w:rPr>
        <w:tab/>
        <w:t xml:space="preserve">  CR-  rev  Cat:  (Rel-17)</w:t>
      </w:r>
      <w:r>
        <w:rPr>
          <w:i/>
        </w:rPr>
        <w:br/>
      </w:r>
      <w:r>
        <w:rPr>
          <w:i/>
        </w:rPr>
        <w:br/>
      </w:r>
      <w:r>
        <w:rPr>
          <w:i/>
        </w:rPr>
        <w:tab/>
      </w:r>
      <w:r>
        <w:rPr>
          <w:i/>
        </w:rPr>
        <w:tab/>
      </w:r>
      <w:r>
        <w:rPr>
          <w:i/>
        </w:rPr>
        <w:tab/>
      </w:r>
      <w:r>
        <w:rPr>
          <w:i/>
        </w:rPr>
        <w:tab/>
      </w:r>
      <w:r>
        <w:rPr>
          <w:i/>
        </w:rPr>
        <w:tab/>
        <w:t>Source: Huawei, China Telecom</w:t>
      </w:r>
    </w:p>
    <w:p w14:paraId="5BCD086F" w14:textId="77777777" w:rsidR="003E6F6D" w:rsidRDefault="003E6F6D" w:rsidP="003E6F6D">
      <w:pPr>
        <w:rPr>
          <w:color w:val="808080"/>
        </w:rPr>
      </w:pPr>
      <w:r>
        <w:rPr>
          <w:color w:val="808080"/>
        </w:rPr>
        <w:t>(Replaces C4-221361)</w:t>
      </w:r>
    </w:p>
    <w:p w14:paraId="296FF00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29BE1" w14:textId="184A1418" w:rsidR="003E6F6D" w:rsidRDefault="003E6F6D" w:rsidP="003E6F6D">
      <w:pPr>
        <w:rPr>
          <w:rFonts w:ascii="Arial" w:hAnsi="Arial" w:cs="Arial"/>
          <w:b/>
          <w:sz w:val="24"/>
        </w:rPr>
      </w:pPr>
      <w:r>
        <w:rPr>
          <w:rFonts w:ascii="Arial" w:hAnsi="Arial" w:cs="Arial"/>
          <w:b/>
          <w:color w:val="0000FF"/>
          <w:sz w:val="24"/>
        </w:rPr>
        <w:t>C4-221588</w:t>
      </w:r>
      <w:r>
        <w:rPr>
          <w:rFonts w:ascii="Arial" w:hAnsi="Arial" w:cs="Arial"/>
          <w:b/>
          <w:color w:val="0000FF"/>
          <w:sz w:val="24"/>
        </w:rPr>
        <w:tab/>
      </w:r>
      <w:r>
        <w:rPr>
          <w:rFonts w:ascii="Arial" w:hAnsi="Arial" w:cs="Arial"/>
          <w:b/>
          <w:sz w:val="24"/>
        </w:rPr>
        <w:t>3GPP TS 23.540 v0.5.0</w:t>
      </w:r>
    </w:p>
    <w:p w14:paraId="3C74E052" w14:textId="77777777" w:rsidR="003E6F6D" w:rsidRDefault="003E6F6D" w:rsidP="003E6F6D">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23.540 v0.5.0</w:t>
      </w:r>
      <w:r>
        <w:rPr>
          <w:i/>
        </w:rPr>
        <w:tab/>
        <w:t xml:space="preserve">  CR-  rev  Cat:  (Rel-17)</w:t>
      </w:r>
      <w:r>
        <w:rPr>
          <w:i/>
        </w:rPr>
        <w:br/>
      </w:r>
      <w:r>
        <w:rPr>
          <w:i/>
        </w:rPr>
        <w:br/>
      </w:r>
      <w:r>
        <w:rPr>
          <w:i/>
        </w:rPr>
        <w:tab/>
      </w:r>
      <w:r>
        <w:rPr>
          <w:i/>
        </w:rPr>
        <w:tab/>
      </w:r>
      <w:r>
        <w:rPr>
          <w:i/>
        </w:rPr>
        <w:tab/>
      </w:r>
      <w:r>
        <w:rPr>
          <w:i/>
        </w:rPr>
        <w:tab/>
      </w:r>
      <w:r>
        <w:rPr>
          <w:i/>
        </w:rPr>
        <w:tab/>
        <w:t>Source: China Telecom</w:t>
      </w:r>
    </w:p>
    <w:p w14:paraId="13A5C13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1925D" w14:textId="42178AE7" w:rsidR="003E6F6D" w:rsidRDefault="003E6F6D" w:rsidP="003E6F6D">
      <w:pPr>
        <w:rPr>
          <w:rFonts w:ascii="Arial" w:hAnsi="Arial" w:cs="Arial"/>
          <w:b/>
          <w:sz w:val="24"/>
        </w:rPr>
      </w:pPr>
      <w:r>
        <w:rPr>
          <w:rFonts w:ascii="Arial" w:hAnsi="Arial" w:cs="Arial"/>
          <w:b/>
          <w:color w:val="0000FF"/>
          <w:sz w:val="24"/>
        </w:rPr>
        <w:t>C4-221595</w:t>
      </w:r>
      <w:r>
        <w:rPr>
          <w:rFonts w:ascii="Arial" w:hAnsi="Arial" w:cs="Arial"/>
          <w:b/>
          <w:color w:val="0000FF"/>
          <w:sz w:val="24"/>
        </w:rPr>
        <w:tab/>
      </w:r>
      <w:r>
        <w:rPr>
          <w:rFonts w:ascii="Arial" w:hAnsi="Arial" w:cs="Arial"/>
          <w:b/>
          <w:sz w:val="24"/>
        </w:rPr>
        <w:t>Pseudo-CR on SCP supported MSISDN-to-Subscription-Network resolution with MNP</w:t>
      </w:r>
    </w:p>
    <w:p w14:paraId="6FFF2EC3"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v0.4.0</w:t>
      </w:r>
      <w:r>
        <w:rPr>
          <w:i/>
        </w:rPr>
        <w:tab/>
        <w:t xml:space="preserve">  CR-  rev  Cat:  (Rel-17)</w:t>
      </w:r>
      <w:r>
        <w:rPr>
          <w:i/>
        </w:rPr>
        <w:br/>
      </w:r>
      <w:r>
        <w:rPr>
          <w:i/>
        </w:rPr>
        <w:br/>
      </w:r>
      <w:r>
        <w:rPr>
          <w:i/>
        </w:rPr>
        <w:tab/>
      </w:r>
      <w:r>
        <w:rPr>
          <w:i/>
        </w:rPr>
        <w:tab/>
      </w:r>
      <w:r>
        <w:rPr>
          <w:i/>
        </w:rPr>
        <w:tab/>
      </w:r>
      <w:r>
        <w:rPr>
          <w:i/>
        </w:rPr>
        <w:tab/>
      </w:r>
      <w:r>
        <w:rPr>
          <w:i/>
        </w:rPr>
        <w:tab/>
        <w:t>Source: Huawei, China Telecom</w:t>
      </w:r>
    </w:p>
    <w:p w14:paraId="6226E205" w14:textId="77777777" w:rsidR="003E6F6D" w:rsidRDefault="003E6F6D" w:rsidP="003E6F6D">
      <w:pPr>
        <w:rPr>
          <w:color w:val="808080"/>
        </w:rPr>
      </w:pPr>
      <w:r>
        <w:rPr>
          <w:color w:val="808080"/>
        </w:rPr>
        <w:t>(Replaces C4-221572)</w:t>
      </w:r>
    </w:p>
    <w:p w14:paraId="34F2776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8A7D9" w14:textId="0C78B546" w:rsidR="003E6F6D" w:rsidRDefault="003E6F6D" w:rsidP="003E6F6D">
      <w:pPr>
        <w:rPr>
          <w:rFonts w:ascii="Arial" w:hAnsi="Arial" w:cs="Arial"/>
          <w:b/>
          <w:sz w:val="24"/>
        </w:rPr>
      </w:pPr>
      <w:r>
        <w:rPr>
          <w:rFonts w:ascii="Arial" w:hAnsi="Arial" w:cs="Arial"/>
          <w:b/>
          <w:color w:val="0000FF"/>
          <w:sz w:val="24"/>
        </w:rPr>
        <w:t>C4-221638</w:t>
      </w:r>
      <w:r>
        <w:rPr>
          <w:rFonts w:ascii="Arial" w:hAnsi="Arial" w:cs="Arial"/>
          <w:b/>
          <w:color w:val="0000FF"/>
          <w:sz w:val="24"/>
        </w:rPr>
        <w:tab/>
      </w:r>
      <w:r>
        <w:rPr>
          <w:rFonts w:ascii="Arial" w:hAnsi="Arial" w:cs="Arial"/>
          <w:b/>
          <w:sz w:val="24"/>
        </w:rPr>
        <w:t>Determination of target PLMN based on GPSI using NRF</w:t>
      </w:r>
    </w:p>
    <w:p w14:paraId="0D7698F0"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v0.4.0</w:t>
      </w:r>
      <w:r>
        <w:rPr>
          <w:i/>
        </w:rPr>
        <w:tab/>
        <w:t xml:space="preserve">  CR-  rev  Cat:  (Rel-17)</w:t>
      </w:r>
      <w:r>
        <w:rPr>
          <w:i/>
        </w:rPr>
        <w:br/>
      </w:r>
      <w:r>
        <w:rPr>
          <w:i/>
        </w:rPr>
        <w:br/>
      </w:r>
      <w:r>
        <w:rPr>
          <w:i/>
        </w:rPr>
        <w:tab/>
      </w:r>
      <w:r>
        <w:rPr>
          <w:i/>
        </w:rPr>
        <w:tab/>
      </w:r>
      <w:r>
        <w:rPr>
          <w:i/>
        </w:rPr>
        <w:tab/>
      </w:r>
      <w:r>
        <w:rPr>
          <w:i/>
        </w:rPr>
        <w:tab/>
      </w:r>
      <w:r>
        <w:rPr>
          <w:i/>
        </w:rPr>
        <w:tab/>
        <w:t>Source: Ericsson, Huawei</w:t>
      </w:r>
    </w:p>
    <w:p w14:paraId="3D7F4444" w14:textId="77777777" w:rsidR="003E6F6D" w:rsidRDefault="003E6F6D" w:rsidP="003E6F6D">
      <w:pPr>
        <w:rPr>
          <w:color w:val="808080"/>
        </w:rPr>
      </w:pPr>
      <w:r>
        <w:rPr>
          <w:color w:val="808080"/>
        </w:rPr>
        <w:lastRenderedPageBreak/>
        <w:t>(Replaces C4-221563)</w:t>
      </w:r>
    </w:p>
    <w:p w14:paraId="2BFB4FA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C4-221649</w:t>
      </w:r>
      <w:r>
        <w:rPr>
          <w:color w:val="993300"/>
          <w:u w:val="single"/>
        </w:rPr>
        <w:t>.</w:t>
      </w:r>
    </w:p>
    <w:p w14:paraId="0DCEFEB9" w14:textId="7742C19E" w:rsidR="003E6F6D" w:rsidRDefault="003E6F6D" w:rsidP="003E6F6D">
      <w:pPr>
        <w:rPr>
          <w:rFonts w:ascii="Arial" w:hAnsi="Arial" w:cs="Arial"/>
          <w:b/>
          <w:sz w:val="24"/>
        </w:rPr>
      </w:pPr>
      <w:r>
        <w:rPr>
          <w:rFonts w:ascii="Arial" w:hAnsi="Arial" w:cs="Arial"/>
          <w:b/>
          <w:color w:val="0000FF"/>
          <w:sz w:val="24"/>
        </w:rPr>
        <w:t>C4-221649</w:t>
      </w:r>
      <w:r>
        <w:rPr>
          <w:rFonts w:ascii="Arial" w:hAnsi="Arial" w:cs="Arial"/>
          <w:b/>
          <w:color w:val="0000FF"/>
          <w:sz w:val="24"/>
        </w:rPr>
        <w:tab/>
      </w:r>
      <w:r>
        <w:rPr>
          <w:rFonts w:ascii="Arial" w:hAnsi="Arial" w:cs="Arial"/>
          <w:b/>
          <w:sz w:val="24"/>
        </w:rPr>
        <w:t>Determination of target PLMN based on GPSI using NRF</w:t>
      </w:r>
    </w:p>
    <w:p w14:paraId="19430C80"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v0.4.0</w:t>
      </w:r>
      <w:r>
        <w:rPr>
          <w:i/>
        </w:rPr>
        <w:tab/>
        <w:t xml:space="preserve">  CR-  rev  Cat:  (Rel-17)</w:t>
      </w:r>
      <w:r>
        <w:rPr>
          <w:i/>
        </w:rPr>
        <w:br/>
      </w:r>
      <w:r>
        <w:rPr>
          <w:i/>
        </w:rPr>
        <w:br/>
      </w:r>
      <w:r>
        <w:rPr>
          <w:i/>
        </w:rPr>
        <w:tab/>
      </w:r>
      <w:r>
        <w:rPr>
          <w:i/>
        </w:rPr>
        <w:tab/>
      </w:r>
      <w:r>
        <w:rPr>
          <w:i/>
        </w:rPr>
        <w:tab/>
      </w:r>
      <w:r>
        <w:rPr>
          <w:i/>
        </w:rPr>
        <w:tab/>
      </w:r>
      <w:r>
        <w:rPr>
          <w:i/>
        </w:rPr>
        <w:tab/>
        <w:t>Source: Ericsson, Huawei</w:t>
      </w:r>
    </w:p>
    <w:p w14:paraId="7A17F837" w14:textId="77777777" w:rsidR="003E6F6D" w:rsidRDefault="003E6F6D" w:rsidP="003E6F6D">
      <w:pPr>
        <w:rPr>
          <w:color w:val="808080"/>
        </w:rPr>
      </w:pPr>
      <w:r>
        <w:rPr>
          <w:color w:val="808080"/>
        </w:rPr>
        <w:t>(Replaces C4-221638)</w:t>
      </w:r>
    </w:p>
    <w:p w14:paraId="5A06204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C4-221652</w:t>
      </w:r>
      <w:r>
        <w:rPr>
          <w:color w:val="993300"/>
          <w:u w:val="single"/>
        </w:rPr>
        <w:t>.</w:t>
      </w:r>
    </w:p>
    <w:p w14:paraId="570AAFC6" w14:textId="3F1D9CFB" w:rsidR="003E6F6D" w:rsidRDefault="003E6F6D" w:rsidP="003E6F6D">
      <w:pPr>
        <w:rPr>
          <w:rFonts w:ascii="Arial" w:hAnsi="Arial" w:cs="Arial"/>
          <w:b/>
          <w:sz w:val="24"/>
        </w:rPr>
      </w:pPr>
      <w:r>
        <w:rPr>
          <w:rFonts w:ascii="Arial" w:hAnsi="Arial" w:cs="Arial"/>
          <w:b/>
          <w:color w:val="0000FF"/>
          <w:sz w:val="24"/>
        </w:rPr>
        <w:t>C4-221652</w:t>
      </w:r>
      <w:r>
        <w:rPr>
          <w:rFonts w:ascii="Arial" w:hAnsi="Arial" w:cs="Arial"/>
          <w:b/>
          <w:color w:val="0000FF"/>
          <w:sz w:val="24"/>
        </w:rPr>
        <w:tab/>
      </w:r>
      <w:r>
        <w:rPr>
          <w:rFonts w:ascii="Arial" w:hAnsi="Arial" w:cs="Arial"/>
          <w:b/>
          <w:sz w:val="24"/>
        </w:rPr>
        <w:t>Determination of target PLMN based on GPSI using NRF</w:t>
      </w:r>
    </w:p>
    <w:p w14:paraId="58E63360"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v0.4.0</w:t>
      </w:r>
      <w:r>
        <w:rPr>
          <w:i/>
        </w:rPr>
        <w:tab/>
        <w:t xml:space="preserve">  CR-  rev  Cat:  (Rel-17)</w:t>
      </w:r>
      <w:r>
        <w:rPr>
          <w:i/>
        </w:rPr>
        <w:br/>
      </w:r>
      <w:r>
        <w:rPr>
          <w:i/>
        </w:rPr>
        <w:br/>
      </w:r>
      <w:r>
        <w:rPr>
          <w:i/>
        </w:rPr>
        <w:tab/>
      </w:r>
      <w:r>
        <w:rPr>
          <w:i/>
        </w:rPr>
        <w:tab/>
      </w:r>
      <w:r>
        <w:rPr>
          <w:i/>
        </w:rPr>
        <w:tab/>
      </w:r>
      <w:r>
        <w:rPr>
          <w:i/>
        </w:rPr>
        <w:tab/>
      </w:r>
      <w:r>
        <w:rPr>
          <w:i/>
        </w:rPr>
        <w:tab/>
        <w:t>Source: Ericsson, Huawei</w:t>
      </w:r>
    </w:p>
    <w:p w14:paraId="4E232097" w14:textId="77777777" w:rsidR="003E6F6D" w:rsidRDefault="003E6F6D" w:rsidP="003E6F6D">
      <w:pPr>
        <w:rPr>
          <w:color w:val="808080"/>
        </w:rPr>
      </w:pPr>
      <w:r>
        <w:rPr>
          <w:color w:val="808080"/>
        </w:rPr>
        <w:t>(Replaces C4-221649)</w:t>
      </w:r>
    </w:p>
    <w:p w14:paraId="18662DC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D6642" w14:textId="77777777" w:rsidR="003E6F6D" w:rsidRDefault="003E6F6D" w:rsidP="003E6F6D">
      <w:pPr>
        <w:pStyle w:val="Heading4"/>
      </w:pPr>
      <w:bookmarkStart w:id="31" w:name="_Toc97372272"/>
      <w:r>
        <w:t>6.1.6</w:t>
      </w:r>
      <w:r>
        <w:tab/>
        <w:t>Study on restoration of profiles related to UDR [FS_ReP_UDR]</w:t>
      </w:r>
      <w:bookmarkEnd w:id="31"/>
    </w:p>
    <w:p w14:paraId="147C653E" w14:textId="77777777" w:rsidR="003E6F6D" w:rsidRDefault="003E6F6D" w:rsidP="003E6F6D">
      <w:pPr>
        <w:pStyle w:val="Heading4"/>
      </w:pPr>
      <w:bookmarkStart w:id="32" w:name="_Toc97372273"/>
      <w:r>
        <w:t>6.1.7</w:t>
      </w:r>
      <w:r>
        <w:tab/>
        <w:t>CT aspects of Integration of GBA into SBA [GBA_5G]</w:t>
      </w:r>
      <w:bookmarkEnd w:id="32"/>
    </w:p>
    <w:p w14:paraId="6E1C17C8" w14:textId="47F2C417" w:rsidR="003E6F6D" w:rsidRDefault="003E6F6D" w:rsidP="003E6F6D">
      <w:pPr>
        <w:rPr>
          <w:rFonts w:ascii="Arial" w:hAnsi="Arial" w:cs="Arial"/>
          <w:b/>
          <w:sz w:val="24"/>
        </w:rPr>
      </w:pPr>
      <w:r>
        <w:rPr>
          <w:rFonts w:ascii="Arial" w:hAnsi="Arial" w:cs="Arial"/>
          <w:b/>
          <w:color w:val="0000FF"/>
          <w:sz w:val="24"/>
        </w:rPr>
        <w:t>C4-221174</w:t>
      </w:r>
      <w:r>
        <w:rPr>
          <w:rFonts w:ascii="Arial" w:hAnsi="Arial" w:cs="Arial"/>
          <w:b/>
          <w:color w:val="0000FF"/>
          <w:sz w:val="24"/>
        </w:rPr>
        <w:tab/>
      </w:r>
      <w:r>
        <w:rPr>
          <w:rFonts w:ascii="Arial" w:hAnsi="Arial" w:cs="Arial"/>
          <w:b/>
          <w:sz w:val="24"/>
        </w:rPr>
        <w:t>Cleanup of TS 29.309</w:t>
      </w:r>
    </w:p>
    <w:p w14:paraId="2879AEB2"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29.309 v1.0.0</w:t>
      </w:r>
      <w:r>
        <w:rPr>
          <w:i/>
        </w:rPr>
        <w:tab/>
        <w:t xml:space="preserve">  CR-  rev  Cat:  (Rel-17)</w:t>
      </w:r>
      <w:r>
        <w:rPr>
          <w:i/>
        </w:rPr>
        <w:br/>
      </w:r>
      <w:r>
        <w:rPr>
          <w:i/>
        </w:rPr>
        <w:br/>
      </w:r>
      <w:r>
        <w:rPr>
          <w:i/>
        </w:rPr>
        <w:tab/>
      </w:r>
      <w:r>
        <w:rPr>
          <w:i/>
        </w:rPr>
        <w:tab/>
      </w:r>
      <w:r>
        <w:rPr>
          <w:i/>
        </w:rPr>
        <w:tab/>
      </w:r>
      <w:r>
        <w:rPr>
          <w:i/>
        </w:rPr>
        <w:tab/>
      </w:r>
      <w:r>
        <w:rPr>
          <w:i/>
        </w:rPr>
        <w:tab/>
        <w:t>Source: Ericsson</w:t>
      </w:r>
    </w:p>
    <w:p w14:paraId="232ED3C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98C41" w14:textId="37AF7F39" w:rsidR="003E6F6D" w:rsidRDefault="003E6F6D" w:rsidP="003E6F6D">
      <w:pPr>
        <w:rPr>
          <w:rFonts w:ascii="Arial" w:hAnsi="Arial" w:cs="Arial"/>
          <w:b/>
          <w:sz w:val="24"/>
        </w:rPr>
      </w:pPr>
      <w:r>
        <w:rPr>
          <w:rFonts w:ascii="Arial" w:hAnsi="Arial" w:cs="Arial"/>
          <w:b/>
          <w:color w:val="0000FF"/>
          <w:sz w:val="24"/>
        </w:rPr>
        <w:t>C4-221206</w:t>
      </w:r>
      <w:r>
        <w:rPr>
          <w:rFonts w:ascii="Arial" w:hAnsi="Arial" w:cs="Arial"/>
          <w:b/>
          <w:color w:val="0000FF"/>
          <w:sz w:val="24"/>
        </w:rPr>
        <w:tab/>
      </w:r>
      <w:r>
        <w:rPr>
          <w:rFonts w:ascii="Arial" w:hAnsi="Arial" w:cs="Arial"/>
          <w:b/>
          <w:sz w:val="24"/>
        </w:rPr>
        <w:t>User Identifier Pattern</w:t>
      </w:r>
    </w:p>
    <w:p w14:paraId="7F47679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v17.3.0</w:t>
      </w:r>
      <w:r>
        <w:rPr>
          <w:i/>
        </w:rPr>
        <w:tab/>
        <w:t xml:space="preserve">  CR-0100  rev  Cat: F (Rel-17)</w:t>
      </w:r>
      <w:r>
        <w:rPr>
          <w:i/>
        </w:rPr>
        <w:br/>
      </w:r>
      <w:r>
        <w:rPr>
          <w:i/>
        </w:rPr>
        <w:br/>
      </w:r>
      <w:r>
        <w:rPr>
          <w:i/>
        </w:rPr>
        <w:tab/>
      </w:r>
      <w:r>
        <w:rPr>
          <w:i/>
        </w:rPr>
        <w:tab/>
      </w:r>
      <w:r>
        <w:rPr>
          <w:i/>
        </w:rPr>
        <w:tab/>
      </w:r>
      <w:r>
        <w:rPr>
          <w:i/>
        </w:rPr>
        <w:tab/>
      </w:r>
      <w:r>
        <w:rPr>
          <w:i/>
        </w:rPr>
        <w:tab/>
        <w:t>Source: Ericsson</w:t>
      </w:r>
    </w:p>
    <w:p w14:paraId="6EBC6DE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C4-221560</w:t>
      </w:r>
      <w:r>
        <w:rPr>
          <w:color w:val="993300"/>
          <w:u w:val="single"/>
        </w:rPr>
        <w:t>.</w:t>
      </w:r>
    </w:p>
    <w:p w14:paraId="62B0702B" w14:textId="1FF984BC" w:rsidR="003E6F6D" w:rsidRDefault="003E6F6D" w:rsidP="003E6F6D">
      <w:pPr>
        <w:rPr>
          <w:rFonts w:ascii="Arial" w:hAnsi="Arial" w:cs="Arial"/>
          <w:b/>
          <w:sz w:val="24"/>
        </w:rPr>
      </w:pPr>
      <w:r>
        <w:rPr>
          <w:rFonts w:ascii="Arial" w:hAnsi="Arial" w:cs="Arial"/>
          <w:b/>
          <w:color w:val="0000FF"/>
          <w:sz w:val="24"/>
        </w:rPr>
        <w:t>C4-221355</w:t>
      </w:r>
      <w:r>
        <w:rPr>
          <w:rFonts w:ascii="Arial" w:hAnsi="Arial" w:cs="Arial"/>
          <w:b/>
          <w:color w:val="0000FF"/>
          <w:sz w:val="24"/>
        </w:rPr>
        <w:tab/>
      </w:r>
      <w:r>
        <w:rPr>
          <w:rFonts w:ascii="Arial" w:hAnsi="Arial" w:cs="Arial"/>
          <w:b/>
          <w:sz w:val="24"/>
        </w:rPr>
        <w:t>Pseudo-CR on Update on Reference Point</w:t>
      </w:r>
    </w:p>
    <w:p w14:paraId="7668B34D"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29.309 v1.0.0</w:t>
      </w:r>
      <w:r>
        <w:rPr>
          <w:i/>
        </w:rPr>
        <w:tab/>
        <w:t xml:space="preserve">  CR-  rev  Cat:  (Rel-17)</w:t>
      </w:r>
      <w:r>
        <w:rPr>
          <w:i/>
        </w:rPr>
        <w:br/>
      </w:r>
      <w:r>
        <w:rPr>
          <w:i/>
        </w:rPr>
        <w:br/>
      </w:r>
      <w:r>
        <w:rPr>
          <w:i/>
        </w:rPr>
        <w:tab/>
      </w:r>
      <w:r>
        <w:rPr>
          <w:i/>
        </w:rPr>
        <w:tab/>
      </w:r>
      <w:r>
        <w:rPr>
          <w:i/>
        </w:rPr>
        <w:tab/>
      </w:r>
      <w:r>
        <w:rPr>
          <w:i/>
        </w:rPr>
        <w:tab/>
      </w:r>
      <w:r>
        <w:rPr>
          <w:i/>
        </w:rPr>
        <w:tab/>
        <w:t>Source: Huawei</w:t>
      </w:r>
    </w:p>
    <w:p w14:paraId="5F14031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5D6EB" w14:textId="1BED91DF" w:rsidR="003E6F6D" w:rsidRDefault="003E6F6D" w:rsidP="003E6F6D">
      <w:pPr>
        <w:rPr>
          <w:rFonts w:ascii="Arial" w:hAnsi="Arial" w:cs="Arial"/>
          <w:b/>
          <w:sz w:val="24"/>
        </w:rPr>
      </w:pPr>
      <w:r>
        <w:rPr>
          <w:rFonts w:ascii="Arial" w:hAnsi="Arial" w:cs="Arial"/>
          <w:b/>
          <w:color w:val="0000FF"/>
          <w:sz w:val="24"/>
        </w:rPr>
        <w:t>C4-221560</w:t>
      </w:r>
      <w:r>
        <w:rPr>
          <w:rFonts w:ascii="Arial" w:hAnsi="Arial" w:cs="Arial"/>
          <w:b/>
          <w:color w:val="0000FF"/>
          <w:sz w:val="24"/>
        </w:rPr>
        <w:tab/>
      </w:r>
      <w:r>
        <w:rPr>
          <w:rFonts w:ascii="Arial" w:hAnsi="Arial" w:cs="Arial"/>
          <w:b/>
          <w:sz w:val="24"/>
        </w:rPr>
        <w:t>User Identifier Pattern</w:t>
      </w:r>
    </w:p>
    <w:p w14:paraId="6D549F0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v17.3.0</w:t>
      </w:r>
      <w:r>
        <w:rPr>
          <w:i/>
        </w:rPr>
        <w:tab/>
        <w:t xml:space="preserve">  CR-0100  rev 1 Cat: F (Rel-17)</w:t>
      </w:r>
      <w:r>
        <w:rPr>
          <w:i/>
        </w:rPr>
        <w:br/>
      </w:r>
      <w:r>
        <w:rPr>
          <w:i/>
        </w:rPr>
        <w:br/>
      </w:r>
      <w:r>
        <w:rPr>
          <w:i/>
        </w:rPr>
        <w:tab/>
      </w:r>
      <w:r>
        <w:rPr>
          <w:i/>
        </w:rPr>
        <w:tab/>
      </w:r>
      <w:r>
        <w:rPr>
          <w:i/>
        </w:rPr>
        <w:tab/>
      </w:r>
      <w:r>
        <w:rPr>
          <w:i/>
        </w:rPr>
        <w:tab/>
      </w:r>
      <w:r>
        <w:rPr>
          <w:i/>
        </w:rPr>
        <w:tab/>
        <w:t>Source: Ericsson</w:t>
      </w:r>
    </w:p>
    <w:p w14:paraId="16D47413" w14:textId="77777777" w:rsidR="003E6F6D" w:rsidRDefault="003E6F6D" w:rsidP="003E6F6D">
      <w:pPr>
        <w:rPr>
          <w:color w:val="808080"/>
        </w:rPr>
      </w:pPr>
      <w:r>
        <w:rPr>
          <w:color w:val="808080"/>
        </w:rPr>
        <w:lastRenderedPageBreak/>
        <w:t>(Replaces C4-221206)</w:t>
      </w:r>
    </w:p>
    <w:p w14:paraId="2A27664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1E33E" w14:textId="76F186A8" w:rsidR="003E6F6D" w:rsidRDefault="003E6F6D" w:rsidP="003E6F6D">
      <w:pPr>
        <w:rPr>
          <w:rFonts w:ascii="Arial" w:hAnsi="Arial" w:cs="Arial"/>
          <w:b/>
          <w:sz w:val="24"/>
        </w:rPr>
      </w:pPr>
      <w:r>
        <w:rPr>
          <w:rFonts w:ascii="Arial" w:hAnsi="Arial" w:cs="Arial"/>
          <w:b/>
          <w:color w:val="0000FF"/>
          <w:sz w:val="24"/>
        </w:rPr>
        <w:t>C4-221637</w:t>
      </w:r>
      <w:r>
        <w:rPr>
          <w:rFonts w:ascii="Arial" w:hAnsi="Arial" w:cs="Arial"/>
          <w:b/>
          <w:color w:val="0000FF"/>
          <w:sz w:val="24"/>
        </w:rPr>
        <w:tab/>
      </w:r>
      <w:r>
        <w:rPr>
          <w:rFonts w:ascii="Arial" w:hAnsi="Arial" w:cs="Arial"/>
          <w:b/>
          <w:sz w:val="24"/>
        </w:rPr>
        <w:t>3GPP TR 29.309 v1.1.0</w:t>
      </w:r>
    </w:p>
    <w:p w14:paraId="5C9BC421" w14:textId="77777777" w:rsidR="003E6F6D" w:rsidRDefault="003E6F6D" w:rsidP="003E6F6D">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29.309 v1.1.0</w:t>
      </w:r>
      <w:r>
        <w:rPr>
          <w:i/>
        </w:rPr>
        <w:tab/>
        <w:t xml:space="preserve">  CR-  rev  Cat:  (Rel-17)</w:t>
      </w:r>
      <w:r>
        <w:rPr>
          <w:i/>
        </w:rPr>
        <w:br/>
      </w:r>
      <w:r>
        <w:rPr>
          <w:i/>
        </w:rPr>
        <w:br/>
      </w:r>
      <w:r>
        <w:rPr>
          <w:i/>
        </w:rPr>
        <w:tab/>
      </w:r>
      <w:r>
        <w:rPr>
          <w:i/>
        </w:rPr>
        <w:tab/>
      </w:r>
      <w:r>
        <w:rPr>
          <w:i/>
        </w:rPr>
        <w:tab/>
      </w:r>
      <w:r>
        <w:rPr>
          <w:i/>
        </w:rPr>
        <w:tab/>
      </w:r>
      <w:r>
        <w:rPr>
          <w:i/>
        </w:rPr>
        <w:tab/>
        <w:t>Source: Ericsson</w:t>
      </w:r>
    </w:p>
    <w:p w14:paraId="52DFC0C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026B3" w14:textId="77777777" w:rsidR="003E6F6D" w:rsidRDefault="003E6F6D" w:rsidP="003E6F6D">
      <w:pPr>
        <w:pStyle w:val="Heading4"/>
      </w:pPr>
      <w:bookmarkStart w:id="33" w:name="_Toc97372274"/>
      <w:r>
        <w:t>6.1.8</w:t>
      </w:r>
      <w:r>
        <w:tab/>
        <w:t>Enhancement of Network Slicing Phase 2 [eNS_Ph2]</w:t>
      </w:r>
      <w:bookmarkEnd w:id="33"/>
    </w:p>
    <w:p w14:paraId="2AC7D949" w14:textId="639E89CF" w:rsidR="003E6F6D" w:rsidRDefault="003E6F6D" w:rsidP="003E6F6D">
      <w:pPr>
        <w:rPr>
          <w:rFonts w:ascii="Arial" w:hAnsi="Arial" w:cs="Arial"/>
          <w:b/>
          <w:sz w:val="24"/>
        </w:rPr>
      </w:pPr>
      <w:r>
        <w:rPr>
          <w:rFonts w:ascii="Arial" w:hAnsi="Arial" w:cs="Arial"/>
          <w:b/>
          <w:color w:val="0000FF"/>
          <w:sz w:val="24"/>
        </w:rPr>
        <w:t>C4-221012</w:t>
      </w:r>
      <w:r>
        <w:rPr>
          <w:rFonts w:ascii="Arial" w:hAnsi="Arial" w:cs="Arial"/>
          <w:b/>
          <w:color w:val="0000FF"/>
          <w:sz w:val="24"/>
        </w:rPr>
        <w:tab/>
      </w:r>
      <w:r>
        <w:rPr>
          <w:rFonts w:ascii="Arial" w:hAnsi="Arial" w:cs="Arial"/>
          <w:b/>
          <w:sz w:val="24"/>
        </w:rPr>
        <w:t>LS Reply on Parameter adding in UEContext to support NSSRG feature</w:t>
      </w:r>
    </w:p>
    <w:p w14:paraId="7836BC43"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S2-2109142, to CT4, cc -</w:t>
      </w:r>
      <w:r>
        <w:rPr>
          <w:i/>
        </w:rPr>
        <w:br/>
      </w:r>
      <w:r>
        <w:rPr>
          <w:i/>
        </w:rPr>
        <w:tab/>
      </w:r>
      <w:r>
        <w:rPr>
          <w:i/>
        </w:rPr>
        <w:tab/>
      </w:r>
      <w:r>
        <w:rPr>
          <w:i/>
        </w:rPr>
        <w:tab/>
      </w:r>
      <w:r>
        <w:rPr>
          <w:i/>
        </w:rPr>
        <w:tab/>
      </w:r>
      <w:r>
        <w:rPr>
          <w:i/>
        </w:rPr>
        <w:tab/>
        <w:t>Source: SA2</w:t>
      </w:r>
    </w:p>
    <w:p w14:paraId="6D4929AC" w14:textId="77777777" w:rsidR="003E6F6D" w:rsidRDefault="003E6F6D" w:rsidP="003E6F6D">
      <w:pPr>
        <w:rPr>
          <w:color w:val="808080"/>
        </w:rPr>
      </w:pPr>
      <w:r>
        <w:rPr>
          <w:color w:val="808080"/>
        </w:rPr>
        <w:t>(Replaces C4-220058)</w:t>
      </w:r>
    </w:p>
    <w:p w14:paraId="1F5B283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19B978" w14:textId="7F0E7860" w:rsidR="003E6F6D" w:rsidRDefault="003E6F6D" w:rsidP="003E6F6D">
      <w:pPr>
        <w:rPr>
          <w:rFonts w:ascii="Arial" w:hAnsi="Arial" w:cs="Arial"/>
          <w:b/>
          <w:sz w:val="24"/>
        </w:rPr>
      </w:pPr>
      <w:r>
        <w:rPr>
          <w:rFonts w:ascii="Arial" w:hAnsi="Arial" w:cs="Arial"/>
          <w:b/>
          <w:color w:val="0000FF"/>
          <w:sz w:val="24"/>
        </w:rPr>
        <w:t>C4-221040</w:t>
      </w:r>
      <w:r>
        <w:rPr>
          <w:rFonts w:ascii="Arial" w:hAnsi="Arial" w:cs="Arial"/>
          <w:b/>
          <w:color w:val="0000FF"/>
          <w:sz w:val="24"/>
        </w:rPr>
        <w:tab/>
      </w:r>
      <w:r>
        <w:rPr>
          <w:rFonts w:ascii="Arial" w:hAnsi="Arial" w:cs="Arial"/>
          <w:b/>
          <w:sz w:val="24"/>
        </w:rPr>
        <w:t>Editorial Corrections</w:t>
      </w:r>
    </w:p>
    <w:p w14:paraId="523C8997"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v1.1.0</w:t>
      </w:r>
      <w:r>
        <w:rPr>
          <w:i/>
        </w:rPr>
        <w:tab/>
        <w:t xml:space="preserve">  CR-  rev  Cat:  (Rel-17)</w:t>
      </w:r>
      <w:r>
        <w:rPr>
          <w:i/>
        </w:rPr>
        <w:br/>
      </w:r>
      <w:r>
        <w:rPr>
          <w:i/>
        </w:rPr>
        <w:br/>
      </w:r>
      <w:r>
        <w:rPr>
          <w:i/>
        </w:rPr>
        <w:tab/>
      </w:r>
      <w:r>
        <w:rPr>
          <w:i/>
        </w:rPr>
        <w:tab/>
      </w:r>
      <w:r>
        <w:rPr>
          <w:i/>
        </w:rPr>
        <w:tab/>
      </w:r>
      <w:r>
        <w:rPr>
          <w:i/>
        </w:rPr>
        <w:tab/>
      </w:r>
      <w:r>
        <w:rPr>
          <w:i/>
        </w:rPr>
        <w:tab/>
        <w:t>Source: ZTE</w:t>
      </w:r>
    </w:p>
    <w:p w14:paraId="36B64B9C" w14:textId="77777777" w:rsidR="003E6F6D" w:rsidRDefault="003E6F6D" w:rsidP="003E6F6D">
      <w:pPr>
        <w:rPr>
          <w:rFonts w:ascii="Arial" w:hAnsi="Arial" w:cs="Arial"/>
          <w:b/>
        </w:rPr>
      </w:pPr>
      <w:r>
        <w:rPr>
          <w:rFonts w:ascii="Arial" w:hAnsi="Arial" w:cs="Arial"/>
          <w:b/>
        </w:rPr>
        <w:t xml:space="preserve">Abstract: </w:t>
      </w:r>
    </w:p>
    <w:p w14:paraId="5714EBE2" w14:textId="77777777" w:rsidR="003E6F6D" w:rsidRDefault="003E6F6D" w:rsidP="003E6F6D">
      <w:r>
        <w:t>This contribution proposes editorial corrections to TS29.536.</w:t>
      </w:r>
    </w:p>
    <w:p w14:paraId="53CA51D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CED23" w14:textId="1EF1B4BD" w:rsidR="003E6F6D" w:rsidRDefault="003E6F6D" w:rsidP="003E6F6D">
      <w:pPr>
        <w:rPr>
          <w:rFonts w:ascii="Arial" w:hAnsi="Arial" w:cs="Arial"/>
          <w:b/>
          <w:sz w:val="24"/>
        </w:rPr>
      </w:pPr>
      <w:r>
        <w:rPr>
          <w:rFonts w:ascii="Arial" w:hAnsi="Arial" w:cs="Arial"/>
          <w:b/>
          <w:color w:val="0000FF"/>
          <w:sz w:val="24"/>
        </w:rPr>
        <w:t>C4-221041</w:t>
      </w:r>
      <w:r>
        <w:rPr>
          <w:rFonts w:ascii="Arial" w:hAnsi="Arial" w:cs="Arial"/>
          <w:b/>
          <w:color w:val="0000FF"/>
          <w:sz w:val="24"/>
        </w:rPr>
        <w:tab/>
      </w:r>
      <w:r>
        <w:rPr>
          <w:rFonts w:ascii="Arial" w:hAnsi="Arial" w:cs="Arial"/>
          <w:b/>
          <w:sz w:val="24"/>
        </w:rPr>
        <w:t>Clarification on AF-NSACF Interaction</w:t>
      </w:r>
    </w:p>
    <w:p w14:paraId="41B0F361"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v1.1.0</w:t>
      </w:r>
      <w:r>
        <w:rPr>
          <w:i/>
        </w:rPr>
        <w:tab/>
        <w:t xml:space="preserve">  CR-  rev  Cat:  (Rel-17)</w:t>
      </w:r>
      <w:r>
        <w:rPr>
          <w:i/>
        </w:rPr>
        <w:br/>
      </w:r>
      <w:r>
        <w:rPr>
          <w:i/>
        </w:rPr>
        <w:br/>
      </w:r>
      <w:r>
        <w:rPr>
          <w:i/>
        </w:rPr>
        <w:tab/>
      </w:r>
      <w:r>
        <w:rPr>
          <w:i/>
        </w:rPr>
        <w:tab/>
      </w:r>
      <w:r>
        <w:rPr>
          <w:i/>
        </w:rPr>
        <w:tab/>
      </w:r>
      <w:r>
        <w:rPr>
          <w:i/>
        </w:rPr>
        <w:tab/>
      </w:r>
      <w:r>
        <w:rPr>
          <w:i/>
        </w:rPr>
        <w:tab/>
        <w:t>Source: ZTE</w:t>
      </w:r>
    </w:p>
    <w:p w14:paraId="08529B38" w14:textId="77777777" w:rsidR="003E6F6D" w:rsidRDefault="003E6F6D" w:rsidP="003E6F6D">
      <w:pPr>
        <w:rPr>
          <w:rFonts w:ascii="Arial" w:hAnsi="Arial" w:cs="Arial"/>
          <w:b/>
        </w:rPr>
      </w:pPr>
      <w:r>
        <w:rPr>
          <w:rFonts w:ascii="Arial" w:hAnsi="Arial" w:cs="Arial"/>
          <w:b/>
        </w:rPr>
        <w:t xml:space="preserve">Abstract: </w:t>
      </w:r>
    </w:p>
    <w:p w14:paraId="3CC12104" w14:textId="77777777" w:rsidR="003E6F6D" w:rsidRDefault="003E6F6D" w:rsidP="003E6F6D">
      <w:r>
        <w:t>This contribution clarifies that even for trusted AF the interaction with NSACF should be via NEF.</w:t>
      </w:r>
    </w:p>
    <w:p w14:paraId="6B77220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C4-221449</w:t>
      </w:r>
      <w:r>
        <w:rPr>
          <w:color w:val="993300"/>
          <w:u w:val="single"/>
        </w:rPr>
        <w:t>.</w:t>
      </w:r>
    </w:p>
    <w:p w14:paraId="39AF6D22" w14:textId="7A505668" w:rsidR="003E6F6D" w:rsidRDefault="003E6F6D" w:rsidP="003E6F6D">
      <w:pPr>
        <w:rPr>
          <w:rFonts w:ascii="Arial" w:hAnsi="Arial" w:cs="Arial"/>
          <w:b/>
          <w:sz w:val="24"/>
        </w:rPr>
      </w:pPr>
      <w:r>
        <w:rPr>
          <w:rFonts w:ascii="Arial" w:hAnsi="Arial" w:cs="Arial"/>
          <w:b/>
          <w:color w:val="0000FF"/>
          <w:sz w:val="24"/>
        </w:rPr>
        <w:t>C4-221042</w:t>
      </w:r>
      <w:r>
        <w:rPr>
          <w:rFonts w:ascii="Arial" w:hAnsi="Arial" w:cs="Arial"/>
          <w:b/>
          <w:color w:val="0000FF"/>
          <w:sz w:val="24"/>
        </w:rPr>
        <w:tab/>
      </w:r>
      <w:r>
        <w:rPr>
          <w:rFonts w:ascii="Arial" w:hAnsi="Arial" w:cs="Arial"/>
          <w:b/>
          <w:sz w:val="24"/>
        </w:rPr>
        <w:t>Re-introduce One-Time Report Type</w:t>
      </w:r>
    </w:p>
    <w:p w14:paraId="3C975B6C"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v1.1.0</w:t>
      </w:r>
      <w:r>
        <w:rPr>
          <w:i/>
        </w:rPr>
        <w:tab/>
        <w:t xml:space="preserve">  CR-  rev  Cat:  (Rel-17)</w:t>
      </w:r>
      <w:r>
        <w:rPr>
          <w:i/>
        </w:rPr>
        <w:br/>
      </w:r>
      <w:r>
        <w:rPr>
          <w:i/>
        </w:rPr>
        <w:br/>
      </w:r>
      <w:r>
        <w:rPr>
          <w:i/>
        </w:rPr>
        <w:tab/>
      </w:r>
      <w:r>
        <w:rPr>
          <w:i/>
        </w:rPr>
        <w:tab/>
      </w:r>
      <w:r>
        <w:rPr>
          <w:i/>
        </w:rPr>
        <w:tab/>
      </w:r>
      <w:r>
        <w:rPr>
          <w:i/>
        </w:rPr>
        <w:tab/>
      </w:r>
      <w:r>
        <w:rPr>
          <w:i/>
        </w:rPr>
        <w:tab/>
        <w:t>Source: ZTE</w:t>
      </w:r>
    </w:p>
    <w:p w14:paraId="77372242" w14:textId="77777777" w:rsidR="003E6F6D" w:rsidRDefault="003E6F6D" w:rsidP="003E6F6D">
      <w:pPr>
        <w:rPr>
          <w:rFonts w:ascii="Arial" w:hAnsi="Arial" w:cs="Arial"/>
          <w:b/>
        </w:rPr>
      </w:pPr>
      <w:r>
        <w:rPr>
          <w:rFonts w:ascii="Arial" w:hAnsi="Arial" w:cs="Arial"/>
          <w:b/>
        </w:rPr>
        <w:t xml:space="preserve">Abstract: </w:t>
      </w:r>
    </w:p>
    <w:p w14:paraId="00A3CA4C" w14:textId="77777777" w:rsidR="003E6F6D" w:rsidRDefault="003E6F6D" w:rsidP="003E6F6D">
      <w:r>
        <w:t>This contribution proposes to re-introduce One-Time report type.</w:t>
      </w:r>
    </w:p>
    <w:p w14:paraId="0C1CC49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C4-221450</w:t>
      </w:r>
      <w:r>
        <w:rPr>
          <w:color w:val="993300"/>
          <w:u w:val="single"/>
        </w:rPr>
        <w:t>.</w:t>
      </w:r>
    </w:p>
    <w:p w14:paraId="770FD362" w14:textId="44631822" w:rsidR="003E6F6D" w:rsidRDefault="003E6F6D" w:rsidP="003E6F6D">
      <w:pPr>
        <w:rPr>
          <w:rFonts w:ascii="Arial" w:hAnsi="Arial" w:cs="Arial"/>
          <w:b/>
          <w:sz w:val="24"/>
        </w:rPr>
      </w:pPr>
      <w:r>
        <w:rPr>
          <w:rFonts w:ascii="Arial" w:hAnsi="Arial" w:cs="Arial"/>
          <w:b/>
          <w:color w:val="0000FF"/>
          <w:sz w:val="24"/>
        </w:rPr>
        <w:t>C4-221084</w:t>
      </w:r>
      <w:r>
        <w:rPr>
          <w:rFonts w:ascii="Arial" w:hAnsi="Arial" w:cs="Arial"/>
          <w:b/>
          <w:color w:val="0000FF"/>
          <w:sz w:val="24"/>
        </w:rPr>
        <w:tab/>
      </w:r>
      <w:r>
        <w:rPr>
          <w:rFonts w:ascii="Arial" w:hAnsi="Arial" w:cs="Arial"/>
          <w:b/>
          <w:sz w:val="24"/>
        </w:rPr>
        <w:t>NSAC during change of Access-type of a PDU-Session</w:t>
      </w:r>
    </w:p>
    <w:p w14:paraId="43B6B7EF"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CR-0521  rev  Cat: B (Rel-17)</w:t>
      </w:r>
      <w:r>
        <w:rPr>
          <w:i/>
        </w:rPr>
        <w:br/>
      </w:r>
      <w:r>
        <w:rPr>
          <w:i/>
        </w:rPr>
        <w:br/>
      </w:r>
      <w:r>
        <w:rPr>
          <w:i/>
        </w:rPr>
        <w:tab/>
      </w:r>
      <w:r>
        <w:rPr>
          <w:i/>
        </w:rPr>
        <w:tab/>
      </w:r>
      <w:r>
        <w:rPr>
          <w:i/>
        </w:rPr>
        <w:tab/>
      </w:r>
      <w:r>
        <w:rPr>
          <w:i/>
        </w:rPr>
        <w:tab/>
      </w:r>
      <w:r>
        <w:rPr>
          <w:i/>
        </w:rPr>
        <w:tab/>
        <w:t>Source: Samsung</w:t>
      </w:r>
    </w:p>
    <w:p w14:paraId="7381621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C4-221421</w:t>
      </w:r>
      <w:r>
        <w:rPr>
          <w:color w:val="993300"/>
          <w:u w:val="single"/>
        </w:rPr>
        <w:t>.</w:t>
      </w:r>
    </w:p>
    <w:p w14:paraId="28A19A62" w14:textId="53636E35" w:rsidR="003E6F6D" w:rsidRDefault="003E6F6D" w:rsidP="003E6F6D">
      <w:pPr>
        <w:rPr>
          <w:rFonts w:ascii="Arial" w:hAnsi="Arial" w:cs="Arial"/>
          <w:b/>
          <w:sz w:val="24"/>
        </w:rPr>
      </w:pPr>
      <w:r>
        <w:rPr>
          <w:rFonts w:ascii="Arial" w:hAnsi="Arial" w:cs="Arial"/>
          <w:b/>
          <w:color w:val="0000FF"/>
          <w:sz w:val="24"/>
        </w:rPr>
        <w:t>C4-221208</w:t>
      </w:r>
      <w:r>
        <w:rPr>
          <w:rFonts w:ascii="Arial" w:hAnsi="Arial" w:cs="Arial"/>
          <w:b/>
          <w:color w:val="0000FF"/>
          <w:sz w:val="24"/>
        </w:rPr>
        <w:tab/>
      </w:r>
      <w:r>
        <w:rPr>
          <w:rFonts w:ascii="Arial" w:hAnsi="Arial" w:cs="Arial"/>
          <w:b/>
          <w:sz w:val="24"/>
        </w:rPr>
        <w:t>Work Plan for eNS_Ph2 in CT4#108e</w:t>
      </w:r>
    </w:p>
    <w:p w14:paraId="764B887A" w14:textId="77777777" w:rsidR="003E6F6D" w:rsidRDefault="003E6F6D" w:rsidP="003E6F6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486903C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7CFA1" w14:textId="03767666" w:rsidR="003E6F6D" w:rsidRDefault="003E6F6D" w:rsidP="003E6F6D">
      <w:pPr>
        <w:rPr>
          <w:rFonts w:ascii="Arial" w:hAnsi="Arial" w:cs="Arial"/>
          <w:b/>
          <w:sz w:val="24"/>
        </w:rPr>
      </w:pPr>
      <w:r>
        <w:rPr>
          <w:rFonts w:ascii="Arial" w:hAnsi="Arial" w:cs="Arial"/>
          <w:b/>
          <w:color w:val="0000FF"/>
          <w:sz w:val="24"/>
        </w:rPr>
        <w:t>C4-221209</w:t>
      </w:r>
      <w:r>
        <w:rPr>
          <w:rFonts w:ascii="Arial" w:hAnsi="Arial" w:cs="Arial"/>
          <w:b/>
          <w:color w:val="0000FF"/>
          <w:sz w:val="24"/>
        </w:rPr>
        <w:tab/>
      </w:r>
      <w:r>
        <w:rPr>
          <w:rFonts w:ascii="Arial" w:hAnsi="Arial" w:cs="Arial"/>
          <w:b/>
          <w:sz w:val="24"/>
        </w:rPr>
        <w:t>Application errors for network slice data rate control</w:t>
      </w:r>
    </w:p>
    <w:p w14:paraId="5EDB4D95"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CR-0527  rev  Cat: B (Rel-17)</w:t>
      </w:r>
      <w:r>
        <w:rPr>
          <w:i/>
        </w:rPr>
        <w:br/>
      </w:r>
      <w:r>
        <w:rPr>
          <w:i/>
        </w:rPr>
        <w:br/>
      </w:r>
      <w:r>
        <w:rPr>
          <w:i/>
        </w:rPr>
        <w:tab/>
      </w:r>
      <w:r>
        <w:rPr>
          <w:i/>
        </w:rPr>
        <w:tab/>
      </w:r>
      <w:r>
        <w:rPr>
          <w:i/>
        </w:rPr>
        <w:tab/>
      </w:r>
      <w:r>
        <w:rPr>
          <w:i/>
        </w:rPr>
        <w:tab/>
      </w:r>
      <w:r>
        <w:rPr>
          <w:i/>
        </w:rPr>
        <w:tab/>
        <w:t>Source: ZTE / Hannah</w:t>
      </w:r>
    </w:p>
    <w:p w14:paraId="0AAC357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C4-221497</w:t>
      </w:r>
      <w:r>
        <w:rPr>
          <w:color w:val="993300"/>
          <w:u w:val="single"/>
        </w:rPr>
        <w:t>.</w:t>
      </w:r>
    </w:p>
    <w:p w14:paraId="72A8DC8D" w14:textId="78798FDE" w:rsidR="003E6F6D" w:rsidRDefault="003E6F6D" w:rsidP="003E6F6D">
      <w:pPr>
        <w:rPr>
          <w:rFonts w:ascii="Arial" w:hAnsi="Arial" w:cs="Arial"/>
          <w:b/>
          <w:sz w:val="24"/>
        </w:rPr>
      </w:pPr>
      <w:r>
        <w:rPr>
          <w:rFonts w:ascii="Arial" w:hAnsi="Arial" w:cs="Arial"/>
          <w:b/>
          <w:color w:val="0000FF"/>
          <w:sz w:val="24"/>
        </w:rPr>
        <w:t>C4-221301</w:t>
      </w:r>
      <w:r>
        <w:rPr>
          <w:rFonts w:ascii="Arial" w:hAnsi="Arial" w:cs="Arial"/>
          <w:b/>
          <w:color w:val="0000FF"/>
          <w:sz w:val="24"/>
        </w:rPr>
        <w:tab/>
      </w:r>
      <w:r>
        <w:rPr>
          <w:rFonts w:ascii="Arial" w:hAnsi="Arial" w:cs="Arial"/>
          <w:b/>
          <w:sz w:val="24"/>
        </w:rPr>
        <w:t>204 No Content in subscription modification response</w:t>
      </w:r>
    </w:p>
    <w:p w14:paraId="7D6858B1"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v1.1.0</w:t>
      </w:r>
      <w:r>
        <w:rPr>
          <w:i/>
        </w:rPr>
        <w:tab/>
        <w:t xml:space="preserve">  CR-  rev  Cat:  (Rel-17)</w:t>
      </w:r>
      <w:r>
        <w:rPr>
          <w:i/>
        </w:rPr>
        <w:br/>
      </w:r>
      <w:r>
        <w:rPr>
          <w:i/>
        </w:rPr>
        <w:br/>
      </w:r>
      <w:r>
        <w:rPr>
          <w:i/>
        </w:rPr>
        <w:tab/>
      </w:r>
      <w:r>
        <w:rPr>
          <w:i/>
        </w:rPr>
        <w:tab/>
      </w:r>
      <w:r>
        <w:rPr>
          <w:i/>
        </w:rPr>
        <w:tab/>
      </w:r>
      <w:r>
        <w:rPr>
          <w:i/>
        </w:rPr>
        <w:tab/>
      </w:r>
      <w:r>
        <w:rPr>
          <w:i/>
        </w:rPr>
        <w:tab/>
        <w:t>Source: Huawei</w:t>
      </w:r>
    </w:p>
    <w:p w14:paraId="1AE53C8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C4-221505</w:t>
      </w:r>
      <w:r>
        <w:rPr>
          <w:color w:val="993300"/>
          <w:u w:val="single"/>
        </w:rPr>
        <w:t>.</w:t>
      </w:r>
    </w:p>
    <w:p w14:paraId="6A912A5D" w14:textId="49CC822E" w:rsidR="003E6F6D" w:rsidRDefault="003E6F6D" w:rsidP="003E6F6D">
      <w:pPr>
        <w:rPr>
          <w:rFonts w:ascii="Arial" w:hAnsi="Arial" w:cs="Arial"/>
          <w:b/>
          <w:sz w:val="24"/>
        </w:rPr>
      </w:pPr>
      <w:r>
        <w:rPr>
          <w:rFonts w:ascii="Arial" w:hAnsi="Arial" w:cs="Arial"/>
          <w:b/>
          <w:color w:val="0000FF"/>
          <w:sz w:val="24"/>
        </w:rPr>
        <w:t>C4-221302</w:t>
      </w:r>
      <w:r>
        <w:rPr>
          <w:rFonts w:ascii="Arial" w:hAnsi="Arial" w:cs="Arial"/>
          <w:b/>
          <w:color w:val="0000FF"/>
          <w:sz w:val="24"/>
        </w:rPr>
        <w:tab/>
      </w:r>
      <w:r>
        <w:rPr>
          <w:rFonts w:ascii="Arial" w:hAnsi="Arial" w:cs="Arial"/>
          <w:b/>
          <w:sz w:val="24"/>
        </w:rPr>
        <w:t>NSAC procedure of planned AMF removal</w:t>
      </w:r>
    </w:p>
    <w:p w14:paraId="66CFC5AE"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v1.1.0</w:t>
      </w:r>
      <w:r>
        <w:rPr>
          <w:i/>
        </w:rPr>
        <w:tab/>
        <w:t xml:space="preserve">  CR-  rev  Cat:  (Rel-17)</w:t>
      </w:r>
      <w:r>
        <w:rPr>
          <w:i/>
        </w:rPr>
        <w:br/>
      </w:r>
      <w:r>
        <w:rPr>
          <w:i/>
        </w:rPr>
        <w:br/>
      </w:r>
      <w:r>
        <w:rPr>
          <w:i/>
        </w:rPr>
        <w:tab/>
      </w:r>
      <w:r>
        <w:rPr>
          <w:i/>
        </w:rPr>
        <w:tab/>
      </w:r>
      <w:r>
        <w:rPr>
          <w:i/>
        </w:rPr>
        <w:tab/>
      </w:r>
      <w:r>
        <w:rPr>
          <w:i/>
        </w:rPr>
        <w:tab/>
      </w:r>
      <w:r>
        <w:rPr>
          <w:i/>
        </w:rPr>
        <w:tab/>
        <w:t>Source: Huawei</w:t>
      </w:r>
    </w:p>
    <w:p w14:paraId="6D21526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AF8B3" w14:textId="37FFF387" w:rsidR="003E6F6D" w:rsidRDefault="003E6F6D" w:rsidP="003E6F6D">
      <w:pPr>
        <w:rPr>
          <w:rFonts w:ascii="Arial" w:hAnsi="Arial" w:cs="Arial"/>
          <w:b/>
          <w:sz w:val="24"/>
        </w:rPr>
      </w:pPr>
      <w:r>
        <w:rPr>
          <w:rFonts w:ascii="Arial" w:hAnsi="Arial" w:cs="Arial"/>
          <w:b/>
          <w:color w:val="0000FF"/>
          <w:sz w:val="24"/>
        </w:rPr>
        <w:t>C4-221421</w:t>
      </w:r>
      <w:r>
        <w:rPr>
          <w:rFonts w:ascii="Arial" w:hAnsi="Arial" w:cs="Arial"/>
          <w:b/>
          <w:color w:val="0000FF"/>
          <w:sz w:val="24"/>
        </w:rPr>
        <w:tab/>
      </w:r>
      <w:r>
        <w:rPr>
          <w:rFonts w:ascii="Arial" w:hAnsi="Arial" w:cs="Arial"/>
          <w:b/>
          <w:sz w:val="24"/>
        </w:rPr>
        <w:t>NSAC during change of Access-type of a PDU-Session</w:t>
      </w:r>
    </w:p>
    <w:p w14:paraId="0DE6A0E1"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CR-0521  rev 1 Cat: B (Rel-17)</w:t>
      </w:r>
      <w:r>
        <w:rPr>
          <w:i/>
        </w:rPr>
        <w:br/>
      </w:r>
      <w:r>
        <w:rPr>
          <w:i/>
        </w:rPr>
        <w:br/>
      </w:r>
      <w:r>
        <w:rPr>
          <w:i/>
        </w:rPr>
        <w:tab/>
      </w:r>
      <w:r>
        <w:rPr>
          <w:i/>
        </w:rPr>
        <w:tab/>
      </w:r>
      <w:r>
        <w:rPr>
          <w:i/>
        </w:rPr>
        <w:tab/>
      </w:r>
      <w:r>
        <w:rPr>
          <w:i/>
        </w:rPr>
        <w:tab/>
      </w:r>
      <w:r>
        <w:rPr>
          <w:i/>
        </w:rPr>
        <w:tab/>
        <w:t>Source: Samsung</w:t>
      </w:r>
    </w:p>
    <w:p w14:paraId="6AF3C693" w14:textId="77777777" w:rsidR="003E6F6D" w:rsidRDefault="003E6F6D" w:rsidP="003E6F6D">
      <w:pPr>
        <w:rPr>
          <w:color w:val="808080"/>
        </w:rPr>
      </w:pPr>
      <w:r>
        <w:rPr>
          <w:color w:val="808080"/>
        </w:rPr>
        <w:t>(Replaces C4-221084)</w:t>
      </w:r>
    </w:p>
    <w:p w14:paraId="090B9B2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C4-221441</w:t>
      </w:r>
      <w:r>
        <w:rPr>
          <w:color w:val="993300"/>
          <w:u w:val="single"/>
        </w:rPr>
        <w:t>.</w:t>
      </w:r>
    </w:p>
    <w:p w14:paraId="712E47A6" w14:textId="0289F941" w:rsidR="003E6F6D" w:rsidRDefault="003E6F6D" w:rsidP="003E6F6D">
      <w:pPr>
        <w:rPr>
          <w:rFonts w:ascii="Arial" w:hAnsi="Arial" w:cs="Arial"/>
          <w:b/>
          <w:sz w:val="24"/>
        </w:rPr>
      </w:pPr>
      <w:r>
        <w:rPr>
          <w:rFonts w:ascii="Arial" w:hAnsi="Arial" w:cs="Arial"/>
          <w:b/>
          <w:color w:val="0000FF"/>
          <w:sz w:val="24"/>
        </w:rPr>
        <w:t>C4-221441</w:t>
      </w:r>
      <w:r>
        <w:rPr>
          <w:rFonts w:ascii="Arial" w:hAnsi="Arial" w:cs="Arial"/>
          <w:b/>
          <w:color w:val="0000FF"/>
          <w:sz w:val="24"/>
        </w:rPr>
        <w:tab/>
      </w:r>
      <w:r>
        <w:rPr>
          <w:rFonts w:ascii="Arial" w:hAnsi="Arial" w:cs="Arial"/>
          <w:b/>
          <w:sz w:val="24"/>
        </w:rPr>
        <w:t>NSAC during change of Access-type of a PDU-Session</w:t>
      </w:r>
    </w:p>
    <w:p w14:paraId="3454791F"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CR-0521  rev 2 Cat: B (Rel-17)</w:t>
      </w:r>
      <w:r>
        <w:rPr>
          <w:i/>
        </w:rPr>
        <w:br/>
      </w:r>
      <w:r>
        <w:rPr>
          <w:i/>
        </w:rPr>
        <w:br/>
      </w:r>
      <w:r>
        <w:rPr>
          <w:i/>
        </w:rPr>
        <w:tab/>
      </w:r>
      <w:r>
        <w:rPr>
          <w:i/>
        </w:rPr>
        <w:tab/>
      </w:r>
      <w:r>
        <w:rPr>
          <w:i/>
        </w:rPr>
        <w:tab/>
      </w:r>
      <w:r>
        <w:rPr>
          <w:i/>
        </w:rPr>
        <w:tab/>
      </w:r>
      <w:r>
        <w:rPr>
          <w:i/>
        </w:rPr>
        <w:tab/>
        <w:t>Source: Samsung</w:t>
      </w:r>
    </w:p>
    <w:p w14:paraId="41C8D3D2" w14:textId="77777777" w:rsidR="003E6F6D" w:rsidRDefault="003E6F6D" w:rsidP="003E6F6D">
      <w:pPr>
        <w:rPr>
          <w:color w:val="808080"/>
        </w:rPr>
      </w:pPr>
      <w:r>
        <w:rPr>
          <w:color w:val="808080"/>
        </w:rPr>
        <w:t>(Replaces C4-221421)</w:t>
      </w:r>
    </w:p>
    <w:p w14:paraId="5019215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BE8CA" w14:textId="1C8E36D9" w:rsidR="003E6F6D" w:rsidRDefault="003E6F6D" w:rsidP="003E6F6D">
      <w:pPr>
        <w:rPr>
          <w:rFonts w:ascii="Arial" w:hAnsi="Arial" w:cs="Arial"/>
          <w:b/>
          <w:sz w:val="24"/>
        </w:rPr>
      </w:pPr>
      <w:r>
        <w:rPr>
          <w:rFonts w:ascii="Arial" w:hAnsi="Arial" w:cs="Arial"/>
          <w:b/>
          <w:color w:val="0000FF"/>
          <w:sz w:val="24"/>
        </w:rPr>
        <w:t>C4-221449</w:t>
      </w:r>
      <w:r>
        <w:rPr>
          <w:rFonts w:ascii="Arial" w:hAnsi="Arial" w:cs="Arial"/>
          <w:b/>
          <w:color w:val="0000FF"/>
          <w:sz w:val="24"/>
        </w:rPr>
        <w:tab/>
      </w:r>
      <w:r>
        <w:rPr>
          <w:rFonts w:ascii="Arial" w:hAnsi="Arial" w:cs="Arial"/>
          <w:b/>
          <w:sz w:val="24"/>
        </w:rPr>
        <w:t>Clarification on AF-NSACF Interaction</w:t>
      </w:r>
    </w:p>
    <w:p w14:paraId="0F76D974" w14:textId="77777777" w:rsidR="003E6F6D" w:rsidRDefault="003E6F6D" w:rsidP="003E6F6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v1.1.0</w:t>
      </w:r>
      <w:r>
        <w:rPr>
          <w:i/>
        </w:rPr>
        <w:tab/>
        <w:t xml:space="preserve">  CR-  rev  Cat:  (Rel-17)</w:t>
      </w:r>
      <w:r>
        <w:rPr>
          <w:i/>
        </w:rPr>
        <w:br/>
      </w:r>
      <w:r>
        <w:rPr>
          <w:i/>
        </w:rPr>
        <w:br/>
      </w:r>
      <w:r>
        <w:rPr>
          <w:i/>
        </w:rPr>
        <w:tab/>
      </w:r>
      <w:r>
        <w:rPr>
          <w:i/>
        </w:rPr>
        <w:tab/>
      </w:r>
      <w:r>
        <w:rPr>
          <w:i/>
        </w:rPr>
        <w:tab/>
      </w:r>
      <w:r>
        <w:rPr>
          <w:i/>
        </w:rPr>
        <w:tab/>
      </w:r>
      <w:r>
        <w:rPr>
          <w:i/>
        </w:rPr>
        <w:tab/>
        <w:t>Source: ZTE</w:t>
      </w:r>
    </w:p>
    <w:p w14:paraId="348A8E85" w14:textId="77777777" w:rsidR="003E6F6D" w:rsidRDefault="003E6F6D" w:rsidP="003E6F6D">
      <w:pPr>
        <w:rPr>
          <w:color w:val="808080"/>
        </w:rPr>
      </w:pPr>
      <w:r>
        <w:rPr>
          <w:color w:val="808080"/>
        </w:rPr>
        <w:t>(Replaces C4-221041)</w:t>
      </w:r>
    </w:p>
    <w:p w14:paraId="5236AB99" w14:textId="77777777" w:rsidR="003E6F6D" w:rsidRDefault="003E6F6D" w:rsidP="003E6F6D">
      <w:pPr>
        <w:rPr>
          <w:rFonts w:ascii="Arial" w:hAnsi="Arial" w:cs="Arial"/>
          <w:b/>
        </w:rPr>
      </w:pPr>
      <w:r>
        <w:rPr>
          <w:rFonts w:ascii="Arial" w:hAnsi="Arial" w:cs="Arial"/>
          <w:b/>
        </w:rPr>
        <w:t xml:space="preserve">Abstract: </w:t>
      </w:r>
    </w:p>
    <w:p w14:paraId="45DA0302" w14:textId="77777777" w:rsidR="003E6F6D" w:rsidRDefault="003E6F6D" w:rsidP="003E6F6D">
      <w:r>
        <w:t>This contribution clarifies that even for trusted AF the interaction with NSACF should be via NEF, if multiple NSACFs are deployed in the network.</w:t>
      </w:r>
    </w:p>
    <w:p w14:paraId="682E36D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AE6A5" w14:textId="69FE4A84" w:rsidR="003E6F6D" w:rsidRDefault="003E6F6D" w:rsidP="003E6F6D">
      <w:pPr>
        <w:rPr>
          <w:rFonts w:ascii="Arial" w:hAnsi="Arial" w:cs="Arial"/>
          <w:b/>
          <w:sz w:val="24"/>
        </w:rPr>
      </w:pPr>
      <w:r>
        <w:rPr>
          <w:rFonts w:ascii="Arial" w:hAnsi="Arial" w:cs="Arial"/>
          <w:b/>
          <w:color w:val="0000FF"/>
          <w:sz w:val="24"/>
        </w:rPr>
        <w:t>C4-221450</w:t>
      </w:r>
      <w:r>
        <w:rPr>
          <w:rFonts w:ascii="Arial" w:hAnsi="Arial" w:cs="Arial"/>
          <w:b/>
          <w:color w:val="0000FF"/>
          <w:sz w:val="24"/>
        </w:rPr>
        <w:tab/>
      </w:r>
      <w:r>
        <w:rPr>
          <w:rFonts w:ascii="Arial" w:hAnsi="Arial" w:cs="Arial"/>
          <w:b/>
          <w:sz w:val="24"/>
        </w:rPr>
        <w:t>Clarification on One-Time Report</w:t>
      </w:r>
    </w:p>
    <w:p w14:paraId="140C7E27"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v1.1.0</w:t>
      </w:r>
      <w:r>
        <w:rPr>
          <w:i/>
        </w:rPr>
        <w:tab/>
        <w:t xml:space="preserve">  CR-  rev  Cat:  (Rel-17)</w:t>
      </w:r>
      <w:r>
        <w:rPr>
          <w:i/>
        </w:rPr>
        <w:br/>
      </w:r>
      <w:r>
        <w:rPr>
          <w:i/>
        </w:rPr>
        <w:br/>
      </w:r>
      <w:r>
        <w:rPr>
          <w:i/>
        </w:rPr>
        <w:tab/>
      </w:r>
      <w:r>
        <w:rPr>
          <w:i/>
        </w:rPr>
        <w:tab/>
      </w:r>
      <w:r>
        <w:rPr>
          <w:i/>
        </w:rPr>
        <w:tab/>
      </w:r>
      <w:r>
        <w:rPr>
          <w:i/>
        </w:rPr>
        <w:tab/>
      </w:r>
      <w:r>
        <w:rPr>
          <w:i/>
        </w:rPr>
        <w:tab/>
        <w:t>Source: ZTE</w:t>
      </w:r>
    </w:p>
    <w:p w14:paraId="2A647819" w14:textId="77777777" w:rsidR="003E6F6D" w:rsidRDefault="003E6F6D" w:rsidP="003E6F6D">
      <w:pPr>
        <w:rPr>
          <w:color w:val="808080"/>
        </w:rPr>
      </w:pPr>
      <w:r>
        <w:rPr>
          <w:color w:val="808080"/>
        </w:rPr>
        <w:t>(Replaces C4-221042)</w:t>
      </w:r>
    </w:p>
    <w:p w14:paraId="61B7FCA2" w14:textId="77777777" w:rsidR="003E6F6D" w:rsidRDefault="003E6F6D" w:rsidP="003E6F6D">
      <w:pPr>
        <w:rPr>
          <w:rFonts w:ascii="Arial" w:hAnsi="Arial" w:cs="Arial"/>
          <w:b/>
        </w:rPr>
      </w:pPr>
      <w:r>
        <w:rPr>
          <w:rFonts w:ascii="Arial" w:hAnsi="Arial" w:cs="Arial"/>
          <w:b/>
        </w:rPr>
        <w:t xml:space="preserve">Abstract: </w:t>
      </w:r>
    </w:p>
    <w:p w14:paraId="0E6BC263" w14:textId="77777777" w:rsidR="003E6F6D" w:rsidRDefault="003E6F6D" w:rsidP="003E6F6D">
      <w:r>
        <w:t>This contribution proposes clarification to the One-Time report.</w:t>
      </w:r>
    </w:p>
    <w:p w14:paraId="32D9CA8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D909B" w14:textId="35725FC2" w:rsidR="003E6F6D" w:rsidRDefault="003E6F6D" w:rsidP="003E6F6D">
      <w:pPr>
        <w:rPr>
          <w:rFonts w:ascii="Arial" w:hAnsi="Arial" w:cs="Arial"/>
          <w:b/>
          <w:sz w:val="24"/>
        </w:rPr>
      </w:pPr>
      <w:r>
        <w:rPr>
          <w:rFonts w:ascii="Arial" w:hAnsi="Arial" w:cs="Arial"/>
          <w:b/>
          <w:color w:val="0000FF"/>
          <w:sz w:val="24"/>
        </w:rPr>
        <w:t>C4-221497</w:t>
      </w:r>
      <w:r>
        <w:rPr>
          <w:rFonts w:ascii="Arial" w:hAnsi="Arial" w:cs="Arial"/>
          <w:b/>
          <w:color w:val="0000FF"/>
          <w:sz w:val="24"/>
        </w:rPr>
        <w:tab/>
      </w:r>
      <w:r>
        <w:rPr>
          <w:rFonts w:ascii="Arial" w:hAnsi="Arial" w:cs="Arial"/>
          <w:b/>
          <w:sz w:val="24"/>
        </w:rPr>
        <w:t>Application errors for network slice data rate control</w:t>
      </w:r>
    </w:p>
    <w:p w14:paraId="23355CAE"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CR-0527  rev 1 Cat: B (Rel-17)</w:t>
      </w:r>
      <w:r>
        <w:rPr>
          <w:i/>
        </w:rPr>
        <w:br/>
      </w:r>
      <w:r>
        <w:rPr>
          <w:i/>
        </w:rPr>
        <w:br/>
      </w:r>
      <w:r>
        <w:rPr>
          <w:i/>
        </w:rPr>
        <w:tab/>
      </w:r>
      <w:r>
        <w:rPr>
          <w:i/>
        </w:rPr>
        <w:tab/>
      </w:r>
      <w:r>
        <w:rPr>
          <w:i/>
        </w:rPr>
        <w:tab/>
      </w:r>
      <w:r>
        <w:rPr>
          <w:i/>
        </w:rPr>
        <w:tab/>
      </w:r>
      <w:r>
        <w:rPr>
          <w:i/>
        </w:rPr>
        <w:tab/>
        <w:t>Source: ZTE / Hannah</w:t>
      </w:r>
    </w:p>
    <w:p w14:paraId="676C9BDE" w14:textId="77777777" w:rsidR="003E6F6D" w:rsidRDefault="003E6F6D" w:rsidP="003E6F6D">
      <w:pPr>
        <w:rPr>
          <w:color w:val="808080"/>
        </w:rPr>
      </w:pPr>
      <w:r>
        <w:rPr>
          <w:color w:val="808080"/>
        </w:rPr>
        <w:t>(Replaces C4-221209)</w:t>
      </w:r>
    </w:p>
    <w:p w14:paraId="32167B2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06B44" w14:textId="2314FBAA" w:rsidR="003E6F6D" w:rsidRDefault="003E6F6D" w:rsidP="003E6F6D">
      <w:pPr>
        <w:rPr>
          <w:rFonts w:ascii="Arial" w:hAnsi="Arial" w:cs="Arial"/>
          <w:b/>
          <w:sz w:val="24"/>
        </w:rPr>
      </w:pPr>
      <w:r>
        <w:rPr>
          <w:rFonts w:ascii="Arial" w:hAnsi="Arial" w:cs="Arial"/>
          <w:b/>
          <w:color w:val="0000FF"/>
          <w:sz w:val="24"/>
        </w:rPr>
        <w:t>C4-221505</w:t>
      </w:r>
      <w:r>
        <w:rPr>
          <w:rFonts w:ascii="Arial" w:hAnsi="Arial" w:cs="Arial"/>
          <w:b/>
          <w:color w:val="0000FF"/>
          <w:sz w:val="24"/>
        </w:rPr>
        <w:tab/>
      </w:r>
      <w:r>
        <w:rPr>
          <w:rFonts w:ascii="Arial" w:hAnsi="Arial" w:cs="Arial"/>
          <w:b/>
          <w:sz w:val="24"/>
        </w:rPr>
        <w:t>204 No Content in subscription modification response</w:t>
      </w:r>
    </w:p>
    <w:p w14:paraId="5B983DD5"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v1.1.0</w:t>
      </w:r>
      <w:r>
        <w:rPr>
          <w:i/>
        </w:rPr>
        <w:tab/>
        <w:t xml:space="preserve">  CR-  rev  Cat:  (Rel-17)</w:t>
      </w:r>
      <w:r>
        <w:rPr>
          <w:i/>
        </w:rPr>
        <w:br/>
      </w:r>
      <w:r>
        <w:rPr>
          <w:i/>
        </w:rPr>
        <w:br/>
      </w:r>
      <w:r>
        <w:rPr>
          <w:i/>
        </w:rPr>
        <w:tab/>
      </w:r>
      <w:r>
        <w:rPr>
          <w:i/>
        </w:rPr>
        <w:tab/>
      </w:r>
      <w:r>
        <w:rPr>
          <w:i/>
        </w:rPr>
        <w:tab/>
      </w:r>
      <w:r>
        <w:rPr>
          <w:i/>
        </w:rPr>
        <w:tab/>
      </w:r>
      <w:r>
        <w:rPr>
          <w:i/>
        </w:rPr>
        <w:tab/>
        <w:t>Source: Huawei</w:t>
      </w:r>
    </w:p>
    <w:p w14:paraId="736C7D66" w14:textId="77777777" w:rsidR="003E6F6D" w:rsidRDefault="003E6F6D" w:rsidP="003E6F6D">
      <w:pPr>
        <w:rPr>
          <w:color w:val="808080"/>
        </w:rPr>
      </w:pPr>
      <w:r>
        <w:rPr>
          <w:color w:val="808080"/>
        </w:rPr>
        <w:t>(Replaces C4-221301)</w:t>
      </w:r>
    </w:p>
    <w:p w14:paraId="25EDC4B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77302" w14:textId="48FD94D1" w:rsidR="003E6F6D" w:rsidRDefault="003E6F6D" w:rsidP="003E6F6D">
      <w:pPr>
        <w:rPr>
          <w:rFonts w:ascii="Arial" w:hAnsi="Arial" w:cs="Arial"/>
          <w:b/>
          <w:sz w:val="24"/>
        </w:rPr>
      </w:pPr>
      <w:r>
        <w:rPr>
          <w:rFonts w:ascii="Arial" w:hAnsi="Arial" w:cs="Arial"/>
          <w:b/>
          <w:color w:val="0000FF"/>
          <w:sz w:val="24"/>
        </w:rPr>
        <w:t>C4-221589</w:t>
      </w:r>
      <w:r>
        <w:rPr>
          <w:rFonts w:ascii="Arial" w:hAnsi="Arial" w:cs="Arial"/>
          <w:b/>
          <w:color w:val="0000FF"/>
          <w:sz w:val="24"/>
        </w:rPr>
        <w:tab/>
      </w:r>
      <w:r>
        <w:rPr>
          <w:rFonts w:ascii="Arial" w:hAnsi="Arial" w:cs="Arial"/>
          <w:b/>
          <w:sz w:val="24"/>
        </w:rPr>
        <w:t>3GPP TS 29.536 v1.2.0</w:t>
      </w:r>
    </w:p>
    <w:p w14:paraId="58EFF2C0" w14:textId="77777777" w:rsidR="003E6F6D" w:rsidRDefault="003E6F6D" w:rsidP="003E6F6D">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29.536 v1.2.0</w:t>
      </w:r>
      <w:r>
        <w:rPr>
          <w:i/>
        </w:rPr>
        <w:tab/>
        <w:t xml:space="preserve">  CR-  rev  Cat:  (Rel-17)</w:t>
      </w:r>
      <w:r>
        <w:rPr>
          <w:i/>
        </w:rPr>
        <w:br/>
      </w:r>
      <w:r>
        <w:rPr>
          <w:i/>
        </w:rPr>
        <w:br/>
      </w:r>
      <w:r>
        <w:rPr>
          <w:i/>
        </w:rPr>
        <w:tab/>
      </w:r>
      <w:r>
        <w:rPr>
          <w:i/>
        </w:rPr>
        <w:tab/>
      </w:r>
      <w:r>
        <w:rPr>
          <w:i/>
        </w:rPr>
        <w:tab/>
      </w:r>
      <w:r>
        <w:rPr>
          <w:i/>
        </w:rPr>
        <w:tab/>
      </w:r>
      <w:r>
        <w:rPr>
          <w:i/>
        </w:rPr>
        <w:tab/>
        <w:t>Source: ZTE</w:t>
      </w:r>
    </w:p>
    <w:p w14:paraId="1543C17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4087B" w14:textId="77777777" w:rsidR="003E6F6D" w:rsidRDefault="003E6F6D" w:rsidP="003E6F6D">
      <w:pPr>
        <w:pStyle w:val="Heading4"/>
      </w:pPr>
      <w:bookmarkStart w:id="34" w:name="_Toc97372275"/>
      <w:r>
        <w:t>6.1.9</w:t>
      </w:r>
      <w:r>
        <w:tab/>
        <w:t>CT Aspects of 5G eEDGE [eEDGE_5GC]</w:t>
      </w:r>
      <w:bookmarkEnd w:id="34"/>
    </w:p>
    <w:p w14:paraId="43430438" w14:textId="572034AD" w:rsidR="003E6F6D" w:rsidRDefault="003E6F6D" w:rsidP="003E6F6D">
      <w:pPr>
        <w:rPr>
          <w:rFonts w:ascii="Arial" w:hAnsi="Arial" w:cs="Arial"/>
          <w:b/>
          <w:sz w:val="24"/>
        </w:rPr>
      </w:pPr>
      <w:r>
        <w:rPr>
          <w:rFonts w:ascii="Arial" w:hAnsi="Arial" w:cs="Arial"/>
          <w:b/>
          <w:color w:val="0000FF"/>
          <w:sz w:val="24"/>
        </w:rPr>
        <w:t>C4-221078</w:t>
      </w:r>
      <w:r>
        <w:rPr>
          <w:rFonts w:ascii="Arial" w:hAnsi="Arial" w:cs="Arial"/>
          <w:b/>
          <w:color w:val="0000FF"/>
          <w:sz w:val="24"/>
        </w:rPr>
        <w:tab/>
      </w:r>
      <w:r>
        <w:rPr>
          <w:rFonts w:ascii="Arial" w:hAnsi="Arial" w:cs="Arial"/>
          <w:b/>
          <w:sz w:val="24"/>
        </w:rPr>
        <w:t>Further cleanup</w:t>
      </w:r>
    </w:p>
    <w:p w14:paraId="260AF32D" w14:textId="77777777" w:rsidR="003E6F6D" w:rsidRDefault="003E6F6D" w:rsidP="003E6F6D">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29.564 v1.1.0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1C12935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91B5B4" w14:textId="3C9695A9" w:rsidR="003E6F6D" w:rsidRDefault="003E6F6D" w:rsidP="003E6F6D">
      <w:pPr>
        <w:rPr>
          <w:rFonts w:ascii="Arial" w:hAnsi="Arial" w:cs="Arial"/>
          <w:b/>
          <w:sz w:val="24"/>
        </w:rPr>
      </w:pPr>
      <w:r>
        <w:rPr>
          <w:rFonts w:ascii="Arial" w:hAnsi="Arial" w:cs="Arial"/>
          <w:b/>
          <w:color w:val="0000FF"/>
          <w:sz w:val="24"/>
        </w:rPr>
        <w:t>C4-221100</w:t>
      </w:r>
      <w:r>
        <w:rPr>
          <w:rFonts w:ascii="Arial" w:hAnsi="Arial" w:cs="Arial"/>
          <w:b/>
          <w:color w:val="0000FF"/>
          <w:sz w:val="24"/>
        </w:rPr>
        <w:tab/>
      </w:r>
      <w:r>
        <w:rPr>
          <w:rFonts w:ascii="Arial" w:hAnsi="Arial" w:cs="Arial"/>
          <w:b/>
          <w:sz w:val="24"/>
        </w:rPr>
        <w:t>serviceType naming convention</w:t>
      </w:r>
    </w:p>
    <w:p w14:paraId="6147FBB5"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v17.5.0</w:t>
      </w:r>
      <w:r>
        <w:rPr>
          <w:i/>
        </w:rPr>
        <w:tab/>
        <w:t xml:space="preserve">  CR-0421  rev  Cat: F (Rel-17)</w:t>
      </w:r>
      <w:r>
        <w:rPr>
          <w:i/>
        </w:rPr>
        <w:br/>
      </w:r>
      <w:r>
        <w:rPr>
          <w:i/>
        </w:rPr>
        <w:br/>
      </w:r>
      <w:r>
        <w:rPr>
          <w:i/>
        </w:rPr>
        <w:tab/>
      </w:r>
      <w:r>
        <w:rPr>
          <w:i/>
        </w:rPr>
        <w:tab/>
      </w:r>
      <w:r>
        <w:rPr>
          <w:i/>
        </w:rPr>
        <w:tab/>
      </w:r>
      <w:r>
        <w:rPr>
          <w:i/>
        </w:rPr>
        <w:tab/>
      </w:r>
      <w:r>
        <w:rPr>
          <w:i/>
        </w:rPr>
        <w:tab/>
        <w:t>Source: Nokia, Nokia Shanghai Bell</w:t>
      </w:r>
    </w:p>
    <w:p w14:paraId="33C03E8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847B6" w14:textId="6B557CF5" w:rsidR="003E6F6D" w:rsidRDefault="003E6F6D" w:rsidP="003E6F6D">
      <w:pPr>
        <w:rPr>
          <w:rFonts w:ascii="Arial" w:hAnsi="Arial" w:cs="Arial"/>
          <w:b/>
          <w:sz w:val="24"/>
        </w:rPr>
      </w:pPr>
      <w:r>
        <w:rPr>
          <w:rFonts w:ascii="Arial" w:hAnsi="Arial" w:cs="Arial"/>
          <w:b/>
          <w:color w:val="0000FF"/>
          <w:sz w:val="24"/>
        </w:rPr>
        <w:t>C4-221102</w:t>
      </w:r>
      <w:r>
        <w:rPr>
          <w:rFonts w:ascii="Arial" w:hAnsi="Arial" w:cs="Arial"/>
          <w:b/>
          <w:color w:val="0000FF"/>
          <w:sz w:val="24"/>
        </w:rPr>
        <w:tab/>
      </w:r>
      <w:r>
        <w:rPr>
          <w:rFonts w:ascii="Arial" w:hAnsi="Arial" w:cs="Arial"/>
          <w:b/>
          <w:sz w:val="24"/>
        </w:rPr>
        <w:t>Service Specific Authorization Corrections</w:t>
      </w:r>
    </w:p>
    <w:p w14:paraId="736D44B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CR-0817  rev  Cat: F (Rel-17)</w:t>
      </w:r>
      <w:r>
        <w:rPr>
          <w:i/>
        </w:rPr>
        <w:br/>
      </w:r>
      <w:r>
        <w:rPr>
          <w:i/>
        </w:rPr>
        <w:br/>
      </w:r>
      <w:r>
        <w:rPr>
          <w:i/>
        </w:rPr>
        <w:tab/>
      </w:r>
      <w:r>
        <w:rPr>
          <w:i/>
        </w:rPr>
        <w:tab/>
      </w:r>
      <w:r>
        <w:rPr>
          <w:i/>
        </w:rPr>
        <w:tab/>
      </w:r>
      <w:r>
        <w:rPr>
          <w:i/>
        </w:rPr>
        <w:tab/>
      </w:r>
      <w:r>
        <w:rPr>
          <w:i/>
        </w:rPr>
        <w:tab/>
        <w:t>Source: Nokia, Nokia Shanghai Bell</w:t>
      </w:r>
    </w:p>
    <w:p w14:paraId="29C48FD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C4-221473</w:t>
      </w:r>
      <w:r>
        <w:rPr>
          <w:color w:val="993300"/>
          <w:u w:val="single"/>
        </w:rPr>
        <w:t>.</w:t>
      </w:r>
    </w:p>
    <w:p w14:paraId="49A7B724" w14:textId="2B1093C8" w:rsidR="003E6F6D" w:rsidRDefault="003E6F6D" w:rsidP="003E6F6D">
      <w:pPr>
        <w:rPr>
          <w:rFonts w:ascii="Arial" w:hAnsi="Arial" w:cs="Arial"/>
          <w:b/>
          <w:sz w:val="24"/>
        </w:rPr>
      </w:pPr>
      <w:r>
        <w:rPr>
          <w:rFonts w:ascii="Arial" w:hAnsi="Arial" w:cs="Arial"/>
          <w:b/>
          <w:color w:val="0000FF"/>
          <w:sz w:val="24"/>
        </w:rPr>
        <w:t>C4-221135</w:t>
      </w:r>
      <w:r>
        <w:rPr>
          <w:rFonts w:ascii="Arial" w:hAnsi="Arial" w:cs="Arial"/>
          <w:b/>
          <w:color w:val="0000FF"/>
          <w:sz w:val="24"/>
        </w:rPr>
        <w:tab/>
      </w:r>
      <w:r>
        <w:rPr>
          <w:rFonts w:ascii="Arial" w:hAnsi="Arial" w:cs="Arial"/>
          <w:b/>
          <w:sz w:val="24"/>
        </w:rPr>
        <w:t>Editor's note on NAT</w:t>
      </w:r>
    </w:p>
    <w:p w14:paraId="19F7A42B"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D60A77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C4-221482</w:t>
      </w:r>
      <w:r>
        <w:rPr>
          <w:color w:val="993300"/>
          <w:u w:val="single"/>
        </w:rPr>
        <w:t>.</w:t>
      </w:r>
    </w:p>
    <w:p w14:paraId="360223FE" w14:textId="6BAFDA51" w:rsidR="003E6F6D" w:rsidRDefault="003E6F6D" w:rsidP="003E6F6D">
      <w:pPr>
        <w:rPr>
          <w:rFonts w:ascii="Arial" w:hAnsi="Arial" w:cs="Arial"/>
          <w:b/>
          <w:sz w:val="24"/>
        </w:rPr>
      </w:pPr>
      <w:r>
        <w:rPr>
          <w:rFonts w:ascii="Arial" w:hAnsi="Arial" w:cs="Arial"/>
          <w:b/>
          <w:color w:val="0000FF"/>
          <w:sz w:val="24"/>
        </w:rPr>
        <w:t>C4-221136</w:t>
      </w:r>
      <w:r>
        <w:rPr>
          <w:rFonts w:ascii="Arial" w:hAnsi="Arial" w:cs="Arial"/>
          <w:b/>
          <w:color w:val="0000FF"/>
          <w:sz w:val="24"/>
        </w:rPr>
        <w:tab/>
      </w:r>
      <w:r>
        <w:rPr>
          <w:rFonts w:ascii="Arial" w:hAnsi="Arial" w:cs="Arial"/>
          <w:b/>
          <w:sz w:val="24"/>
        </w:rPr>
        <w:t>Correction of cardinality</w:t>
      </w:r>
    </w:p>
    <w:p w14:paraId="43925B0E"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65AB25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747C4" w14:textId="634AD5C5" w:rsidR="003E6F6D" w:rsidRDefault="003E6F6D" w:rsidP="003E6F6D">
      <w:pPr>
        <w:rPr>
          <w:rFonts w:ascii="Arial" w:hAnsi="Arial" w:cs="Arial"/>
          <w:b/>
          <w:sz w:val="24"/>
        </w:rPr>
      </w:pPr>
      <w:r>
        <w:rPr>
          <w:rFonts w:ascii="Arial" w:hAnsi="Arial" w:cs="Arial"/>
          <w:b/>
          <w:color w:val="0000FF"/>
          <w:sz w:val="24"/>
        </w:rPr>
        <w:t>C4-221175</w:t>
      </w:r>
      <w:r>
        <w:rPr>
          <w:rFonts w:ascii="Arial" w:hAnsi="Arial" w:cs="Arial"/>
          <w:b/>
          <w:color w:val="0000FF"/>
          <w:sz w:val="24"/>
        </w:rPr>
        <w:tab/>
      </w:r>
      <w:r>
        <w:rPr>
          <w:rFonts w:ascii="Arial" w:hAnsi="Arial" w:cs="Arial"/>
          <w:b/>
          <w:sz w:val="24"/>
        </w:rPr>
        <w:t>Handling of supported features for Edge Computing</w:t>
      </w:r>
    </w:p>
    <w:p w14:paraId="77DB4ECB"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v17.5.0</w:t>
      </w:r>
      <w:r>
        <w:rPr>
          <w:i/>
        </w:rPr>
        <w:tab/>
        <w:t xml:space="preserve">  CR-0179  rev  Cat: B (Rel-17)</w:t>
      </w:r>
      <w:r>
        <w:rPr>
          <w:i/>
        </w:rPr>
        <w:br/>
      </w:r>
      <w:r>
        <w:rPr>
          <w:i/>
        </w:rPr>
        <w:br/>
      </w:r>
      <w:r>
        <w:rPr>
          <w:i/>
        </w:rPr>
        <w:tab/>
      </w:r>
      <w:r>
        <w:rPr>
          <w:i/>
        </w:rPr>
        <w:tab/>
      </w:r>
      <w:r>
        <w:rPr>
          <w:i/>
        </w:rPr>
        <w:tab/>
      </w:r>
      <w:r>
        <w:rPr>
          <w:i/>
        </w:rPr>
        <w:tab/>
      </w:r>
      <w:r>
        <w:rPr>
          <w:i/>
        </w:rPr>
        <w:tab/>
        <w:t>Source: Ericsson</w:t>
      </w:r>
    </w:p>
    <w:p w14:paraId="37495A5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C4-221564</w:t>
      </w:r>
      <w:r>
        <w:rPr>
          <w:color w:val="993300"/>
          <w:u w:val="single"/>
        </w:rPr>
        <w:t>.</w:t>
      </w:r>
    </w:p>
    <w:p w14:paraId="48F7DC81" w14:textId="4EEB8D0D" w:rsidR="003E6F6D" w:rsidRDefault="003E6F6D" w:rsidP="003E6F6D">
      <w:pPr>
        <w:rPr>
          <w:rFonts w:ascii="Arial" w:hAnsi="Arial" w:cs="Arial"/>
          <w:b/>
          <w:sz w:val="24"/>
        </w:rPr>
      </w:pPr>
      <w:r>
        <w:rPr>
          <w:rFonts w:ascii="Arial" w:hAnsi="Arial" w:cs="Arial"/>
          <w:b/>
          <w:color w:val="0000FF"/>
          <w:sz w:val="24"/>
        </w:rPr>
        <w:t>C4-221295</w:t>
      </w:r>
      <w:r>
        <w:rPr>
          <w:rFonts w:ascii="Arial" w:hAnsi="Arial" w:cs="Arial"/>
          <w:b/>
          <w:color w:val="0000FF"/>
          <w:sz w:val="24"/>
        </w:rPr>
        <w:tab/>
      </w:r>
      <w:r>
        <w:rPr>
          <w:rFonts w:ascii="Arial" w:hAnsi="Arial" w:cs="Arial"/>
          <w:b/>
          <w:sz w:val="24"/>
        </w:rPr>
        <w:t>IP Address and Port number Replacement IE in EAS Discovery procedure with Local DNS Server/Resolver</w:t>
      </w:r>
    </w:p>
    <w:p w14:paraId="479580CC"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CR-0610  rev  Cat: B (Rel-17)</w:t>
      </w:r>
      <w:r>
        <w:rPr>
          <w:i/>
        </w:rPr>
        <w:br/>
      </w:r>
      <w:r>
        <w:rPr>
          <w:i/>
        </w:rPr>
        <w:br/>
      </w:r>
      <w:r>
        <w:rPr>
          <w:i/>
        </w:rPr>
        <w:tab/>
      </w:r>
      <w:r>
        <w:rPr>
          <w:i/>
        </w:rPr>
        <w:tab/>
      </w:r>
      <w:r>
        <w:rPr>
          <w:i/>
        </w:rPr>
        <w:tab/>
      </w:r>
      <w:r>
        <w:rPr>
          <w:i/>
        </w:rPr>
        <w:tab/>
      </w:r>
      <w:r>
        <w:rPr>
          <w:i/>
        </w:rPr>
        <w:tab/>
        <w:t>Source: Huawei</w:t>
      </w:r>
    </w:p>
    <w:p w14:paraId="32538BC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EF946" w14:textId="2DBFEFE7" w:rsidR="003E6F6D" w:rsidRDefault="003E6F6D" w:rsidP="003E6F6D">
      <w:pPr>
        <w:rPr>
          <w:rFonts w:ascii="Arial" w:hAnsi="Arial" w:cs="Arial"/>
          <w:b/>
          <w:sz w:val="24"/>
        </w:rPr>
      </w:pPr>
      <w:r>
        <w:rPr>
          <w:rFonts w:ascii="Arial" w:hAnsi="Arial" w:cs="Arial"/>
          <w:b/>
          <w:color w:val="0000FF"/>
          <w:sz w:val="24"/>
        </w:rPr>
        <w:t>C4-221296</w:t>
      </w:r>
      <w:r>
        <w:rPr>
          <w:rFonts w:ascii="Arial" w:hAnsi="Arial" w:cs="Arial"/>
          <w:b/>
          <w:color w:val="0000FF"/>
          <w:sz w:val="24"/>
        </w:rPr>
        <w:tab/>
      </w:r>
      <w:r>
        <w:rPr>
          <w:rFonts w:ascii="Arial" w:hAnsi="Arial" w:cs="Arial"/>
          <w:b/>
          <w:sz w:val="24"/>
        </w:rPr>
        <w:t>Miscellaneous corrections</w:t>
      </w:r>
    </w:p>
    <w:p w14:paraId="0E473726" w14:textId="77777777" w:rsidR="003E6F6D" w:rsidRDefault="003E6F6D" w:rsidP="003E6F6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v1.1.0</w:t>
      </w:r>
      <w:r>
        <w:rPr>
          <w:i/>
        </w:rPr>
        <w:tab/>
        <w:t xml:space="preserve">  CR-  rev  Cat:  (Rel-17)</w:t>
      </w:r>
      <w:r>
        <w:rPr>
          <w:i/>
        </w:rPr>
        <w:br/>
      </w:r>
      <w:r>
        <w:rPr>
          <w:i/>
        </w:rPr>
        <w:br/>
      </w:r>
      <w:r>
        <w:rPr>
          <w:i/>
        </w:rPr>
        <w:tab/>
      </w:r>
      <w:r>
        <w:rPr>
          <w:i/>
        </w:rPr>
        <w:tab/>
      </w:r>
      <w:r>
        <w:rPr>
          <w:i/>
        </w:rPr>
        <w:tab/>
      </w:r>
      <w:r>
        <w:rPr>
          <w:i/>
        </w:rPr>
        <w:tab/>
      </w:r>
      <w:r>
        <w:rPr>
          <w:i/>
        </w:rPr>
        <w:tab/>
        <w:t>Source: Huawei</w:t>
      </w:r>
    </w:p>
    <w:p w14:paraId="23BC943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33E8B" w14:textId="1FDACF9F" w:rsidR="003E6F6D" w:rsidRDefault="003E6F6D" w:rsidP="003E6F6D">
      <w:pPr>
        <w:rPr>
          <w:rFonts w:ascii="Arial" w:hAnsi="Arial" w:cs="Arial"/>
          <w:b/>
          <w:sz w:val="24"/>
        </w:rPr>
      </w:pPr>
      <w:r>
        <w:rPr>
          <w:rFonts w:ascii="Arial" w:hAnsi="Arial" w:cs="Arial"/>
          <w:b/>
          <w:color w:val="0000FF"/>
          <w:sz w:val="24"/>
        </w:rPr>
        <w:t>C4-221366</w:t>
      </w:r>
      <w:r>
        <w:rPr>
          <w:rFonts w:ascii="Arial" w:hAnsi="Arial" w:cs="Arial"/>
          <w:b/>
          <w:color w:val="0000FF"/>
          <w:sz w:val="24"/>
        </w:rPr>
        <w:tab/>
      </w:r>
      <w:r>
        <w:rPr>
          <w:rFonts w:ascii="Arial" w:hAnsi="Arial" w:cs="Arial"/>
          <w:b/>
          <w:sz w:val="24"/>
        </w:rPr>
        <w:t>eEDGE_5GC work plan</w:t>
      </w:r>
    </w:p>
    <w:p w14:paraId="3DE9EF5D" w14:textId="77777777" w:rsidR="003E6F6D" w:rsidRDefault="003E6F6D" w:rsidP="003E6F6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14:paraId="6451CE6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BCF25" w14:textId="69CED4AF" w:rsidR="003E6F6D" w:rsidRDefault="003E6F6D" w:rsidP="003E6F6D">
      <w:pPr>
        <w:rPr>
          <w:rFonts w:ascii="Arial" w:hAnsi="Arial" w:cs="Arial"/>
          <w:b/>
          <w:sz w:val="24"/>
        </w:rPr>
      </w:pPr>
      <w:r>
        <w:rPr>
          <w:rFonts w:ascii="Arial" w:hAnsi="Arial" w:cs="Arial"/>
          <w:b/>
          <w:color w:val="0000FF"/>
          <w:sz w:val="24"/>
        </w:rPr>
        <w:t>C4-221426</w:t>
      </w:r>
      <w:r>
        <w:rPr>
          <w:rFonts w:ascii="Arial" w:hAnsi="Arial" w:cs="Arial"/>
          <w:b/>
          <w:color w:val="0000FF"/>
          <w:sz w:val="24"/>
        </w:rPr>
        <w:tab/>
      </w:r>
      <w:r>
        <w:rPr>
          <w:rFonts w:ascii="Arial" w:hAnsi="Arial" w:cs="Arial"/>
          <w:b/>
          <w:sz w:val="24"/>
        </w:rPr>
        <w:t>Reply to LS on NAT between the PSA UPF and the EASDF</w:t>
      </w:r>
    </w:p>
    <w:p w14:paraId="28EBA94A"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S2-2201512, to CT4, cc CT3</w:t>
      </w:r>
      <w:r>
        <w:rPr>
          <w:i/>
        </w:rPr>
        <w:br/>
      </w:r>
      <w:r>
        <w:rPr>
          <w:i/>
        </w:rPr>
        <w:tab/>
      </w:r>
      <w:r>
        <w:rPr>
          <w:i/>
        </w:rPr>
        <w:tab/>
      </w:r>
      <w:r>
        <w:rPr>
          <w:i/>
        </w:rPr>
        <w:tab/>
      </w:r>
      <w:r>
        <w:rPr>
          <w:i/>
        </w:rPr>
        <w:tab/>
      </w:r>
      <w:r>
        <w:rPr>
          <w:i/>
        </w:rPr>
        <w:tab/>
        <w:t>Source: SA2</w:t>
      </w:r>
    </w:p>
    <w:p w14:paraId="4E88AC8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224D3" w14:textId="21B10680" w:rsidR="003E6F6D" w:rsidRDefault="003E6F6D" w:rsidP="003E6F6D">
      <w:pPr>
        <w:rPr>
          <w:rFonts w:ascii="Arial" w:hAnsi="Arial" w:cs="Arial"/>
          <w:b/>
          <w:sz w:val="24"/>
        </w:rPr>
      </w:pPr>
      <w:r>
        <w:rPr>
          <w:rFonts w:ascii="Arial" w:hAnsi="Arial" w:cs="Arial"/>
          <w:b/>
          <w:color w:val="0000FF"/>
          <w:sz w:val="24"/>
        </w:rPr>
        <w:t>C4-221473</w:t>
      </w:r>
      <w:r>
        <w:rPr>
          <w:rFonts w:ascii="Arial" w:hAnsi="Arial" w:cs="Arial"/>
          <w:b/>
          <w:color w:val="0000FF"/>
          <w:sz w:val="24"/>
        </w:rPr>
        <w:tab/>
      </w:r>
      <w:r>
        <w:rPr>
          <w:rFonts w:ascii="Arial" w:hAnsi="Arial" w:cs="Arial"/>
          <w:b/>
          <w:sz w:val="24"/>
        </w:rPr>
        <w:t>Service Specific Authorization Corrections</w:t>
      </w:r>
    </w:p>
    <w:p w14:paraId="4F7E1132"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CR-0817  rev 1 Cat: F (Rel-17)</w:t>
      </w:r>
      <w:r>
        <w:rPr>
          <w:i/>
        </w:rPr>
        <w:br/>
      </w:r>
      <w:r>
        <w:rPr>
          <w:i/>
        </w:rPr>
        <w:br/>
      </w:r>
      <w:r>
        <w:rPr>
          <w:i/>
        </w:rPr>
        <w:tab/>
      </w:r>
      <w:r>
        <w:rPr>
          <w:i/>
        </w:rPr>
        <w:tab/>
      </w:r>
      <w:r>
        <w:rPr>
          <w:i/>
        </w:rPr>
        <w:tab/>
      </w:r>
      <w:r>
        <w:rPr>
          <w:i/>
        </w:rPr>
        <w:tab/>
      </w:r>
      <w:r>
        <w:rPr>
          <w:i/>
        </w:rPr>
        <w:tab/>
        <w:t>Source: Nokia, Nokia Shanghai Bell, Ericsson</w:t>
      </w:r>
    </w:p>
    <w:p w14:paraId="2539A44F" w14:textId="77777777" w:rsidR="003E6F6D" w:rsidRDefault="003E6F6D" w:rsidP="003E6F6D">
      <w:pPr>
        <w:rPr>
          <w:color w:val="808080"/>
        </w:rPr>
      </w:pPr>
      <w:r>
        <w:rPr>
          <w:color w:val="808080"/>
        </w:rPr>
        <w:t>(Replaces C4-221102)</w:t>
      </w:r>
    </w:p>
    <w:p w14:paraId="5471013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30DCE" w14:textId="21C7B52F" w:rsidR="003E6F6D" w:rsidRDefault="003E6F6D" w:rsidP="003E6F6D">
      <w:pPr>
        <w:rPr>
          <w:rFonts w:ascii="Arial" w:hAnsi="Arial" w:cs="Arial"/>
          <w:b/>
          <w:sz w:val="24"/>
        </w:rPr>
      </w:pPr>
      <w:r>
        <w:rPr>
          <w:rFonts w:ascii="Arial" w:hAnsi="Arial" w:cs="Arial"/>
          <w:b/>
          <w:color w:val="0000FF"/>
          <w:sz w:val="24"/>
        </w:rPr>
        <w:t>C4-221482</w:t>
      </w:r>
      <w:r>
        <w:rPr>
          <w:rFonts w:ascii="Arial" w:hAnsi="Arial" w:cs="Arial"/>
          <w:b/>
          <w:color w:val="0000FF"/>
          <w:sz w:val="24"/>
        </w:rPr>
        <w:tab/>
      </w:r>
      <w:r>
        <w:rPr>
          <w:rFonts w:ascii="Arial" w:hAnsi="Arial" w:cs="Arial"/>
          <w:b/>
          <w:sz w:val="24"/>
        </w:rPr>
        <w:t>Editor's note on NAT</w:t>
      </w:r>
    </w:p>
    <w:p w14:paraId="05E291A6"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v17.1.0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1F857F78" w14:textId="77777777" w:rsidR="003E6F6D" w:rsidRDefault="003E6F6D" w:rsidP="003E6F6D">
      <w:pPr>
        <w:rPr>
          <w:color w:val="808080"/>
        </w:rPr>
      </w:pPr>
      <w:r>
        <w:rPr>
          <w:color w:val="808080"/>
        </w:rPr>
        <w:t>(Replaces C4-221135)</w:t>
      </w:r>
    </w:p>
    <w:p w14:paraId="4A9CE8C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E88FF" w14:textId="4C7DCE44" w:rsidR="003E6F6D" w:rsidRDefault="003E6F6D" w:rsidP="003E6F6D">
      <w:pPr>
        <w:rPr>
          <w:rFonts w:ascii="Arial" w:hAnsi="Arial" w:cs="Arial"/>
          <w:b/>
          <w:sz w:val="24"/>
        </w:rPr>
      </w:pPr>
      <w:r>
        <w:rPr>
          <w:rFonts w:ascii="Arial" w:hAnsi="Arial" w:cs="Arial"/>
          <w:b/>
          <w:color w:val="0000FF"/>
          <w:sz w:val="24"/>
        </w:rPr>
        <w:t>C4-221564</w:t>
      </w:r>
      <w:r>
        <w:rPr>
          <w:rFonts w:ascii="Arial" w:hAnsi="Arial" w:cs="Arial"/>
          <w:b/>
          <w:color w:val="0000FF"/>
          <w:sz w:val="24"/>
        </w:rPr>
        <w:tab/>
      </w:r>
      <w:r>
        <w:rPr>
          <w:rFonts w:ascii="Arial" w:hAnsi="Arial" w:cs="Arial"/>
          <w:b/>
          <w:sz w:val="24"/>
        </w:rPr>
        <w:t>Handling of supported features for Edge Computing</w:t>
      </w:r>
    </w:p>
    <w:p w14:paraId="39FE8FBF"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v17.5.0</w:t>
      </w:r>
      <w:r>
        <w:rPr>
          <w:i/>
        </w:rPr>
        <w:tab/>
        <w:t xml:space="preserve">  CR-0179  rev 1 Cat: B (Rel-17)</w:t>
      </w:r>
      <w:r>
        <w:rPr>
          <w:i/>
        </w:rPr>
        <w:br/>
      </w:r>
      <w:r>
        <w:rPr>
          <w:i/>
        </w:rPr>
        <w:br/>
      </w:r>
      <w:r>
        <w:rPr>
          <w:i/>
        </w:rPr>
        <w:tab/>
      </w:r>
      <w:r>
        <w:rPr>
          <w:i/>
        </w:rPr>
        <w:tab/>
      </w:r>
      <w:r>
        <w:rPr>
          <w:i/>
        </w:rPr>
        <w:tab/>
      </w:r>
      <w:r>
        <w:rPr>
          <w:i/>
        </w:rPr>
        <w:tab/>
      </w:r>
      <w:r>
        <w:rPr>
          <w:i/>
        </w:rPr>
        <w:tab/>
        <w:t>Source: Ericsson</w:t>
      </w:r>
    </w:p>
    <w:p w14:paraId="4B65550B" w14:textId="77777777" w:rsidR="003E6F6D" w:rsidRDefault="003E6F6D" w:rsidP="003E6F6D">
      <w:pPr>
        <w:rPr>
          <w:color w:val="808080"/>
        </w:rPr>
      </w:pPr>
      <w:r>
        <w:rPr>
          <w:color w:val="808080"/>
        </w:rPr>
        <w:t>(Replaces C4-221175)</w:t>
      </w:r>
    </w:p>
    <w:p w14:paraId="1E38F3D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EF4E3" w14:textId="30755FD3" w:rsidR="003E6F6D" w:rsidRDefault="003E6F6D" w:rsidP="003E6F6D">
      <w:pPr>
        <w:rPr>
          <w:rFonts w:ascii="Arial" w:hAnsi="Arial" w:cs="Arial"/>
          <w:b/>
          <w:sz w:val="24"/>
        </w:rPr>
      </w:pPr>
      <w:r>
        <w:rPr>
          <w:rFonts w:ascii="Arial" w:hAnsi="Arial" w:cs="Arial"/>
          <w:b/>
          <w:color w:val="0000FF"/>
          <w:sz w:val="24"/>
        </w:rPr>
        <w:t>C4-221590</w:t>
      </w:r>
      <w:r>
        <w:rPr>
          <w:rFonts w:ascii="Arial" w:hAnsi="Arial" w:cs="Arial"/>
          <w:b/>
          <w:color w:val="0000FF"/>
          <w:sz w:val="24"/>
        </w:rPr>
        <w:tab/>
      </w:r>
      <w:r>
        <w:rPr>
          <w:rFonts w:ascii="Arial" w:hAnsi="Arial" w:cs="Arial"/>
          <w:b/>
          <w:sz w:val="24"/>
        </w:rPr>
        <w:t>3GPP TS 29.556 v1.2.0</w:t>
      </w:r>
    </w:p>
    <w:p w14:paraId="13389677" w14:textId="77777777" w:rsidR="003E6F6D" w:rsidRDefault="003E6F6D" w:rsidP="003E6F6D">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29.556 v1.2.0</w:t>
      </w:r>
      <w:r>
        <w:rPr>
          <w:i/>
        </w:rPr>
        <w:tab/>
        <w:t xml:space="preserve">  CR-  rev  Cat:  (Rel-17)</w:t>
      </w:r>
      <w:r>
        <w:rPr>
          <w:i/>
        </w:rPr>
        <w:br/>
      </w:r>
      <w:r>
        <w:rPr>
          <w:i/>
        </w:rPr>
        <w:br/>
      </w:r>
      <w:r>
        <w:rPr>
          <w:i/>
        </w:rPr>
        <w:tab/>
      </w:r>
      <w:r>
        <w:rPr>
          <w:i/>
        </w:rPr>
        <w:tab/>
      </w:r>
      <w:r>
        <w:rPr>
          <w:i/>
        </w:rPr>
        <w:tab/>
      </w:r>
      <w:r>
        <w:rPr>
          <w:i/>
        </w:rPr>
        <w:tab/>
      </w:r>
      <w:r>
        <w:rPr>
          <w:i/>
        </w:rPr>
        <w:tab/>
        <w:t>Source: Huawei</w:t>
      </w:r>
    </w:p>
    <w:p w14:paraId="5019C90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9FC2B" w14:textId="396A3EEF" w:rsidR="003E6F6D" w:rsidRDefault="003E6F6D" w:rsidP="003E6F6D">
      <w:pPr>
        <w:rPr>
          <w:rFonts w:ascii="Arial" w:hAnsi="Arial" w:cs="Arial"/>
          <w:b/>
          <w:sz w:val="24"/>
        </w:rPr>
      </w:pPr>
      <w:r>
        <w:rPr>
          <w:rFonts w:ascii="Arial" w:hAnsi="Arial" w:cs="Arial"/>
          <w:b/>
          <w:color w:val="0000FF"/>
          <w:sz w:val="24"/>
        </w:rPr>
        <w:t>C4-221591</w:t>
      </w:r>
      <w:r>
        <w:rPr>
          <w:rFonts w:ascii="Arial" w:hAnsi="Arial" w:cs="Arial"/>
          <w:b/>
          <w:color w:val="0000FF"/>
          <w:sz w:val="24"/>
        </w:rPr>
        <w:tab/>
      </w:r>
      <w:r>
        <w:rPr>
          <w:rFonts w:ascii="Arial" w:hAnsi="Arial" w:cs="Arial"/>
          <w:b/>
          <w:sz w:val="24"/>
        </w:rPr>
        <w:t>3GPP TS 29.564 v1.2.0</w:t>
      </w:r>
    </w:p>
    <w:p w14:paraId="262F52F0" w14:textId="77777777" w:rsidR="003E6F6D" w:rsidRDefault="003E6F6D" w:rsidP="003E6F6D">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29.564 v1.2.0</w:t>
      </w:r>
      <w:r>
        <w:rPr>
          <w:i/>
        </w:rPr>
        <w:tab/>
        <w:t xml:space="preserve">  CR-  rev  Cat:  (Rel-17)</w:t>
      </w:r>
      <w:r>
        <w:rPr>
          <w:i/>
        </w:rPr>
        <w:br/>
      </w:r>
      <w:r>
        <w:rPr>
          <w:i/>
        </w:rPr>
        <w:br/>
      </w:r>
      <w:r>
        <w:rPr>
          <w:i/>
        </w:rPr>
        <w:tab/>
      </w:r>
      <w:r>
        <w:rPr>
          <w:i/>
        </w:rPr>
        <w:tab/>
      </w:r>
      <w:r>
        <w:rPr>
          <w:i/>
        </w:rPr>
        <w:tab/>
      </w:r>
      <w:r>
        <w:rPr>
          <w:i/>
        </w:rPr>
        <w:tab/>
      </w:r>
      <w:r>
        <w:rPr>
          <w:i/>
        </w:rPr>
        <w:tab/>
        <w:t>Source: China Mobile</w:t>
      </w:r>
    </w:p>
    <w:p w14:paraId="328873E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E73A1" w14:textId="77777777" w:rsidR="003E6F6D" w:rsidRDefault="003E6F6D" w:rsidP="003E6F6D">
      <w:pPr>
        <w:pStyle w:val="Heading4"/>
      </w:pPr>
      <w:bookmarkStart w:id="35" w:name="_Toc97372276"/>
      <w:r>
        <w:t>6.1.10</w:t>
      </w:r>
      <w:r>
        <w:tab/>
        <w:t>CT aspects on Same PCF Selection For AMF and SMF [TEI17_SPSFAS]</w:t>
      </w:r>
      <w:bookmarkEnd w:id="35"/>
    </w:p>
    <w:p w14:paraId="66A89D0A" w14:textId="77777777" w:rsidR="003E6F6D" w:rsidRDefault="003E6F6D" w:rsidP="003E6F6D">
      <w:pPr>
        <w:pStyle w:val="Heading4"/>
      </w:pPr>
      <w:bookmarkStart w:id="36" w:name="_Toc97372277"/>
      <w:r>
        <w:t>6.1.11</w:t>
      </w:r>
      <w:r>
        <w:tab/>
        <w:t>Enhancement of Inter-PLMN Roaming [EoIPR]</w:t>
      </w:r>
      <w:bookmarkEnd w:id="36"/>
    </w:p>
    <w:p w14:paraId="3BFD2E44" w14:textId="08BC5A6B" w:rsidR="003E6F6D" w:rsidRDefault="003E6F6D" w:rsidP="003E6F6D">
      <w:pPr>
        <w:rPr>
          <w:rFonts w:ascii="Arial" w:hAnsi="Arial" w:cs="Arial"/>
          <w:b/>
          <w:sz w:val="24"/>
        </w:rPr>
      </w:pPr>
      <w:r>
        <w:rPr>
          <w:rFonts w:ascii="Arial" w:hAnsi="Arial" w:cs="Arial"/>
          <w:b/>
          <w:color w:val="0000FF"/>
          <w:sz w:val="24"/>
        </w:rPr>
        <w:t>C4-221077</w:t>
      </w:r>
      <w:r>
        <w:rPr>
          <w:rFonts w:ascii="Arial" w:hAnsi="Arial" w:cs="Arial"/>
          <w:b/>
          <w:color w:val="0000FF"/>
          <w:sz w:val="24"/>
        </w:rPr>
        <w:tab/>
      </w:r>
      <w:r>
        <w:rPr>
          <w:rFonts w:ascii="Arial" w:hAnsi="Arial" w:cs="Arial"/>
          <w:b/>
          <w:sz w:val="24"/>
        </w:rPr>
        <w:t>Adding Missing table</w:t>
      </w:r>
    </w:p>
    <w:p w14:paraId="6E80261C"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v17.3.0</w:t>
      </w:r>
      <w:r>
        <w:rPr>
          <w:i/>
        </w:rPr>
        <w:tab/>
        <w:t xml:space="preserve">  CR-0086  rev  Cat: F (Rel-17)</w:t>
      </w:r>
      <w:r>
        <w:rPr>
          <w:i/>
        </w:rPr>
        <w:br/>
      </w:r>
      <w:r>
        <w:rPr>
          <w:i/>
        </w:rPr>
        <w:br/>
      </w:r>
      <w:r>
        <w:rPr>
          <w:i/>
        </w:rPr>
        <w:tab/>
      </w:r>
      <w:r>
        <w:rPr>
          <w:i/>
        </w:rPr>
        <w:tab/>
      </w:r>
      <w:r>
        <w:rPr>
          <w:i/>
        </w:rPr>
        <w:tab/>
      </w:r>
      <w:r>
        <w:rPr>
          <w:i/>
        </w:rPr>
        <w:tab/>
      </w:r>
      <w:r>
        <w:rPr>
          <w:i/>
        </w:rPr>
        <w:tab/>
        <w:t>Source: Nokia, Nokia Shanghai Bell</w:t>
      </w:r>
    </w:p>
    <w:p w14:paraId="3C7AD3A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56714" w14:textId="4FCBA234" w:rsidR="003E6F6D" w:rsidRDefault="003E6F6D" w:rsidP="003E6F6D">
      <w:pPr>
        <w:rPr>
          <w:rFonts w:ascii="Arial" w:hAnsi="Arial" w:cs="Arial"/>
          <w:b/>
          <w:sz w:val="24"/>
        </w:rPr>
      </w:pPr>
      <w:r>
        <w:rPr>
          <w:rFonts w:ascii="Arial" w:hAnsi="Arial" w:cs="Arial"/>
          <w:b/>
          <w:color w:val="0000FF"/>
          <w:sz w:val="24"/>
        </w:rPr>
        <w:t>C4-221114</w:t>
      </w:r>
      <w:r>
        <w:rPr>
          <w:rFonts w:ascii="Arial" w:hAnsi="Arial" w:cs="Arial"/>
          <w:b/>
          <w:color w:val="0000FF"/>
          <w:sz w:val="24"/>
        </w:rPr>
        <w:tab/>
      </w:r>
      <w:r>
        <w:rPr>
          <w:rFonts w:ascii="Arial" w:hAnsi="Arial" w:cs="Arial"/>
          <w:b/>
          <w:sz w:val="24"/>
        </w:rPr>
        <w:t>SEPP capability negotation</w:t>
      </w:r>
    </w:p>
    <w:p w14:paraId="469FB4A8"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v17.3.0</w:t>
      </w:r>
      <w:r>
        <w:rPr>
          <w:i/>
        </w:rPr>
        <w:tab/>
        <w:t xml:space="preserve">  CR-0079  rev 1 Cat: B (Rel-17)</w:t>
      </w:r>
      <w:r>
        <w:rPr>
          <w:i/>
        </w:rPr>
        <w:br/>
      </w:r>
      <w:r>
        <w:rPr>
          <w:i/>
        </w:rPr>
        <w:br/>
      </w:r>
      <w:r>
        <w:rPr>
          <w:i/>
        </w:rPr>
        <w:tab/>
      </w:r>
      <w:r>
        <w:rPr>
          <w:i/>
        </w:rPr>
        <w:tab/>
      </w:r>
      <w:r>
        <w:rPr>
          <w:i/>
        </w:rPr>
        <w:tab/>
      </w:r>
      <w:r>
        <w:rPr>
          <w:i/>
        </w:rPr>
        <w:tab/>
      </w:r>
      <w:r>
        <w:rPr>
          <w:i/>
        </w:rPr>
        <w:tab/>
        <w:t>Source: Nokia, Nokia Shanghai Bell</w:t>
      </w:r>
    </w:p>
    <w:p w14:paraId="427E71F4" w14:textId="77777777" w:rsidR="003E6F6D" w:rsidRDefault="003E6F6D" w:rsidP="003E6F6D">
      <w:pPr>
        <w:rPr>
          <w:color w:val="808080"/>
        </w:rPr>
      </w:pPr>
      <w:r>
        <w:rPr>
          <w:color w:val="808080"/>
        </w:rPr>
        <w:t>(Replaces C4-214333)</w:t>
      </w:r>
    </w:p>
    <w:p w14:paraId="4D44601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C4-221539</w:t>
      </w:r>
      <w:r>
        <w:rPr>
          <w:color w:val="993300"/>
          <w:u w:val="single"/>
        </w:rPr>
        <w:t>.</w:t>
      </w:r>
    </w:p>
    <w:p w14:paraId="521A9415" w14:textId="18D4E530" w:rsidR="003E6F6D" w:rsidRDefault="003E6F6D" w:rsidP="003E6F6D">
      <w:pPr>
        <w:rPr>
          <w:rFonts w:ascii="Arial" w:hAnsi="Arial" w:cs="Arial"/>
          <w:b/>
          <w:sz w:val="24"/>
        </w:rPr>
      </w:pPr>
      <w:r>
        <w:rPr>
          <w:rFonts w:ascii="Arial" w:hAnsi="Arial" w:cs="Arial"/>
          <w:b/>
          <w:color w:val="0000FF"/>
          <w:sz w:val="24"/>
        </w:rPr>
        <w:t>C4-221287</w:t>
      </w:r>
      <w:r>
        <w:rPr>
          <w:rFonts w:ascii="Arial" w:hAnsi="Arial" w:cs="Arial"/>
          <w:b/>
          <w:color w:val="0000FF"/>
          <w:sz w:val="24"/>
        </w:rPr>
        <w:tab/>
      </w:r>
      <w:r>
        <w:rPr>
          <w:rFonts w:ascii="Arial" w:hAnsi="Arial" w:cs="Arial"/>
          <w:b/>
          <w:sz w:val="24"/>
        </w:rPr>
        <w:t>Subscription Id in message body</w:t>
      </w:r>
    </w:p>
    <w:p w14:paraId="58346253"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CR-0686  rev  Cat: F (Rel-17)</w:t>
      </w:r>
      <w:r>
        <w:rPr>
          <w:i/>
        </w:rPr>
        <w:br/>
      </w:r>
      <w:r>
        <w:rPr>
          <w:i/>
        </w:rPr>
        <w:br/>
      </w:r>
      <w:r>
        <w:rPr>
          <w:i/>
        </w:rPr>
        <w:tab/>
      </w:r>
      <w:r>
        <w:rPr>
          <w:i/>
        </w:rPr>
        <w:tab/>
      </w:r>
      <w:r>
        <w:rPr>
          <w:i/>
        </w:rPr>
        <w:tab/>
      </w:r>
      <w:r>
        <w:rPr>
          <w:i/>
        </w:rPr>
        <w:tab/>
      </w:r>
      <w:r>
        <w:rPr>
          <w:i/>
        </w:rPr>
        <w:tab/>
        <w:t>Source: Huawei</w:t>
      </w:r>
    </w:p>
    <w:p w14:paraId="36D86E4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C4-221502</w:t>
      </w:r>
      <w:r>
        <w:rPr>
          <w:color w:val="993300"/>
          <w:u w:val="single"/>
        </w:rPr>
        <w:t>.</w:t>
      </w:r>
    </w:p>
    <w:p w14:paraId="3A691ADC" w14:textId="1AFFB0A5" w:rsidR="003E6F6D" w:rsidRDefault="003E6F6D" w:rsidP="003E6F6D">
      <w:pPr>
        <w:rPr>
          <w:rFonts w:ascii="Arial" w:hAnsi="Arial" w:cs="Arial"/>
          <w:b/>
          <w:sz w:val="24"/>
        </w:rPr>
      </w:pPr>
      <w:r>
        <w:rPr>
          <w:rFonts w:ascii="Arial" w:hAnsi="Arial" w:cs="Arial"/>
          <w:b/>
          <w:color w:val="0000FF"/>
          <w:sz w:val="24"/>
        </w:rPr>
        <w:t>C4-221502</w:t>
      </w:r>
      <w:r>
        <w:rPr>
          <w:rFonts w:ascii="Arial" w:hAnsi="Arial" w:cs="Arial"/>
          <w:b/>
          <w:color w:val="0000FF"/>
          <w:sz w:val="24"/>
        </w:rPr>
        <w:tab/>
      </w:r>
      <w:r>
        <w:rPr>
          <w:rFonts w:ascii="Arial" w:hAnsi="Arial" w:cs="Arial"/>
          <w:b/>
          <w:sz w:val="24"/>
        </w:rPr>
        <w:t>Subscription Id in message body</w:t>
      </w:r>
    </w:p>
    <w:p w14:paraId="3E748EC1"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CR-0686  rev 1 Cat: F (Rel-17)</w:t>
      </w:r>
      <w:r>
        <w:rPr>
          <w:i/>
        </w:rPr>
        <w:br/>
      </w:r>
      <w:r>
        <w:rPr>
          <w:i/>
        </w:rPr>
        <w:br/>
      </w:r>
      <w:r>
        <w:rPr>
          <w:i/>
        </w:rPr>
        <w:tab/>
      </w:r>
      <w:r>
        <w:rPr>
          <w:i/>
        </w:rPr>
        <w:tab/>
      </w:r>
      <w:r>
        <w:rPr>
          <w:i/>
        </w:rPr>
        <w:tab/>
      </w:r>
      <w:r>
        <w:rPr>
          <w:i/>
        </w:rPr>
        <w:tab/>
      </w:r>
      <w:r>
        <w:rPr>
          <w:i/>
        </w:rPr>
        <w:tab/>
        <w:t>Source: Huawei</w:t>
      </w:r>
    </w:p>
    <w:p w14:paraId="31E1D4C0" w14:textId="77777777" w:rsidR="003E6F6D" w:rsidRDefault="003E6F6D" w:rsidP="003E6F6D">
      <w:pPr>
        <w:rPr>
          <w:color w:val="808080"/>
        </w:rPr>
      </w:pPr>
      <w:r>
        <w:rPr>
          <w:color w:val="808080"/>
        </w:rPr>
        <w:t>(Replaces C4-221287)</w:t>
      </w:r>
    </w:p>
    <w:p w14:paraId="66AD98C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86E46" w14:textId="3AE0408E" w:rsidR="003E6F6D" w:rsidRDefault="003E6F6D" w:rsidP="003E6F6D">
      <w:pPr>
        <w:rPr>
          <w:rFonts w:ascii="Arial" w:hAnsi="Arial" w:cs="Arial"/>
          <w:b/>
          <w:sz w:val="24"/>
        </w:rPr>
      </w:pPr>
      <w:r>
        <w:rPr>
          <w:rFonts w:ascii="Arial" w:hAnsi="Arial" w:cs="Arial"/>
          <w:b/>
          <w:color w:val="0000FF"/>
          <w:sz w:val="24"/>
        </w:rPr>
        <w:t>C4-221539</w:t>
      </w:r>
      <w:r>
        <w:rPr>
          <w:rFonts w:ascii="Arial" w:hAnsi="Arial" w:cs="Arial"/>
          <w:b/>
          <w:color w:val="0000FF"/>
          <w:sz w:val="24"/>
        </w:rPr>
        <w:tab/>
      </w:r>
      <w:r>
        <w:rPr>
          <w:rFonts w:ascii="Arial" w:hAnsi="Arial" w:cs="Arial"/>
          <w:b/>
          <w:sz w:val="24"/>
        </w:rPr>
        <w:t>SEPP capability negotation</w:t>
      </w:r>
    </w:p>
    <w:p w14:paraId="1A49A72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v17.3.0</w:t>
      </w:r>
      <w:r>
        <w:rPr>
          <w:i/>
        </w:rPr>
        <w:tab/>
        <w:t xml:space="preserve">  CR-0079  rev 2 Cat: B (Rel-17)</w:t>
      </w:r>
      <w:r>
        <w:rPr>
          <w:i/>
        </w:rPr>
        <w:br/>
      </w:r>
      <w:r>
        <w:rPr>
          <w:i/>
        </w:rPr>
        <w:br/>
      </w:r>
      <w:r>
        <w:rPr>
          <w:i/>
        </w:rPr>
        <w:tab/>
      </w:r>
      <w:r>
        <w:rPr>
          <w:i/>
        </w:rPr>
        <w:tab/>
      </w:r>
      <w:r>
        <w:rPr>
          <w:i/>
        </w:rPr>
        <w:tab/>
      </w:r>
      <w:r>
        <w:rPr>
          <w:i/>
        </w:rPr>
        <w:tab/>
      </w:r>
      <w:r>
        <w:rPr>
          <w:i/>
        </w:rPr>
        <w:tab/>
        <w:t>Source: Nokia, Nokia Shanghai Bell,</w:t>
      </w:r>
    </w:p>
    <w:p w14:paraId="5ADA9CE8" w14:textId="77777777" w:rsidR="003E6F6D" w:rsidRDefault="003E6F6D" w:rsidP="003E6F6D">
      <w:pPr>
        <w:rPr>
          <w:color w:val="808080"/>
        </w:rPr>
      </w:pPr>
      <w:r>
        <w:rPr>
          <w:color w:val="808080"/>
        </w:rPr>
        <w:t>(Replaces C4-221114)</w:t>
      </w:r>
    </w:p>
    <w:p w14:paraId="6596166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3FE3C" w14:textId="77777777" w:rsidR="003E6F6D" w:rsidRDefault="003E6F6D" w:rsidP="003E6F6D">
      <w:pPr>
        <w:pStyle w:val="Heading4"/>
      </w:pPr>
      <w:bookmarkStart w:id="37" w:name="_Toc97372278"/>
      <w:r>
        <w:lastRenderedPageBreak/>
        <w:t>6.1.12</w:t>
      </w:r>
      <w:r>
        <w:tab/>
        <w:t>Restoration of PDN Connections in PGW-C/SMF S [RPCPSET]</w:t>
      </w:r>
      <w:bookmarkEnd w:id="37"/>
    </w:p>
    <w:p w14:paraId="48195A3B" w14:textId="09604164" w:rsidR="003E6F6D" w:rsidRDefault="003E6F6D" w:rsidP="003E6F6D">
      <w:pPr>
        <w:rPr>
          <w:rFonts w:ascii="Arial" w:hAnsi="Arial" w:cs="Arial"/>
          <w:b/>
          <w:sz w:val="24"/>
        </w:rPr>
      </w:pPr>
      <w:r>
        <w:rPr>
          <w:rFonts w:ascii="Arial" w:hAnsi="Arial" w:cs="Arial"/>
          <w:b/>
          <w:color w:val="0000FF"/>
          <w:sz w:val="24"/>
        </w:rPr>
        <w:t>C4-221319</w:t>
      </w:r>
      <w:r>
        <w:rPr>
          <w:rFonts w:ascii="Arial" w:hAnsi="Arial" w:cs="Arial"/>
          <w:b/>
          <w:color w:val="0000FF"/>
          <w:sz w:val="24"/>
        </w:rPr>
        <w:tab/>
      </w:r>
      <w:r>
        <w:rPr>
          <w:rFonts w:ascii="Arial" w:hAnsi="Arial" w:cs="Arial"/>
          <w:b/>
          <w:sz w:val="24"/>
        </w:rPr>
        <w:t>ePDG support of Restoration of PDN connections after a PGW-C/SMF change</w:t>
      </w:r>
    </w:p>
    <w:p w14:paraId="697CFC4E"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v17.3.0</w:t>
      </w:r>
      <w:r>
        <w:rPr>
          <w:i/>
        </w:rPr>
        <w:tab/>
        <w:t xml:space="preserve">  CR-0379  rev 2 Cat: B (Rel-17)</w:t>
      </w:r>
      <w:r>
        <w:rPr>
          <w:i/>
        </w:rPr>
        <w:br/>
      </w:r>
      <w:r>
        <w:rPr>
          <w:i/>
        </w:rPr>
        <w:br/>
      </w:r>
      <w:r>
        <w:rPr>
          <w:i/>
        </w:rPr>
        <w:tab/>
      </w:r>
      <w:r>
        <w:rPr>
          <w:i/>
        </w:rPr>
        <w:tab/>
      </w:r>
      <w:r>
        <w:rPr>
          <w:i/>
        </w:rPr>
        <w:tab/>
      </w:r>
      <w:r>
        <w:rPr>
          <w:i/>
        </w:rPr>
        <w:tab/>
      </w:r>
      <w:r>
        <w:rPr>
          <w:i/>
        </w:rPr>
        <w:tab/>
        <w:t>Source: Ericsson</w:t>
      </w:r>
    </w:p>
    <w:p w14:paraId="38047753" w14:textId="77777777" w:rsidR="003E6F6D" w:rsidRDefault="003E6F6D" w:rsidP="003E6F6D">
      <w:pPr>
        <w:rPr>
          <w:color w:val="808080"/>
        </w:rPr>
      </w:pPr>
      <w:r>
        <w:rPr>
          <w:color w:val="808080"/>
        </w:rPr>
        <w:t>(Replaces C4-220395)</w:t>
      </w:r>
    </w:p>
    <w:p w14:paraId="27B310A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C4-221458</w:t>
      </w:r>
      <w:r>
        <w:rPr>
          <w:color w:val="993300"/>
          <w:u w:val="single"/>
        </w:rPr>
        <w:t>.</w:t>
      </w:r>
    </w:p>
    <w:p w14:paraId="4CB948E8" w14:textId="1719A1E0" w:rsidR="003E6F6D" w:rsidRDefault="003E6F6D" w:rsidP="003E6F6D">
      <w:pPr>
        <w:rPr>
          <w:rFonts w:ascii="Arial" w:hAnsi="Arial" w:cs="Arial"/>
          <w:b/>
          <w:sz w:val="24"/>
        </w:rPr>
      </w:pPr>
      <w:r>
        <w:rPr>
          <w:rFonts w:ascii="Arial" w:hAnsi="Arial" w:cs="Arial"/>
          <w:b/>
          <w:color w:val="0000FF"/>
          <w:sz w:val="24"/>
        </w:rPr>
        <w:t>C4-221320</w:t>
      </w:r>
      <w:r>
        <w:rPr>
          <w:rFonts w:ascii="Arial" w:hAnsi="Arial" w:cs="Arial"/>
          <w:b/>
          <w:color w:val="0000FF"/>
          <w:sz w:val="24"/>
        </w:rPr>
        <w:tab/>
      </w:r>
      <w:r>
        <w:rPr>
          <w:rFonts w:ascii="Arial" w:hAnsi="Arial" w:cs="Arial"/>
          <w:b/>
          <w:sz w:val="24"/>
        </w:rPr>
        <w:t>ePDG support of Restoration of PDN connections after a PGW-C/SMF change</w:t>
      </w:r>
    </w:p>
    <w:p w14:paraId="1D5E4DE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v17.4.0</w:t>
      </w:r>
      <w:r>
        <w:rPr>
          <w:i/>
        </w:rPr>
        <w:tab/>
        <w:t xml:space="preserve">  CR-2049  rev  Cat: B (Rel-17)</w:t>
      </w:r>
      <w:r>
        <w:rPr>
          <w:i/>
        </w:rPr>
        <w:br/>
      </w:r>
      <w:r>
        <w:rPr>
          <w:i/>
        </w:rPr>
        <w:br/>
      </w:r>
      <w:r>
        <w:rPr>
          <w:i/>
        </w:rPr>
        <w:tab/>
      </w:r>
      <w:r>
        <w:rPr>
          <w:i/>
        </w:rPr>
        <w:tab/>
      </w:r>
      <w:r>
        <w:rPr>
          <w:i/>
        </w:rPr>
        <w:tab/>
      </w:r>
      <w:r>
        <w:rPr>
          <w:i/>
        </w:rPr>
        <w:tab/>
      </w:r>
      <w:r>
        <w:rPr>
          <w:i/>
        </w:rPr>
        <w:tab/>
        <w:t>Source: Ericsson</w:t>
      </w:r>
    </w:p>
    <w:p w14:paraId="5044A5C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C4-221459</w:t>
      </w:r>
      <w:r>
        <w:rPr>
          <w:color w:val="993300"/>
          <w:u w:val="single"/>
        </w:rPr>
        <w:t>.</w:t>
      </w:r>
    </w:p>
    <w:p w14:paraId="4D63BDE1" w14:textId="31895BF6" w:rsidR="003E6F6D" w:rsidRDefault="003E6F6D" w:rsidP="003E6F6D">
      <w:pPr>
        <w:rPr>
          <w:rFonts w:ascii="Arial" w:hAnsi="Arial" w:cs="Arial"/>
          <w:b/>
          <w:sz w:val="24"/>
        </w:rPr>
      </w:pPr>
      <w:r>
        <w:rPr>
          <w:rFonts w:ascii="Arial" w:hAnsi="Arial" w:cs="Arial"/>
          <w:b/>
          <w:color w:val="0000FF"/>
          <w:sz w:val="24"/>
        </w:rPr>
        <w:t>C4-221458</w:t>
      </w:r>
      <w:r>
        <w:rPr>
          <w:rFonts w:ascii="Arial" w:hAnsi="Arial" w:cs="Arial"/>
          <w:b/>
          <w:color w:val="0000FF"/>
          <w:sz w:val="24"/>
        </w:rPr>
        <w:tab/>
      </w:r>
      <w:r>
        <w:rPr>
          <w:rFonts w:ascii="Arial" w:hAnsi="Arial" w:cs="Arial"/>
          <w:b/>
          <w:sz w:val="24"/>
        </w:rPr>
        <w:t>ePDG support of Restoration of PDN connections after a PGW-C/SMF change</w:t>
      </w:r>
    </w:p>
    <w:p w14:paraId="1B874303"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v17.3.0</w:t>
      </w:r>
      <w:r>
        <w:rPr>
          <w:i/>
        </w:rPr>
        <w:tab/>
        <w:t xml:space="preserve">  CR-0379  rev 3 Cat: B (Rel-17)</w:t>
      </w:r>
      <w:r>
        <w:rPr>
          <w:i/>
        </w:rPr>
        <w:br/>
      </w:r>
      <w:r>
        <w:rPr>
          <w:i/>
        </w:rPr>
        <w:br/>
      </w:r>
      <w:r>
        <w:rPr>
          <w:i/>
        </w:rPr>
        <w:tab/>
      </w:r>
      <w:r>
        <w:rPr>
          <w:i/>
        </w:rPr>
        <w:tab/>
      </w:r>
      <w:r>
        <w:rPr>
          <w:i/>
        </w:rPr>
        <w:tab/>
      </w:r>
      <w:r>
        <w:rPr>
          <w:i/>
        </w:rPr>
        <w:tab/>
      </w:r>
      <w:r>
        <w:rPr>
          <w:i/>
        </w:rPr>
        <w:tab/>
        <w:t>Source: Ericsson</w:t>
      </w:r>
    </w:p>
    <w:p w14:paraId="5907178C" w14:textId="77777777" w:rsidR="003E6F6D" w:rsidRDefault="003E6F6D" w:rsidP="003E6F6D">
      <w:pPr>
        <w:rPr>
          <w:color w:val="808080"/>
        </w:rPr>
      </w:pPr>
      <w:r>
        <w:rPr>
          <w:color w:val="808080"/>
        </w:rPr>
        <w:t>(Replaces C4-221319)</w:t>
      </w:r>
    </w:p>
    <w:p w14:paraId="6A533FF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9CC1F" w14:textId="1E87AF3F" w:rsidR="003E6F6D" w:rsidRDefault="003E6F6D" w:rsidP="003E6F6D">
      <w:pPr>
        <w:rPr>
          <w:rFonts w:ascii="Arial" w:hAnsi="Arial" w:cs="Arial"/>
          <w:b/>
          <w:sz w:val="24"/>
        </w:rPr>
      </w:pPr>
      <w:r>
        <w:rPr>
          <w:rFonts w:ascii="Arial" w:hAnsi="Arial" w:cs="Arial"/>
          <w:b/>
          <w:color w:val="0000FF"/>
          <w:sz w:val="24"/>
        </w:rPr>
        <w:t>C4-221459</w:t>
      </w:r>
      <w:r>
        <w:rPr>
          <w:rFonts w:ascii="Arial" w:hAnsi="Arial" w:cs="Arial"/>
          <w:b/>
          <w:color w:val="0000FF"/>
          <w:sz w:val="24"/>
        </w:rPr>
        <w:tab/>
      </w:r>
      <w:r>
        <w:rPr>
          <w:rFonts w:ascii="Arial" w:hAnsi="Arial" w:cs="Arial"/>
          <w:b/>
          <w:sz w:val="24"/>
        </w:rPr>
        <w:t>ePDG support of Restoration of PDN connections after a PGW-C/SMF change</w:t>
      </w:r>
    </w:p>
    <w:p w14:paraId="683AC13B"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v17.4.0</w:t>
      </w:r>
      <w:r>
        <w:rPr>
          <w:i/>
        </w:rPr>
        <w:tab/>
        <w:t xml:space="preserve">  CR-2049  rev 1 Cat: B (Rel-17)</w:t>
      </w:r>
      <w:r>
        <w:rPr>
          <w:i/>
        </w:rPr>
        <w:br/>
      </w:r>
      <w:r>
        <w:rPr>
          <w:i/>
        </w:rPr>
        <w:br/>
      </w:r>
      <w:r>
        <w:rPr>
          <w:i/>
        </w:rPr>
        <w:tab/>
      </w:r>
      <w:r>
        <w:rPr>
          <w:i/>
        </w:rPr>
        <w:tab/>
      </w:r>
      <w:r>
        <w:rPr>
          <w:i/>
        </w:rPr>
        <w:tab/>
      </w:r>
      <w:r>
        <w:rPr>
          <w:i/>
        </w:rPr>
        <w:tab/>
      </w:r>
      <w:r>
        <w:rPr>
          <w:i/>
        </w:rPr>
        <w:tab/>
        <w:t>Source: Ericsson</w:t>
      </w:r>
    </w:p>
    <w:p w14:paraId="60615F27" w14:textId="77777777" w:rsidR="003E6F6D" w:rsidRDefault="003E6F6D" w:rsidP="003E6F6D">
      <w:pPr>
        <w:rPr>
          <w:color w:val="808080"/>
        </w:rPr>
      </w:pPr>
      <w:r>
        <w:rPr>
          <w:color w:val="808080"/>
        </w:rPr>
        <w:t>(Replaces C4-221320)</w:t>
      </w:r>
    </w:p>
    <w:p w14:paraId="1E73943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1D927" w14:textId="77777777" w:rsidR="003E6F6D" w:rsidRDefault="003E6F6D" w:rsidP="003E6F6D">
      <w:pPr>
        <w:pStyle w:val="Heading4"/>
      </w:pPr>
      <w:bookmarkStart w:id="38" w:name="_Toc97372279"/>
      <w:r>
        <w:t>6.1.13</w:t>
      </w:r>
      <w:r>
        <w:tab/>
        <w:t>Start of Pause of Charging via User Plane [SPOCUP]</w:t>
      </w:r>
      <w:bookmarkEnd w:id="38"/>
    </w:p>
    <w:p w14:paraId="595955D4" w14:textId="77777777" w:rsidR="003E6F6D" w:rsidRDefault="003E6F6D" w:rsidP="003E6F6D">
      <w:pPr>
        <w:pStyle w:val="Heading4"/>
      </w:pPr>
      <w:bookmarkStart w:id="39" w:name="_Toc97372280"/>
      <w:r>
        <w:t>6.1.14</w:t>
      </w:r>
      <w:r>
        <w:tab/>
        <w:t>Enhancement to the 5GC LoCation Services-Phase 2 [5G_eLCS_ph2]</w:t>
      </w:r>
      <w:bookmarkEnd w:id="39"/>
    </w:p>
    <w:p w14:paraId="565AB33E" w14:textId="30AF096D" w:rsidR="003E6F6D" w:rsidRDefault="003E6F6D" w:rsidP="003E6F6D">
      <w:pPr>
        <w:rPr>
          <w:rFonts w:ascii="Arial" w:hAnsi="Arial" w:cs="Arial"/>
          <w:b/>
          <w:sz w:val="24"/>
        </w:rPr>
      </w:pPr>
      <w:r>
        <w:rPr>
          <w:rFonts w:ascii="Arial" w:hAnsi="Arial" w:cs="Arial"/>
          <w:b/>
          <w:color w:val="0000FF"/>
          <w:sz w:val="24"/>
        </w:rPr>
        <w:t>C4-221263</w:t>
      </w:r>
      <w:r>
        <w:rPr>
          <w:rFonts w:ascii="Arial" w:hAnsi="Arial" w:cs="Arial"/>
          <w:b/>
          <w:color w:val="0000FF"/>
          <w:sz w:val="24"/>
        </w:rPr>
        <w:tab/>
      </w:r>
      <w:r>
        <w:rPr>
          <w:rFonts w:ascii="Arial" w:hAnsi="Arial" w:cs="Arial"/>
          <w:b/>
          <w:sz w:val="24"/>
        </w:rPr>
        <w:t>Add scheduled location time in LCS-MOLRArg</w:t>
      </w:r>
    </w:p>
    <w:p w14:paraId="10A34BF5"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v17.2.0</w:t>
      </w:r>
      <w:r>
        <w:rPr>
          <w:i/>
        </w:rPr>
        <w:tab/>
        <w:t xml:space="preserve">  CR-0093  rev  Cat: B (Rel-17)</w:t>
      </w:r>
      <w:r>
        <w:rPr>
          <w:i/>
        </w:rPr>
        <w:br/>
      </w:r>
      <w:r>
        <w:rPr>
          <w:i/>
        </w:rPr>
        <w:br/>
      </w:r>
      <w:r>
        <w:rPr>
          <w:i/>
        </w:rPr>
        <w:tab/>
      </w:r>
      <w:r>
        <w:rPr>
          <w:i/>
        </w:rPr>
        <w:tab/>
      </w:r>
      <w:r>
        <w:rPr>
          <w:i/>
        </w:rPr>
        <w:tab/>
      </w:r>
      <w:r>
        <w:rPr>
          <w:i/>
        </w:rPr>
        <w:tab/>
      </w:r>
      <w:r>
        <w:rPr>
          <w:i/>
        </w:rPr>
        <w:tab/>
        <w:t>Source: CATT</w:t>
      </w:r>
    </w:p>
    <w:p w14:paraId="5D0C9AC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680EF" w14:textId="77777777" w:rsidR="003E6F6D" w:rsidRDefault="003E6F6D" w:rsidP="003E6F6D">
      <w:pPr>
        <w:pStyle w:val="Heading4"/>
      </w:pPr>
      <w:bookmarkStart w:id="40" w:name="_Toc97372281"/>
      <w:r>
        <w:lastRenderedPageBreak/>
        <w:t>6.1.15</w:t>
      </w:r>
      <w:r>
        <w:tab/>
        <w:t>CT aspects of Support of different slices over different Non 3GPP access [TEI17_N3SLICE]</w:t>
      </w:r>
      <w:bookmarkEnd w:id="40"/>
    </w:p>
    <w:p w14:paraId="06D40072" w14:textId="77777777" w:rsidR="003E6F6D" w:rsidRDefault="003E6F6D" w:rsidP="003E6F6D">
      <w:pPr>
        <w:pStyle w:val="Heading4"/>
      </w:pPr>
      <w:bookmarkStart w:id="41" w:name="_Toc97372282"/>
      <w:r>
        <w:t>6.1.16</w:t>
      </w:r>
      <w:r>
        <w:tab/>
        <w:t>CT aspects of the architectural enhancements for 5G multicast-broadcast services [5MBS]</w:t>
      </w:r>
      <w:bookmarkEnd w:id="41"/>
    </w:p>
    <w:p w14:paraId="46095F28" w14:textId="08B2DE40" w:rsidR="003E6F6D" w:rsidRDefault="003E6F6D" w:rsidP="003E6F6D">
      <w:pPr>
        <w:rPr>
          <w:rFonts w:ascii="Arial" w:hAnsi="Arial" w:cs="Arial"/>
          <w:b/>
          <w:sz w:val="24"/>
        </w:rPr>
      </w:pPr>
      <w:r>
        <w:rPr>
          <w:rFonts w:ascii="Arial" w:hAnsi="Arial" w:cs="Arial"/>
          <w:b/>
          <w:color w:val="0000FF"/>
          <w:sz w:val="24"/>
        </w:rPr>
        <w:t>C4-221043</w:t>
      </w:r>
      <w:r>
        <w:rPr>
          <w:rFonts w:ascii="Arial" w:hAnsi="Arial" w:cs="Arial"/>
          <w:b/>
          <w:color w:val="0000FF"/>
          <w:sz w:val="24"/>
        </w:rPr>
        <w:tab/>
      </w:r>
      <w:r>
        <w:rPr>
          <w:rFonts w:ascii="Arial" w:hAnsi="Arial" w:cs="Arial"/>
          <w:b/>
          <w:sz w:val="24"/>
        </w:rPr>
        <w:t>Incorrect IE Type Value - MBS Session N4 Information IE</w:t>
      </w:r>
    </w:p>
    <w:p w14:paraId="52E243FF"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v17.3.0</w:t>
      </w:r>
      <w:r>
        <w:rPr>
          <w:i/>
        </w:rPr>
        <w:tab/>
        <w:t xml:space="preserve">  CR-0603  rev  Cat: F (Rel-17)</w:t>
      </w:r>
      <w:r>
        <w:rPr>
          <w:i/>
        </w:rPr>
        <w:br/>
      </w:r>
      <w:r>
        <w:rPr>
          <w:i/>
        </w:rPr>
        <w:br/>
      </w:r>
      <w:r>
        <w:rPr>
          <w:i/>
        </w:rPr>
        <w:tab/>
      </w:r>
      <w:r>
        <w:rPr>
          <w:i/>
        </w:rPr>
        <w:tab/>
      </w:r>
      <w:r>
        <w:rPr>
          <w:i/>
        </w:rPr>
        <w:tab/>
      </w:r>
      <w:r>
        <w:rPr>
          <w:i/>
        </w:rPr>
        <w:tab/>
      </w:r>
      <w:r>
        <w:rPr>
          <w:i/>
        </w:rPr>
        <w:tab/>
        <w:t>Source: ZTE</w:t>
      </w:r>
    </w:p>
    <w:p w14:paraId="2FEF850D" w14:textId="77777777" w:rsidR="003E6F6D" w:rsidRDefault="003E6F6D" w:rsidP="003E6F6D">
      <w:pPr>
        <w:rPr>
          <w:rFonts w:ascii="Arial" w:hAnsi="Arial" w:cs="Arial"/>
          <w:b/>
        </w:rPr>
      </w:pPr>
      <w:r>
        <w:rPr>
          <w:rFonts w:ascii="Arial" w:hAnsi="Arial" w:cs="Arial"/>
          <w:b/>
        </w:rPr>
        <w:t xml:space="preserve">Abstract: </w:t>
      </w:r>
    </w:p>
    <w:p w14:paraId="51E8F311" w14:textId="77777777" w:rsidR="003E6F6D" w:rsidRDefault="003E6F6D" w:rsidP="003E6F6D">
      <w:r>
        <w:t>This contribution corrects the IE type value for MBS Session N4 Information IE.</w:t>
      </w:r>
    </w:p>
    <w:p w14:paraId="00A3EA1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4E124" w14:textId="2454B9C2" w:rsidR="003E6F6D" w:rsidRDefault="003E6F6D" w:rsidP="003E6F6D">
      <w:pPr>
        <w:rPr>
          <w:rFonts w:ascii="Arial" w:hAnsi="Arial" w:cs="Arial"/>
          <w:b/>
          <w:sz w:val="24"/>
        </w:rPr>
      </w:pPr>
      <w:r>
        <w:rPr>
          <w:rFonts w:ascii="Arial" w:hAnsi="Arial" w:cs="Arial"/>
          <w:b/>
          <w:color w:val="0000FF"/>
          <w:sz w:val="24"/>
        </w:rPr>
        <w:t>C4-221120</w:t>
      </w:r>
      <w:r>
        <w:rPr>
          <w:rFonts w:ascii="Arial" w:hAnsi="Arial" w:cs="Arial"/>
          <w:b/>
          <w:color w:val="0000FF"/>
          <w:sz w:val="24"/>
        </w:rPr>
        <w:tab/>
      </w:r>
      <w:r>
        <w:rPr>
          <w:rFonts w:ascii="Arial" w:hAnsi="Arial" w:cs="Arial"/>
          <w:b/>
          <w:sz w:val="24"/>
        </w:rPr>
        <w:t>TS 29.532 Cleanup</w:t>
      </w:r>
    </w:p>
    <w:p w14:paraId="47CA2D96" w14:textId="77777777" w:rsidR="003E6F6D" w:rsidRDefault="003E6F6D" w:rsidP="003E6F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v1.1.0</w:t>
      </w:r>
      <w:r>
        <w:rPr>
          <w:i/>
        </w:rPr>
        <w:tab/>
        <w:t xml:space="preserve">  CR-  rev  Cat:  (Rel-17)</w:t>
      </w:r>
      <w:r>
        <w:rPr>
          <w:i/>
        </w:rPr>
        <w:br/>
      </w:r>
      <w:r>
        <w:rPr>
          <w:i/>
        </w:rPr>
        <w:br/>
      </w:r>
      <w:r>
        <w:rPr>
          <w:i/>
        </w:rPr>
        <w:tab/>
      </w:r>
      <w:r>
        <w:rPr>
          <w:i/>
        </w:rPr>
        <w:tab/>
      </w:r>
      <w:r>
        <w:rPr>
          <w:i/>
        </w:rPr>
        <w:tab/>
      </w:r>
      <w:r>
        <w:rPr>
          <w:i/>
        </w:rPr>
        <w:tab/>
      </w:r>
      <w:r>
        <w:rPr>
          <w:i/>
        </w:rPr>
        <w:tab/>
        <w:t>Source: Huawei</w:t>
      </w:r>
    </w:p>
    <w:p w14:paraId="607EF5E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C4-221419</w:t>
      </w:r>
      <w:r>
        <w:rPr>
          <w:color w:val="993300"/>
          <w:u w:val="single"/>
        </w:rPr>
        <w:t>.</w:t>
      </w:r>
    </w:p>
    <w:p w14:paraId="6167167D" w14:textId="7610F9C1" w:rsidR="003E6F6D" w:rsidRDefault="003E6F6D" w:rsidP="003E6F6D">
      <w:pPr>
        <w:rPr>
          <w:rFonts w:ascii="Arial" w:hAnsi="Arial" w:cs="Arial"/>
          <w:b/>
          <w:sz w:val="24"/>
        </w:rPr>
      </w:pPr>
      <w:r>
        <w:rPr>
          <w:rFonts w:ascii="Arial" w:hAnsi="Arial" w:cs="Arial"/>
          <w:b/>
          <w:color w:val="0000FF"/>
          <w:sz w:val="24"/>
        </w:rPr>
        <w:t>C4-221121</w:t>
      </w:r>
      <w:r>
        <w:rPr>
          <w:rFonts w:ascii="Arial" w:hAnsi="Arial" w:cs="Arial"/>
          <w:b/>
          <w:color w:val="0000FF"/>
          <w:sz w:val="24"/>
        </w:rPr>
        <w:tab/>
      </w:r>
      <w:r>
        <w:rPr>
          <w:rFonts w:ascii="Arial" w:hAnsi="Arial" w:cs="Arial"/>
          <w:b/>
          <w:sz w:val="24"/>
        </w:rPr>
        <w:t>Removing editor's notes: Errors are FFS</w:t>
      </w:r>
    </w:p>
    <w:p w14:paraId="4FA59844" w14:textId="77777777" w:rsidR="003E6F6D" w:rsidRDefault="003E6F6D" w:rsidP="003E6F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v1.1.0</w:t>
      </w:r>
      <w:r>
        <w:rPr>
          <w:i/>
        </w:rPr>
        <w:tab/>
        <w:t xml:space="preserve">  CR-  rev  Cat:  (Rel-17)</w:t>
      </w:r>
      <w:r>
        <w:rPr>
          <w:i/>
        </w:rPr>
        <w:br/>
      </w:r>
      <w:r>
        <w:rPr>
          <w:i/>
        </w:rPr>
        <w:br/>
      </w:r>
      <w:r>
        <w:rPr>
          <w:i/>
        </w:rPr>
        <w:tab/>
      </w:r>
      <w:r>
        <w:rPr>
          <w:i/>
        </w:rPr>
        <w:tab/>
      </w:r>
      <w:r>
        <w:rPr>
          <w:i/>
        </w:rPr>
        <w:tab/>
      </w:r>
      <w:r>
        <w:rPr>
          <w:i/>
        </w:rPr>
        <w:tab/>
      </w:r>
      <w:r>
        <w:rPr>
          <w:i/>
        </w:rPr>
        <w:tab/>
        <w:t>Source: Huawei</w:t>
      </w:r>
    </w:p>
    <w:p w14:paraId="2B45413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C4-221403</w:t>
      </w:r>
      <w:r>
        <w:rPr>
          <w:color w:val="993300"/>
          <w:u w:val="single"/>
        </w:rPr>
        <w:t>.</w:t>
      </w:r>
    </w:p>
    <w:p w14:paraId="044A5E06" w14:textId="599EE367" w:rsidR="003E6F6D" w:rsidRDefault="003E6F6D" w:rsidP="003E6F6D">
      <w:pPr>
        <w:rPr>
          <w:rFonts w:ascii="Arial" w:hAnsi="Arial" w:cs="Arial"/>
          <w:b/>
          <w:sz w:val="24"/>
        </w:rPr>
      </w:pPr>
      <w:r>
        <w:rPr>
          <w:rFonts w:ascii="Arial" w:hAnsi="Arial" w:cs="Arial"/>
          <w:b/>
          <w:color w:val="0000FF"/>
          <w:sz w:val="24"/>
        </w:rPr>
        <w:t>C4-221122</w:t>
      </w:r>
      <w:r>
        <w:rPr>
          <w:rFonts w:ascii="Arial" w:hAnsi="Arial" w:cs="Arial"/>
          <w:b/>
          <w:color w:val="0000FF"/>
          <w:sz w:val="24"/>
        </w:rPr>
        <w:tab/>
      </w:r>
      <w:r>
        <w:rPr>
          <w:rFonts w:ascii="Arial" w:hAnsi="Arial" w:cs="Arial"/>
          <w:b/>
          <w:sz w:val="24"/>
        </w:rPr>
        <w:t>Notification Target Address</w:t>
      </w:r>
    </w:p>
    <w:p w14:paraId="7AE3DB12"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CR-0333  rev  Cat: B (Rel-17)</w:t>
      </w:r>
      <w:r>
        <w:rPr>
          <w:i/>
        </w:rPr>
        <w:br/>
      </w:r>
      <w:r>
        <w:rPr>
          <w:i/>
        </w:rPr>
        <w:br/>
      </w:r>
      <w:r>
        <w:rPr>
          <w:i/>
        </w:rPr>
        <w:tab/>
      </w:r>
      <w:r>
        <w:rPr>
          <w:i/>
        </w:rPr>
        <w:tab/>
      </w:r>
      <w:r>
        <w:rPr>
          <w:i/>
        </w:rPr>
        <w:tab/>
      </w:r>
      <w:r>
        <w:rPr>
          <w:i/>
        </w:rPr>
        <w:tab/>
      </w:r>
      <w:r>
        <w:rPr>
          <w:i/>
        </w:rPr>
        <w:tab/>
        <w:t>Source: Huawei</w:t>
      </w:r>
    </w:p>
    <w:p w14:paraId="5FE8319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86C3A1" w14:textId="28DF4EC3" w:rsidR="003E6F6D" w:rsidRDefault="003E6F6D" w:rsidP="003E6F6D">
      <w:pPr>
        <w:rPr>
          <w:rFonts w:ascii="Arial" w:hAnsi="Arial" w:cs="Arial"/>
          <w:b/>
          <w:sz w:val="24"/>
        </w:rPr>
      </w:pPr>
      <w:r>
        <w:rPr>
          <w:rFonts w:ascii="Arial" w:hAnsi="Arial" w:cs="Arial"/>
          <w:b/>
          <w:color w:val="0000FF"/>
          <w:sz w:val="24"/>
        </w:rPr>
        <w:t>C4-221123</w:t>
      </w:r>
      <w:r>
        <w:rPr>
          <w:rFonts w:ascii="Arial" w:hAnsi="Arial" w:cs="Arial"/>
          <w:b/>
          <w:color w:val="0000FF"/>
          <w:sz w:val="24"/>
        </w:rPr>
        <w:tab/>
      </w:r>
      <w:r>
        <w:rPr>
          <w:rFonts w:ascii="Arial" w:hAnsi="Arial" w:cs="Arial"/>
          <w:b/>
          <w:sz w:val="24"/>
        </w:rPr>
        <w:t>Removing editor's note from clause 6.2.6.3.4.</w:t>
      </w:r>
    </w:p>
    <w:p w14:paraId="71AF2BA6" w14:textId="77777777" w:rsidR="003E6F6D" w:rsidRDefault="003E6F6D" w:rsidP="003E6F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v1.1.0</w:t>
      </w:r>
      <w:r>
        <w:rPr>
          <w:i/>
        </w:rPr>
        <w:tab/>
        <w:t xml:space="preserve">  CR-  rev  Cat:  (Rel-17)</w:t>
      </w:r>
      <w:r>
        <w:rPr>
          <w:i/>
        </w:rPr>
        <w:br/>
      </w:r>
      <w:r>
        <w:rPr>
          <w:i/>
        </w:rPr>
        <w:br/>
      </w:r>
      <w:r>
        <w:rPr>
          <w:i/>
        </w:rPr>
        <w:tab/>
      </w:r>
      <w:r>
        <w:rPr>
          <w:i/>
        </w:rPr>
        <w:tab/>
      </w:r>
      <w:r>
        <w:rPr>
          <w:i/>
        </w:rPr>
        <w:tab/>
      </w:r>
      <w:r>
        <w:rPr>
          <w:i/>
        </w:rPr>
        <w:tab/>
      </w:r>
      <w:r>
        <w:rPr>
          <w:i/>
        </w:rPr>
        <w:tab/>
        <w:t>Source: Huawei</w:t>
      </w:r>
    </w:p>
    <w:p w14:paraId="7C8A268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D61DD" w14:textId="7495012A" w:rsidR="003E6F6D" w:rsidRDefault="003E6F6D" w:rsidP="003E6F6D">
      <w:pPr>
        <w:rPr>
          <w:rFonts w:ascii="Arial" w:hAnsi="Arial" w:cs="Arial"/>
          <w:b/>
          <w:sz w:val="24"/>
        </w:rPr>
      </w:pPr>
      <w:r>
        <w:rPr>
          <w:rFonts w:ascii="Arial" w:hAnsi="Arial" w:cs="Arial"/>
          <w:b/>
          <w:color w:val="0000FF"/>
          <w:sz w:val="24"/>
        </w:rPr>
        <w:t>C4-221137</w:t>
      </w:r>
      <w:r>
        <w:rPr>
          <w:rFonts w:ascii="Arial" w:hAnsi="Arial" w:cs="Arial"/>
          <w:b/>
          <w:color w:val="0000FF"/>
          <w:sz w:val="24"/>
        </w:rPr>
        <w:tab/>
      </w:r>
      <w:r>
        <w:rPr>
          <w:rFonts w:ascii="Arial" w:hAnsi="Arial" w:cs="Arial"/>
          <w:b/>
          <w:sz w:val="24"/>
        </w:rPr>
        <w:t>MbsSession data type for MBS session creation response</w:t>
      </w:r>
    </w:p>
    <w:p w14:paraId="31D5D9A4"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CR-0334  rev  Cat: F (Rel-17)</w:t>
      </w:r>
      <w:r>
        <w:rPr>
          <w:i/>
        </w:rPr>
        <w:br/>
      </w:r>
      <w:r>
        <w:rPr>
          <w:i/>
        </w:rPr>
        <w:br/>
      </w:r>
      <w:r>
        <w:rPr>
          <w:i/>
        </w:rPr>
        <w:tab/>
      </w:r>
      <w:r>
        <w:rPr>
          <w:i/>
        </w:rPr>
        <w:tab/>
      </w:r>
      <w:r>
        <w:rPr>
          <w:i/>
        </w:rPr>
        <w:tab/>
      </w:r>
      <w:r>
        <w:rPr>
          <w:i/>
        </w:rPr>
        <w:tab/>
      </w:r>
      <w:r>
        <w:rPr>
          <w:i/>
        </w:rPr>
        <w:tab/>
        <w:t>Source: Nokia, Nokia Shanghai Bell</w:t>
      </w:r>
    </w:p>
    <w:p w14:paraId="5B40728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C4-221483</w:t>
      </w:r>
      <w:r>
        <w:rPr>
          <w:color w:val="993300"/>
          <w:u w:val="single"/>
        </w:rPr>
        <w:t>.</w:t>
      </w:r>
    </w:p>
    <w:p w14:paraId="135AA6AA" w14:textId="3F4B5EF4" w:rsidR="003E6F6D" w:rsidRDefault="003E6F6D" w:rsidP="003E6F6D">
      <w:pPr>
        <w:rPr>
          <w:rFonts w:ascii="Arial" w:hAnsi="Arial" w:cs="Arial"/>
          <w:b/>
          <w:sz w:val="24"/>
        </w:rPr>
      </w:pPr>
      <w:r>
        <w:rPr>
          <w:rFonts w:ascii="Arial" w:hAnsi="Arial" w:cs="Arial"/>
          <w:b/>
          <w:color w:val="0000FF"/>
          <w:sz w:val="24"/>
        </w:rPr>
        <w:lastRenderedPageBreak/>
        <w:t>C4-221138</w:t>
      </w:r>
      <w:r>
        <w:rPr>
          <w:rFonts w:ascii="Arial" w:hAnsi="Arial" w:cs="Arial"/>
          <w:b/>
          <w:color w:val="0000FF"/>
          <w:sz w:val="24"/>
        </w:rPr>
        <w:tab/>
      </w:r>
      <w:r>
        <w:rPr>
          <w:rFonts w:ascii="Arial" w:hAnsi="Arial" w:cs="Arial"/>
          <w:b/>
          <w:sz w:val="24"/>
        </w:rPr>
        <w:t>MBSSession Create Response</w:t>
      </w:r>
    </w:p>
    <w:p w14:paraId="261DF6A3"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1E5840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69247" w14:textId="0BD66FB5" w:rsidR="003E6F6D" w:rsidRDefault="003E6F6D" w:rsidP="003E6F6D">
      <w:pPr>
        <w:rPr>
          <w:rFonts w:ascii="Arial" w:hAnsi="Arial" w:cs="Arial"/>
          <w:b/>
          <w:sz w:val="24"/>
        </w:rPr>
      </w:pPr>
      <w:r>
        <w:rPr>
          <w:rFonts w:ascii="Arial" w:hAnsi="Arial" w:cs="Arial"/>
          <w:b/>
          <w:color w:val="0000FF"/>
          <w:sz w:val="24"/>
        </w:rPr>
        <w:t>C4-221139</w:t>
      </w:r>
      <w:r>
        <w:rPr>
          <w:rFonts w:ascii="Arial" w:hAnsi="Arial" w:cs="Arial"/>
          <w:b/>
          <w:color w:val="0000FF"/>
          <w:sz w:val="24"/>
        </w:rPr>
        <w:tab/>
      </w:r>
      <w:r>
        <w:rPr>
          <w:rFonts w:ascii="Arial" w:hAnsi="Arial" w:cs="Arial"/>
          <w:b/>
          <w:sz w:val="24"/>
        </w:rPr>
        <w:t>MBS Session Status subscriptions and notifications</w:t>
      </w:r>
    </w:p>
    <w:p w14:paraId="182A69CC"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CR-0335  rev  Cat: F (Rel-17)</w:t>
      </w:r>
      <w:r>
        <w:rPr>
          <w:i/>
        </w:rPr>
        <w:br/>
      </w:r>
      <w:r>
        <w:rPr>
          <w:i/>
        </w:rPr>
        <w:br/>
      </w:r>
      <w:r>
        <w:rPr>
          <w:i/>
        </w:rPr>
        <w:tab/>
      </w:r>
      <w:r>
        <w:rPr>
          <w:i/>
        </w:rPr>
        <w:tab/>
      </w:r>
      <w:r>
        <w:rPr>
          <w:i/>
        </w:rPr>
        <w:tab/>
      </w:r>
      <w:r>
        <w:rPr>
          <w:i/>
        </w:rPr>
        <w:tab/>
      </w:r>
      <w:r>
        <w:rPr>
          <w:i/>
        </w:rPr>
        <w:tab/>
        <w:t>Source: Nokia, Nokia Shanghai Bell</w:t>
      </w:r>
    </w:p>
    <w:p w14:paraId="3EC77B9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C4-221484</w:t>
      </w:r>
      <w:r>
        <w:rPr>
          <w:color w:val="993300"/>
          <w:u w:val="single"/>
        </w:rPr>
        <w:t>.</w:t>
      </w:r>
    </w:p>
    <w:p w14:paraId="3C883BA9" w14:textId="466BE190" w:rsidR="003E6F6D" w:rsidRDefault="003E6F6D" w:rsidP="003E6F6D">
      <w:pPr>
        <w:rPr>
          <w:rFonts w:ascii="Arial" w:hAnsi="Arial" w:cs="Arial"/>
          <w:b/>
          <w:sz w:val="24"/>
        </w:rPr>
      </w:pPr>
      <w:r>
        <w:rPr>
          <w:rFonts w:ascii="Arial" w:hAnsi="Arial" w:cs="Arial"/>
          <w:b/>
          <w:color w:val="0000FF"/>
          <w:sz w:val="24"/>
        </w:rPr>
        <w:t>C4-221140</w:t>
      </w:r>
      <w:r>
        <w:rPr>
          <w:rFonts w:ascii="Arial" w:hAnsi="Arial" w:cs="Arial"/>
          <w:b/>
          <w:color w:val="0000FF"/>
          <w:sz w:val="24"/>
        </w:rPr>
        <w:tab/>
      </w:r>
      <w:r>
        <w:rPr>
          <w:rFonts w:ascii="Arial" w:hAnsi="Arial" w:cs="Arial"/>
          <w:b/>
          <w:sz w:val="24"/>
        </w:rPr>
        <w:t>MBS Session Status subscriptions and notifications</w:t>
      </w:r>
    </w:p>
    <w:p w14:paraId="1AE0B691"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A65CD0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927DB" w14:textId="673893C2" w:rsidR="003E6F6D" w:rsidRDefault="003E6F6D" w:rsidP="003E6F6D">
      <w:pPr>
        <w:rPr>
          <w:rFonts w:ascii="Arial" w:hAnsi="Arial" w:cs="Arial"/>
          <w:b/>
          <w:sz w:val="24"/>
        </w:rPr>
      </w:pPr>
      <w:r>
        <w:rPr>
          <w:rFonts w:ascii="Arial" w:hAnsi="Arial" w:cs="Arial"/>
          <w:b/>
          <w:color w:val="0000FF"/>
          <w:sz w:val="24"/>
        </w:rPr>
        <w:t>C4-221141</w:t>
      </w:r>
      <w:r>
        <w:rPr>
          <w:rFonts w:ascii="Arial" w:hAnsi="Arial" w:cs="Arial"/>
          <w:b/>
          <w:color w:val="0000FF"/>
          <w:sz w:val="24"/>
        </w:rPr>
        <w:tab/>
      </w:r>
      <w:r>
        <w:rPr>
          <w:rFonts w:ascii="Arial" w:hAnsi="Arial" w:cs="Arial"/>
          <w:b/>
          <w:sz w:val="24"/>
        </w:rPr>
        <w:t>Extensions for Location dependent MBS session</w:t>
      </w:r>
    </w:p>
    <w:p w14:paraId="7F9745F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CR-0336  rev  Cat: B (Rel-17)</w:t>
      </w:r>
      <w:r>
        <w:rPr>
          <w:i/>
        </w:rPr>
        <w:br/>
      </w:r>
      <w:r>
        <w:rPr>
          <w:i/>
        </w:rPr>
        <w:br/>
      </w:r>
      <w:r>
        <w:rPr>
          <w:i/>
        </w:rPr>
        <w:tab/>
      </w:r>
      <w:r>
        <w:rPr>
          <w:i/>
        </w:rPr>
        <w:tab/>
      </w:r>
      <w:r>
        <w:rPr>
          <w:i/>
        </w:rPr>
        <w:tab/>
      </w:r>
      <w:r>
        <w:rPr>
          <w:i/>
        </w:rPr>
        <w:tab/>
      </w:r>
      <w:r>
        <w:rPr>
          <w:i/>
        </w:rPr>
        <w:tab/>
        <w:t>Source: Nokia, Nokia Shanghai Bell</w:t>
      </w:r>
    </w:p>
    <w:p w14:paraId="51368F8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95A10" w14:textId="5F6DEB12" w:rsidR="003E6F6D" w:rsidRDefault="003E6F6D" w:rsidP="003E6F6D">
      <w:pPr>
        <w:rPr>
          <w:rFonts w:ascii="Arial" w:hAnsi="Arial" w:cs="Arial"/>
          <w:b/>
          <w:sz w:val="24"/>
        </w:rPr>
      </w:pPr>
      <w:r>
        <w:rPr>
          <w:rFonts w:ascii="Arial" w:hAnsi="Arial" w:cs="Arial"/>
          <w:b/>
          <w:color w:val="0000FF"/>
          <w:sz w:val="24"/>
        </w:rPr>
        <w:t>C4-221142</w:t>
      </w:r>
      <w:r>
        <w:rPr>
          <w:rFonts w:ascii="Arial" w:hAnsi="Arial" w:cs="Arial"/>
          <w:b/>
          <w:color w:val="0000FF"/>
          <w:sz w:val="24"/>
        </w:rPr>
        <w:tab/>
      </w:r>
      <w:r>
        <w:rPr>
          <w:rFonts w:ascii="Arial" w:hAnsi="Arial" w:cs="Arial"/>
          <w:b/>
          <w:sz w:val="24"/>
        </w:rPr>
        <w:t>Extensions for Location dependent MBS session</w:t>
      </w:r>
    </w:p>
    <w:p w14:paraId="67BBB81B"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C14057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C4-221546</w:t>
      </w:r>
      <w:r>
        <w:rPr>
          <w:color w:val="993300"/>
          <w:u w:val="single"/>
        </w:rPr>
        <w:t>.</w:t>
      </w:r>
    </w:p>
    <w:p w14:paraId="16E009BA" w14:textId="71DDAD8A" w:rsidR="003E6F6D" w:rsidRDefault="003E6F6D" w:rsidP="003E6F6D">
      <w:pPr>
        <w:rPr>
          <w:rFonts w:ascii="Arial" w:hAnsi="Arial" w:cs="Arial"/>
          <w:b/>
          <w:sz w:val="24"/>
        </w:rPr>
      </w:pPr>
      <w:r>
        <w:rPr>
          <w:rFonts w:ascii="Arial" w:hAnsi="Arial" w:cs="Arial"/>
          <w:b/>
          <w:color w:val="0000FF"/>
          <w:sz w:val="24"/>
        </w:rPr>
        <w:t>C4-221143</w:t>
      </w:r>
      <w:r>
        <w:rPr>
          <w:rFonts w:ascii="Arial" w:hAnsi="Arial" w:cs="Arial"/>
          <w:b/>
          <w:color w:val="0000FF"/>
          <w:sz w:val="24"/>
        </w:rPr>
        <w:tab/>
      </w:r>
      <w:r>
        <w:rPr>
          <w:rFonts w:ascii="Arial" w:hAnsi="Arial" w:cs="Arial"/>
          <w:b/>
          <w:sz w:val="24"/>
        </w:rPr>
        <w:t>MbsServiceArea data type extension</w:t>
      </w:r>
    </w:p>
    <w:p w14:paraId="352AC13A"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CR-0337  rev  Cat: F (Rel-17)</w:t>
      </w:r>
      <w:r>
        <w:rPr>
          <w:i/>
        </w:rPr>
        <w:br/>
      </w:r>
      <w:r>
        <w:rPr>
          <w:i/>
        </w:rPr>
        <w:br/>
      </w:r>
      <w:r>
        <w:rPr>
          <w:i/>
        </w:rPr>
        <w:tab/>
      </w:r>
      <w:r>
        <w:rPr>
          <w:i/>
        </w:rPr>
        <w:tab/>
      </w:r>
      <w:r>
        <w:rPr>
          <w:i/>
        </w:rPr>
        <w:tab/>
      </w:r>
      <w:r>
        <w:rPr>
          <w:i/>
        </w:rPr>
        <w:tab/>
      </w:r>
      <w:r>
        <w:rPr>
          <w:i/>
        </w:rPr>
        <w:tab/>
        <w:t>Source: Nokia, Nokia Shanghai Bell</w:t>
      </w:r>
    </w:p>
    <w:p w14:paraId="10B1E56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C4-221485</w:t>
      </w:r>
      <w:r>
        <w:rPr>
          <w:color w:val="993300"/>
          <w:u w:val="single"/>
        </w:rPr>
        <w:t>.</w:t>
      </w:r>
    </w:p>
    <w:p w14:paraId="60576BFC" w14:textId="7B6643FD" w:rsidR="003E6F6D" w:rsidRDefault="003E6F6D" w:rsidP="003E6F6D">
      <w:pPr>
        <w:rPr>
          <w:rFonts w:ascii="Arial" w:hAnsi="Arial" w:cs="Arial"/>
          <w:b/>
          <w:sz w:val="24"/>
        </w:rPr>
      </w:pPr>
      <w:r>
        <w:rPr>
          <w:rFonts w:ascii="Arial" w:hAnsi="Arial" w:cs="Arial"/>
          <w:b/>
          <w:color w:val="0000FF"/>
          <w:sz w:val="24"/>
        </w:rPr>
        <w:t>C4-221144</w:t>
      </w:r>
      <w:r>
        <w:rPr>
          <w:rFonts w:ascii="Arial" w:hAnsi="Arial" w:cs="Arial"/>
          <w:b/>
          <w:color w:val="0000FF"/>
          <w:sz w:val="24"/>
        </w:rPr>
        <w:tab/>
      </w:r>
      <w:r>
        <w:rPr>
          <w:rFonts w:ascii="Arial" w:hAnsi="Arial" w:cs="Arial"/>
          <w:b/>
          <w:sz w:val="24"/>
        </w:rPr>
        <w:t>Miscellaneous corrections to the Namf_MBSBroadcast API</w:t>
      </w:r>
    </w:p>
    <w:p w14:paraId="74381E8E"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CR-0683  rev  Cat: F (Rel-17)</w:t>
      </w:r>
      <w:r>
        <w:rPr>
          <w:i/>
        </w:rPr>
        <w:br/>
      </w:r>
      <w:r>
        <w:rPr>
          <w:i/>
        </w:rPr>
        <w:br/>
      </w:r>
      <w:r>
        <w:rPr>
          <w:i/>
        </w:rPr>
        <w:tab/>
      </w:r>
      <w:r>
        <w:rPr>
          <w:i/>
        </w:rPr>
        <w:tab/>
      </w:r>
      <w:r>
        <w:rPr>
          <w:i/>
        </w:rPr>
        <w:tab/>
      </w:r>
      <w:r>
        <w:rPr>
          <w:i/>
        </w:rPr>
        <w:tab/>
      </w:r>
      <w:r>
        <w:rPr>
          <w:i/>
        </w:rPr>
        <w:tab/>
        <w:t>Source: Nokia, Nokia Shanghai Bell</w:t>
      </w:r>
    </w:p>
    <w:p w14:paraId="0CA1E74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B32CE" w14:textId="6C4BECEA" w:rsidR="003E6F6D" w:rsidRDefault="003E6F6D" w:rsidP="003E6F6D">
      <w:pPr>
        <w:rPr>
          <w:rFonts w:ascii="Arial" w:hAnsi="Arial" w:cs="Arial"/>
          <w:b/>
          <w:sz w:val="24"/>
        </w:rPr>
      </w:pPr>
      <w:r>
        <w:rPr>
          <w:rFonts w:ascii="Arial" w:hAnsi="Arial" w:cs="Arial"/>
          <w:b/>
          <w:color w:val="0000FF"/>
          <w:sz w:val="24"/>
        </w:rPr>
        <w:t>C4-221145</w:t>
      </w:r>
      <w:r>
        <w:rPr>
          <w:rFonts w:ascii="Arial" w:hAnsi="Arial" w:cs="Arial"/>
          <w:b/>
          <w:color w:val="0000FF"/>
          <w:sz w:val="24"/>
        </w:rPr>
        <w:tab/>
      </w:r>
      <w:r>
        <w:rPr>
          <w:rFonts w:ascii="Arial" w:hAnsi="Arial" w:cs="Arial"/>
          <w:b/>
          <w:sz w:val="24"/>
        </w:rPr>
        <w:t>N2 MBS Session Management Information in Namf_MBSBroadcast API</w:t>
      </w:r>
    </w:p>
    <w:p w14:paraId="7F75FE88"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CR-0684  rev  Cat: B (Rel-17)</w:t>
      </w:r>
      <w:r>
        <w:rPr>
          <w:i/>
        </w:rPr>
        <w:br/>
      </w:r>
      <w:r>
        <w:rPr>
          <w:i/>
        </w:rPr>
        <w:br/>
      </w:r>
      <w:r>
        <w:rPr>
          <w:i/>
        </w:rPr>
        <w:tab/>
      </w:r>
      <w:r>
        <w:rPr>
          <w:i/>
        </w:rPr>
        <w:tab/>
      </w:r>
      <w:r>
        <w:rPr>
          <w:i/>
        </w:rPr>
        <w:tab/>
      </w:r>
      <w:r>
        <w:rPr>
          <w:i/>
        </w:rPr>
        <w:tab/>
      </w:r>
      <w:r>
        <w:rPr>
          <w:i/>
        </w:rPr>
        <w:tab/>
        <w:t>Source: Nokia, Nokia Shanghai Bell</w:t>
      </w:r>
    </w:p>
    <w:p w14:paraId="23A28E7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CAF51" w14:textId="640A957D" w:rsidR="003E6F6D" w:rsidRDefault="003E6F6D" w:rsidP="003E6F6D">
      <w:pPr>
        <w:rPr>
          <w:rFonts w:ascii="Arial" w:hAnsi="Arial" w:cs="Arial"/>
          <w:b/>
          <w:sz w:val="24"/>
        </w:rPr>
      </w:pPr>
      <w:r>
        <w:rPr>
          <w:rFonts w:ascii="Arial" w:hAnsi="Arial" w:cs="Arial"/>
          <w:b/>
          <w:color w:val="0000FF"/>
          <w:sz w:val="24"/>
        </w:rPr>
        <w:t>C4-221146</w:t>
      </w:r>
      <w:r>
        <w:rPr>
          <w:rFonts w:ascii="Arial" w:hAnsi="Arial" w:cs="Arial"/>
          <w:b/>
          <w:color w:val="0000FF"/>
          <w:sz w:val="24"/>
        </w:rPr>
        <w:tab/>
      </w:r>
      <w:r>
        <w:rPr>
          <w:rFonts w:ascii="Arial" w:hAnsi="Arial" w:cs="Arial"/>
          <w:b/>
          <w:sz w:val="24"/>
        </w:rPr>
        <w:t>N2 MBS Session Management Information in Namf_MBSCommunication API</w:t>
      </w:r>
    </w:p>
    <w:p w14:paraId="4B35E623"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CR-0685  rev  Cat: B (Rel-17)</w:t>
      </w:r>
      <w:r>
        <w:rPr>
          <w:i/>
        </w:rPr>
        <w:br/>
      </w:r>
      <w:r>
        <w:rPr>
          <w:i/>
        </w:rPr>
        <w:br/>
      </w:r>
      <w:r>
        <w:rPr>
          <w:i/>
        </w:rPr>
        <w:tab/>
      </w:r>
      <w:r>
        <w:rPr>
          <w:i/>
        </w:rPr>
        <w:tab/>
      </w:r>
      <w:r>
        <w:rPr>
          <w:i/>
        </w:rPr>
        <w:tab/>
      </w:r>
      <w:r>
        <w:rPr>
          <w:i/>
        </w:rPr>
        <w:tab/>
      </w:r>
      <w:r>
        <w:rPr>
          <w:i/>
        </w:rPr>
        <w:tab/>
        <w:t>Source: Nokia, Nokia Shanghai Bell</w:t>
      </w:r>
    </w:p>
    <w:p w14:paraId="50B8A09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C4-221486</w:t>
      </w:r>
      <w:r>
        <w:rPr>
          <w:color w:val="993300"/>
          <w:u w:val="single"/>
        </w:rPr>
        <w:t>.</w:t>
      </w:r>
    </w:p>
    <w:p w14:paraId="0515D99F" w14:textId="4E222998" w:rsidR="003E6F6D" w:rsidRDefault="003E6F6D" w:rsidP="003E6F6D">
      <w:pPr>
        <w:rPr>
          <w:rFonts w:ascii="Arial" w:hAnsi="Arial" w:cs="Arial"/>
          <w:b/>
          <w:sz w:val="24"/>
        </w:rPr>
      </w:pPr>
      <w:r>
        <w:rPr>
          <w:rFonts w:ascii="Arial" w:hAnsi="Arial" w:cs="Arial"/>
          <w:b/>
          <w:color w:val="0000FF"/>
          <w:sz w:val="24"/>
        </w:rPr>
        <w:t>C4-221147</w:t>
      </w:r>
      <w:r>
        <w:rPr>
          <w:rFonts w:ascii="Arial" w:hAnsi="Arial" w:cs="Arial"/>
          <w:b/>
          <w:color w:val="0000FF"/>
          <w:sz w:val="24"/>
        </w:rPr>
        <w:tab/>
      </w:r>
      <w:r>
        <w:rPr>
          <w:rFonts w:ascii="Arial" w:hAnsi="Arial" w:cs="Arial"/>
          <w:b/>
          <w:sz w:val="24"/>
        </w:rPr>
        <w:t>N2 MBS SM Info in ContextUpdate request &amp; response</w:t>
      </w:r>
    </w:p>
    <w:p w14:paraId="1C94AA33"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BFF520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27C65" w14:textId="446458CC" w:rsidR="003E6F6D" w:rsidRDefault="003E6F6D" w:rsidP="003E6F6D">
      <w:pPr>
        <w:rPr>
          <w:rFonts w:ascii="Arial" w:hAnsi="Arial" w:cs="Arial"/>
          <w:b/>
          <w:sz w:val="24"/>
        </w:rPr>
      </w:pPr>
      <w:r>
        <w:rPr>
          <w:rFonts w:ascii="Arial" w:hAnsi="Arial" w:cs="Arial"/>
          <w:b/>
          <w:color w:val="0000FF"/>
          <w:sz w:val="24"/>
        </w:rPr>
        <w:t>C4-221148</w:t>
      </w:r>
      <w:r>
        <w:rPr>
          <w:rFonts w:ascii="Arial" w:hAnsi="Arial" w:cs="Arial"/>
          <w:b/>
          <w:color w:val="0000FF"/>
          <w:sz w:val="24"/>
        </w:rPr>
        <w:tab/>
      </w:r>
      <w:r>
        <w:rPr>
          <w:rFonts w:ascii="Arial" w:hAnsi="Arial" w:cs="Arial"/>
          <w:b/>
          <w:sz w:val="24"/>
        </w:rPr>
        <w:t>PFCP Node related messages supported over N4mb</w:t>
      </w:r>
    </w:p>
    <w:p w14:paraId="00CE8B32"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CR-0606  rev  Cat: B (Rel-17)</w:t>
      </w:r>
      <w:r>
        <w:rPr>
          <w:i/>
        </w:rPr>
        <w:br/>
      </w:r>
      <w:r>
        <w:rPr>
          <w:i/>
        </w:rPr>
        <w:br/>
      </w:r>
      <w:r>
        <w:rPr>
          <w:i/>
        </w:rPr>
        <w:tab/>
      </w:r>
      <w:r>
        <w:rPr>
          <w:i/>
        </w:rPr>
        <w:tab/>
      </w:r>
      <w:r>
        <w:rPr>
          <w:i/>
        </w:rPr>
        <w:tab/>
      </w:r>
      <w:r>
        <w:rPr>
          <w:i/>
        </w:rPr>
        <w:tab/>
      </w:r>
      <w:r>
        <w:rPr>
          <w:i/>
        </w:rPr>
        <w:tab/>
        <w:t>Source: Nokia, Nokia Shanghai Bell</w:t>
      </w:r>
    </w:p>
    <w:p w14:paraId="726917C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F53EA" w14:textId="684FE546" w:rsidR="003E6F6D" w:rsidRDefault="003E6F6D" w:rsidP="003E6F6D">
      <w:pPr>
        <w:rPr>
          <w:rFonts w:ascii="Arial" w:hAnsi="Arial" w:cs="Arial"/>
          <w:b/>
          <w:sz w:val="24"/>
        </w:rPr>
      </w:pPr>
      <w:r>
        <w:rPr>
          <w:rFonts w:ascii="Arial" w:hAnsi="Arial" w:cs="Arial"/>
          <w:b/>
          <w:color w:val="0000FF"/>
          <w:sz w:val="24"/>
        </w:rPr>
        <w:t>C4-221149</w:t>
      </w:r>
      <w:r>
        <w:rPr>
          <w:rFonts w:ascii="Arial" w:hAnsi="Arial" w:cs="Arial"/>
          <w:b/>
          <w:color w:val="0000FF"/>
          <w:sz w:val="24"/>
        </w:rPr>
        <w:tab/>
      </w:r>
      <w:r>
        <w:rPr>
          <w:rFonts w:ascii="Arial" w:hAnsi="Arial" w:cs="Arial"/>
          <w:b/>
          <w:sz w:val="24"/>
        </w:rPr>
        <w:t>Mapping MBS QoS Flows to Associated QoS Flows</w:t>
      </w:r>
    </w:p>
    <w:p w14:paraId="594A8603"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CR-0607  rev  Cat: B (Rel-17)</w:t>
      </w:r>
      <w:r>
        <w:rPr>
          <w:i/>
        </w:rPr>
        <w:br/>
      </w:r>
      <w:r>
        <w:rPr>
          <w:i/>
        </w:rPr>
        <w:br/>
      </w:r>
      <w:r>
        <w:rPr>
          <w:i/>
        </w:rPr>
        <w:tab/>
      </w:r>
      <w:r>
        <w:rPr>
          <w:i/>
        </w:rPr>
        <w:tab/>
      </w:r>
      <w:r>
        <w:rPr>
          <w:i/>
        </w:rPr>
        <w:tab/>
      </w:r>
      <w:r>
        <w:rPr>
          <w:i/>
        </w:rPr>
        <w:tab/>
      </w:r>
      <w:r>
        <w:rPr>
          <w:i/>
        </w:rPr>
        <w:tab/>
        <w:t>Source: Nokia, Nokia Shanghai Bell</w:t>
      </w:r>
    </w:p>
    <w:p w14:paraId="4527350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C4-221487</w:t>
      </w:r>
      <w:r>
        <w:rPr>
          <w:color w:val="993300"/>
          <w:u w:val="single"/>
        </w:rPr>
        <w:t>.</w:t>
      </w:r>
    </w:p>
    <w:p w14:paraId="5C1B93A8" w14:textId="4D299D49" w:rsidR="003E6F6D" w:rsidRDefault="003E6F6D" w:rsidP="003E6F6D">
      <w:pPr>
        <w:rPr>
          <w:rFonts w:ascii="Arial" w:hAnsi="Arial" w:cs="Arial"/>
          <w:b/>
          <w:sz w:val="24"/>
        </w:rPr>
      </w:pPr>
      <w:r>
        <w:rPr>
          <w:rFonts w:ascii="Arial" w:hAnsi="Arial" w:cs="Arial"/>
          <w:b/>
          <w:color w:val="0000FF"/>
          <w:sz w:val="24"/>
        </w:rPr>
        <w:t>C4-221150</w:t>
      </w:r>
      <w:r>
        <w:rPr>
          <w:rFonts w:ascii="Arial" w:hAnsi="Arial" w:cs="Arial"/>
          <w:b/>
          <w:color w:val="0000FF"/>
          <w:sz w:val="24"/>
        </w:rPr>
        <w:tab/>
      </w:r>
      <w:r>
        <w:rPr>
          <w:rFonts w:ascii="Arial" w:hAnsi="Arial" w:cs="Arial"/>
          <w:b/>
          <w:sz w:val="24"/>
        </w:rPr>
        <w:t>User Plane (In)Activity Detection and Reporting over N4mb</w:t>
      </w:r>
    </w:p>
    <w:p w14:paraId="26E88771"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CR-0608  rev  Cat: B (Rel-17)</w:t>
      </w:r>
      <w:r>
        <w:rPr>
          <w:i/>
        </w:rPr>
        <w:br/>
      </w:r>
      <w:r>
        <w:rPr>
          <w:i/>
        </w:rPr>
        <w:br/>
      </w:r>
      <w:r>
        <w:rPr>
          <w:i/>
        </w:rPr>
        <w:tab/>
      </w:r>
      <w:r>
        <w:rPr>
          <w:i/>
        </w:rPr>
        <w:tab/>
      </w:r>
      <w:r>
        <w:rPr>
          <w:i/>
        </w:rPr>
        <w:tab/>
      </w:r>
      <w:r>
        <w:rPr>
          <w:i/>
        </w:rPr>
        <w:tab/>
      </w:r>
      <w:r>
        <w:rPr>
          <w:i/>
        </w:rPr>
        <w:tab/>
        <w:t>Source: Nokia, Nokia Shanghai Bell</w:t>
      </w:r>
    </w:p>
    <w:p w14:paraId="50BD329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C4-221488</w:t>
      </w:r>
      <w:r>
        <w:rPr>
          <w:color w:val="993300"/>
          <w:u w:val="single"/>
        </w:rPr>
        <w:t>.</w:t>
      </w:r>
    </w:p>
    <w:p w14:paraId="5083DEE6" w14:textId="650E0111" w:rsidR="003E6F6D" w:rsidRDefault="003E6F6D" w:rsidP="003E6F6D">
      <w:pPr>
        <w:rPr>
          <w:rFonts w:ascii="Arial" w:hAnsi="Arial" w:cs="Arial"/>
          <w:b/>
          <w:sz w:val="24"/>
        </w:rPr>
      </w:pPr>
      <w:r>
        <w:rPr>
          <w:rFonts w:ascii="Arial" w:hAnsi="Arial" w:cs="Arial"/>
          <w:b/>
          <w:color w:val="0000FF"/>
          <w:sz w:val="24"/>
        </w:rPr>
        <w:t>C4-221151</w:t>
      </w:r>
      <w:r>
        <w:rPr>
          <w:rFonts w:ascii="Arial" w:hAnsi="Arial" w:cs="Arial"/>
          <w:b/>
          <w:color w:val="0000FF"/>
          <w:sz w:val="24"/>
        </w:rPr>
        <w:tab/>
      </w:r>
      <w:r>
        <w:rPr>
          <w:rFonts w:ascii="Arial" w:hAnsi="Arial" w:cs="Arial"/>
          <w:b/>
          <w:sz w:val="24"/>
        </w:rPr>
        <w:t>MBS session restoration upon MB-UPF failure with restart</w:t>
      </w:r>
    </w:p>
    <w:p w14:paraId="296B31D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v17.2.0</w:t>
      </w:r>
      <w:r>
        <w:rPr>
          <w:i/>
        </w:rPr>
        <w:tab/>
        <w:t xml:space="preserve">  CR-0041  rev  Cat: B (Rel-17)</w:t>
      </w:r>
      <w:r>
        <w:rPr>
          <w:i/>
        </w:rPr>
        <w:br/>
      </w:r>
      <w:r>
        <w:rPr>
          <w:i/>
        </w:rPr>
        <w:br/>
      </w:r>
      <w:r>
        <w:rPr>
          <w:i/>
        </w:rPr>
        <w:tab/>
      </w:r>
      <w:r>
        <w:rPr>
          <w:i/>
        </w:rPr>
        <w:tab/>
      </w:r>
      <w:r>
        <w:rPr>
          <w:i/>
        </w:rPr>
        <w:tab/>
      </w:r>
      <w:r>
        <w:rPr>
          <w:i/>
        </w:rPr>
        <w:tab/>
      </w:r>
      <w:r>
        <w:rPr>
          <w:i/>
        </w:rPr>
        <w:tab/>
        <w:t>Source: Nokia, Nokia Shanghai Bell</w:t>
      </w:r>
    </w:p>
    <w:p w14:paraId="41FE5CA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C4-221489</w:t>
      </w:r>
      <w:r>
        <w:rPr>
          <w:color w:val="993300"/>
          <w:u w:val="single"/>
        </w:rPr>
        <w:t>.</w:t>
      </w:r>
    </w:p>
    <w:p w14:paraId="654BDF7C" w14:textId="5BD5B480" w:rsidR="003E6F6D" w:rsidRDefault="003E6F6D" w:rsidP="003E6F6D">
      <w:pPr>
        <w:rPr>
          <w:rFonts w:ascii="Arial" w:hAnsi="Arial" w:cs="Arial"/>
          <w:b/>
          <w:sz w:val="24"/>
        </w:rPr>
      </w:pPr>
      <w:r>
        <w:rPr>
          <w:rFonts w:ascii="Arial" w:hAnsi="Arial" w:cs="Arial"/>
          <w:b/>
          <w:color w:val="0000FF"/>
          <w:sz w:val="24"/>
        </w:rPr>
        <w:t>C4-221152</w:t>
      </w:r>
      <w:r>
        <w:rPr>
          <w:rFonts w:ascii="Arial" w:hAnsi="Arial" w:cs="Arial"/>
          <w:b/>
          <w:color w:val="0000FF"/>
          <w:sz w:val="24"/>
        </w:rPr>
        <w:tab/>
      </w:r>
      <w:r>
        <w:rPr>
          <w:rFonts w:ascii="Arial" w:hAnsi="Arial" w:cs="Arial"/>
          <w:b/>
          <w:sz w:val="24"/>
        </w:rPr>
        <w:t>MBS session restoration upon MB-UPF failure without restart</w:t>
      </w:r>
    </w:p>
    <w:p w14:paraId="297F84F9"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v17.2.0</w:t>
      </w:r>
      <w:r>
        <w:rPr>
          <w:i/>
        </w:rPr>
        <w:tab/>
        <w:t xml:space="preserve">  CR-0042  rev  Cat: B (Rel-17)</w:t>
      </w:r>
      <w:r>
        <w:rPr>
          <w:i/>
        </w:rPr>
        <w:br/>
      </w:r>
      <w:r>
        <w:rPr>
          <w:i/>
        </w:rPr>
        <w:br/>
      </w:r>
      <w:r>
        <w:rPr>
          <w:i/>
        </w:rPr>
        <w:tab/>
      </w:r>
      <w:r>
        <w:rPr>
          <w:i/>
        </w:rPr>
        <w:tab/>
      </w:r>
      <w:r>
        <w:rPr>
          <w:i/>
        </w:rPr>
        <w:tab/>
      </w:r>
      <w:r>
        <w:rPr>
          <w:i/>
        </w:rPr>
        <w:tab/>
      </w:r>
      <w:r>
        <w:rPr>
          <w:i/>
        </w:rPr>
        <w:tab/>
        <w:t>Source: Nokia, Nokia Shanghai Bell</w:t>
      </w:r>
    </w:p>
    <w:p w14:paraId="6F3B69A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C4-221490</w:t>
      </w:r>
      <w:r>
        <w:rPr>
          <w:color w:val="993300"/>
          <w:u w:val="single"/>
        </w:rPr>
        <w:t>.</w:t>
      </w:r>
    </w:p>
    <w:p w14:paraId="307A7B1A" w14:textId="7D8D8888" w:rsidR="003E6F6D" w:rsidRDefault="003E6F6D" w:rsidP="003E6F6D">
      <w:pPr>
        <w:rPr>
          <w:rFonts w:ascii="Arial" w:hAnsi="Arial" w:cs="Arial"/>
          <w:b/>
          <w:sz w:val="24"/>
        </w:rPr>
      </w:pPr>
      <w:r>
        <w:rPr>
          <w:rFonts w:ascii="Arial" w:hAnsi="Arial" w:cs="Arial"/>
          <w:b/>
          <w:color w:val="0000FF"/>
          <w:sz w:val="24"/>
        </w:rPr>
        <w:t>C4-221153</w:t>
      </w:r>
      <w:r>
        <w:rPr>
          <w:rFonts w:ascii="Arial" w:hAnsi="Arial" w:cs="Arial"/>
          <w:b/>
          <w:color w:val="0000FF"/>
          <w:sz w:val="24"/>
        </w:rPr>
        <w:tab/>
      </w:r>
      <w:r>
        <w:rPr>
          <w:rFonts w:ascii="Arial" w:hAnsi="Arial" w:cs="Arial"/>
          <w:b/>
          <w:sz w:val="24"/>
        </w:rPr>
        <w:t>MBS session restoration upon NG-RAN restart</w:t>
      </w:r>
    </w:p>
    <w:p w14:paraId="172C4575"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v17.2.0</w:t>
      </w:r>
      <w:r>
        <w:rPr>
          <w:i/>
        </w:rPr>
        <w:tab/>
        <w:t xml:space="preserve">  CR-0043  rev  Cat: B (Rel-17)</w:t>
      </w:r>
      <w:r>
        <w:rPr>
          <w:i/>
        </w:rPr>
        <w:br/>
      </w:r>
      <w:r>
        <w:rPr>
          <w:i/>
        </w:rPr>
        <w:br/>
      </w:r>
      <w:r>
        <w:rPr>
          <w:i/>
        </w:rPr>
        <w:tab/>
      </w:r>
      <w:r>
        <w:rPr>
          <w:i/>
        </w:rPr>
        <w:tab/>
      </w:r>
      <w:r>
        <w:rPr>
          <w:i/>
        </w:rPr>
        <w:tab/>
      </w:r>
      <w:r>
        <w:rPr>
          <w:i/>
        </w:rPr>
        <w:tab/>
      </w:r>
      <w:r>
        <w:rPr>
          <w:i/>
        </w:rPr>
        <w:tab/>
        <w:t>Source: Nokia, Nokia Shanghai Bell</w:t>
      </w:r>
    </w:p>
    <w:p w14:paraId="7D55666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BBC138" w14:textId="26C1CB5C" w:rsidR="003E6F6D" w:rsidRDefault="003E6F6D" w:rsidP="003E6F6D">
      <w:pPr>
        <w:rPr>
          <w:rFonts w:ascii="Arial" w:hAnsi="Arial" w:cs="Arial"/>
          <w:b/>
          <w:sz w:val="24"/>
        </w:rPr>
      </w:pPr>
      <w:r>
        <w:rPr>
          <w:rFonts w:ascii="Arial" w:hAnsi="Arial" w:cs="Arial"/>
          <w:b/>
          <w:color w:val="0000FF"/>
          <w:sz w:val="24"/>
        </w:rPr>
        <w:t>C4-221181</w:t>
      </w:r>
      <w:r>
        <w:rPr>
          <w:rFonts w:ascii="Arial" w:hAnsi="Arial" w:cs="Arial"/>
          <w:b/>
          <w:color w:val="0000FF"/>
          <w:sz w:val="24"/>
        </w:rPr>
        <w:tab/>
      </w:r>
      <w:r>
        <w:rPr>
          <w:rFonts w:ascii="Arial" w:hAnsi="Arial" w:cs="Arial"/>
          <w:b/>
          <w:sz w:val="24"/>
        </w:rPr>
        <w:t>QosInfo type definition</w:t>
      </w:r>
    </w:p>
    <w:p w14:paraId="06EE528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CR-0339  rev  Cat: B (Rel-17)</w:t>
      </w:r>
      <w:r>
        <w:rPr>
          <w:i/>
        </w:rPr>
        <w:br/>
      </w:r>
      <w:r>
        <w:rPr>
          <w:i/>
        </w:rPr>
        <w:br/>
      </w:r>
      <w:r>
        <w:rPr>
          <w:i/>
        </w:rPr>
        <w:tab/>
      </w:r>
      <w:r>
        <w:rPr>
          <w:i/>
        </w:rPr>
        <w:tab/>
      </w:r>
      <w:r>
        <w:rPr>
          <w:i/>
        </w:rPr>
        <w:tab/>
      </w:r>
      <w:r>
        <w:rPr>
          <w:i/>
        </w:rPr>
        <w:tab/>
      </w:r>
      <w:r>
        <w:rPr>
          <w:i/>
        </w:rPr>
        <w:tab/>
        <w:t>Source: Huawei</w:t>
      </w:r>
    </w:p>
    <w:p w14:paraId="3900E4A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A351A0" w14:textId="75D4563B" w:rsidR="003E6F6D" w:rsidRDefault="003E6F6D" w:rsidP="003E6F6D">
      <w:pPr>
        <w:rPr>
          <w:rFonts w:ascii="Arial" w:hAnsi="Arial" w:cs="Arial"/>
          <w:b/>
          <w:sz w:val="24"/>
        </w:rPr>
      </w:pPr>
      <w:r>
        <w:rPr>
          <w:rFonts w:ascii="Arial" w:hAnsi="Arial" w:cs="Arial"/>
          <w:b/>
          <w:color w:val="0000FF"/>
          <w:sz w:val="24"/>
        </w:rPr>
        <w:t>C4-221182</w:t>
      </w:r>
      <w:r>
        <w:rPr>
          <w:rFonts w:ascii="Arial" w:hAnsi="Arial" w:cs="Arial"/>
          <w:b/>
          <w:color w:val="0000FF"/>
          <w:sz w:val="24"/>
        </w:rPr>
        <w:tab/>
      </w:r>
      <w:r>
        <w:rPr>
          <w:rFonts w:ascii="Arial" w:hAnsi="Arial" w:cs="Arial"/>
          <w:b/>
          <w:sz w:val="24"/>
        </w:rPr>
        <w:t>Removing editor's note from clause 6.2.6.2.17 (qosInfo)</w:t>
      </w:r>
    </w:p>
    <w:p w14:paraId="68716D75" w14:textId="77777777" w:rsidR="003E6F6D" w:rsidRDefault="003E6F6D" w:rsidP="003E6F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v1.1.0</w:t>
      </w:r>
      <w:r>
        <w:rPr>
          <w:i/>
        </w:rPr>
        <w:tab/>
        <w:t xml:space="preserve">  CR-  rev  Cat:  (Rel-17)</w:t>
      </w:r>
      <w:r>
        <w:rPr>
          <w:i/>
        </w:rPr>
        <w:br/>
      </w:r>
      <w:r>
        <w:rPr>
          <w:i/>
        </w:rPr>
        <w:br/>
      </w:r>
      <w:r>
        <w:rPr>
          <w:i/>
        </w:rPr>
        <w:tab/>
      </w:r>
      <w:r>
        <w:rPr>
          <w:i/>
        </w:rPr>
        <w:tab/>
      </w:r>
      <w:r>
        <w:rPr>
          <w:i/>
        </w:rPr>
        <w:tab/>
      </w:r>
      <w:r>
        <w:rPr>
          <w:i/>
        </w:rPr>
        <w:tab/>
      </w:r>
      <w:r>
        <w:rPr>
          <w:i/>
        </w:rPr>
        <w:tab/>
        <w:t>Source: Huawei</w:t>
      </w:r>
    </w:p>
    <w:p w14:paraId="2606B75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FD15DC" w14:textId="51972767" w:rsidR="003E6F6D" w:rsidRDefault="003E6F6D" w:rsidP="003E6F6D">
      <w:pPr>
        <w:rPr>
          <w:rFonts w:ascii="Arial" w:hAnsi="Arial" w:cs="Arial"/>
          <w:b/>
          <w:sz w:val="24"/>
        </w:rPr>
      </w:pPr>
      <w:r>
        <w:rPr>
          <w:rFonts w:ascii="Arial" w:hAnsi="Arial" w:cs="Arial"/>
          <w:b/>
          <w:color w:val="0000FF"/>
          <w:sz w:val="24"/>
        </w:rPr>
        <w:t>C4-221267</w:t>
      </w:r>
      <w:r>
        <w:rPr>
          <w:rFonts w:ascii="Arial" w:hAnsi="Arial" w:cs="Arial"/>
          <w:b/>
          <w:color w:val="0000FF"/>
          <w:sz w:val="24"/>
        </w:rPr>
        <w:tab/>
      </w:r>
      <w:r>
        <w:rPr>
          <w:rFonts w:ascii="Arial" w:hAnsi="Arial" w:cs="Arial"/>
          <w:b/>
          <w:sz w:val="24"/>
        </w:rPr>
        <w:t>Clarification on MBS Session ID for Location Dependent MBS Service</w:t>
      </w:r>
    </w:p>
    <w:p w14:paraId="4BDA8AAA"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v1.1.0</w:t>
      </w:r>
      <w:r>
        <w:rPr>
          <w:i/>
        </w:rPr>
        <w:tab/>
        <w:t xml:space="preserve">  CR-  rev  Cat:  (Rel-17)</w:t>
      </w:r>
      <w:r>
        <w:rPr>
          <w:i/>
        </w:rPr>
        <w:br/>
      </w:r>
      <w:r>
        <w:rPr>
          <w:i/>
        </w:rPr>
        <w:br/>
      </w:r>
      <w:r>
        <w:rPr>
          <w:i/>
        </w:rPr>
        <w:tab/>
      </w:r>
      <w:r>
        <w:rPr>
          <w:i/>
        </w:rPr>
        <w:tab/>
      </w:r>
      <w:r>
        <w:rPr>
          <w:i/>
        </w:rPr>
        <w:tab/>
      </w:r>
      <w:r>
        <w:rPr>
          <w:i/>
        </w:rPr>
        <w:tab/>
      </w:r>
      <w:r>
        <w:rPr>
          <w:i/>
        </w:rPr>
        <w:tab/>
        <w:t>Source: Samsung</w:t>
      </w:r>
    </w:p>
    <w:p w14:paraId="49C3636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C4-221420</w:t>
      </w:r>
      <w:r>
        <w:rPr>
          <w:color w:val="993300"/>
          <w:u w:val="single"/>
        </w:rPr>
        <w:t>.</w:t>
      </w:r>
    </w:p>
    <w:p w14:paraId="2ECF7276" w14:textId="4EE27588" w:rsidR="003E6F6D" w:rsidRDefault="003E6F6D" w:rsidP="003E6F6D">
      <w:pPr>
        <w:rPr>
          <w:rFonts w:ascii="Arial" w:hAnsi="Arial" w:cs="Arial"/>
          <w:b/>
          <w:sz w:val="24"/>
        </w:rPr>
      </w:pPr>
      <w:r>
        <w:rPr>
          <w:rFonts w:ascii="Arial" w:hAnsi="Arial" w:cs="Arial"/>
          <w:b/>
          <w:color w:val="0000FF"/>
          <w:sz w:val="24"/>
        </w:rPr>
        <w:t>C4-221288</w:t>
      </w:r>
      <w:r>
        <w:rPr>
          <w:rFonts w:ascii="Arial" w:hAnsi="Arial" w:cs="Arial"/>
          <w:b/>
          <w:color w:val="0000FF"/>
          <w:sz w:val="24"/>
        </w:rPr>
        <w:tab/>
      </w:r>
      <w:r>
        <w:rPr>
          <w:rFonts w:ascii="Arial" w:hAnsi="Arial" w:cs="Arial"/>
          <w:b/>
          <w:sz w:val="24"/>
        </w:rPr>
        <w:t>Subscription Data Sets retrieval</w:t>
      </w:r>
    </w:p>
    <w:p w14:paraId="415495CC"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CR-0829  rev  Cat: B (Rel-17)</w:t>
      </w:r>
      <w:r>
        <w:rPr>
          <w:i/>
        </w:rPr>
        <w:br/>
      </w:r>
      <w:r>
        <w:rPr>
          <w:i/>
        </w:rPr>
        <w:br/>
      </w:r>
      <w:r>
        <w:rPr>
          <w:i/>
        </w:rPr>
        <w:tab/>
      </w:r>
      <w:r>
        <w:rPr>
          <w:i/>
        </w:rPr>
        <w:tab/>
      </w:r>
      <w:r>
        <w:rPr>
          <w:i/>
        </w:rPr>
        <w:tab/>
      </w:r>
      <w:r>
        <w:rPr>
          <w:i/>
        </w:rPr>
        <w:tab/>
      </w:r>
      <w:r>
        <w:rPr>
          <w:i/>
        </w:rPr>
        <w:tab/>
        <w:t>Source: Huawei</w:t>
      </w:r>
    </w:p>
    <w:p w14:paraId="1798700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3B187" w14:textId="26BDC84A" w:rsidR="003E6F6D" w:rsidRDefault="003E6F6D" w:rsidP="003E6F6D">
      <w:pPr>
        <w:rPr>
          <w:rFonts w:ascii="Arial" w:hAnsi="Arial" w:cs="Arial"/>
          <w:b/>
          <w:sz w:val="24"/>
        </w:rPr>
      </w:pPr>
      <w:r>
        <w:rPr>
          <w:rFonts w:ascii="Arial" w:hAnsi="Arial" w:cs="Arial"/>
          <w:b/>
          <w:color w:val="0000FF"/>
          <w:sz w:val="24"/>
        </w:rPr>
        <w:t>C4-221289</w:t>
      </w:r>
      <w:r>
        <w:rPr>
          <w:rFonts w:ascii="Arial" w:hAnsi="Arial" w:cs="Arial"/>
          <w:b/>
          <w:color w:val="0000FF"/>
          <w:sz w:val="24"/>
        </w:rPr>
        <w:tab/>
      </w:r>
      <w:r>
        <w:rPr>
          <w:rFonts w:ascii="Arial" w:hAnsi="Arial" w:cs="Arial"/>
          <w:b/>
          <w:sz w:val="24"/>
        </w:rPr>
        <w:t>5MBS Subscription Data Storage</w:t>
      </w:r>
    </w:p>
    <w:p w14:paraId="3277F49C"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v17.5.0</w:t>
      </w:r>
      <w:r>
        <w:rPr>
          <w:i/>
        </w:rPr>
        <w:tab/>
        <w:t xml:space="preserve">  CR-0425  rev  Cat: B (Rel-17)</w:t>
      </w:r>
      <w:r>
        <w:rPr>
          <w:i/>
        </w:rPr>
        <w:br/>
      </w:r>
      <w:r>
        <w:rPr>
          <w:i/>
        </w:rPr>
        <w:br/>
      </w:r>
      <w:r>
        <w:rPr>
          <w:i/>
        </w:rPr>
        <w:tab/>
      </w:r>
      <w:r>
        <w:rPr>
          <w:i/>
        </w:rPr>
        <w:tab/>
      </w:r>
      <w:r>
        <w:rPr>
          <w:i/>
        </w:rPr>
        <w:tab/>
      </w:r>
      <w:r>
        <w:rPr>
          <w:i/>
        </w:rPr>
        <w:tab/>
      </w:r>
      <w:r>
        <w:rPr>
          <w:i/>
        </w:rPr>
        <w:tab/>
        <w:t>Source: Huawei</w:t>
      </w:r>
    </w:p>
    <w:p w14:paraId="426D169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98B3C" w14:textId="2D402AB1" w:rsidR="003E6F6D" w:rsidRDefault="003E6F6D" w:rsidP="003E6F6D">
      <w:pPr>
        <w:rPr>
          <w:rFonts w:ascii="Arial" w:hAnsi="Arial" w:cs="Arial"/>
          <w:b/>
          <w:sz w:val="24"/>
        </w:rPr>
      </w:pPr>
      <w:r>
        <w:rPr>
          <w:rFonts w:ascii="Arial" w:hAnsi="Arial" w:cs="Arial"/>
          <w:b/>
          <w:color w:val="0000FF"/>
          <w:sz w:val="24"/>
        </w:rPr>
        <w:t>C4-221380</w:t>
      </w:r>
      <w:r>
        <w:rPr>
          <w:rFonts w:ascii="Arial" w:hAnsi="Arial" w:cs="Arial"/>
          <w:b/>
          <w:color w:val="0000FF"/>
          <w:sz w:val="24"/>
        </w:rPr>
        <w:tab/>
      </w:r>
      <w:r>
        <w:rPr>
          <w:rFonts w:ascii="Arial" w:hAnsi="Arial" w:cs="Arial"/>
          <w:b/>
          <w:sz w:val="24"/>
        </w:rPr>
        <w:t>OpenAPI formatting</w:t>
      </w:r>
    </w:p>
    <w:p w14:paraId="2BF42831" w14:textId="77777777" w:rsidR="003E6F6D" w:rsidRDefault="003E6F6D" w:rsidP="003E6F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v1.1.0</w:t>
      </w:r>
      <w:r>
        <w:rPr>
          <w:i/>
        </w:rPr>
        <w:tab/>
        <w:t xml:space="preserve">  CR-  rev  Cat:  (Rel-17)</w:t>
      </w:r>
      <w:r>
        <w:rPr>
          <w:i/>
        </w:rPr>
        <w:br/>
      </w:r>
      <w:r>
        <w:rPr>
          <w:i/>
        </w:rPr>
        <w:lastRenderedPageBreak/>
        <w:br/>
      </w:r>
      <w:r>
        <w:rPr>
          <w:i/>
        </w:rPr>
        <w:tab/>
      </w:r>
      <w:r>
        <w:rPr>
          <w:i/>
        </w:rPr>
        <w:tab/>
      </w:r>
      <w:r>
        <w:rPr>
          <w:i/>
        </w:rPr>
        <w:tab/>
      </w:r>
      <w:r>
        <w:rPr>
          <w:i/>
        </w:rPr>
        <w:tab/>
      </w:r>
      <w:r>
        <w:rPr>
          <w:i/>
        </w:rPr>
        <w:tab/>
        <w:t>Source: Huawei</w:t>
      </w:r>
    </w:p>
    <w:p w14:paraId="2A973E4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283CC" w14:textId="0F8F6203" w:rsidR="003E6F6D" w:rsidRDefault="003E6F6D" w:rsidP="003E6F6D">
      <w:pPr>
        <w:rPr>
          <w:rFonts w:ascii="Arial" w:hAnsi="Arial" w:cs="Arial"/>
          <w:b/>
          <w:sz w:val="24"/>
        </w:rPr>
      </w:pPr>
      <w:r>
        <w:rPr>
          <w:rFonts w:ascii="Arial" w:hAnsi="Arial" w:cs="Arial"/>
          <w:b/>
          <w:color w:val="0000FF"/>
          <w:sz w:val="24"/>
        </w:rPr>
        <w:t>C4-221384</w:t>
      </w:r>
      <w:r>
        <w:rPr>
          <w:rFonts w:ascii="Arial" w:hAnsi="Arial" w:cs="Arial"/>
          <w:b/>
          <w:color w:val="0000FF"/>
          <w:sz w:val="24"/>
        </w:rPr>
        <w:tab/>
      </w:r>
      <w:r>
        <w:rPr>
          <w:rFonts w:ascii="Arial" w:hAnsi="Arial" w:cs="Arial"/>
          <w:b/>
          <w:sz w:val="24"/>
        </w:rPr>
        <w:t>Correction to StatusSubscribe</w:t>
      </w:r>
    </w:p>
    <w:p w14:paraId="7DEFE295" w14:textId="77777777" w:rsidR="003E6F6D" w:rsidRDefault="003E6F6D" w:rsidP="003E6F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v1.1.0</w:t>
      </w:r>
      <w:r>
        <w:rPr>
          <w:i/>
        </w:rPr>
        <w:tab/>
        <w:t xml:space="preserve">  CR-  rev  Cat:  (Rel-17)</w:t>
      </w:r>
      <w:r>
        <w:rPr>
          <w:i/>
        </w:rPr>
        <w:br/>
      </w:r>
      <w:r>
        <w:rPr>
          <w:i/>
        </w:rPr>
        <w:br/>
      </w:r>
      <w:r>
        <w:rPr>
          <w:i/>
        </w:rPr>
        <w:tab/>
      </w:r>
      <w:r>
        <w:rPr>
          <w:i/>
        </w:rPr>
        <w:tab/>
      </w:r>
      <w:r>
        <w:rPr>
          <w:i/>
        </w:rPr>
        <w:tab/>
      </w:r>
      <w:r>
        <w:rPr>
          <w:i/>
        </w:rPr>
        <w:tab/>
      </w:r>
      <w:r>
        <w:rPr>
          <w:i/>
        </w:rPr>
        <w:tab/>
        <w:t>Source: Huawei</w:t>
      </w:r>
    </w:p>
    <w:p w14:paraId="6F4813B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C4-221397</w:t>
      </w:r>
      <w:r>
        <w:rPr>
          <w:color w:val="993300"/>
          <w:u w:val="single"/>
        </w:rPr>
        <w:t>.</w:t>
      </w:r>
    </w:p>
    <w:p w14:paraId="0AAFB7BA" w14:textId="40769AC6" w:rsidR="003E6F6D" w:rsidRDefault="003E6F6D" w:rsidP="003E6F6D">
      <w:pPr>
        <w:rPr>
          <w:rFonts w:ascii="Arial" w:hAnsi="Arial" w:cs="Arial"/>
          <w:b/>
          <w:sz w:val="24"/>
        </w:rPr>
      </w:pPr>
      <w:r>
        <w:rPr>
          <w:rFonts w:ascii="Arial" w:hAnsi="Arial" w:cs="Arial"/>
          <w:b/>
          <w:color w:val="0000FF"/>
          <w:sz w:val="24"/>
        </w:rPr>
        <w:t>C4-221385</w:t>
      </w:r>
      <w:r>
        <w:rPr>
          <w:rFonts w:ascii="Arial" w:hAnsi="Arial" w:cs="Arial"/>
          <w:b/>
          <w:color w:val="0000FF"/>
          <w:sz w:val="24"/>
        </w:rPr>
        <w:tab/>
      </w:r>
      <w:r>
        <w:rPr>
          <w:rFonts w:ascii="Arial" w:hAnsi="Arial" w:cs="Arial"/>
          <w:b/>
          <w:sz w:val="24"/>
        </w:rPr>
        <w:t>Correction to StatusSubscribe update</w:t>
      </w:r>
    </w:p>
    <w:p w14:paraId="4EF02674" w14:textId="77777777" w:rsidR="003E6F6D" w:rsidRDefault="003E6F6D" w:rsidP="003E6F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v1.1.0</w:t>
      </w:r>
      <w:r>
        <w:rPr>
          <w:i/>
        </w:rPr>
        <w:tab/>
        <w:t xml:space="preserve">  CR-  rev  Cat:  (Rel-17)</w:t>
      </w:r>
      <w:r>
        <w:rPr>
          <w:i/>
        </w:rPr>
        <w:br/>
      </w:r>
      <w:r>
        <w:rPr>
          <w:i/>
        </w:rPr>
        <w:br/>
      </w:r>
      <w:r>
        <w:rPr>
          <w:i/>
        </w:rPr>
        <w:tab/>
      </w:r>
      <w:r>
        <w:rPr>
          <w:i/>
        </w:rPr>
        <w:tab/>
      </w:r>
      <w:r>
        <w:rPr>
          <w:i/>
        </w:rPr>
        <w:tab/>
      </w:r>
      <w:r>
        <w:rPr>
          <w:i/>
        </w:rPr>
        <w:tab/>
      </w:r>
      <w:r>
        <w:rPr>
          <w:i/>
        </w:rPr>
        <w:tab/>
        <w:t>Source: Huawei</w:t>
      </w:r>
    </w:p>
    <w:p w14:paraId="2CFF8FE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C4-221398</w:t>
      </w:r>
      <w:r>
        <w:rPr>
          <w:color w:val="993300"/>
          <w:u w:val="single"/>
        </w:rPr>
        <w:t>.</w:t>
      </w:r>
    </w:p>
    <w:p w14:paraId="211C66D6" w14:textId="251BA7E5" w:rsidR="003E6F6D" w:rsidRDefault="003E6F6D" w:rsidP="003E6F6D">
      <w:pPr>
        <w:rPr>
          <w:rFonts w:ascii="Arial" w:hAnsi="Arial" w:cs="Arial"/>
          <w:b/>
          <w:sz w:val="24"/>
        </w:rPr>
      </w:pPr>
      <w:r>
        <w:rPr>
          <w:rFonts w:ascii="Arial" w:hAnsi="Arial" w:cs="Arial"/>
          <w:b/>
          <w:color w:val="0000FF"/>
          <w:sz w:val="24"/>
        </w:rPr>
        <w:t>C4-221386</w:t>
      </w:r>
      <w:r>
        <w:rPr>
          <w:rFonts w:ascii="Arial" w:hAnsi="Arial" w:cs="Arial"/>
          <w:b/>
          <w:color w:val="0000FF"/>
          <w:sz w:val="24"/>
        </w:rPr>
        <w:tab/>
      </w:r>
      <w:r>
        <w:rPr>
          <w:rFonts w:ascii="Arial" w:hAnsi="Arial" w:cs="Arial"/>
          <w:b/>
          <w:sz w:val="24"/>
        </w:rPr>
        <w:t>Correction to StatusUnsubscribe</w:t>
      </w:r>
    </w:p>
    <w:p w14:paraId="0F966C02" w14:textId="77777777" w:rsidR="003E6F6D" w:rsidRDefault="003E6F6D" w:rsidP="003E6F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v1.1.0</w:t>
      </w:r>
      <w:r>
        <w:rPr>
          <w:i/>
        </w:rPr>
        <w:tab/>
        <w:t xml:space="preserve">  CR-  rev  Cat:  (Rel-17)</w:t>
      </w:r>
      <w:r>
        <w:rPr>
          <w:i/>
        </w:rPr>
        <w:br/>
      </w:r>
      <w:r>
        <w:rPr>
          <w:i/>
        </w:rPr>
        <w:br/>
      </w:r>
      <w:r>
        <w:rPr>
          <w:i/>
        </w:rPr>
        <w:tab/>
      </w:r>
      <w:r>
        <w:rPr>
          <w:i/>
        </w:rPr>
        <w:tab/>
      </w:r>
      <w:r>
        <w:rPr>
          <w:i/>
        </w:rPr>
        <w:tab/>
      </w:r>
      <w:r>
        <w:rPr>
          <w:i/>
        </w:rPr>
        <w:tab/>
      </w:r>
      <w:r>
        <w:rPr>
          <w:i/>
        </w:rPr>
        <w:tab/>
        <w:t>Source: Huawei</w:t>
      </w:r>
    </w:p>
    <w:p w14:paraId="038E77A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C4-221399</w:t>
      </w:r>
      <w:r>
        <w:rPr>
          <w:color w:val="993300"/>
          <w:u w:val="single"/>
        </w:rPr>
        <w:t>.</w:t>
      </w:r>
    </w:p>
    <w:p w14:paraId="3104C386" w14:textId="5C48E355" w:rsidR="003E6F6D" w:rsidRDefault="003E6F6D" w:rsidP="003E6F6D">
      <w:pPr>
        <w:rPr>
          <w:rFonts w:ascii="Arial" w:hAnsi="Arial" w:cs="Arial"/>
          <w:b/>
          <w:sz w:val="24"/>
        </w:rPr>
      </w:pPr>
      <w:r>
        <w:rPr>
          <w:rFonts w:ascii="Arial" w:hAnsi="Arial" w:cs="Arial"/>
          <w:b/>
          <w:color w:val="0000FF"/>
          <w:sz w:val="24"/>
        </w:rPr>
        <w:t>C4-221387</w:t>
      </w:r>
      <w:r>
        <w:rPr>
          <w:rFonts w:ascii="Arial" w:hAnsi="Arial" w:cs="Arial"/>
          <w:b/>
          <w:color w:val="0000FF"/>
          <w:sz w:val="24"/>
        </w:rPr>
        <w:tab/>
      </w:r>
      <w:r>
        <w:rPr>
          <w:rFonts w:ascii="Arial" w:hAnsi="Arial" w:cs="Arial"/>
          <w:b/>
          <w:sz w:val="24"/>
        </w:rPr>
        <w:t>Correction to ContextStatusSubscribe</w:t>
      </w:r>
    </w:p>
    <w:p w14:paraId="368EA407" w14:textId="77777777" w:rsidR="003E6F6D" w:rsidRDefault="003E6F6D" w:rsidP="003E6F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v1.1.0</w:t>
      </w:r>
      <w:r>
        <w:rPr>
          <w:i/>
        </w:rPr>
        <w:tab/>
        <w:t xml:space="preserve">  CR-  rev  Cat:  (Rel-17)</w:t>
      </w:r>
      <w:r>
        <w:rPr>
          <w:i/>
        </w:rPr>
        <w:br/>
      </w:r>
      <w:r>
        <w:rPr>
          <w:i/>
        </w:rPr>
        <w:br/>
      </w:r>
      <w:r>
        <w:rPr>
          <w:i/>
        </w:rPr>
        <w:tab/>
      </w:r>
      <w:r>
        <w:rPr>
          <w:i/>
        </w:rPr>
        <w:tab/>
      </w:r>
      <w:r>
        <w:rPr>
          <w:i/>
        </w:rPr>
        <w:tab/>
      </w:r>
      <w:r>
        <w:rPr>
          <w:i/>
        </w:rPr>
        <w:tab/>
      </w:r>
      <w:r>
        <w:rPr>
          <w:i/>
        </w:rPr>
        <w:tab/>
        <w:t>Source: Huawei</w:t>
      </w:r>
    </w:p>
    <w:p w14:paraId="097D7E6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C4-221400</w:t>
      </w:r>
      <w:r>
        <w:rPr>
          <w:color w:val="993300"/>
          <w:u w:val="single"/>
        </w:rPr>
        <w:t>.</w:t>
      </w:r>
    </w:p>
    <w:p w14:paraId="734627DD" w14:textId="33281E16" w:rsidR="003E6F6D" w:rsidRDefault="003E6F6D" w:rsidP="003E6F6D">
      <w:pPr>
        <w:rPr>
          <w:rFonts w:ascii="Arial" w:hAnsi="Arial" w:cs="Arial"/>
          <w:b/>
          <w:sz w:val="24"/>
        </w:rPr>
      </w:pPr>
      <w:r>
        <w:rPr>
          <w:rFonts w:ascii="Arial" w:hAnsi="Arial" w:cs="Arial"/>
          <w:b/>
          <w:color w:val="0000FF"/>
          <w:sz w:val="24"/>
        </w:rPr>
        <w:t>C4-221388</w:t>
      </w:r>
      <w:r>
        <w:rPr>
          <w:rFonts w:ascii="Arial" w:hAnsi="Arial" w:cs="Arial"/>
          <w:b/>
          <w:color w:val="0000FF"/>
          <w:sz w:val="24"/>
        </w:rPr>
        <w:tab/>
      </w:r>
      <w:r>
        <w:rPr>
          <w:rFonts w:ascii="Arial" w:hAnsi="Arial" w:cs="Arial"/>
          <w:b/>
          <w:sz w:val="24"/>
        </w:rPr>
        <w:t>Correction to ContextStatusUnSubscribe</w:t>
      </w:r>
    </w:p>
    <w:p w14:paraId="557389B8" w14:textId="77777777" w:rsidR="003E6F6D" w:rsidRDefault="003E6F6D" w:rsidP="003E6F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v1.1.0</w:t>
      </w:r>
      <w:r>
        <w:rPr>
          <w:i/>
        </w:rPr>
        <w:tab/>
        <w:t xml:space="preserve">  CR-  rev  Cat:  (Rel-17)</w:t>
      </w:r>
      <w:r>
        <w:rPr>
          <w:i/>
        </w:rPr>
        <w:br/>
      </w:r>
      <w:r>
        <w:rPr>
          <w:i/>
        </w:rPr>
        <w:br/>
      </w:r>
      <w:r>
        <w:rPr>
          <w:i/>
        </w:rPr>
        <w:tab/>
      </w:r>
      <w:r>
        <w:rPr>
          <w:i/>
        </w:rPr>
        <w:tab/>
      </w:r>
      <w:r>
        <w:rPr>
          <w:i/>
        </w:rPr>
        <w:tab/>
      </w:r>
      <w:r>
        <w:rPr>
          <w:i/>
        </w:rPr>
        <w:tab/>
      </w:r>
      <w:r>
        <w:rPr>
          <w:i/>
        </w:rPr>
        <w:tab/>
        <w:t>Source: Huawei</w:t>
      </w:r>
    </w:p>
    <w:p w14:paraId="5412D4C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C4-221401</w:t>
      </w:r>
      <w:r>
        <w:rPr>
          <w:color w:val="993300"/>
          <w:u w:val="single"/>
        </w:rPr>
        <w:t>.</w:t>
      </w:r>
    </w:p>
    <w:p w14:paraId="2516F9C7" w14:textId="794F6338" w:rsidR="003E6F6D" w:rsidRDefault="003E6F6D" w:rsidP="003E6F6D">
      <w:pPr>
        <w:rPr>
          <w:rFonts w:ascii="Arial" w:hAnsi="Arial" w:cs="Arial"/>
          <w:b/>
          <w:sz w:val="24"/>
        </w:rPr>
      </w:pPr>
      <w:r>
        <w:rPr>
          <w:rFonts w:ascii="Arial" w:hAnsi="Arial" w:cs="Arial"/>
          <w:b/>
          <w:color w:val="0000FF"/>
          <w:sz w:val="24"/>
        </w:rPr>
        <w:t>C4-221389</w:t>
      </w:r>
      <w:r>
        <w:rPr>
          <w:rFonts w:ascii="Arial" w:hAnsi="Arial" w:cs="Arial"/>
          <w:b/>
          <w:color w:val="0000FF"/>
          <w:sz w:val="24"/>
        </w:rPr>
        <w:tab/>
      </w:r>
      <w:r>
        <w:rPr>
          <w:rFonts w:ascii="Arial" w:hAnsi="Arial" w:cs="Arial"/>
          <w:b/>
          <w:sz w:val="24"/>
        </w:rPr>
        <w:t>Correction to ContextStatusSubscribeRsp</w:t>
      </w:r>
    </w:p>
    <w:p w14:paraId="4E864F83" w14:textId="77777777" w:rsidR="003E6F6D" w:rsidRDefault="003E6F6D" w:rsidP="003E6F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v1.1.0</w:t>
      </w:r>
      <w:r>
        <w:rPr>
          <w:i/>
        </w:rPr>
        <w:tab/>
        <w:t xml:space="preserve">  CR-  rev  Cat:  (Rel-17)</w:t>
      </w:r>
      <w:r>
        <w:rPr>
          <w:i/>
        </w:rPr>
        <w:br/>
      </w:r>
      <w:r>
        <w:rPr>
          <w:i/>
        </w:rPr>
        <w:br/>
      </w:r>
      <w:r>
        <w:rPr>
          <w:i/>
        </w:rPr>
        <w:tab/>
      </w:r>
      <w:r>
        <w:rPr>
          <w:i/>
        </w:rPr>
        <w:tab/>
      </w:r>
      <w:r>
        <w:rPr>
          <w:i/>
        </w:rPr>
        <w:tab/>
      </w:r>
      <w:r>
        <w:rPr>
          <w:i/>
        </w:rPr>
        <w:tab/>
      </w:r>
      <w:r>
        <w:rPr>
          <w:i/>
        </w:rPr>
        <w:tab/>
        <w:t>Source: Huawei</w:t>
      </w:r>
    </w:p>
    <w:p w14:paraId="189DB37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C4-221402</w:t>
      </w:r>
      <w:r>
        <w:rPr>
          <w:color w:val="993300"/>
          <w:u w:val="single"/>
        </w:rPr>
        <w:t>.</w:t>
      </w:r>
    </w:p>
    <w:p w14:paraId="759E583F" w14:textId="1F03CEFA" w:rsidR="003E6F6D" w:rsidRDefault="003E6F6D" w:rsidP="003E6F6D">
      <w:pPr>
        <w:rPr>
          <w:rFonts w:ascii="Arial" w:hAnsi="Arial" w:cs="Arial"/>
          <w:b/>
          <w:sz w:val="24"/>
        </w:rPr>
      </w:pPr>
      <w:r>
        <w:rPr>
          <w:rFonts w:ascii="Arial" w:hAnsi="Arial" w:cs="Arial"/>
          <w:b/>
          <w:color w:val="0000FF"/>
          <w:sz w:val="24"/>
        </w:rPr>
        <w:t>C4-221397</w:t>
      </w:r>
      <w:r>
        <w:rPr>
          <w:rFonts w:ascii="Arial" w:hAnsi="Arial" w:cs="Arial"/>
          <w:b/>
          <w:color w:val="0000FF"/>
          <w:sz w:val="24"/>
        </w:rPr>
        <w:tab/>
      </w:r>
      <w:r>
        <w:rPr>
          <w:rFonts w:ascii="Arial" w:hAnsi="Arial" w:cs="Arial"/>
          <w:b/>
          <w:sz w:val="24"/>
        </w:rPr>
        <w:t>Correction to StatusSubscribe</w:t>
      </w:r>
    </w:p>
    <w:p w14:paraId="2ACFB6C7" w14:textId="77777777" w:rsidR="003E6F6D" w:rsidRDefault="003E6F6D" w:rsidP="003E6F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v1.1.0</w:t>
      </w:r>
      <w:r>
        <w:rPr>
          <w:i/>
        </w:rPr>
        <w:tab/>
        <w:t xml:space="preserve">  CR-  rev  Cat:  (Rel-17)</w:t>
      </w:r>
      <w:r>
        <w:rPr>
          <w:i/>
        </w:rPr>
        <w:br/>
      </w:r>
      <w:r>
        <w:rPr>
          <w:i/>
        </w:rPr>
        <w:br/>
      </w:r>
      <w:r>
        <w:rPr>
          <w:i/>
        </w:rPr>
        <w:tab/>
      </w:r>
      <w:r>
        <w:rPr>
          <w:i/>
        </w:rPr>
        <w:tab/>
      </w:r>
      <w:r>
        <w:rPr>
          <w:i/>
        </w:rPr>
        <w:tab/>
      </w:r>
      <w:r>
        <w:rPr>
          <w:i/>
        </w:rPr>
        <w:tab/>
      </w:r>
      <w:r>
        <w:rPr>
          <w:i/>
        </w:rPr>
        <w:tab/>
        <w:t>Source: Huawei</w:t>
      </w:r>
    </w:p>
    <w:p w14:paraId="0CE22ACE" w14:textId="77777777" w:rsidR="003E6F6D" w:rsidRDefault="003E6F6D" w:rsidP="003E6F6D">
      <w:pPr>
        <w:rPr>
          <w:color w:val="808080"/>
        </w:rPr>
      </w:pPr>
      <w:r>
        <w:rPr>
          <w:color w:val="808080"/>
        </w:rPr>
        <w:lastRenderedPageBreak/>
        <w:t>(Replaces C4-221384)</w:t>
      </w:r>
    </w:p>
    <w:p w14:paraId="336CC0C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27FFEB" w14:textId="4BBA1E34" w:rsidR="003E6F6D" w:rsidRDefault="003E6F6D" w:rsidP="003E6F6D">
      <w:pPr>
        <w:rPr>
          <w:rFonts w:ascii="Arial" w:hAnsi="Arial" w:cs="Arial"/>
          <w:b/>
          <w:sz w:val="24"/>
        </w:rPr>
      </w:pPr>
      <w:r>
        <w:rPr>
          <w:rFonts w:ascii="Arial" w:hAnsi="Arial" w:cs="Arial"/>
          <w:b/>
          <w:color w:val="0000FF"/>
          <w:sz w:val="24"/>
        </w:rPr>
        <w:t>C4-221398</w:t>
      </w:r>
      <w:r>
        <w:rPr>
          <w:rFonts w:ascii="Arial" w:hAnsi="Arial" w:cs="Arial"/>
          <w:b/>
          <w:color w:val="0000FF"/>
          <w:sz w:val="24"/>
        </w:rPr>
        <w:tab/>
      </w:r>
      <w:r>
        <w:rPr>
          <w:rFonts w:ascii="Arial" w:hAnsi="Arial" w:cs="Arial"/>
          <w:b/>
          <w:sz w:val="24"/>
        </w:rPr>
        <w:t>Correction to StatusSubscribe update</w:t>
      </w:r>
    </w:p>
    <w:p w14:paraId="1676CCCD" w14:textId="77777777" w:rsidR="003E6F6D" w:rsidRDefault="003E6F6D" w:rsidP="003E6F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v1.1.0</w:t>
      </w:r>
      <w:r>
        <w:rPr>
          <w:i/>
        </w:rPr>
        <w:tab/>
        <w:t xml:space="preserve">  CR-  rev  Cat:  (Rel-17)</w:t>
      </w:r>
      <w:r>
        <w:rPr>
          <w:i/>
        </w:rPr>
        <w:br/>
      </w:r>
      <w:r>
        <w:rPr>
          <w:i/>
        </w:rPr>
        <w:br/>
      </w:r>
      <w:r>
        <w:rPr>
          <w:i/>
        </w:rPr>
        <w:tab/>
      </w:r>
      <w:r>
        <w:rPr>
          <w:i/>
        </w:rPr>
        <w:tab/>
      </w:r>
      <w:r>
        <w:rPr>
          <w:i/>
        </w:rPr>
        <w:tab/>
      </w:r>
      <w:r>
        <w:rPr>
          <w:i/>
        </w:rPr>
        <w:tab/>
      </w:r>
      <w:r>
        <w:rPr>
          <w:i/>
        </w:rPr>
        <w:tab/>
        <w:t>Source: Huawei</w:t>
      </w:r>
    </w:p>
    <w:p w14:paraId="7679556E" w14:textId="77777777" w:rsidR="003E6F6D" w:rsidRDefault="003E6F6D" w:rsidP="003E6F6D">
      <w:pPr>
        <w:rPr>
          <w:color w:val="808080"/>
        </w:rPr>
      </w:pPr>
      <w:r>
        <w:rPr>
          <w:color w:val="808080"/>
        </w:rPr>
        <w:t>(Replaces C4-221385)</w:t>
      </w:r>
    </w:p>
    <w:p w14:paraId="7EEFFDE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259931" w14:textId="30F3FCE4" w:rsidR="003E6F6D" w:rsidRDefault="003E6F6D" w:rsidP="003E6F6D">
      <w:pPr>
        <w:rPr>
          <w:rFonts w:ascii="Arial" w:hAnsi="Arial" w:cs="Arial"/>
          <w:b/>
          <w:sz w:val="24"/>
        </w:rPr>
      </w:pPr>
      <w:r>
        <w:rPr>
          <w:rFonts w:ascii="Arial" w:hAnsi="Arial" w:cs="Arial"/>
          <w:b/>
          <w:color w:val="0000FF"/>
          <w:sz w:val="24"/>
        </w:rPr>
        <w:t>C4-221399</w:t>
      </w:r>
      <w:r>
        <w:rPr>
          <w:rFonts w:ascii="Arial" w:hAnsi="Arial" w:cs="Arial"/>
          <w:b/>
          <w:color w:val="0000FF"/>
          <w:sz w:val="24"/>
        </w:rPr>
        <w:tab/>
      </w:r>
      <w:r>
        <w:rPr>
          <w:rFonts w:ascii="Arial" w:hAnsi="Arial" w:cs="Arial"/>
          <w:b/>
          <w:sz w:val="24"/>
        </w:rPr>
        <w:t>Correction to StatusUnsubscribe</w:t>
      </w:r>
    </w:p>
    <w:p w14:paraId="059DD0E4" w14:textId="77777777" w:rsidR="003E6F6D" w:rsidRDefault="003E6F6D" w:rsidP="003E6F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v1.1.0</w:t>
      </w:r>
      <w:r>
        <w:rPr>
          <w:i/>
        </w:rPr>
        <w:tab/>
        <w:t xml:space="preserve">  CR-  rev  Cat:  (Rel-17)</w:t>
      </w:r>
      <w:r>
        <w:rPr>
          <w:i/>
        </w:rPr>
        <w:br/>
      </w:r>
      <w:r>
        <w:rPr>
          <w:i/>
        </w:rPr>
        <w:br/>
      </w:r>
      <w:r>
        <w:rPr>
          <w:i/>
        </w:rPr>
        <w:tab/>
      </w:r>
      <w:r>
        <w:rPr>
          <w:i/>
        </w:rPr>
        <w:tab/>
      </w:r>
      <w:r>
        <w:rPr>
          <w:i/>
        </w:rPr>
        <w:tab/>
      </w:r>
      <w:r>
        <w:rPr>
          <w:i/>
        </w:rPr>
        <w:tab/>
      </w:r>
      <w:r>
        <w:rPr>
          <w:i/>
        </w:rPr>
        <w:tab/>
        <w:t>Source: Huawei</w:t>
      </w:r>
    </w:p>
    <w:p w14:paraId="0AE79F62" w14:textId="77777777" w:rsidR="003E6F6D" w:rsidRDefault="003E6F6D" w:rsidP="003E6F6D">
      <w:pPr>
        <w:rPr>
          <w:color w:val="808080"/>
        </w:rPr>
      </w:pPr>
      <w:r>
        <w:rPr>
          <w:color w:val="808080"/>
        </w:rPr>
        <w:t>(Replaces C4-221386)</w:t>
      </w:r>
    </w:p>
    <w:p w14:paraId="3E55CF1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397D0A" w14:textId="5B11DD0D" w:rsidR="003E6F6D" w:rsidRDefault="003E6F6D" w:rsidP="003E6F6D">
      <w:pPr>
        <w:rPr>
          <w:rFonts w:ascii="Arial" w:hAnsi="Arial" w:cs="Arial"/>
          <w:b/>
          <w:sz w:val="24"/>
        </w:rPr>
      </w:pPr>
      <w:r>
        <w:rPr>
          <w:rFonts w:ascii="Arial" w:hAnsi="Arial" w:cs="Arial"/>
          <w:b/>
          <w:color w:val="0000FF"/>
          <w:sz w:val="24"/>
        </w:rPr>
        <w:t>C4-221400</w:t>
      </w:r>
      <w:r>
        <w:rPr>
          <w:rFonts w:ascii="Arial" w:hAnsi="Arial" w:cs="Arial"/>
          <w:b/>
          <w:color w:val="0000FF"/>
          <w:sz w:val="24"/>
        </w:rPr>
        <w:tab/>
      </w:r>
      <w:r>
        <w:rPr>
          <w:rFonts w:ascii="Arial" w:hAnsi="Arial" w:cs="Arial"/>
          <w:b/>
          <w:sz w:val="24"/>
        </w:rPr>
        <w:t>Correction to ContextStatusSubscription</w:t>
      </w:r>
    </w:p>
    <w:p w14:paraId="11502377" w14:textId="77777777" w:rsidR="003E6F6D" w:rsidRDefault="003E6F6D" w:rsidP="003E6F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v1.1.0</w:t>
      </w:r>
      <w:r>
        <w:rPr>
          <w:i/>
        </w:rPr>
        <w:tab/>
        <w:t xml:space="preserve">  CR-  rev  Cat:  (Rel-17)</w:t>
      </w:r>
      <w:r>
        <w:rPr>
          <w:i/>
        </w:rPr>
        <w:br/>
      </w:r>
      <w:r>
        <w:rPr>
          <w:i/>
        </w:rPr>
        <w:br/>
      </w:r>
      <w:r>
        <w:rPr>
          <w:i/>
        </w:rPr>
        <w:tab/>
      </w:r>
      <w:r>
        <w:rPr>
          <w:i/>
        </w:rPr>
        <w:tab/>
      </w:r>
      <w:r>
        <w:rPr>
          <w:i/>
        </w:rPr>
        <w:tab/>
      </w:r>
      <w:r>
        <w:rPr>
          <w:i/>
        </w:rPr>
        <w:tab/>
      </w:r>
      <w:r>
        <w:rPr>
          <w:i/>
        </w:rPr>
        <w:tab/>
        <w:t>Source: Huawei</w:t>
      </w:r>
    </w:p>
    <w:p w14:paraId="5F2E7206" w14:textId="77777777" w:rsidR="003E6F6D" w:rsidRDefault="003E6F6D" w:rsidP="003E6F6D">
      <w:pPr>
        <w:rPr>
          <w:color w:val="808080"/>
        </w:rPr>
      </w:pPr>
      <w:r>
        <w:rPr>
          <w:color w:val="808080"/>
        </w:rPr>
        <w:t>(Replaces C4-221387)</w:t>
      </w:r>
    </w:p>
    <w:p w14:paraId="6CD9FA0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5A103E" w14:textId="657CA846" w:rsidR="003E6F6D" w:rsidRDefault="003E6F6D" w:rsidP="003E6F6D">
      <w:pPr>
        <w:rPr>
          <w:rFonts w:ascii="Arial" w:hAnsi="Arial" w:cs="Arial"/>
          <w:b/>
          <w:sz w:val="24"/>
        </w:rPr>
      </w:pPr>
      <w:r>
        <w:rPr>
          <w:rFonts w:ascii="Arial" w:hAnsi="Arial" w:cs="Arial"/>
          <w:b/>
          <w:color w:val="0000FF"/>
          <w:sz w:val="24"/>
        </w:rPr>
        <w:t>C4-221401</w:t>
      </w:r>
      <w:r>
        <w:rPr>
          <w:rFonts w:ascii="Arial" w:hAnsi="Arial" w:cs="Arial"/>
          <w:b/>
          <w:color w:val="0000FF"/>
          <w:sz w:val="24"/>
        </w:rPr>
        <w:tab/>
      </w:r>
      <w:r>
        <w:rPr>
          <w:rFonts w:ascii="Arial" w:hAnsi="Arial" w:cs="Arial"/>
          <w:b/>
          <w:sz w:val="24"/>
        </w:rPr>
        <w:t>Correction to ContextStatusUnSubscribe</w:t>
      </w:r>
    </w:p>
    <w:p w14:paraId="5E34E467" w14:textId="77777777" w:rsidR="003E6F6D" w:rsidRDefault="003E6F6D" w:rsidP="003E6F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v1.1.0</w:t>
      </w:r>
      <w:r>
        <w:rPr>
          <w:i/>
        </w:rPr>
        <w:tab/>
        <w:t xml:space="preserve">  CR-  rev  Cat:  (Rel-17)</w:t>
      </w:r>
      <w:r>
        <w:rPr>
          <w:i/>
        </w:rPr>
        <w:br/>
      </w:r>
      <w:r>
        <w:rPr>
          <w:i/>
        </w:rPr>
        <w:br/>
      </w:r>
      <w:r>
        <w:rPr>
          <w:i/>
        </w:rPr>
        <w:tab/>
      </w:r>
      <w:r>
        <w:rPr>
          <w:i/>
        </w:rPr>
        <w:tab/>
      </w:r>
      <w:r>
        <w:rPr>
          <w:i/>
        </w:rPr>
        <w:tab/>
      </w:r>
      <w:r>
        <w:rPr>
          <w:i/>
        </w:rPr>
        <w:tab/>
      </w:r>
      <w:r>
        <w:rPr>
          <w:i/>
        </w:rPr>
        <w:tab/>
        <w:t>Source: Huawei</w:t>
      </w:r>
    </w:p>
    <w:p w14:paraId="4A38DA2E" w14:textId="77777777" w:rsidR="003E6F6D" w:rsidRDefault="003E6F6D" w:rsidP="003E6F6D">
      <w:pPr>
        <w:rPr>
          <w:color w:val="808080"/>
        </w:rPr>
      </w:pPr>
      <w:r>
        <w:rPr>
          <w:color w:val="808080"/>
        </w:rPr>
        <w:t>(Replaces C4-221388)</w:t>
      </w:r>
    </w:p>
    <w:p w14:paraId="1966A79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507C43" w14:textId="2E2EA274" w:rsidR="003E6F6D" w:rsidRDefault="003E6F6D" w:rsidP="003E6F6D">
      <w:pPr>
        <w:rPr>
          <w:rFonts w:ascii="Arial" w:hAnsi="Arial" w:cs="Arial"/>
          <w:b/>
          <w:sz w:val="24"/>
        </w:rPr>
      </w:pPr>
      <w:r>
        <w:rPr>
          <w:rFonts w:ascii="Arial" w:hAnsi="Arial" w:cs="Arial"/>
          <w:b/>
          <w:color w:val="0000FF"/>
          <w:sz w:val="24"/>
        </w:rPr>
        <w:t>C4-221402</w:t>
      </w:r>
      <w:r>
        <w:rPr>
          <w:rFonts w:ascii="Arial" w:hAnsi="Arial" w:cs="Arial"/>
          <w:b/>
          <w:color w:val="0000FF"/>
          <w:sz w:val="24"/>
        </w:rPr>
        <w:tab/>
      </w:r>
      <w:r>
        <w:rPr>
          <w:rFonts w:ascii="Arial" w:hAnsi="Arial" w:cs="Arial"/>
          <w:b/>
          <w:sz w:val="24"/>
        </w:rPr>
        <w:t>Correction to ContextStatusSubscribeRsp</w:t>
      </w:r>
    </w:p>
    <w:p w14:paraId="3D75D051" w14:textId="77777777" w:rsidR="003E6F6D" w:rsidRDefault="003E6F6D" w:rsidP="003E6F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v1.1.0</w:t>
      </w:r>
      <w:r>
        <w:rPr>
          <w:i/>
        </w:rPr>
        <w:tab/>
        <w:t xml:space="preserve">  CR-  rev  Cat:  (Rel-17)</w:t>
      </w:r>
      <w:r>
        <w:rPr>
          <w:i/>
        </w:rPr>
        <w:br/>
      </w:r>
      <w:r>
        <w:rPr>
          <w:i/>
        </w:rPr>
        <w:br/>
      </w:r>
      <w:r>
        <w:rPr>
          <w:i/>
        </w:rPr>
        <w:tab/>
      </w:r>
      <w:r>
        <w:rPr>
          <w:i/>
        </w:rPr>
        <w:tab/>
      </w:r>
      <w:r>
        <w:rPr>
          <w:i/>
        </w:rPr>
        <w:tab/>
      </w:r>
      <w:r>
        <w:rPr>
          <w:i/>
        </w:rPr>
        <w:tab/>
      </w:r>
      <w:r>
        <w:rPr>
          <w:i/>
        </w:rPr>
        <w:tab/>
        <w:t>Source: Huawei</w:t>
      </w:r>
    </w:p>
    <w:p w14:paraId="15AC5129" w14:textId="77777777" w:rsidR="003E6F6D" w:rsidRDefault="003E6F6D" w:rsidP="003E6F6D">
      <w:pPr>
        <w:rPr>
          <w:color w:val="808080"/>
        </w:rPr>
      </w:pPr>
      <w:r>
        <w:rPr>
          <w:color w:val="808080"/>
        </w:rPr>
        <w:t>(Replaces C4-221389)</w:t>
      </w:r>
    </w:p>
    <w:p w14:paraId="4B44175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1B1049" w14:textId="24E54CBB" w:rsidR="003E6F6D" w:rsidRDefault="003E6F6D" w:rsidP="003E6F6D">
      <w:pPr>
        <w:rPr>
          <w:rFonts w:ascii="Arial" w:hAnsi="Arial" w:cs="Arial"/>
          <w:b/>
          <w:sz w:val="24"/>
        </w:rPr>
      </w:pPr>
      <w:r>
        <w:rPr>
          <w:rFonts w:ascii="Arial" w:hAnsi="Arial" w:cs="Arial"/>
          <w:b/>
          <w:color w:val="0000FF"/>
          <w:sz w:val="24"/>
        </w:rPr>
        <w:t>C4-221403</w:t>
      </w:r>
      <w:r>
        <w:rPr>
          <w:rFonts w:ascii="Arial" w:hAnsi="Arial" w:cs="Arial"/>
          <w:b/>
          <w:color w:val="0000FF"/>
          <w:sz w:val="24"/>
        </w:rPr>
        <w:tab/>
      </w:r>
      <w:r>
        <w:rPr>
          <w:rFonts w:ascii="Arial" w:hAnsi="Arial" w:cs="Arial"/>
          <w:b/>
          <w:sz w:val="24"/>
        </w:rPr>
        <w:t>Removing editor's notes: Errors are FFS</w:t>
      </w:r>
    </w:p>
    <w:p w14:paraId="695A5FC8" w14:textId="77777777" w:rsidR="003E6F6D" w:rsidRDefault="003E6F6D" w:rsidP="003E6F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v1.1.0</w:t>
      </w:r>
      <w:r>
        <w:rPr>
          <w:i/>
        </w:rPr>
        <w:tab/>
        <w:t xml:space="preserve">  CR-  rev  Cat:  (Rel-17)</w:t>
      </w:r>
      <w:r>
        <w:rPr>
          <w:i/>
        </w:rPr>
        <w:br/>
      </w:r>
      <w:r>
        <w:rPr>
          <w:i/>
        </w:rPr>
        <w:br/>
      </w:r>
      <w:r>
        <w:rPr>
          <w:i/>
        </w:rPr>
        <w:tab/>
      </w:r>
      <w:r>
        <w:rPr>
          <w:i/>
        </w:rPr>
        <w:tab/>
      </w:r>
      <w:r>
        <w:rPr>
          <w:i/>
        </w:rPr>
        <w:tab/>
      </w:r>
      <w:r>
        <w:rPr>
          <w:i/>
        </w:rPr>
        <w:tab/>
      </w:r>
      <w:r>
        <w:rPr>
          <w:i/>
        </w:rPr>
        <w:tab/>
        <w:t>Source: Huawei</w:t>
      </w:r>
    </w:p>
    <w:p w14:paraId="2A3329CC" w14:textId="77777777" w:rsidR="003E6F6D" w:rsidRDefault="003E6F6D" w:rsidP="003E6F6D">
      <w:pPr>
        <w:rPr>
          <w:color w:val="808080"/>
        </w:rPr>
      </w:pPr>
      <w:r>
        <w:rPr>
          <w:color w:val="808080"/>
        </w:rPr>
        <w:lastRenderedPageBreak/>
        <w:t>(Replaces C4-221121)</w:t>
      </w:r>
    </w:p>
    <w:p w14:paraId="0B1B63A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C4-221531</w:t>
      </w:r>
      <w:r>
        <w:rPr>
          <w:color w:val="993300"/>
          <w:u w:val="single"/>
        </w:rPr>
        <w:t>.</w:t>
      </w:r>
    </w:p>
    <w:p w14:paraId="0BBD67EC" w14:textId="39E21825" w:rsidR="003E6F6D" w:rsidRDefault="003E6F6D" w:rsidP="003E6F6D">
      <w:pPr>
        <w:rPr>
          <w:rFonts w:ascii="Arial" w:hAnsi="Arial" w:cs="Arial"/>
          <w:b/>
          <w:sz w:val="24"/>
        </w:rPr>
      </w:pPr>
      <w:r>
        <w:rPr>
          <w:rFonts w:ascii="Arial" w:hAnsi="Arial" w:cs="Arial"/>
          <w:b/>
          <w:color w:val="0000FF"/>
          <w:sz w:val="24"/>
        </w:rPr>
        <w:t>C4-221419</w:t>
      </w:r>
      <w:r>
        <w:rPr>
          <w:rFonts w:ascii="Arial" w:hAnsi="Arial" w:cs="Arial"/>
          <w:b/>
          <w:color w:val="0000FF"/>
          <w:sz w:val="24"/>
        </w:rPr>
        <w:tab/>
      </w:r>
      <w:r>
        <w:rPr>
          <w:rFonts w:ascii="Arial" w:hAnsi="Arial" w:cs="Arial"/>
          <w:b/>
          <w:sz w:val="24"/>
        </w:rPr>
        <w:t>TS 29.532 Cleanup</w:t>
      </w:r>
    </w:p>
    <w:p w14:paraId="213F7086" w14:textId="77777777" w:rsidR="003E6F6D" w:rsidRDefault="003E6F6D" w:rsidP="003E6F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v1.1.0</w:t>
      </w:r>
      <w:r>
        <w:rPr>
          <w:i/>
        </w:rPr>
        <w:tab/>
        <w:t xml:space="preserve">  CR-  rev  Cat:  (Rel-17)</w:t>
      </w:r>
      <w:r>
        <w:rPr>
          <w:i/>
        </w:rPr>
        <w:br/>
      </w:r>
      <w:r>
        <w:rPr>
          <w:i/>
        </w:rPr>
        <w:br/>
      </w:r>
      <w:r>
        <w:rPr>
          <w:i/>
        </w:rPr>
        <w:tab/>
      </w:r>
      <w:r>
        <w:rPr>
          <w:i/>
        </w:rPr>
        <w:tab/>
      </w:r>
      <w:r>
        <w:rPr>
          <w:i/>
        </w:rPr>
        <w:tab/>
      </w:r>
      <w:r>
        <w:rPr>
          <w:i/>
        </w:rPr>
        <w:tab/>
      </w:r>
      <w:r>
        <w:rPr>
          <w:i/>
        </w:rPr>
        <w:tab/>
        <w:t>Source: Huawei</w:t>
      </w:r>
    </w:p>
    <w:p w14:paraId="57C51EB0" w14:textId="77777777" w:rsidR="003E6F6D" w:rsidRDefault="003E6F6D" w:rsidP="003E6F6D">
      <w:pPr>
        <w:rPr>
          <w:color w:val="808080"/>
        </w:rPr>
      </w:pPr>
      <w:r>
        <w:rPr>
          <w:color w:val="808080"/>
        </w:rPr>
        <w:t>(Replaces C4-221120)</w:t>
      </w:r>
    </w:p>
    <w:p w14:paraId="743835B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51F28" w14:textId="58129D1C" w:rsidR="003E6F6D" w:rsidRDefault="003E6F6D" w:rsidP="003E6F6D">
      <w:pPr>
        <w:rPr>
          <w:rFonts w:ascii="Arial" w:hAnsi="Arial" w:cs="Arial"/>
          <w:b/>
          <w:sz w:val="24"/>
        </w:rPr>
      </w:pPr>
      <w:r>
        <w:rPr>
          <w:rFonts w:ascii="Arial" w:hAnsi="Arial" w:cs="Arial"/>
          <w:b/>
          <w:color w:val="0000FF"/>
          <w:sz w:val="24"/>
        </w:rPr>
        <w:t>C4-221420</w:t>
      </w:r>
      <w:r>
        <w:rPr>
          <w:rFonts w:ascii="Arial" w:hAnsi="Arial" w:cs="Arial"/>
          <w:b/>
          <w:color w:val="0000FF"/>
          <w:sz w:val="24"/>
        </w:rPr>
        <w:tab/>
      </w:r>
      <w:r>
        <w:rPr>
          <w:rFonts w:ascii="Arial" w:hAnsi="Arial" w:cs="Arial"/>
          <w:b/>
          <w:sz w:val="24"/>
        </w:rPr>
        <w:t>Clarification on MBS Session ID for Location Dependent MBS Service</w:t>
      </w:r>
    </w:p>
    <w:p w14:paraId="110E3126"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v1.1.0</w:t>
      </w:r>
      <w:r>
        <w:rPr>
          <w:i/>
        </w:rPr>
        <w:tab/>
        <w:t xml:space="preserve">  CR-  rev  Cat:  (Rel-17)</w:t>
      </w:r>
      <w:r>
        <w:rPr>
          <w:i/>
        </w:rPr>
        <w:br/>
      </w:r>
      <w:r>
        <w:rPr>
          <w:i/>
        </w:rPr>
        <w:br/>
      </w:r>
      <w:r>
        <w:rPr>
          <w:i/>
        </w:rPr>
        <w:tab/>
      </w:r>
      <w:r>
        <w:rPr>
          <w:i/>
        </w:rPr>
        <w:tab/>
      </w:r>
      <w:r>
        <w:rPr>
          <w:i/>
        </w:rPr>
        <w:tab/>
      </w:r>
      <w:r>
        <w:rPr>
          <w:i/>
        </w:rPr>
        <w:tab/>
      </w:r>
      <w:r>
        <w:rPr>
          <w:i/>
        </w:rPr>
        <w:tab/>
        <w:t>Source: Samsung</w:t>
      </w:r>
    </w:p>
    <w:p w14:paraId="455786B0" w14:textId="77777777" w:rsidR="003E6F6D" w:rsidRDefault="003E6F6D" w:rsidP="003E6F6D">
      <w:pPr>
        <w:rPr>
          <w:color w:val="808080"/>
        </w:rPr>
      </w:pPr>
      <w:r>
        <w:rPr>
          <w:color w:val="808080"/>
        </w:rPr>
        <w:t>(Replaces C4-221267)</w:t>
      </w:r>
    </w:p>
    <w:p w14:paraId="43E0E46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222A5" w14:textId="410045AA" w:rsidR="003E6F6D" w:rsidRDefault="003E6F6D" w:rsidP="003E6F6D">
      <w:pPr>
        <w:rPr>
          <w:rFonts w:ascii="Arial" w:hAnsi="Arial" w:cs="Arial"/>
          <w:b/>
          <w:sz w:val="24"/>
        </w:rPr>
      </w:pPr>
      <w:r>
        <w:rPr>
          <w:rFonts w:ascii="Arial" w:hAnsi="Arial" w:cs="Arial"/>
          <w:b/>
          <w:color w:val="0000FF"/>
          <w:sz w:val="24"/>
        </w:rPr>
        <w:t>C4-221427</w:t>
      </w:r>
      <w:r>
        <w:rPr>
          <w:rFonts w:ascii="Arial" w:hAnsi="Arial" w:cs="Arial"/>
          <w:b/>
          <w:color w:val="0000FF"/>
          <w:sz w:val="24"/>
        </w:rPr>
        <w:tab/>
      </w:r>
      <w:r>
        <w:rPr>
          <w:rFonts w:ascii="Arial" w:hAnsi="Arial" w:cs="Arial"/>
          <w:b/>
          <w:sz w:val="24"/>
        </w:rPr>
        <w:t>LS on Clarifications on Namf_MBSCommunication N2MessageTransfer service operation</w:t>
      </w:r>
    </w:p>
    <w:p w14:paraId="34DFF05F" w14:textId="77777777" w:rsidR="003E6F6D" w:rsidRDefault="003E6F6D" w:rsidP="003E6F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w:t>
      </w:r>
      <w:r>
        <w:rPr>
          <w:i/>
        </w:rPr>
        <w:br/>
      </w:r>
      <w:r>
        <w:rPr>
          <w:i/>
        </w:rPr>
        <w:tab/>
      </w:r>
      <w:r>
        <w:rPr>
          <w:i/>
        </w:rPr>
        <w:tab/>
      </w:r>
      <w:r>
        <w:rPr>
          <w:i/>
        </w:rPr>
        <w:tab/>
      </w:r>
      <w:r>
        <w:rPr>
          <w:i/>
        </w:rPr>
        <w:tab/>
      </w:r>
      <w:r>
        <w:rPr>
          <w:i/>
        </w:rPr>
        <w:tab/>
        <w:t>Source: CT4</w:t>
      </w:r>
    </w:p>
    <w:p w14:paraId="46960AE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7D6E1D" w14:textId="50B5E182" w:rsidR="003E6F6D" w:rsidRDefault="003E6F6D" w:rsidP="003E6F6D">
      <w:pPr>
        <w:rPr>
          <w:rFonts w:ascii="Arial" w:hAnsi="Arial" w:cs="Arial"/>
          <w:b/>
          <w:sz w:val="24"/>
        </w:rPr>
      </w:pPr>
      <w:r>
        <w:rPr>
          <w:rFonts w:ascii="Arial" w:hAnsi="Arial" w:cs="Arial"/>
          <w:b/>
          <w:color w:val="0000FF"/>
          <w:sz w:val="24"/>
        </w:rPr>
        <w:t>C4-221443</w:t>
      </w:r>
      <w:r>
        <w:rPr>
          <w:rFonts w:ascii="Arial" w:hAnsi="Arial" w:cs="Arial"/>
          <w:b/>
          <w:color w:val="0000FF"/>
          <w:sz w:val="24"/>
        </w:rPr>
        <w:tab/>
      </w:r>
      <w:r>
        <w:rPr>
          <w:rFonts w:ascii="Arial" w:hAnsi="Arial" w:cs="Arial"/>
          <w:b/>
          <w:sz w:val="24"/>
        </w:rPr>
        <w:t>LS on Traffic usage reporting on 5MBS service</w:t>
      </w:r>
    </w:p>
    <w:p w14:paraId="0F1BDF6F" w14:textId="77777777" w:rsidR="003E6F6D" w:rsidRDefault="003E6F6D" w:rsidP="003E6F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SA5</w:t>
      </w:r>
      <w:r>
        <w:rPr>
          <w:i/>
        </w:rPr>
        <w:br/>
      </w:r>
      <w:r>
        <w:rPr>
          <w:i/>
        </w:rPr>
        <w:tab/>
      </w:r>
      <w:r>
        <w:rPr>
          <w:i/>
        </w:rPr>
        <w:tab/>
      </w:r>
      <w:r>
        <w:rPr>
          <w:i/>
        </w:rPr>
        <w:tab/>
      </w:r>
      <w:r>
        <w:rPr>
          <w:i/>
        </w:rPr>
        <w:tab/>
      </w:r>
      <w:r>
        <w:rPr>
          <w:i/>
        </w:rPr>
        <w:tab/>
        <w:t>Source: CT4</w:t>
      </w:r>
    </w:p>
    <w:p w14:paraId="5AA20EF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92026" w14:textId="27E793B4" w:rsidR="003E6F6D" w:rsidRDefault="003E6F6D" w:rsidP="003E6F6D">
      <w:pPr>
        <w:rPr>
          <w:rFonts w:ascii="Arial" w:hAnsi="Arial" w:cs="Arial"/>
          <w:b/>
          <w:sz w:val="24"/>
        </w:rPr>
      </w:pPr>
      <w:r>
        <w:rPr>
          <w:rFonts w:ascii="Arial" w:hAnsi="Arial" w:cs="Arial"/>
          <w:b/>
          <w:color w:val="0000FF"/>
          <w:sz w:val="24"/>
        </w:rPr>
        <w:t>C4-221483</w:t>
      </w:r>
      <w:r>
        <w:rPr>
          <w:rFonts w:ascii="Arial" w:hAnsi="Arial" w:cs="Arial"/>
          <w:b/>
          <w:color w:val="0000FF"/>
          <w:sz w:val="24"/>
        </w:rPr>
        <w:tab/>
      </w:r>
      <w:r>
        <w:rPr>
          <w:rFonts w:ascii="Arial" w:hAnsi="Arial" w:cs="Arial"/>
          <w:b/>
          <w:sz w:val="24"/>
        </w:rPr>
        <w:t>MbsSession data type for MBS session creation response</w:t>
      </w:r>
    </w:p>
    <w:p w14:paraId="42C4722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CR-0334  rev 1 Cat: F (Rel-17)</w:t>
      </w:r>
      <w:r>
        <w:rPr>
          <w:i/>
        </w:rPr>
        <w:br/>
      </w:r>
      <w:r>
        <w:rPr>
          <w:i/>
        </w:rPr>
        <w:br/>
      </w:r>
      <w:r>
        <w:rPr>
          <w:i/>
        </w:rPr>
        <w:tab/>
      </w:r>
      <w:r>
        <w:rPr>
          <w:i/>
        </w:rPr>
        <w:tab/>
      </w:r>
      <w:r>
        <w:rPr>
          <w:i/>
        </w:rPr>
        <w:tab/>
      </w:r>
      <w:r>
        <w:rPr>
          <w:i/>
        </w:rPr>
        <w:tab/>
      </w:r>
      <w:r>
        <w:rPr>
          <w:i/>
        </w:rPr>
        <w:tab/>
        <w:t>Source: Nokia, Nokia Shanghai Bell, Samsung</w:t>
      </w:r>
    </w:p>
    <w:p w14:paraId="3E6D8211" w14:textId="77777777" w:rsidR="003E6F6D" w:rsidRDefault="003E6F6D" w:rsidP="003E6F6D">
      <w:pPr>
        <w:rPr>
          <w:color w:val="808080"/>
        </w:rPr>
      </w:pPr>
      <w:r>
        <w:rPr>
          <w:color w:val="808080"/>
        </w:rPr>
        <w:t>(Replaces C4-221137)</w:t>
      </w:r>
    </w:p>
    <w:p w14:paraId="3B113E4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A2E3D" w14:textId="572A68D8" w:rsidR="003E6F6D" w:rsidRDefault="003E6F6D" w:rsidP="003E6F6D">
      <w:pPr>
        <w:rPr>
          <w:rFonts w:ascii="Arial" w:hAnsi="Arial" w:cs="Arial"/>
          <w:b/>
          <w:sz w:val="24"/>
        </w:rPr>
      </w:pPr>
      <w:r>
        <w:rPr>
          <w:rFonts w:ascii="Arial" w:hAnsi="Arial" w:cs="Arial"/>
          <w:b/>
          <w:color w:val="0000FF"/>
          <w:sz w:val="24"/>
        </w:rPr>
        <w:t>C4-221484</w:t>
      </w:r>
      <w:r>
        <w:rPr>
          <w:rFonts w:ascii="Arial" w:hAnsi="Arial" w:cs="Arial"/>
          <w:b/>
          <w:color w:val="0000FF"/>
          <w:sz w:val="24"/>
        </w:rPr>
        <w:tab/>
      </w:r>
      <w:r>
        <w:rPr>
          <w:rFonts w:ascii="Arial" w:hAnsi="Arial" w:cs="Arial"/>
          <w:b/>
          <w:sz w:val="24"/>
        </w:rPr>
        <w:t>MBS Session Status subscriptions and notifications</w:t>
      </w:r>
    </w:p>
    <w:p w14:paraId="0A1B7B15"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CR-0335  rev 1 Cat: F (Rel-17)</w:t>
      </w:r>
      <w:r>
        <w:rPr>
          <w:i/>
        </w:rPr>
        <w:br/>
      </w:r>
      <w:r>
        <w:rPr>
          <w:i/>
        </w:rPr>
        <w:br/>
      </w:r>
      <w:r>
        <w:rPr>
          <w:i/>
        </w:rPr>
        <w:tab/>
      </w:r>
      <w:r>
        <w:rPr>
          <w:i/>
        </w:rPr>
        <w:tab/>
      </w:r>
      <w:r>
        <w:rPr>
          <w:i/>
        </w:rPr>
        <w:tab/>
      </w:r>
      <w:r>
        <w:rPr>
          <w:i/>
        </w:rPr>
        <w:tab/>
      </w:r>
      <w:r>
        <w:rPr>
          <w:i/>
        </w:rPr>
        <w:tab/>
        <w:t>Source: Nokia, Nokia Shanghai Bell, Huawei</w:t>
      </w:r>
    </w:p>
    <w:p w14:paraId="0DC25AE0" w14:textId="77777777" w:rsidR="003E6F6D" w:rsidRDefault="003E6F6D" w:rsidP="003E6F6D">
      <w:pPr>
        <w:rPr>
          <w:color w:val="808080"/>
        </w:rPr>
      </w:pPr>
      <w:r>
        <w:rPr>
          <w:color w:val="808080"/>
        </w:rPr>
        <w:t>(Replaces C4-221139)</w:t>
      </w:r>
    </w:p>
    <w:p w14:paraId="26DCFC1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51764" w14:textId="363F5CE3" w:rsidR="003E6F6D" w:rsidRDefault="003E6F6D" w:rsidP="003E6F6D">
      <w:pPr>
        <w:rPr>
          <w:rFonts w:ascii="Arial" w:hAnsi="Arial" w:cs="Arial"/>
          <w:b/>
          <w:sz w:val="24"/>
        </w:rPr>
      </w:pPr>
      <w:r>
        <w:rPr>
          <w:rFonts w:ascii="Arial" w:hAnsi="Arial" w:cs="Arial"/>
          <w:b/>
          <w:color w:val="0000FF"/>
          <w:sz w:val="24"/>
        </w:rPr>
        <w:lastRenderedPageBreak/>
        <w:t>C4-221485</w:t>
      </w:r>
      <w:r>
        <w:rPr>
          <w:rFonts w:ascii="Arial" w:hAnsi="Arial" w:cs="Arial"/>
          <w:b/>
          <w:color w:val="0000FF"/>
          <w:sz w:val="24"/>
        </w:rPr>
        <w:tab/>
      </w:r>
      <w:r>
        <w:rPr>
          <w:rFonts w:ascii="Arial" w:hAnsi="Arial" w:cs="Arial"/>
          <w:b/>
          <w:sz w:val="24"/>
        </w:rPr>
        <w:t>MbsServiceArea data type extension</w:t>
      </w:r>
    </w:p>
    <w:p w14:paraId="2404F8FB"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CR-0337  rev 1 Cat: F (Rel-17)</w:t>
      </w:r>
      <w:r>
        <w:rPr>
          <w:i/>
        </w:rPr>
        <w:br/>
      </w:r>
      <w:r>
        <w:rPr>
          <w:i/>
        </w:rPr>
        <w:br/>
      </w:r>
      <w:r>
        <w:rPr>
          <w:i/>
        </w:rPr>
        <w:tab/>
      </w:r>
      <w:r>
        <w:rPr>
          <w:i/>
        </w:rPr>
        <w:tab/>
      </w:r>
      <w:r>
        <w:rPr>
          <w:i/>
        </w:rPr>
        <w:tab/>
      </w:r>
      <w:r>
        <w:rPr>
          <w:i/>
        </w:rPr>
        <w:tab/>
      </w:r>
      <w:r>
        <w:rPr>
          <w:i/>
        </w:rPr>
        <w:tab/>
        <w:t>Source: Nokia, Nokia Shanghai Bell</w:t>
      </w:r>
    </w:p>
    <w:p w14:paraId="0A9502DB" w14:textId="77777777" w:rsidR="003E6F6D" w:rsidRDefault="003E6F6D" w:rsidP="003E6F6D">
      <w:pPr>
        <w:rPr>
          <w:color w:val="808080"/>
        </w:rPr>
      </w:pPr>
      <w:r>
        <w:rPr>
          <w:color w:val="808080"/>
        </w:rPr>
        <w:t>(Replaces C4-221143)</w:t>
      </w:r>
    </w:p>
    <w:p w14:paraId="4061EFC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B4CB4" w14:textId="1BFF5904" w:rsidR="003E6F6D" w:rsidRDefault="003E6F6D" w:rsidP="003E6F6D">
      <w:pPr>
        <w:rPr>
          <w:rFonts w:ascii="Arial" w:hAnsi="Arial" w:cs="Arial"/>
          <w:b/>
          <w:sz w:val="24"/>
        </w:rPr>
      </w:pPr>
      <w:r>
        <w:rPr>
          <w:rFonts w:ascii="Arial" w:hAnsi="Arial" w:cs="Arial"/>
          <w:b/>
          <w:color w:val="0000FF"/>
          <w:sz w:val="24"/>
        </w:rPr>
        <w:t>C4-221486</w:t>
      </w:r>
      <w:r>
        <w:rPr>
          <w:rFonts w:ascii="Arial" w:hAnsi="Arial" w:cs="Arial"/>
          <w:b/>
          <w:color w:val="0000FF"/>
          <w:sz w:val="24"/>
        </w:rPr>
        <w:tab/>
      </w:r>
      <w:r>
        <w:rPr>
          <w:rFonts w:ascii="Arial" w:hAnsi="Arial" w:cs="Arial"/>
          <w:b/>
          <w:sz w:val="24"/>
        </w:rPr>
        <w:t>N2 MBS Session Management Information in Namf_MBSCommunication API</w:t>
      </w:r>
    </w:p>
    <w:p w14:paraId="326784CB"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CR-0685  rev 1 Cat: B (Rel-17)</w:t>
      </w:r>
      <w:r>
        <w:rPr>
          <w:i/>
        </w:rPr>
        <w:br/>
      </w:r>
      <w:r>
        <w:rPr>
          <w:i/>
        </w:rPr>
        <w:br/>
      </w:r>
      <w:r>
        <w:rPr>
          <w:i/>
        </w:rPr>
        <w:tab/>
      </w:r>
      <w:r>
        <w:rPr>
          <w:i/>
        </w:rPr>
        <w:tab/>
      </w:r>
      <w:r>
        <w:rPr>
          <w:i/>
        </w:rPr>
        <w:tab/>
      </w:r>
      <w:r>
        <w:rPr>
          <w:i/>
        </w:rPr>
        <w:tab/>
      </w:r>
      <w:r>
        <w:rPr>
          <w:i/>
        </w:rPr>
        <w:tab/>
        <w:t>Source: Nokia, Nokia Shanghai Bell</w:t>
      </w:r>
    </w:p>
    <w:p w14:paraId="6A26B62C" w14:textId="77777777" w:rsidR="003E6F6D" w:rsidRDefault="003E6F6D" w:rsidP="003E6F6D">
      <w:pPr>
        <w:rPr>
          <w:color w:val="808080"/>
        </w:rPr>
      </w:pPr>
      <w:r>
        <w:rPr>
          <w:color w:val="808080"/>
        </w:rPr>
        <w:t>(Replaces C4-221146)</w:t>
      </w:r>
    </w:p>
    <w:p w14:paraId="7CF5DCC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6ADD8" w14:textId="43E5F97A" w:rsidR="003E6F6D" w:rsidRDefault="003E6F6D" w:rsidP="003E6F6D">
      <w:pPr>
        <w:rPr>
          <w:rFonts w:ascii="Arial" w:hAnsi="Arial" w:cs="Arial"/>
          <w:b/>
          <w:sz w:val="24"/>
        </w:rPr>
      </w:pPr>
      <w:r>
        <w:rPr>
          <w:rFonts w:ascii="Arial" w:hAnsi="Arial" w:cs="Arial"/>
          <w:b/>
          <w:color w:val="0000FF"/>
          <w:sz w:val="24"/>
        </w:rPr>
        <w:t>C4-221487</w:t>
      </w:r>
      <w:r>
        <w:rPr>
          <w:rFonts w:ascii="Arial" w:hAnsi="Arial" w:cs="Arial"/>
          <w:b/>
          <w:color w:val="0000FF"/>
          <w:sz w:val="24"/>
        </w:rPr>
        <w:tab/>
      </w:r>
      <w:r>
        <w:rPr>
          <w:rFonts w:ascii="Arial" w:hAnsi="Arial" w:cs="Arial"/>
          <w:b/>
          <w:sz w:val="24"/>
        </w:rPr>
        <w:t>Mapping MBS QoS Flows to Associated QoS Flows</w:t>
      </w:r>
    </w:p>
    <w:p w14:paraId="76D17F13"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CR-0607  rev 1 Cat: B (Rel-17)</w:t>
      </w:r>
      <w:r>
        <w:rPr>
          <w:i/>
        </w:rPr>
        <w:br/>
      </w:r>
      <w:r>
        <w:rPr>
          <w:i/>
        </w:rPr>
        <w:br/>
      </w:r>
      <w:r>
        <w:rPr>
          <w:i/>
        </w:rPr>
        <w:tab/>
      </w:r>
      <w:r>
        <w:rPr>
          <w:i/>
        </w:rPr>
        <w:tab/>
      </w:r>
      <w:r>
        <w:rPr>
          <w:i/>
        </w:rPr>
        <w:tab/>
      </w:r>
      <w:r>
        <w:rPr>
          <w:i/>
        </w:rPr>
        <w:tab/>
      </w:r>
      <w:r>
        <w:rPr>
          <w:i/>
        </w:rPr>
        <w:tab/>
        <w:t>Source: Nokia, Nokia Shanghai Bell</w:t>
      </w:r>
    </w:p>
    <w:p w14:paraId="59AB23B8" w14:textId="77777777" w:rsidR="003E6F6D" w:rsidRDefault="003E6F6D" w:rsidP="003E6F6D">
      <w:pPr>
        <w:rPr>
          <w:color w:val="808080"/>
        </w:rPr>
      </w:pPr>
      <w:r>
        <w:rPr>
          <w:color w:val="808080"/>
        </w:rPr>
        <w:t>(Replaces C4-221149)</w:t>
      </w:r>
    </w:p>
    <w:p w14:paraId="3F3FC9A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08CAB" w14:textId="661B1174" w:rsidR="003E6F6D" w:rsidRDefault="003E6F6D" w:rsidP="003E6F6D">
      <w:pPr>
        <w:rPr>
          <w:rFonts w:ascii="Arial" w:hAnsi="Arial" w:cs="Arial"/>
          <w:b/>
          <w:sz w:val="24"/>
        </w:rPr>
      </w:pPr>
      <w:r>
        <w:rPr>
          <w:rFonts w:ascii="Arial" w:hAnsi="Arial" w:cs="Arial"/>
          <w:b/>
          <w:color w:val="0000FF"/>
          <w:sz w:val="24"/>
        </w:rPr>
        <w:t>C4-221488</w:t>
      </w:r>
      <w:r>
        <w:rPr>
          <w:rFonts w:ascii="Arial" w:hAnsi="Arial" w:cs="Arial"/>
          <w:b/>
          <w:color w:val="0000FF"/>
          <w:sz w:val="24"/>
        </w:rPr>
        <w:tab/>
      </w:r>
      <w:r>
        <w:rPr>
          <w:rFonts w:ascii="Arial" w:hAnsi="Arial" w:cs="Arial"/>
          <w:b/>
          <w:sz w:val="24"/>
        </w:rPr>
        <w:t>User Plane (In)Activity Detection and Reporting over N4mb</w:t>
      </w:r>
    </w:p>
    <w:p w14:paraId="3D7DC2B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CR-0608  rev 1 Cat: B (Rel-17)</w:t>
      </w:r>
      <w:r>
        <w:rPr>
          <w:i/>
        </w:rPr>
        <w:br/>
      </w:r>
      <w:r>
        <w:rPr>
          <w:i/>
        </w:rPr>
        <w:br/>
      </w:r>
      <w:r>
        <w:rPr>
          <w:i/>
        </w:rPr>
        <w:tab/>
      </w:r>
      <w:r>
        <w:rPr>
          <w:i/>
        </w:rPr>
        <w:tab/>
      </w:r>
      <w:r>
        <w:rPr>
          <w:i/>
        </w:rPr>
        <w:tab/>
      </w:r>
      <w:r>
        <w:rPr>
          <w:i/>
        </w:rPr>
        <w:tab/>
      </w:r>
      <w:r>
        <w:rPr>
          <w:i/>
        </w:rPr>
        <w:tab/>
        <w:t>Source: Nokia, Nokia Shanghai Bell</w:t>
      </w:r>
    </w:p>
    <w:p w14:paraId="3E208A80" w14:textId="77777777" w:rsidR="003E6F6D" w:rsidRDefault="003E6F6D" w:rsidP="003E6F6D">
      <w:pPr>
        <w:rPr>
          <w:color w:val="808080"/>
        </w:rPr>
      </w:pPr>
      <w:r>
        <w:rPr>
          <w:color w:val="808080"/>
        </w:rPr>
        <w:t>(Replaces C4-221150)</w:t>
      </w:r>
    </w:p>
    <w:p w14:paraId="4DC058A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974E5" w14:textId="0D4AEF64" w:rsidR="003E6F6D" w:rsidRDefault="003E6F6D" w:rsidP="003E6F6D">
      <w:pPr>
        <w:rPr>
          <w:rFonts w:ascii="Arial" w:hAnsi="Arial" w:cs="Arial"/>
          <w:b/>
          <w:sz w:val="24"/>
        </w:rPr>
      </w:pPr>
      <w:r>
        <w:rPr>
          <w:rFonts w:ascii="Arial" w:hAnsi="Arial" w:cs="Arial"/>
          <w:b/>
          <w:color w:val="0000FF"/>
          <w:sz w:val="24"/>
        </w:rPr>
        <w:t>C4-221489</w:t>
      </w:r>
      <w:r>
        <w:rPr>
          <w:rFonts w:ascii="Arial" w:hAnsi="Arial" w:cs="Arial"/>
          <w:b/>
          <w:color w:val="0000FF"/>
          <w:sz w:val="24"/>
        </w:rPr>
        <w:tab/>
      </w:r>
      <w:r>
        <w:rPr>
          <w:rFonts w:ascii="Arial" w:hAnsi="Arial" w:cs="Arial"/>
          <w:b/>
          <w:sz w:val="24"/>
        </w:rPr>
        <w:t>MBS session restoration upon MB-UPF failure with restart</w:t>
      </w:r>
    </w:p>
    <w:p w14:paraId="56710782"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v17.2.0</w:t>
      </w:r>
      <w:r>
        <w:rPr>
          <w:i/>
        </w:rPr>
        <w:tab/>
        <w:t xml:space="preserve">  CR-0041  rev 1 Cat: B (Rel-17)</w:t>
      </w:r>
      <w:r>
        <w:rPr>
          <w:i/>
        </w:rPr>
        <w:br/>
      </w:r>
      <w:r>
        <w:rPr>
          <w:i/>
        </w:rPr>
        <w:br/>
      </w:r>
      <w:r>
        <w:rPr>
          <w:i/>
        </w:rPr>
        <w:tab/>
      </w:r>
      <w:r>
        <w:rPr>
          <w:i/>
        </w:rPr>
        <w:tab/>
      </w:r>
      <w:r>
        <w:rPr>
          <w:i/>
        </w:rPr>
        <w:tab/>
      </w:r>
      <w:r>
        <w:rPr>
          <w:i/>
        </w:rPr>
        <w:tab/>
      </w:r>
      <w:r>
        <w:rPr>
          <w:i/>
        </w:rPr>
        <w:tab/>
        <w:t>Source: Nokia, Nokia Shanghai Bell</w:t>
      </w:r>
    </w:p>
    <w:p w14:paraId="7770722E" w14:textId="77777777" w:rsidR="003E6F6D" w:rsidRDefault="003E6F6D" w:rsidP="003E6F6D">
      <w:pPr>
        <w:rPr>
          <w:color w:val="808080"/>
        </w:rPr>
      </w:pPr>
      <w:r>
        <w:rPr>
          <w:color w:val="808080"/>
        </w:rPr>
        <w:t>(Replaces C4-221151)</w:t>
      </w:r>
    </w:p>
    <w:p w14:paraId="73BEB36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E77A5" w14:textId="6E15F360" w:rsidR="003E6F6D" w:rsidRDefault="003E6F6D" w:rsidP="003E6F6D">
      <w:pPr>
        <w:rPr>
          <w:rFonts w:ascii="Arial" w:hAnsi="Arial" w:cs="Arial"/>
          <w:b/>
          <w:sz w:val="24"/>
        </w:rPr>
      </w:pPr>
      <w:r>
        <w:rPr>
          <w:rFonts w:ascii="Arial" w:hAnsi="Arial" w:cs="Arial"/>
          <w:b/>
          <w:color w:val="0000FF"/>
          <w:sz w:val="24"/>
        </w:rPr>
        <w:t>C4-221490</w:t>
      </w:r>
      <w:r>
        <w:rPr>
          <w:rFonts w:ascii="Arial" w:hAnsi="Arial" w:cs="Arial"/>
          <w:b/>
          <w:color w:val="0000FF"/>
          <w:sz w:val="24"/>
        </w:rPr>
        <w:tab/>
      </w:r>
      <w:r>
        <w:rPr>
          <w:rFonts w:ascii="Arial" w:hAnsi="Arial" w:cs="Arial"/>
          <w:b/>
          <w:sz w:val="24"/>
        </w:rPr>
        <w:t>MBS session restoration upon MB-UPF failure without restart</w:t>
      </w:r>
    </w:p>
    <w:p w14:paraId="5CBF727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v17.2.0</w:t>
      </w:r>
      <w:r>
        <w:rPr>
          <w:i/>
        </w:rPr>
        <w:tab/>
        <w:t xml:space="preserve">  CR-0042  rev 1 Cat: B (Rel-17)</w:t>
      </w:r>
      <w:r>
        <w:rPr>
          <w:i/>
        </w:rPr>
        <w:br/>
      </w:r>
      <w:r>
        <w:rPr>
          <w:i/>
        </w:rPr>
        <w:br/>
      </w:r>
      <w:r>
        <w:rPr>
          <w:i/>
        </w:rPr>
        <w:tab/>
      </w:r>
      <w:r>
        <w:rPr>
          <w:i/>
        </w:rPr>
        <w:tab/>
      </w:r>
      <w:r>
        <w:rPr>
          <w:i/>
        </w:rPr>
        <w:tab/>
      </w:r>
      <w:r>
        <w:rPr>
          <w:i/>
        </w:rPr>
        <w:tab/>
      </w:r>
      <w:r>
        <w:rPr>
          <w:i/>
        </w:rPr>
        <w:tab/>
        <w:t>Source: Nokia, Nokia Shanghai Bell</w:t>
      </w:r>
    </w:p>
    <w:p w14:paraId="02D04647" w14:textId="77777777" w:rsidR="003E6F6D" w:rsidRDefault="003E6F6D" w:rsidP="003E6F6D">
      <w:pPr>
        <w:rPr>
          <w:color w:val="808080"/>
        </w:rPr>
      </w:pPr>
      <w:r>
        <w:rPr>
          <w:color w:val="808080"/>
        </w:rPr>
        <w:t>(Replaces C4-221152)</w:t>
      </w:r>
    </w:p>
    <w:p w14:paraId="5B68C849" w14:textId="77777777" w:rsidR="003E6F6D" w:rsidRDefault="003E6F6D" w:rsidP="003E6F6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68B6E" w14:textId="385456E7" w:rsidR="003E6F6D" w:rsidRDefault="003E6F6D" w:rsidP="003E6F6D">
      <w:pPr>
        <w:rPr>
          <w:rFonts w:ascii="Arial" w:hAnsi="Arial" w:cs="Arial"/>
          <w:b/>
          <w:sz w:val="24"/>
        </w:rPr>
      </w:pPr>
      <w:r>
        <w:rPr>
          <w:rFonts w:ascii="Arial" w:hAnsi="Arial" w:cs="Arial"/>
          <w:b/>
          <w:color w:val="0000FF"/>
          <w:sz w:val="24"/>
        </w:rPr>
        <w:t>C4-221531</w:t>
      </w:r>
      <w:r>
        <w:rPr>
          <w:rFonts w:ascii="Arial" w:hAnsi="Arial" w:cs="Arial"/>
          <w:b/>
          <w:color w:val="0000FF"/>
          <w:sz w:val="24"/>
        </w:rPr>
        <w:tab/>
      </w:r>
      <w:r>
        <w:rPr>
          <w:rFonts w:ascii="Arial" w:hAnsi="Arial" w:cs="Arial"/>
          <w:b/>
          <w:sz w:val="24"/>
        </w:rPr>
        <w:t>Removing editor's notes: Errors are FFS</w:t>
      </w:r>
    </w:p>
    <w:p w14:paraId="2B9E1881" w14:textId="77777777" w:rsidR="003E6F6D" w:rsidRDefault="003E6F6D" w:rsidP="003E6F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v1.1.0</w:t>
      </w:r>
      <w:r>
        <w:rPr>
          <w:i/>
        </w:rPr>
        <w:tab/>
        <w:t xml:space="preserve">  CR-  rev  Cat:  (Rel-17)</w:t>
      </w:r>
      <w:r>
        <w:rPr>
          <w:i/>
        </w:rPr>
        <w:br/>
      </w:r>
      <w:r>
        <w:rPr>
          <w:i/>
        </w:rPr>
        <w:br/>
      </w:r>
      <w:r>
        <w:rPr>
          <w:i/>
        </w:rPr>
        <w:tab/>
      </w:r>
      <w:r>
        <w:rPr>
          <w:i/>
        </w:rPr>
        <w:tab/>
      </w:r>
      <w:r>
        <w:rPr>
          <w:i/>
        </w:rPr>
        <w:tab/>
      </w:r>
      <w:r>
        <w:rPr>
          <w:i/>
        </w:rPr>
        <w:tab/>
      </w:r>
      <w:r>
        <w:rPr>
          <w:i/>
        </w:rPr>
        <w:tab/>
        <w:t>Source: Huawei</w:t>
      </w:r>
    </w:p>
    <w:p w14:paraId="27A752B0" w14:textId="77777777" w:rsidR="003E6F6D" w:rsidRDefault="003E6F6D" w:rsidP="003E6F6D">
      <w:pPr>
        <w:rPr>
          <w:color w:val="808080"/>
        </w:rPr>
      </w:pPr>
      <w:r>
        <w:rPr>
          <w:color w:val="808080"/>
        </w:rPr>
        <w:t>(Replaces C4-221403)</w:t>
      </w:r>
    </w:p>
    <w:p w14:paraId="424D501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69EFB" w14:textId="447843FC" w:rsidR="003E6F6D" w:rsidRDefault="003E6F6D" w:rsidP="003E6F6D">
      <w:pPr>
        <w:rPr>
          <w:rFonts w:ascii="Arial" w:hAnsi="Arial" w:cs="Arial"/>
          <w:b/>
          <w:sz w:val="24"/>
        </w:rPr>
      </w:pPr>
      <w:r>
        <w:rPr>
          <w:rFonts w:ascii="Arial" w:hAnsi="Arial" w:cs="Arial"/>
          <w:b/>
          <w:color w:val="0000FF"/>
          <w:sz w:val="24"/>
        </w:rPr>
        <w:t>C4-221546</w:t>
      </w:r>
      <w:r>
        <w:rPr>
          <w:rFonts w:ascii="Arial" w:hAnsi="Arial" w:cs="Arial"/>
          <w:b/>
          <w:color w:val="0000FF"/>
          <w:sz w:val="24"/>
        </w:rPr>
        <w:tab/>
      </w:r>
      <w:r>
        <w:rPr>
          <w:rFonts w:ascii="Arial" w:hAnsi="Arial" w:cs="Arial"/>
          <w:b/>
          <w:sz w:val="24"/>
        </w:rPr>
        <w:t>Extensions for Location dependent MBS session</w:t>
      </w:r>
    </w:p>
    <w:p w14:paraId="44477893"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522DBAB" w14:textId="77777777" w:rsidR="003E6F6D" w:rsidRDefault="003E6F6D" w:rsidP="003E6F6D">
      <w:pPr>
        <w:rPr>
          <w:color w:val="808080"/>
        </w:rPr>
      </w:pPr>
      <w:r>
        <w:rPr>
          <w:color w:val="808080"/>
        </w:rPr>
        <w:t>(Replaces C4-221142)</w:t>
      </w:r>
    </w:p>
    <w:p w14:paraId="388E5D4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4F4FC" w14:textId="3635BAB2" w:rsidR="003E6F6D" w:rsidRDefault="003E6F6D" w:rsidP="003E6F6D">
      <w:pPr>
        <w:rPr>
          <w:rFonts w:ascii="Arial" w:hAnsi="Arial" w:cs="Arial"/>
          <w:b/>
          <w:sz w:val="24"/>
        </w:rPr>
      </w:pPr>
      <w:r>
        <w:rPr>
          <w:rFonts w:ascii="Arial" w:hAnsi="Arial" w:cs="Arial"/>
          <w:b/>
          <w:color w:val="0000FF"/>
          <w:sz w:val="24"/>
        </w:rPr>
        <w:t>C4-221592</w:t>
      </w:r>
      <w:r>
        <w:rPr>
          <w:rFonts w:ascii="Arial" w:hAnsi="Arial" w:cs="Arial"/>
          <w:b/>
          <w:color w:val="0000FF"/>
          <w:sz w:val="24"/>
        </w:rPr>
        <w:tab/>
      </w:r>
      <w:r>
        <w:rPr>
          <w:rFonts w:ascii="Arial" w:hAnsi="Arial" w:cs="Arial"/>
          <w:b/>
          <w:sz w:val="24"/>
        </w:rPr>
        <w:t>3GPP TS 29.532 v1.2.0</w:t>
      </w:r>
    </w:p>
    <w:p w14:paraId="0CA35CD0" w14:textId="77777777" w:rsidR="003E6F6D" w:rsidRDefault="003E6F6D" w:rsidP="003E6F6D">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29.532 v1.2.0</w:t>
      </w:r>
      <w:r>
        <w:rPr>
          <w:i/>
        </w:rPr>
        <w:tab/>
        <w:t xml:space="preserve">  CR-  rev  Cat:  (Rel-17)</w:t>
      </w:r>
      <w:r>
        <w:rPr>
          <w:i/>
        </w:rPr>
        <w:br/>
      </w:r>
      <w:r>
        <w:rPr>
          <w:i/>
        </w:rPr>
        <w:br/>
      </w:r>
      <w:r>
        <w:rPr>
          <w:i/>
        </w:rPr>
        <w:tab/>
      </w:r>
      <w:r>
        <w:rPr>
          <w:i/>
        </w:rPr>
        <w:tab/>
      </w:r>
      <w:r>
        <w:rPr>
          <w:i/>
        </w:rPr>
        <w:tab/>
      </w:r>
      <w:r>
        <w:rPr>
          <w:i/>
        </w:rPr>
        <w:tab/>
      </w:r>
      <w:r>
        <w:rPr>
          <w:i/>
        </w:rPr>
        <w:tab/>
        <w:t>Source: Huawei</w:t>
      </w:r>
    </w:p>
    <w:p w14:paraId="01E6301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828D4" w14:textId="77777777" w:rsidR="003E6F6D" w:rsidRDefault="003E6F6D">
      <w:r>
        <w:t>6.1.17</w:t>
      </w:r>
      <w:r>
        <w:tab/>
        <w:t>Restoration of profiles related to UDR [ReP_UDR]</w:t>
      </w:r>
    </w:p>
    <w:p w14:paraId="46480998" w14:textId="39316209" w:rsidR="00000000" w:rsidRDefault="003E6F6D" w:rsidP="003E6F6D">
      <w:pPr>
        <w:rPr>
          <w:rFonts w:ascii="Arial" w:hAnsi="Arial" w:cs="Arial"/>
          <w:b/>
          <w:sz w:val="24"/>
        </w:rPr>
      </w:pPr>
      <w:r>
        <w:rPr>
          <w:rFonts w:ascii="Arial" w:hAnsi="Arial" w:cs="Arial"/>
          <w:b/>
          <w:color w:val="0000FF"/>
          <w:sz w:val="24"/>
        </w:rPr>
        <w:t>C4-221092</w:t>
      </w:r>
      <w:r>
        <w:rPr>
          <w:rFonts w:ascii="Arial" w:hAnsi="Arial" w:cs="Arial"/>
          <w:b/>
          <w:color w:val="0000FF"/>
          <w:sz w:val="24"/>
        </w:rPr>
        <w:tab/>
      </w:r>
      <w:r>
        <w:rPr>
          <w:rFonts w:ascii="Arial" w:hAnsi="Arial" w:cs="Arial"/>
          <w:b/>
          <w:sz w:val="24"/>
        </w:rPr>
        <w:t>Reset Ids</w:t>
      </w:r>
    </w:p>
    <w:p w14:paraId="4F5407C3"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CR-0814  rev  Cat: B (Rel-17)</w:t>
      </w:r>
      <w:r>
        <w:rPr>
          <w:i/>
        </w:rPr>
        <w:br/>
      </w:r>
      <w:r>
        <w:rPr>
          <w:i/>
        </w:rPr>
        <w:br/>
      </w:r>
      <w:r>
        <w:rPr>
          <w:i/>
        </w:rPr>
        <w:tab/>
      </w:r>
      <w:r>
        <w:rPr>
          <w:i/>
        </w:rPr>
        <w:tab/>
      </w:r>
      <w:r>
        <w:rPr>
          <w:i/>
        </w:rPr>
        <w:tab/>
      </w:r>
      <w:r>
        <w:rPr>
          <w:i/>
        </w:rPr>
        <w:tab/>
      </w:r>
      <w:r>
        <w:rPr>
          <w:i/>
        </w:rPr>
        <w:tab/>
        <w:t>Source: Nokia, Nokia Shanghai Bell</w:t>
      </w:r>
    </w:p>
    <w:p w14:paraId="217FE50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C4-221468</w:t>
      </w:r>
      <w:r>
        <w:rPr>
          <w:color w:val="993300"/>
          <w:u w:val="single"/>
        </w:rPr>
        <w:t>.</w:t>
      </w:r>
    </w:p>
    <w:p w14:paraId="368AD281" w14:textId="01400FA2" w:rsidR="003E6F6D" w:rsidRDefault="003E6F6D" w:rsidP="003E6F6D">
      <w:pPr>
        <w:rPr>
          <w:rFonts w:ascii="Arial" w:hAnsi="Arial" w:cs="Arial"/>
          <w:b/>
          <w:sz w:val="24"/>
        </w:rPr>
      </w:pPr>
      <w:r>
        <w:rPr>
          <w:rFonts w:ascii="Arial" w:hAnsi="Arial" w:cs="Arial"/>
          <w:b/>
          <w:color w:val="0000FF"/>
          <w:sz w:val="24"/>
        </w:rPr>
        <w:t>C4-221374</w:t>
      </w:r>
      <w:r>
        <w:rPr>
          <w:rFonts w:ascii="Arial" w:hAnsi="Arial" w:cs="Arial"/>
          <w:b/>
          <w:color w:val="0000FF"/>
          <w:sz w:val="24"/>
        </w:rPr>
        <w:tab/>
      </w:r>
      <w:r>
        <w:rPr>
          <w:rFonts w:ascii="Arial" w:hAnsi="Arial" w:cs="Arial"/>
          <w:b/>
          <w:sz w:val="24"/>
        </w:rPr>
        <w:t>Stage 2 description on Restoration of Profiles related to UDR</w:t>
      </w:r>
    </w:p>
    <w:p w14:paraId="1E7120A3"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v17.2.0</w:t>
      </w:r>
      <w:r>
        <w:rPr>
          <w:i/>
        </w:rPr>
        <w:tab/>
        <w:t xml:space="preserve">  CR-0038  rev 2 Cat: B (Rel-17)</w:t>
      </w:r>
      <w:r>
        <w:rPr>
          <w:i/>
        </w:rPr>
        <w:br/>
      </w:r>
      <w:r>
        <w:rPr>
          <w:i/>
        </w:rPr>
        <w:br/>
      </w:r>
      <w:r>
        <w:rPr>
          <w:i/>
        </w:rPr>
        <w:tab/>
      </w:r>
      <w:r>
        <w:rPr>
          <w:i/>
        </w:rPr>
        <w:tab/>
      </w:r>
      <w:r>
        <w:rPr>
          <w:i/>
        </w:rPr>
        <w:tab/>
      </w:r>
      <w:r>
        <w:rPr>
          <w:i/>
        </w:rPr>
        <w:tab/>
      </w:r>
      <w:r>
        <w:rPr>
          <w:i/>
        </w:rPr>
        <w:tab/>
        <w:t>Source: NTT DOCOMO</w:t>
      </w:r>
    </w:p>
    <w:p w14:paraId="47EFB6CB" w14:textId="77777777" w:rsidR="003E6F6D" w:rsidRDefault="003E6F6D" w:rsidP="003E6F6D">
      <w:pPr>
        <w:rPr>
          <w:color w:val="808080"/>
        </w:rPr>
      </w:pPr>
      <w:r>
        <w:rPr>
          <w:color w:val="808080"/>
        </w:rPr>
        <w:t>(Replaces C4-220344)</w:t>
      </w:r>
    </w:p>
    <w:p w14:paraId="610D5AF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C4-221523</w:t>
      </w:r>
      <w:r>
        <w:rPr>
          <w:color w:val="993300"/>
          <w:u w:val="single"/>
        </w:rPr>
        <w:t>.</w:t>
      </w:r>
    </w:p>
    <w:p w14:paraId="11A47798" w14:textId="49CF9089" w:rsidR="003E6F6D" w:rsidRDefault="003E6F6D" w:rsidP="003E6F6D">
      <w:pPr>
        <w:rPr>
          <w:rFonts w:ascii="Arial" w:hAnsi="Arial" w:cs="Arial"/>
          <w:b/>
          <w:sz w:val="24"/>
        </w:rPr>
      </w:pPr>
      <w:r>
        <w:rPr>
          <w:rFonts w:ascii="Arial" w:hAnsi="Arial" w:cs="Arial"/>
          <w:b/>
          <w:color w:val="0000FF"/>
          <w:sz w:val="24"/>
        </w:rPr>
        <w:t>C4-221375</w:t>
      </w:r>
      <w:r>
        <w:rPr>
          <w:rFonts w:ascii="Arial" w:hAnsi="Arial" w:cs="Arial"/>
          <w:b/>
          <w:color w:val="0000FF"/>
          <w:sz w:val="24"/>
        </w:rPr>
        <w:tab/>
      </w:r>
      <w:r>
        <w:rPr>
          <w:rFonts w:ascii="Arial" w:hAnsi="Arial" w:cs="Arial"/>
          <w:b/>
          <w:sz w:val="24"/>
        </w:rPr>
        <w:t>Usage of registrationTime on Nudm</w:t>
      </w:r>
    </w:p>
    <w:p w14:paraId="69027AD1"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CR-0836  rev  Cat: B (Rel-17)</w:t>
      </w:r>
      <w:r>
        <w:rPr>
          <w:i/>
        </w:rPr>
        <w:br/>
      </w:r>
      <w:r>
        <w:rPr>
          <w:i/>
        </w:rPr>
        <w:br/>
      </w:r>
      <w:r>
        <w:rPr>
          <w:i/>
        </w:rPr>
        <w:tab/>
      </w:r>
      <w:r>
        <w:rPr>
          <w:i/>
        </w:rPr>
        <w:tab/>
      </w:r>
      <w:r>
        <w:rPr>
          <w:i/>
        </w:rPr>
        <w:tab/>
      </w:r>
      <w:r>
        <w:rPr>
          <w:i/>
        </w:rPr>
        <w:tab/>
      </w:r>
      <w:r>
        <w:rPr>
          <w:i/>
        </w:rPr>
        <w:tab/>
        <w:t>Source: NTT DOCOMO</w:t>
      </w:r>
    </w:p>
    <w:p w14:paraId="4CEA7BB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C4-221524</w:t>
      </w:r>
      <w:r>
        <w:rPr>
          <w:color w:val="993300"/>
          <w:u w:val="single"/>
        </w:rPr>
        <w:t>.</w:t>
      </w:r>
    </w:p>
    <w:p w14:paraId="3AE8A326" w14:textId="192742C5" w:rsidR="003E6F6D" w:rsidRDefault="003E6F6D" w:rsidP="003E6F6D">
      <w:pPr>
        <w:rPr>
          <w:rFonts w:ascii="Arial" w:hAnsi="Arial" w:cs="Arial"/>
          <w:b/>
          <w:sz w:val="24"/>
        </w:rPr>
      </w:pPr>
      <w:r>
        <w:rPr>
          <w:rFonts w:ascii="Arial" w:hAnsi="Arial" w:cs="Arial"/>
          <w:b/>
          <w:color w:val="0000FF"/>
          <w:sz w:val="24"/>
        </w:rPr>
        <w:t>C4-221376</w:t>
      </w:r>
      <w:r>
        <w:rPr>
          <w:rFonts w:ascii="Arial" w:hAnsi="Arial" w:cs="Arial"/>
          <w:b/>
          <w:color w:val="0000FF"/>
          <w:sz w:val="24"/>
        </w:rPr>
        <w:tab/>
      </w:r>
      <w:r>
        <w:rPr>
          <w:rFonts w:ascii="Arial" w:hAnsi="Arial" w:cs="Arial"/>
          <w:b/>
          <w:sz w:val="24"/>
        </w:rPr>
        <w:t>resetId assignment to UDM consumers</w:t>
      </w:r>
    </w:p>
    <w:p w14:paraId="3C851DFC"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CR-0837  rev  Cat: B (Rel-17)</w:t>
      </w:r>
      <w:r>
        <w:rPr>
          <w:i/>
        </w:rPr>
        <w:br/>
      </w:r>
      <w:r>
        <w:rPr>
          <w:i/>
        </w:rPr>
        <w:br/>
      </w:r>
      <w:r>
        <w:rPr>
          <w:i/>
        </w:rPr>
        <w:tab/>
      </w:r>
      <w:r>
        <w:rPr>
          <w:i/>
        </w:rPr>
        <w:tab/>
      </w:r>
      <w:r>
        <w:rPr>
          <w:i/>
        </w:rPr>
        <w:tab/>
      </w:r>
      <w:r>
        <w:rPr>
          <w:i/>
        </w:rPr>
        <w:tab/>
      </w:r>
      <w:r>
        <w:rPr>
          <w:i/>
        </w:rPr>
        <w:tab/>
        <w:t>Source: NTT DOCOMO</w:t>
      </w:r>
    </w:p>
    <w:p w14:paraId="5800B31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393478" w14:textId="21A0DD73" w:rsidR="003E6F6D" w:rsidRDefault="003E6F6D" w:rsidP="003E6F6D">
      <w:pPr>
        <w:rPr>
          <w:rFonts w:ascii="Arial" w:hAnsi="Arial" w:cs="Arial"/>
          <w:b/>
          <w:sz w:val="24"/>
        </w:rPr>
      </w:pPr>
      <w:r>
        <w:rPr>
          <w:rFonts w:ascii="Arial" w:hAnsi="Arial" w:cs="Arial"/>
          <w:b/>
          <w:color w:val="0000FF"/>
          <w:sz w:val="24"/>
        </w:rPr>
        <w:t>C4-221468</w:t>
      </w:r>
      <w:r>
        <w:rPr>
          <w:rFonts w:ascii="Arial" w:hAnsi="Arial" w:cs="Arial"/>
          <w:b/>
          <w:color w:val="0000FF"/>
          <w:sz w:val="24"/>
        </w:rPr>
        <w:tab/>
      </w:r>
      <w:r>
        <w:rPr>
          <w:rFonts w:ascii="Arial" w:hAnsi="Arial" w:cs="Arial"/>
          <w:b/>
          <w:sz w:val="24"/>
        </w:rPr>
        <w:t>Reset Ids</w:t>
      </w:r>
    </w:p>
    <w:p w14:paraId="30937238"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CR-0814  rev 1 Cat: B (Rel-17)</w:t>
      </w:r>
      <w:r>
        <w:rPr>
          <w:i/>
        </w:rPr>
        <w:br/>
      </w:r>
      <w:r>
        <w:rPr>
          <w:i/>
        </w:rPr>
        <w:br/>
      </w:r>
      <w:r>
        <w:rPr>
          <w:i/>
        </w:rPr>
        <w:tab/>
      </w:r>
      <w:r>
        <w:rPr>
          <w:i/>
        </w:rPr>
        <w:tab/>
      </w:r>
      <w:r>
        <w:rPr>
          <w:i/>
        </w:rPr>
        <w:tab/>
      </w:r>
      <w:r>
        <w:rPr>
          <w:i/>
        </w:rPr>
        <w:tab/>
      </w:r>
      <w:r>
        <w:rPr>
          <w:i/>
        </w:rPr>
        <w:tab/>
        <w:t>Source: Nokia, Nokia Shanghai Bell, NTT DOCOMO</w:t>
      </w:r>
    </w:p>
    <w:p w14:paraId="21B51560" w14:textId="77777777" w:rsidR="003E6F6D" w:rsidRDefault="003E6F6D" w:rsidP="003E6F6D">
      <w:pPr>
        <w:rPr>
          <w:color w:val="808080"/>
        </w:rPr>
      </w:pPr>
      <w:r>
        <w:rPr>
          <w:color w:val="808080"/>
        </w:rPr>
        <w:t>(Replaces C4-221092)</w:t>
      </w:r>
    </w:p>
    <w:p w14:paraId="0BA36AC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C5241" w14:textId="318A08DF" w:rsidR="003E6F6D" w:rsidRDefault="003E6F6D" w:rsidP="003E6F6D">
      <w:pPr>
        <w:rPr>
          <w:rFonts w:ascii="Arial" w:hAnsi="Arial" w:cs="Arial"/>
          <w:b/>
          <w:sz w:val="24"/>
        </w:rPr>
      </w:pPr>
      <w:r>
        <w:rPr>
          <w:rFonts w:ascii="Arial" w:hAnsi="Arial" w:cs="Arial"/>
          <w:b/>
          <w:color w:val="0000FF"/>
          <w:sz w:val="24"/>
        </w:rPr>
        <w:t>C4-221523</w:t>
      </w:r>
      <w:r>
        <w:rPr>
          <w:rFonts w:ascii="Arial" w:hAnsi="Arial" w:cs="Arial"/>
          <w:b/>
          <w:color w:val="0000FF"/>
          <w:sz w:val="24"/>
        </w:rPr>
        <w:tab/>
      </w:r>
      <w:r>
        <w:rPr>
          <w:rFonts w:ascii="Arial" w:hAnsi="Arial" w:cs="Arial"/>
          <w:b/>
          <w:sz w:val="24"/>
        </w:rPr>
        <w:t>Stage 2 description on Restoration of Profiles related to UDR</w:t>
      </w:r>
    </w:p>
    <w:p w14:paraId="379ED7EB"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v17.2.0</w:t>
      </w:r>
      <w:r>
        <w:rPr>
          <w:i/>
        </w:rPr>
        <w:tab/>
        <w:t xml:space="preserve">  CR-0038  rev 3 Cat: B (Rel-17)</w:t>
      </w:r>
      <w:r>
        <w:rPr>
          <w:i/>
        </w:rPr>
        <w:br/>
      </w:r>
      <w:r>
        <w:rPr>
          <w:i/>
        </w:rPr>
        <w:br/>
      </w:r>
      <w:r>
        <w:rPr>
          <w:i/>
        </w:rPr>
        <w:tab/>
      </w:r>
      <w:r>
        <w:rPr>
          <w:i/>
        </w:rPr>
        <w:tab/>
      </w:r>
      <w:r>
        <w:rPr>
          <w:i/>
        </w:rPr>
        <w:tab/>
      </w:r>
      <w:r>
        <w:rPr>
          <w:i/>
        </w:rPr>
        <w:tab/>
      </w:r>
      <w:r>
        <w:rPr>
          <w:i/>
        </w:rPr>
        <w:tab/>
        <w:t>Source: NTT DOCOMO</w:t>
      </w:r>
    </w:p>
    <w:p w14:paraId="78EFF4DD" w14:textId="77777777" w:rsidR="003E6F6D" w:rsidRDefault="003E6F6D" w:rsidP="003E6F6D">
      <w:pPr>
        <w:rPr>
          <w:color w:val="808080"/>
        </w:rPr>
      </w:pPr>
      <w:r>
        <w:rPr>
          <w:color w:val="808080"/>
        </w:rPr>
        <w:t>(Replaces C4-221374)</w:t>
      </w:r>
    </w:p>
    <w:p w14:paraId="7E404CD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328CF" w14:textId="402AFA07" w:rsidR="003E6F6D" w:rsidRDefault="003E6F6D" w:rsidP="003E6F6D">
      <w:pPr>
        <w:rPr>
          <w:rFonts w:ascii="Arial" w:hAnsi="Arial" w:cs="Arial"/>
          <w:b/>
          <w:sz w:val="24"/>
        </w:rPr>
      </w:pPr>
      <w:r>
        <w:rPr>
          <w:rFonts w:ascii="Arial" w:hAnsi="Arial" w:cs="Arial"/>
          <w:b/>
          <w:color w:val="0000FF"/>
          <w:sz w:val="24"/>
        </w:rPr>
        <w:t>C4-221524</w:t>
      </w:r>
      <w:r>
        <w:rPr>
          <w:rFonts w:ascii="Arial" w:hAnsi="Arial" w:cs="Arial"/>
          <w:b/>
          <w:color w:val="0000FF"/>
          <w:sz w:val="24"/>
        </w:rPr>
        <w:tab/>
      </w:r>
      <w:r>
        <w:rPr>
          <w:rFonts w:ascii="Arial" w:hAnsi="Arial" w:cs="Arial"/>
          <w:b/>
          <w:sz w:val="24"/>
        </w:rPr>
        <w:t>Usage of registrationTime on Nudm</w:t>
      </w:r>
    </w:p>
    <w:p w14:paraId="36B18A77"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CR-0836  rev 1 Cat: B (Rel-17)</w:t>
      </w:r>
      <w:r>
        <w:rPr>
          <w:i/>
        </w:rPr>
        <w:br/>
      </w:r>
      <w:r>
        <w:rPr>
          <w:i/>
        </w:rPr>
        <w:br/>
      </w:r>
      <w:r>
        <w:rPr>
          <w:i/>
        </w:rPr>
        <w:tab/>
      </w:r>
      <w:r>
        <w:rPr>
          <w:i/>
        </w:rPr>
        <w:tab/>
      </w:r>
      <w:r>
        <w:rPr>
          <w:i/>
        </w:rPr>
        <w:tab/>
      </w:r>
      <w:r>
        <w:rPr>
          <w:i/>
        </w:rPr>
        <w:tab/>
      </w:r>
      <w:r>
        <w:rPr>
          <w:i/>
        </w:rPr>
        <w:tab/>
        <w:t>Source: NTT DOCOMO</w:t>
      </w:r>
    </w:p>
    <w:p w14:paraId="7BE40350" w14:textId="77777777" w:rsidR="003E6F6D" w:rsidRDefault="003E6F6D" w:rsidP="003E6F6D">
      <w:pPr>
        <w:rPr>
          <w:color w:val="808080"/>
        </w:rPr>
      </w:pPr>
      <w:r>
        <w:rPr>
          <w:color w:val="808080"/>
        </w:rPr>
        <w:t>(Replaces C4-221375)</w:t>
      </w:r>
    </w:p>
    <w:p w14:paraId="74CACE7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ADBD5" w14:textId="77777777" w:rsidR="003E6F6D" w:rsidRDefault="003E6F6D" w:rsidP="003E6F6D">
      <w:pPr>
        <w:pStyle w:val="Heading4"/>
      </w:pPr>
      <w:bookmarkStart w:id="42" w:name="_Toc97372283"/>
      <w:r>
        <w:t>6.1.18</w:t>
      </w:r>
      <w:r>
        <w:tab/>
        <w:t>Enhancement on the GTP-U entity restart [EGTPUR]</w:t>
      </w:r>
      <w:bookmarkEnd w:id="42"/>
    </w:p>
    <w:p w14:paraId="1496919D" w14:textId="77777777" w:rsidR="003E6F6D" w:rsidRDefault="003E6F6D" w:rsidP="003E6F6D">
      <w:pPr>
        <w:pStyle w:val="Heading4"/>
      </w:pPr>
      <w:bookmarkStart w:id="43" w:name="_Toc97372284"/>
      <w:r>
        <w:t>6.1.19</w:t>
      </w:r>
      <w:r>
        <w:tab/>
        <w:t>PortAI</w:t>
      </w:r>
      <w:bookmarkEnd w:id="43"/>
    </w:p>
    <w:p w14:paraId="5A35DDBE" w14:textId="77777777" w:rsidR="003E6F6D" w:rsidRDefault="003E6F6D" w:rsidP="003E6F6D">
      <w:pPr>
        <w:pStyle w:val="Heading3"/>
      </w:pPr>
      <w:bookmarkStart w:id="44" w:name="_Toc97372285"/>
      <w:r>
        <w:t>6.2</w:t>
      </w:r>
      <w:r>
        <w:tab/>
        <w:t>CT4 Supported WIs</w:t>
      </w:r>
      <w:bookmarkEnd w:id="44"/>
    </w:p>
    <w:p w14:paraId="1A0C19B7" w14:textId="77777777" w:rsidR="003E6F6D" w:rsidRDefault="003E6F6D" w:rsidP="003E6F6D">
      <w:pPr>
        <w:pStyle w:val="Heading4"/>
      </w:pPr>
      <w:bookmarkStart w:id="45" w:name="_Toc97372286"/>
      <w:r>
        <w:t>6.2.1</w:t>
      </w:r>
      <w:r>
        <w:tab/>
        <w:t>Study on enhanced IMS to 5GC Integration Phase 2 [FS_eIMS5G2]</w:t>
      </w:r>
      <w:bookmarkEnd w:id="45"/>
    </w:p>
    <w:p w14:paraId="4BC6C678" w14:textId="2CA3C365" w:rsidR="003E6F6D" w:rsidRDefault="003E6F6D" w:rsidP="003E6F6D">
      <w:pPr>
        <w:rPr>
          <w:rFonts w:ascii="Arial" w:hAnsi="Arial" w:cs="Arial"/>
          <w:b/>
          <w:sz w:val="24"/>
        </w:rPr>
      </w:pPr>
      <w:r>
        <w:rPr>
          <w:rFonts w:ascii="Arial" w:hAnsi="Arial" w:cs="Arial"/>
          <w:b/>
          <w:color w:val="0000FF"/>
          <w:sz w:val="24"/>
        </w:rPr>
        <w:t>C4-221018</w:t>
      </w:r>
      <w:r>
        <w:rPr>
          <w:rFonts w:ascii="Arial" w:hAnsi="Arial" w:cs="Arial"/>
          <w:b/>
          <w:color w:val="0000FF"/>
          <w:sz w:val="24"/>
        </w:rPr>
        <w:tab/>
      </w:r>
      <w:r>
        <w:rPr>
          <w:rFonts w:ascii="Arial" w:hAnsi="Arial" w:cs="Arial"/>
          <w:b/>
          <w:sz w:val="24"/>
        </w:rPr>
        <w:t>LS on progress of FS_eIMS5G2</w:t>
      </w:r>
    </w:p>
    <w:p w14:paraId="1B8387E0"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C1-220734, to SA2, cc CT3, CT4</w:t>
      </w:r>
      <w:r>
        <w:rPr>
          <w:i/>
        </w:rPr>
        <w:br/>
      </w:r>
      <w:r>
        <w:rPr>
          <w:i/>
        </w:rPr>
        <w:tab/>
      </w:r>
      <w:r>
        <w:rPr>
          <w:i/>
        </w:rPr>
        <w:tab/>
      </w:r>
      <w:r>
        <w:rPr>
          <w:i/>
        </w:rPr>
        <w:tab/>
      </w:r>
      <w:r>
        <w:rPr>
          <w:i/>
        </w:rPr>
        <w:tab/>
      </w:r>
      <w:r>
        <w:rPr>
          <w:i/>
        </w:rPr>
        <w:tab/>
        <w:t>Source: CT1</w:t>
      </w:r>
    </w:p>
    <w:p w14:paraId="3D3A32A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BD1BC" w14:textId="5F330E73" w:rsidR="003E6F6D" w:rsidRDefault="003E6F6D" w:rsidP="003E6F6D">
      <w:pPr>
        <w:rPr>
          <w:rFonts w:ascii="Arial" w:hAnsi="Arial" w:cs="Arial"/>
          <w:b/>
          <w:sz w:val="24"/>
        </w:rPr>
      </w:pPr>
      <w:r>
        <w:rPr>
          <w:rFonts w:ascii="Arial" w:hAnsi="Arial" w:cs="Arial"/>
          <w:b/>
          <w:color w:val="0000FF"/>
          <w:sz w:val="24"/>
        </w:rPr>
        <w:t>C4-221183</w:t>
      </w:r>
      <w:r>
        <w:rPr>
          <w:rFonts w:ascii="Arial" w:hAnsi="Arial" w:cs="Arial"/>
          <w:b/>
          <w:color w:val="0000FF"/>
          <w:sz w:val="24"/>
        </w:rPr>
        <w:tab/>
      </w:r>
      <w:r>
        <w:rPr>
          <w:rFonts w:ascii="Arial" w:hAnsi="Arial" w:cs="Arial"/>
          <w:b/>
          <w:sz w:val="24"/>
        </w:rPr>
        <w:t>Evaluation and Conclusion of Solution #5</w:t>
      </w:r>
    </w:p>
    <w:p w14:paraId="55E247FA"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23.700-12 v17.0.0</w:t>
      </w:r>
      <w:r>
        <w:rPr>
          <w:i/>
        </w:rPr>
        <w:tab/>
        <w:t xml:space="preserve">  CR-0003  rev  Cat: B (Rel-17)</w:t>
      </w:r>
      <w:r>
        <w:rPr>
          <w:i/>
        </w:rPr>
        <w:br/>
      </w:r>
      <w:r>
        <w:rPr>
          <w:i/>
        </w:rPr>
        <w:br/>
      </w:r>
      <w:r>
        <w:rPr>
          <w:i/>
        </w:rPr>
        <w:tab/>
      </w:r>
      <w:r>
        <w:rPr>
          <w:i/>
        </w:rPr>
        <w:tab/>
      </w:r>
      <w:r>
        <w:rPr>
          <w:i/>
        </w:rPr>
        <w:tab/>
      </w:r>
      <w:r>
        <w:rPr>
          <w:i/>
        </w:rPr>
        <w:tab/>
      </w:r>
      <w:r>
        <w:rPr>
          <w:i/>
        </w:rPr>
        <w:tab/>
        <w:t>Source: Ericsson</w:t>
      </w:r>
    </w:p>
    <w:p w14:paraId="47EDB86A" w14:textId="77777777" w:rsidR="003E6F6D" w:rsidRDefault="003E6F6D" w:rsidP="003E6F6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C4-221556</w:t>
      </w:r>
      <w:r>
        <w:rPr>
          <w:color w:val="993300"/>
          <w:u w:val="single"/>
        </w:rPr>
        <w:t>.</w:t>
      </w:r>
    </w:p>
    <w:p w14:paraId="44BE2FBD" w14:textId="51A943EC" w:rsidR="003E6F6D" w:rsidRDefault="003E6F6D" w:rsidP="003E6F6D">
      <w:pPr>
        <w:rPr>
          <w:rFonts w:ascii="Arial" w:hAnsi="Arial" w:cs="Arial"/>
          <w:b/>
          <w:sz w:val="24"/>
        </w:rPr>
      </w:pPr>
      <w:r>
        <w:rPr>
          <w:rFonts w:ascii="Arial" w:hAnsi="Arial" w:cs="Arial"/>
          <w:b/>
          <w:color w:val="0000FF"/>
          <w:sz w:val="24"/>
        </w:rPr>
        <w:t>C4-221556</w:t>
      </w:r>
      <w:r>
        <w:rPr>
          <w:rFonts w:ascii="Arial" w:hAnsi="Arial" w:cs="Arial"/>
          <w:b/>
          <w:color w:val="0000FF"/>
          <w:sz w:val="24"/>
        </w:rPr>
        <w:tab/>
      </w:r>
      <w:r>
        <w:rPr>
          <w:rFonts w:ascii="Arial" w:hAnsi="Arial" w:cs="Arial"/>
          <w:b/>
          <w:sz w:val="24"/>
        </w:rPr>
        <w:t>Evaluation and Conclusion of Solution #5</w:t>
      </w:r>
    </w:p>
    <w:p w14:paraId="7A6F045F"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23.700-12 v17.0.0</w:t>
      </w:r>
      <w:r>
        <w:rPr>
          <w:i/>
        </w:rPr>
        <w:tab/>
        <w:t xml:space="preserve">  CR-0003  rev 1 Cat: B (Rel-17)</w:t>
      </w:r>
      <w:r>
        <w:rPr>
          <w:i/>
        </w:rPr>
        <w:br/>
      </w:r>
      <w:r>
        <w:rPr>
          <w:i/>
        </w:rPr>
        <w:br/>
      </w:r>
      <w:r>
        <w:rPr>
          <w:i/>
        </w:rPr>
        <w:tab/>
      </w:r>
      <w:r>
        <w:rPr>
          <w:i/>
        </w:rPr>
        <w:tab/>
      </w:r>
      <w:r>
        <w:rPr>
          <w:i/>
        </w:rPr>
        <w:tab/>
      </w:r>
      <w:r>
        <w:rPr>
          <w:i/>
        </w:rPr>
        <w:tab/>
      </w:r>
      <w:r>
        <w:rPr>
          <w:i/>
        </w:rPr>
        <w:tab/>
        <w:t>Source: Ericsson</w:t>
      </w:r>
    </w:p>
    <w:p w14:paraId="0E981652" w14:textId="77777777" w:rsidR="003E6F6D" w:rsidRDefault="003E6F6D" w:rsidP="003E6F6D">
      <w:pPr>
        <w:rPr>
          <w:color w:val="808080"/>
        </w:rPr>
      </w:pPr>
      <w:r>
        <w:rPr>
          <w:color w:val="808080"/>
        </w:rPr>
        <w:t>(Replaces C4-221183)</w:t>
      </w:r>
    </w:p>
    <w:p w14:paraId="4AC6F70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C8E7A" w14:textId="77777777" w:rsidR="003E6F6D" w:rsidRDefault="003E6F6D" w:rsidP="003E6F6D">
      <w:pPr>
        <w:pStyle w:val="Heading4"/>
      </w:pPr>
      <w:bookmarkStart w:id="46" w:name="_Toc97372287"/>
      <w:r>
        <w:t>6.2.2</w:t>
      </w:r>
      <w:r>
        <w:tab/>
        <w:t>Stage 3 of Multimedia Priority Service (MPS) Phase 2 [MPS2-CT]</w:t>
      </w:r>
      <w:bookmarkEnd w:id="46"/>
    </w:p>
    <w:p w14:paraId="20F33FA0" w14:textId="77777777" w:rsidR="003E6F6D" w:rsidRDefault="003E6F6D" w:rsidP="003E6F6D">
      <w:pPr>
        <w:pStyle w:val="Heading4"/>
      </w:pPr>
      <w:bookmarkStart w:id="47" w:name="_Toc97372288"/>
      <w:r>
        <w:t>6.2.3</w:t>
      </w:r>
      <w:r>
        <w:tab/>
        <w:t>Enhancement for the 5G Control Plane Steering of Roaming for UE in CONNECTED mode [eCPSOR_CON-CT]</w:t>
      </w:r>
      <w:bookmarkEnd w:id="47"/>
    </w:p>
    <w:p w14:paraId="659F867B" w14:textId="11D68A1E" w:rsidR="003E6F6D" w:rsidRDefault="003E6F6D" w:rsidP="003E6F6D">
      <w:pPr>
        <w:rPr>
          <w:rFonts w:ascii="Arial" w:hAnsi="Arial" w:cs="Arial"/>
          <w:b/>
          <w:sz w:val="24"/>
        </w:rPr>
      </w:pPr>
      <w:r>
        <w:rPr>
          <w:rFonts w:ascii="Arial" w:hAnsi="Arial" w:cs="Arial"/>
          <w:b/>
          <w:color w:val="0000FF"/>
          <w:sz w:val="24"/>
        </w:rPr>
        <w:t>C4-221017</w:t>
      </w:r>
      <w:r>
        <w:rPr>
          <w:rFonts w:ascii="Arial" w:hAnsi="Arial" w:cs="Arial"/>
          <w:b/>
          <w:color w:val="0000FF"/>
          <w:sz w:val="24"/>
        </w:rPr>
        <w:tab/>
      </w:r>
      <w:r>
        <w:rPr>
          <w:rFonts w:ascii="Arial" w:hAnsi="Arial" w:cs="Arial"/>
          <w:b/>
          <w:sz w:val="24"/>
        </w:rPr>
        <w:t>LS on Deletion of "ME support of SOR-CMCI" indicator during Nudm_SDM_Get</w:t>
      </w:r>
    </w:p>
    <w:p w14:paraId="58788945"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C1-220559, to CT4, SA2, cc -</w:t>
      </w:r>
      <w:r>
        <w:rPr>
          <w:i/>
        </w:rPr>
        <w:br/>
      </w:r>
      <w:r>
        <w:rPr>
          <w:i/>
        </w:rPr>
        <w:tab/>
      </w:r>
      <w:r>
        <w:rPr>
          <w:i/>
        </w:rPr>
        <w:tab/>
      </w:r>
      <w:r>
        <w:rPr>
          <w:i/>
        </w:rPr>
        <w:tab/>
      </w:r>
      <w:r>
        <w:rPr>
          <w:i/>
        </w:rPr>
        <w:tab/>
      </w:r>
      <w:r>
        <w:rPr>
          <w:i/>
        </w:rPr>
        <w:tab/>
        <w:t>Source: CT1</w:t>
      </w:r>
    </w:p>
    <w:p w14:paraId="3B2CB23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D6DFF" w14:textId="67FA04B7" w:rsidR="003E6F6D" w:rsidRDefault="003E6F6D" w:rsidP="003E6F6D">
      <w:pPr>
        <w:rPr>
          <w:rFonts w:ascii="Arial" w:hAnsi="Arial" w:cs="Arial"/>
          <w:b/>
          <w:sz w:val="24"/>
        </w:rPr>
      </w:pPr>
      <w:r>
        <w:rPr>
          <w:rFonts w:ascii="Arial" w:hAnsi="Arial" w:cs="Arial"/>
          <w:b/>
          <w:color w:val="0000FF"/>
          <w:sz w:val="24"/>
        </w:rPr>
        <w:t>C4-221079</w:t>
      </w:r>
      <w:r>
        <w:rPr>
          <w:rFonts w:ascii="Arial" w:hAnsi="Arial" w:cs="Arial"/>
          <w:b/>
          <w:color w:val="0000FF"/>
          <w:sz w:val="24"/>
        </w:rPr>
        <w:tab/>
      </w:r>
      <w:r>
        <w:rPr>
          <w:rFonts w:ascii="Arial" w:hAnsi="Arial" w:cs="Arial"/>
          <w:b/>
          <w:sz w:val="24"/>
        </w:rPr>
        <w:t>Reply-LS on Deletion of "ME support of SOR-CMCI" indicator during Nudm_SDM_Get</w:t>
      </w:r>
    </w:p>
    <w:p w14:paraId="506B55F2" w14:textId="77777777" w:rsidR="003E6F6D" w:rsidRDefault="003E6F6D" w:rsidP="003E6F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SA2</w:t>
      </w:r>
      <w:r>
        <w:rPr>
          <w:i/>
        </w:rPr>
        <w:br/>
      </w:r>
      <w:r>
        <w:rPr>
          <w:i/>
        </w:rPr>
        <w:tab/>
      </w:r>
      <w:r>
        <w:rPr>
          <w:i/>
        </w:rPr>
        <w:tab/>
      </w:r>
      <w:r>
        <w:rPr>
          <w:i/>
        </w:rPr>
        <w:tab/>
      </w:r>
      <w:r>
        <w:rPr>
          <w:i/>
        </w:rPr>
        <w:tab/>
      </w:r>
      <w:r>
        <w:rPr>
          <w:i/>
        </w:rPr>
        <w:tab/>
        <w:t>Source: Samsung</w:t>
      </w:r>
    </w:p>
    <w:p w14:paraId="588F31D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93C628" w14:textId="7ED3F414" w:rsidR="003E6F6D" w:rsidRDefault="003E6F6D" w:rsidP="003E6F6D">
      <w:pPr>
        <w:rPr>
          <w:rFonts w:ascii="Arial" w:hAnsi="Arial" w:cs="Arial"/>
          <w:b/>
          <w:sz w:val="24"/>
        </w:rPr>
      </w:pPr>
      <w:r>
        <w:rPr>
          <w:rFonts w:ascii="Arial" w:hAnsi="Arial" w:cs="Arial"/>
          <w:b/>
          <w:color w:val="0000FF"/>
          <w:sz w:val="24"/>
        </w:rPr>
        <w:t>C4-221395</w:t>
      </w:r>
      <w:r>
        <w:rPr>
          <w:rFonts w:ascii="Arial" w:hAnsi="Arial" w:cs="Arial"/>
          <w:b/>
          <w:color w:val="0000FF"/>
          <w:sz w:val="24"/>
        </w:rPr>
        <w:tab/>
      </w:r>
      <w:r>
        <w:rPr>
          <w:rFonts w:ascii="Arial" w:hAnsi="Arial" w:cs="Arial"/>
          <w:b/>
          <w:sz w:val="24"/>
        </w:rPr>
        <w:t>eCPSOR_CON work plan</w:t>
      </w:r>
    </w:p>
    <w:p w14:paraId="06545ADB" w14:textId="77777777" w:rsidR="003E6F6D" w:rsidRDefault="003E6F6D" w:rsidP="003E6F6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22CB3161" w14:textId="77777777" w:rsidR="003E6F6D" w:rsidRDefault="003E6F6D" w:rsidP="003E6F6D">
      <w:pPr>
        <w:rPr>
          <w:color w:val="808080"/>
        </w:rPr>
      </w:pPr>
      <w:r>
        <w:rPr>
          <w:color w:val="808080"/>
        </w:rPr>
        <w:t>(Replaces C4-220086)</w:t>
      </w:r>
    </w:p>
    <w:p w14:paraId="1E3EE80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79921" w14:textId="241338A9" w:rsidR="003E6F6D" w:rsidRDefault="003E6F6D" w:rsidP="003E6F6D">
      <w:pPr>
        <w:rPr>
          <w:rFonts w:ascii="Arial" w:hAnsi="Arial" w:cs="Arial"/>
          <w:b/>
          <w:sz w:val="24"/>
        </w:rPr>
      </w:pPr>
      <w:r>
        <w:rPr>
          <w:rFonts w:ascii="Arial" w:hAnsi="Arial" w:cs="Arial"/>
          <w:b/>
          <w:color w:val="0000FF"/>
          <w:sz w:val="24"/>
        </w:rPr>
        <w:t>C4-221404</w:t>
      </w:r>
      <w:r>
        <w:rPr>
          <w:rFonts w:ascii="Arial" w:hAnsi="Arial" w:cs="Arial"/>
          <w:b/>
          <w:color w:val="0000FF"/>
          <w:sz w:val="24"/>
        </w:rPr>
        <w:tab/>
      </w:r>
      <w:r>
        <w:rPr>
          <w:rFonts w:ascii="Arial" w:hAnsi="Arial" w:cs="Arial"/>
          <w:b/>
          <w:sz w:val="24"/>
        </w:rPr>
        <w:t>AUSF support of SOR-CMCI</w:t>
      </w:r>
    </w:p>
    <w:p w14:paraId="0251C84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v17.4.0</w:t>
      </w:r>
      <w:r>
        <w:rPr>
          <w:i/>
        </w:rPr>
        <w:tab/>
        <w:t xml:space="preserve">  CR-0153  rev  Cat: B (Rel-17)</w:t>
      </w:r>
      <w:r>
        <w:rPr>
          <w:i/>
        </w:rPr>
        <w:br/>
      </w:r>
      <w:r>
        <w:rPr>
          <w:i/>
        </w:rPr>
        <w:br/>
      </w:r>
      <w:r>
        <w:rPr>
          <w:i/>
        </w:rPr>
        <w:tab/>
      </w:r>
      <w:r>
        <w:rPr>
          <w:i/>
        </w:rPr>
        <w:tab/>
      </w:r>
      <w:r>
        <w:rPr>
          <w:i/>
        </w:rPr>
        <w:tab/>
      </w:r>
      <w:r>
        <w:rPr>
          <w:i/>
        </w:rPr>
        <w:tab/>
      </w:r>
      <w:r>
        <w:rPr>
          <w:i/>
        </w:rPr>
        <w:tab/>
        <w:t>Source: NTT DOCOMO INC.</w:t>
      </w:r>
    </w:p>
    <w:p w14:paraId="24E11B6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99397" w14:textId="77777777" w:rsidR="003E6F6D" w:rsidRDefault="003E6F6D" w:rsidP="003E6F6D">
      <w:pPr>
        <w:pStyle w:val="Heading4"/>
      </w:pPr>
      <w:bookmarkStart w:id="48" w:name="_Toc97372289"/>
      <w:r>
        <w:t>6.2.4</w:t>
      </w:r>
      <w:r>
        <w:tab/>
        <w:t>Authentication and key management for applications based on 3GPP credential in 5G [AKMA-CT]</w:t>
      </w:r>
      <w:bookmarkEnd w:id="48"/>
    </w:p>
    <w:p w14:paraId="15FB3C60" w14:textId="77777777" w:rsidR="003E6F6D" w:rsidRDefault="003E6F6D" w:rsidP="003E6F6D">
      <w:pPr>
        <w:pStyle w:val="Heading4"/>
      </w:pPr>
      <w:bookmarkStart w:id="49" w:name="_Toc97372290"/>
      <w:r>
        <w:t>6.2.5</w:t>
      </w:r>
      <w:r>
        <w:tab/>
        <w:t>CT aspects on Dynamically Changing AM Policies in the 5GC [TEI17_DCAMP-CT]</w:t>
      </w:r>
      <w:bookmarkEnd w:id="49"/>
    </w:p>
    <w:p w14:paraId="10717640" w14:textId="1C137412" w:rsidR="003E6F6D" w:rsidRDefault="003E6F6D" w:rsidP="003E6F6D">
      <w:pPr>
        <w:rPr>
          <w:rFonts w:ascii="Arial" w:hAnsi="Arial" w:cs="Arial"/>
          <w:b/>
          <w:sz w:val="24"/>
        </w:rPr>
      </w:pPr>
      <w:r>
        <w:rPr>
          <w:rFonts w:ascii="Arial" w:hAnsi="Arial" w:cs="Arial"/>
          <w:b/>
          <w:color w:val="0000FF"/>
          <w:sz w:val="24"/>
        </w:rPr>
        <w:t>C4-221104</w:t>
      </w:r>
      <w:r>
        <w:rPr>
          <w:rFonts w:ascii="Arial" w:hAnsi="Arial" w:cs="Arial"/>
          <w:b/>
          <w:color w:val="0000FF"/>
          <w:sz w:val="24"/>
        </w:rPr>
        <w:tab/>
      </w:r>
      <w:r>
        <w:rPr>
          <w:rFonts w:ascii="Arial" w:hAnsi="Arial" w:cs="Arial"/>
          <w:b/>
          <w:sz w:val="24"/>
        </w:rPr>
        <w:t>UDR features for TSC and DCAMP</w:t>
      </w:r>
    </w:p>
    <w:p w14:paraId="71549392"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v17.5.0</w:t>
      </w:r>
      <w:r>
        <w:rPr>
          <w:i/>
        </w:rPr>
        <w:tab/>
        <w:t xml:space="preserve">  CR-0178  rev  Cat: B (Rel-17)</w:t>
      </w:r>
      <w:r>
        <w:rPr>
          <w:i/>
        </w:rPr>
        <w:br/>
      </w:r>
      <w:r>
        <w:rPr>
          <w:i/>
        </w:rPr>
        <w:br/>
      </w:r>
      <w:r>
        <w:rPr>
          <w:i/>
        </w:rPr>
        <w:tab/>
      </w:r>
      <w:r>
        <w:rPr>
          <w:i/>
        </w:rPr>
        <w:tab/>
      </w:r>
      <w:r>
        <w:rPr>
          <w:i/>
        </w:rPr>
        <w:tab/>
      </w:r>
      <w:r>
        <w:rPr>
          <w:i/>
        </w:rPr>
        <w:tab/>
      </w:r>
      <w:r>
        <w:rPr>
          <w:i/>
        </w:rPr>
        <w:tab/>
        <w:t>Source: Nokia, Nokia Shanghai Bell</w:t>
      </w:r>
    </w:p>
    <w:p w14:paraId="0B9221A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C4-221596</w:t>
      </w:r>
      <w:r>
        <w:rPr>
          <w:color w:val="993300"/>
          <w:u w:val="single"/>
        </w:rPr>
        <w:t>.</w:t>
      </w:r>
    </w:p>
    <w:p w14:paraId="3158879E" w14:textId="52E555CB" w:rsidR="003E6F6D" w:rsidRDefault="003E6F6D" w:rsidP="003E6F6D">
      <w:pPr>
        <w:rPr>
          <w:rFonts w:ascii="Arial" w:hAnsi="Arial" w:cs="Arial"/>
          <w:b/>
          <w:sz w:val="24"/>
        </w:rPr>
      </w:pPr>
      <w:r>
        <w:rPr>
          <w:rFonts w:ascii="Arial" w:hAnsi="Arial" w:cs="Arial"/>
          <w:b/>
          <w:color w:val="0000FF"/>
          <w:sz w:val="24"/>
        </w:rPr>
        <w:t>C4-221596</w:t>
      </w:r>
      <w:r>
        <w:rPr>
          <w:rFonts w:ascii="Arial" w:hAnsi="Arial" w:cs="Arial"/>
          <w:b/>
          <w:color w:val="0000FF"/>
          <w:sz w:val="24"/>
        </w:rPr>
        <w:tab/>
      </w:r>
      <w:r>
        <w:rPr>
          <w:rFonts w:ascii="Arial" w:hAnsi="Arial" w:cs="Arial"/>
          <w:b/>
          <w:sz w:val="24"/>
        </w:rPr>
        <w:t>UDR features for TSC and DCAMP</w:t>
      </w:r>
    </w:p>
    <w:p w14:paraId="4C1378C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v17.5.0</w:t>
      </w:r>
      <w:r>
        <w:rPr>
          <w:i/>
        </w:rPr>
        <w:tab/>
        <w:t xml:space="preserve">  CR-0178  rev 1 Cat: B (Rel-17)</w:t>
      </w:r>
      <w:r>
        <w:rPr>
          <w:i/>
        </w:rPr>
        <w:br/>
      </w:r>
      <w:r>
        <w:rPr>
          <w:i/>
        </w:rPr>
        <w:br/>
      </w:r>
      <w:r>
        <w:rPr>
          <w:i/>
        </w:rPr>
        <w:tab/>
      </w:r>
      <w:r>
        <w:rPr>
          <w:i/>
        </w:rPr>
        <w:tab/>
      </w:r>
      <w:r>
        <w:rPr>
          <w:i/>
        </w:rPr>
        <w:tab/>
      </w:r>
      <w:r>
        <w:rPr>
          <w:i/>
        </w:rPr>
        <w:tab/>
      </w:r>
      <w:r>
        <w:rPr>
          <w:i/>
        </w:rPr>
        <w:tab/>
        <w:t>Source: Nokia, Nokia Shanghai Bell</w:t>
      </w:r>
    </w:p>
    <w:p w14:paraId="7C1F493D" w14:textId="77777777" w:rsidR="003E6F6D" w:rsidRDefault="003E6F6D" w:rsidP="003E6F6D">
      <w:pPr>
        <w:rPr>
          <w:color w:val="808080"/>
        </w:rPr>
      </w:pPr>
      <w:r>
        <w:rPr>
          <w:color w:val="808080"/>
        </w:rPr>
        <w:t>(Replaces C4-221104)</w:t>
      </w:r>
    </w:p>
    <w:p w14:paraId="6A561B0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FE13F" w14:textId="77777777" w:rsidR="003E6F6D" w:rsidRDefault="003E6F6D" w:rsidP="003E6F6D">
      <w:pPr>
        <w:pStyle w:val="Heading4"/>
      </w:pPr>
      <w:bookmarkStart w:id="50" w:name="_Toc97372291"/>
      <w:r>
        <w:t>6.2.6</w:t>
      </w:r>
      <w:r>
        <w:tab/>
        <w:t>CT aspects of proximity based services in 5GS [5G_ProSe-CT]</w:t>
      </w:r>
      <w:bookmarkEnd w:id="50"/>
    </w:p>
    <w:p w14:paraId="43192742" w14:textId="1061A7C3" w:rsidR="003E6F6D" w:rsidRDefault="003E6F6D" w:rsidP="003E6F6D">
      <w:pPr>
        <w:rPr>
          <w:rFonts w:ascii="Arial" w:hAnsi="Arial" w:cs="Arial"/>
          <w:b/>
          <w:sz w:val="24"/>
        </w:rPr>
      </w:pPr>
      <w:r>
        <w:rPr>
          <w:rFonts w:ascii="Arial" w:hAnsi="Arial" w:cs="Arial"/>
          <w:b/>
          <w:color w:val="0000FF"/>
          <w:sz w:val="24"/>
        </w:rPr>
        <w:t>C4-221337</w:t>
      </w:r>
      <w:r>
        <w:rPr>
          <w:rFonts w:ascii="Arial" w:hAnsi="Arial" w:cs="Arial"/>
          <w:b/>
          <w:color w:val="0000FF"/>
          <w:sz w:val="24"/>
        </w:rPr>
        <w:tab/>
      </w:r>
      <w:r>
        <w:rPr>
          <w:rFonts w:ascii="Arial" w:hAnsi="Arial" w:cs="Arial"/>
          <w:b/>
          <w:sz w:val="24"/>
        </w:rPr>
        <w:t>Pseudo-CR on Editorial corrections</w:t>
      </w:r>
    </w:p>
    <w:p w14:paraId="278BA227"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v1.1.0</w:t>
      </w:r>
      <w:r>
        <w:rPr>
          <w:i/>
        </w:rPr>
        <w:tab/>
        <w:t xml:space="preserve">  CR-  rev  Cat:  (Rel-17)</w:t>
      </w:r>
      <w:r>
        <w:rPr>
          <w:i/>
        </w:rPr>
        <w:br/>
      </w:r>
      <w:r>
        <w:rPr>
          <w:i/>
        </w:rPr>
        <w:br/>
      </w:r>
      <w:r>
        <w:rPr>
          <w:i/>
        </w:rPr>
        <w:tab/>
      </w:r>
      <w:r>
        <w:rPr>
          <w:i/>
        </w:rPr>
        <w:tab/>
      </w:r>
      <w:r>
        <w:rPr>
          <w:i/>
        </w:rPr>
        <w:tab/>
      </w:r>
      <w:r>
        <w:rPr>
          <w:i/>
        </w:rPr>
        <w:tab/>
      </w:r>
      <w:r>
        <w:rPr>
          <w:i/>
        </w:rPr>
        <w:tab/>
        <w:t>Source: Huawei</w:t>
      </w:r>
    </w:p>
    <w:p w14:paraId="3E5A4D2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D9A04" w14:textId="4EC35791" w:rsidR="003E6F6D" w:rsidRDefault="003E6F6D" w:rsidP="003E6F6D">
      <w:pPr>
        <w:rPr>
          <w:rFonts w:ascii="Arial" w:hAnsi="Arial" w:cs="Arial"/>
          <w:b/>
          <w:sz w:val="24"/>
        </w:rPr>
      </w:pPr>
      <w:r>
        <w:rPr>
          <w:rFonts w:ascii="Arial" w:hAnsi="Arial" w:cs="Arial"/>
          <w:b/>
          <w:color w:val="0000FF"/>
          <w:sz w:val="24"/>
        </w:rPr>
        <w:t>C4-221349</w:t>
      </w:r>
      <w:r>
        <w:rPr>
          <w:rFonts w:ascii="Arial" w:hAnsi="Arial" w:cs="Arial"/>
          <w:b/>
          <w:color w:val="0000FF"/>
          <w:sz w:val="24"/>
        </w:rPr>
        <w:tab/>
      </w:r>
      <w:r>
        <w:rPr>
          <w:rFonts w:ascii="Arial" w:hAnsi="Arial" w:cs="Arial"/>
          <w:b/>
          <w:sz w:val="24"/>
        </w:rPr>
        <w:t>Update on Formatting of Description</w:t>
      </w:r>
    </w:p>
    <w:p w14:paraId="49915B93"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v1.1.0</w:t>
      </w:r>
      <w:r>
        <w:rPr>
          <w:i/>
        </w:rPr>
        <w:tab/>
        <w:t xml:space="preserve">  CR-  rev  Cat:  (Rel-17)</w:t>
      </w:r>
      <w:r>
        <w:rPr>
          <w:i/>
        </w:rPr>
        <w:br/>
      </w:r>
      <w:r>
        <w:rPr>
          <w:i/>
        </w:rPr>
        <w:br/>
      </w:r>
      <w:r>
        <w:rPr>
          <w:i/>
        </w:rPr>
        <w:tab/>
      </w:r>
      <w:r>
        <w:rPr>
          <w:i/>
        </w:rPr>
        <w:tab/>
      </w:r>
      <w:r>
        <w:rPr>
          <w:i/>
        </w:rPr>
        <w:tab/>
      </w:r>
      <w:r>
        <w:rPr>
          <w:i/>
        </w:rPr>
        <w:tab/>
      </w:r>
      <w:r>
        <w:rPr>
          <w:i/>
        </w:rPr>
        <w:tab/>
        <w:t>Source: Huawei</w:t>
      </w:r>
    </w:p>
    <w:p w14:paraId="689CAC5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3227A" w14:textId="05D9C792" w:rsidR="003E6F6D" w:rsidRDefault="003E6F6D" w:rsidP="003E6F6D">
      <w:pPr>
        <w:rPr>
          <w:rFonts w:ascii="Arial" w:hAnsi="Arial" w:cs="Arial"/>
          <w:b/>
          <w:sz w:val="24"/>
        </w:rPr>
      </w:pPr>
      <w:r>
        <w:rPr>
          <w:rFonts w:ascii="Arial" w:hAnsi="Arial" w:cs="Arial"/>
          <w:b/>
          <w:color w:val="0000FF"/>
          <w:sz w:val="24"/>
        </w:rPr>
        <w:t>C4-221593</w:t>
      </w:r>
      <w:r>
        <w:rPr>
          <w:rFonts w:ascii="Arial" w:hAnsi="Arial" w:cs="Arial"/>
          <w:b/>
          <w:color w:val="0000FF"/>
          <w:sz w:val="24"/>
        </w:rPr>
        <w:tab/>
      </w:r>
      <w:r>
        <w:rPr>
          <w:rFonts w:ascii="Arial" w:hAnsi="Arial" w:cs="Arial"/>
          <w:b/>
          <w:sz w:val="24"/>
        </w:rPr>
        <w:t>3GPP TS 29.555 v1.2.0</w:t>
      </w:r>
    </w:p>
    <w:p w14:paraId="7714CC50" w14:textId="77777777" w:rsidR="003E6F6D" w:rsidRDefault="003E6F6D" w:rsidP="003E6F6D">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29.555 v1.2.0</w:t>
      </w:r>
      <w:r>
        <w:rPr>
          <w:i/>
        </w:rPr>
        <w:tab/>
        <w:t xml:space="preserve">  CR-  rev  Cat:  (Rel-17)</w:t>
      </w:r>
      <w:r>
        <w:rPr>
          <w:i/>
        </w:rPr>
        <w:br/>
      </w:r>
      <w:r>
        <w:rPr>
          <w:i/>
        </w:rPr>
        <w:br/>
      </w:r>
      <w:r>
        <w:rPr>
          <w:i/>
        </w:rPr>
        <w:tab/>
      </w:r>
      <w:r>
        <w:rPr>
          <w:i/>
        </w:rPr>
        <w:tab/>
      </w:r>
      <w:r>
        <w:rPr>
          <w:i/>
        </w:rPr>
        <w:tab/>
      </w:r>
      <w:r>
        <w:rPr>
          <w:i/>
        </w:rPr>
        <w:tab/>
      </w:r>
      <w:r>
        <w:rPr>
          <w:i/>
        </w:rPr>
        <w:tab/>
        <w:t>Source: CATT</w:t>
      </w:r>
    </w:p>
    <w:p w14:paraId="1B059B7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724BF" w14:textId="77777777" w:rsidR="003E6F6D" w:rsidRDefault="003E6F6D" w:rsidP="003E6F6D">
      <w:pPr>
        <w:pStyle w:val="Heading4"/>
      </w:pPr>
      <w:bookmarkStart w:id="51" w:name="_Toc97372292"/>
      <w:r>
        <w:t>6.2.7</w:t>
      </w:r>
      <w:r>
        <w:tab/>
        <w:t>CT aspects on Dynamic Management of Group-based Event Monitoring [TEI17_GEM-CT]</w:t>
      </w:r>
      <w:bookmarkEnd w:id="51"/>
    </w:p>
    <w:p w14:paraId="75CA4074" w14:textId="77777777" w:rsidR="003E6F6D" w:rsidRDefault="003E6F6D" w:rsidP="003E6F6D">
      <w:pPr>
        <w:pStyle w:val="Heading4"/>
      </w:pPr>
      <w:bookmarkStart w:id="52" w:name="_Toc97372293"/>
      <w:r>
        <w:t>6.2.8</w:t>
      </w:r>
      <w:r>
        <w:tab/>
        <w:t>CT aspects of 5GC architecture for satellite networks [5GSAT_ARCH-CT]</w:t>
      </w:r>
      <w:bookmarkEnd w:id="52"/>
    </w:p>
    <w:p w14:paraId="00D66885" w14:textId="77777777" w:rsidR="003E6F6D" w:rsidRDefault="003E6F6D" w:rsidP="003E6F6D">
      <w:pPr>
        <w:pStyle w:val="Heading4"/>
      </w:pPr>
      <w:bookmarkStart w:id="53" w:name="_Toc97372294"/>
      <w:r>
        <w:t>6.2.9</w:t>
      </w:r>
      <w:r>
        <w:tab/>
        <w:t>CT aspects for Support of Uncrewed Aerial Systems Connectivity, Identification, and Tracking [ID_UAS]</w:t>
      </w:r>
      <w:bookmarkEnd w:id="53"/>
    </w:p>
    <w:p w14:paraId="0EC9EEF4" w14:textId="3A33C8DB" w:rsidR="003E6F6D" w:rsidRDefault="003E6F6D" w:rsidP="003E6F6D">
      <w:pPr>
        <w:rPr>
          <w:rFonts w:ascii="Arial" w:hAnsi="Arial" w:cs="Arial"/>
          <w:b/>
          <w:sz w:val="24"/>
        </w:rPr>
      </w:pPr>
      <w:r>
        <w:rPr>
          <w:rFonts w:ascii="Arial" w:hAnsi="Arial" w:cs="Arial"/>
          <w:b/>
          <w:color w:val="0000FF"/>
          <w:sz w:val="24"/>
        </w:rPr>
        <w:t>C4-221324</w:t>
      </w:r>
      <w:r>
        <w:rPr>
          <w:rFonts w:ascii="Arial" w:hAnsi="Arial" w:cs="Arial"/>
          <w:b/>
          <w:color w:val="0000FF"/>
          <w:sz w:val="24"/>
        </w:rPr>
        <w:tab/>
      </w:r>
      <w:r>
        <w:rPr>
          <w:rFonts w:ascii="Arial" w:hAnsi="Arial" w:cs="Arial"/>
          <w:b/>
          <w:sz w:val="24"/>
        </w:rPr>
        <w:t>Alignment for C2 authorization</w:t>
      </w:r>
    </w:p>
    <w:p w14:paraId="3A9C82F7"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v1.1.0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E3AD9FE" w14:textId="77777777" w:rsidR="003E6F6D" w:rsidRDefault="003E6F6D" w:rsidP="003E6F6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D4C5A" w14:textId="516EF034" w:rsidR="003E6F6D" w:rsidRDefault="003E6F6D" w:rsidP="003E6F6D">
      <w:pPr>
        <w:rPr>
          <w:rFonts w:ascii="Arial" w:hAnsi="Arial" w:cs="Arial"/>
          <w:b/>
          <w:sz w:val="24"/>
        </w:rPr>
      </w:pPr>
      <w:r>
        <w:rPr>
          <w:rFonts w:ascii="Arial" w:hAnsi="Arial" w:cs="Arial"/>
          <w:b/>
          <w:color w:val="0000FF"/>
          <w:sz w:val="24"/>
        </w:rPr>
        <w:t>C4-221325</w:t>
      </w:r>
      <w:r>
        <w:rPr>
          <w:rFonts w:ascii="Arial" w:hAnsi="Arial" w:cs="Arial"/>
          <w:b/>
          <w:color w:val="0000FF"/>
          <w:sz w:val="24"/>
        </w:rPr>
        <w:tab/>
      </w:r>
      <w:r>
        <w:rPr>
          <w:rFonts w:ascii="Arial" w:hAnsi="Arial" w:cs="Arial"/>
          <w:b/>
          <w:sz w:val="24"/>
        </w:rPr>
        <w:t>Description of success response</w:t>
      </w:r>
    </w:p>
    <w:p w14:paraId="37DE6551"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v1.1.0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23FEE90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C4-221494</w:t>
      </w:r>
      <w:r>
        <w:rPr>
          <w:color w:val="993300"/>
          <w:u w:val="single"/>
        </w:rPr>
        <w:t>.</w:t>
      </w:r>
    </w:p>
    <w:p w14:paraId="2801ECB5" w14:textId="579F9E6F" w:rsidR="003E6F6D" w:rsidRDefault="003E6F6D" w:rsidP="003E6F6D">
      <w:pPr>
        <w:rPr>
          <w:rFonts w:ascii="Arial" w:hAnsi="Arial" w:cs="Arial"/>
          <w:b/>
          <w:sz w:val="24"/>
        </w:rPr>
      </w:pPr>
      <w:r>
        <w:rPr>
          <w:rFonts w:ascii="Arial" w:hAnsi="Arial" w:cs="Arial"/>
          <w:b/>
          <w:color w:val="0000FF"/>
          <w:sz w:val="24"/>
        </w:rPr>
        <w:t>C4-221326</w:t>
      </w:r>
      <w:r>
        <w:rPr>
          <w:rFonts w:ascii="Arial" w:hAnsi="Arial" w:cs="Arial"/>
          <w:b/>
          <w:color w:val="0000FF"/>
          <w:sz w:val="24"/>
        </w:rPr>
        <w:tab/>
      </w:r>
      <w:r>
        <w:rPr>
          <w:rFonts w:ascii="Arial" w:hAnsi="Arial" w:cs="Arial"/>
          <w:b/>
          <w:sz w:val="24"/>
        </w:rPr>
        <w:t>LS on SMF initiated reauthorization</w:t>
      </w:r>
    </w:p>
    <w:p w14:paraId="62773E31" w14:textId="77777777" w:rsidR="003E6F6D" w:rsidRDefault="003E6F6D" w:rsidP="003E6F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Qualcomm Incorporated</w:t>
      </w:r>
    </w:p>
    <w:p w14:paraId="52CAB84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C4-221445</w:t>
      </w:r>
      <w:r>
        <w:rPr>
          <w:color w:val="993300"/>
          <w:u w:val="single"/>
        </w:rPr>
        <w:t>.</w:t>
      </w:r>
    </w:p>
    <w:p w14:paraId="218DDAE6" w14:textId="2F1F9186" w:rsidR="003E6F6D" w:rsidRDefault="003E6F6D" w:rsidP="003E6F6D">
      <w:pPr>
        <w:rPr>
          <w:rFonts w:ascii="Arial" w:hAnsi="Arial" w:cs="Arial"/>
          <w:b/>
          <w:sz w:val="24"/>
        </w:rPr>
      </w:pPr>
      <w:r>
        <w:rPr>
          <w:rFonts w:ascii="Arial" w:hAnsi="Arial" w:cs="Arial"/>
          <w:b/>
          <w:color w:val="0000FF"/>
          <w:sz w:val="24"/>
        </w:rPr>
        <w:t>C4-221327</w:t>
      </w:r>
      <w:r>
        <w:rPr>
          <w:rFonts w:ascii="Arial" w:hAnsi="Arial" w:cs="Arial"/>
          <w:b/>
          <w:color w:val="0000FF"/>
          <w:sz w:val="24"/>
        </w:rPr>
        <w:tab/>
      </w:r>
      <w:r>
        <w:rPr>
          <w:rFonts w:ascii="Arial" w:hAnsi="Arial" w:cs="Arial"/>
          <w:b/>
          <w:sz w:val="24"/>
        </w:rPr>
        <w:t>ID_UAS CT4 Work plan</w:t>
      </w:r>
    </w:p>
    <w:p w14:paraId="50923FC2" w14:textId="77777777" w:rsidR="003E6F6D" w:rsidRDefault="003E6F6D" w:rsidP="003E6F6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14:paraId="33D18E1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E84D0" w14:textId="50368C2E" w:rsidR="003E6F6D" w:rsidRDefault="003E6F6D" w:rsidP="003E6F6D">
      <w:pPr>
        <w:rPr>
          <w:rFonts w:ascii="Arial" w:hAnsi="Arial" w:cs="Arial"/>
          <w:b/>
          <w:sz w:val="24"/>
        </w:rPr>
      </w:pPr>
      <w:r>
        <w:rPr>
          <w:rFonts w:ascii="Arial" w:hAnsi="Arial" w:cs="Arial"/>
          <w:b/>
          <w:color w:val="0000FF"/>
          <w:sz w:val="24"/>
        </w:rPr>
        <w:t>C4-221338</w:t>
      </w:r>
      <w:r>
        <w:rPr>
          <w:rFonts w:ascii="Arial" w:hAnsi="Arial" w:cs="Arial"/>
          <w:b/>
          <w:color w:val="0000FF"/>
          <w:sz w:val="24"/>
        </w:rPr>
        <w:tab/>
      </w:r>
      <w:r>
        <w:rPr>
          <w:rFonts w:ascii="Arial" w:hAnsi="Arial" w:cs="Arial"/>
          <w:b/>
          <w:sz w:val="24"/>
        </w:rPr>
        <w:t>Pseudo-CR on Update on TS title and Formatting of Description</w:t>
      </w:r>
    </w:p>
    <w:p w14:paraId="17009420"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v1.1.0</w:t>
      </w:r>
      <w:r>
        <w:rPr>
          <w:i/>
        </w:rPr>
        <w:tab/>
        <w:t xml:space="preserve">  CR-  rev  Cat:  (Rel-17)</w:t>
      </w:r>
      <w:r>
        <w:rPr>
          <w:i/>
        </w:rPr>
        <w:br/>
      </w:r>
      <w:r>
        <w:rPr>
          <w:i/>
        </w:rPr>
        <w:br/>
      </w:r>
      <w:r>
        <w:rPr>
          <w:i/>
        </w:rPr>
        <w:tab/>
      </w:r>
      <w:r>
        <w:rPr>
          <w:i/>
        </w:rPr>
        <w:tab/>
      </w:r>
      <w:r>
        <w:rPr>
          <w:i/>
        </w:rPr>
        <w:tab/>
      </w:r>
      <w:r>
        <w:rPr>
          <w:i/>
        </w:rPr>
        <w:tab/>
      </w:r>
      <w:r>
        <w:rPr>
          <w:i/>
        </w:rPr>
        <w:tab/>
        <w:t>Source: Huawei</w:t>
      </w:r>
    </w:p>
    <w:p w14:paraId="79E6BB6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C4-221519</w:t>
      </w:r>
      <w:r>
        <w:rPr>
          <w:color w:val="993300"/>
          <w:u w:val="single"/>
        </w:rPr>
        <w:t>.</w:t>
      </w:r>
    </w:p>
    <w:p w14:paraId="57AC93E1" w14:textId="7773DB9C" w:rsidR="003E6F6D" w:rsidRDefault="003E6F6D" w:rsidP="003E6F6D">
      <w:pPr>
        <w:rPr>
          <w:rFonts w:ascii="Arial" w:hAnsi="Arial" w:cs="Arial"/>
          <w:b/>
          <w:sz w:val="24"/>
        </w:rPr>
      </w:pPr>
      <w:r>
        <w:rPr>
          <w:rFonts w:ascii="Arial" w:hAnsi="Arial" w:cs="Arial"/>
          <w:b/>
          <w:color w:val="0000FF"/>
          <w:sz w:val="24"/>
        </w:rPr>
        <w:t>C4-221339</w:t>
      </w:r>
      <w:r>
        <w:rPr>
          <w:rFonts w:ascii="Arial" w:hAnsi="Arial" w:cs="Arial"/>
          <w:b/>
          <w:color w:val="0000FF"/>
          <w:sz w:val="24"/>
        </w:rPr>
        <w:tab/>
      </w:r>
      <w:r>
        <w:rPr>
          <w:rFonts w:ascii="Arial" w:hAnsi="Arial" w:cs="Arial"/>
          <w:b/>
          <w:sz w:val="24"/>
        </w:rPr>
        <w:t>Pseudo-CR on Update on TS title</w:t>
      </w:r>
    </w:p>
    <w:p w14:paraId="13B3100D"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v1.1.0</w:t>
      </w:r>
      <w:r>
        <w:rPr>
          <w:i/>
        </w:rPr>
        <w:tab/>
        <w:t xml:space="preserve">  CR-  rev  Cat:  (Rel-17)</w:t>
      </w:r>
      <w:r>
        <w:rPr>
          <w:i/>
        </w:rPr>
        <w:br/>
      </w:r>
      <w:r>
        <w:rPr>
          <w:i/>
        </w:rPr>
        <w:br/>
      </w:r>
      <w:r>
        <w:rPr>
          <w:i/>
        </w:rPr>
        <w:tab/>
      </w:r>
      <w:r>
        <w:rPr>
          <w:i/>
        </w:rPr>
        <w:tab/>
      </w:r>
      <w:r>
        <w:rPr>
          <w:i/>
        </w:rPr>
        <w:tab/>
      </w:r>
      <w:r>
        <w:rPr>
          <w:i/>
        </w:rPr>
        <w:tab/>
      </w:r>
      <w:r>
        <w:rPr>
          <w:i/>
        </w:rPr>
        <w:tab/>
        <w:t>Source: Huawei</w:t>
      </w:r>
    </w:p>
    <w:p w14:paraId="03C28C2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BCD80C" w14:textId="4A2F27AA" w:rsidR="003E6F6D" w:rsidRDefault="003E6F6D" w:rsidP="003E6F6D">
      <w:pPr>
        <w:rPr>
          <w:rFonts w:ascii="Arial" w:hAnsi="Arial" w:cs="Arial"/>
          <w:b/>
          <w:sz w:val="24"/>
        </w:rPr>
      </w:pPr>
      <w:r>
        <w:rPr>
          <w:rFonts w:ascii="Arial" w:hAnsi="Arial" w:cs="Arial"/>
          <w:b/>
          <w:color w:val="0000FF"/>
          <w:sz w:val="24"/>
        </w:rPr>
        <w:t>C4-221340</w:t>
      </w:r>
      <w:r>
        <w:rPr>
          <w:rFonts w:ascii="Arial" w:hAnsi="Arial" w:cs="Arial"/>
          <w:b/>
          <w:color w:val="0000FF"/>
          <w:sz w:val="24"/>
        </w:rPr>
        <w:tab/>
      </w:r>
      <w:r>
        <w:rPr>
          <w:rFonts w:ascii="Arial" w:hAnsi="Arial" w:cs="Arial"/>
          <w:b/>
          <w:sz w:val="24"/>
        </w:rPr>
        <w:t>Pseudo-CR on Update on UUAA context during revocation procedure</w:t>
      </w:r>
    </w:p>
    <w:p w14:paraId="0893FACC"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v1.1.0</w:t>
      </w:r>
      <w:r>
        <w:rPr>
          <w:i/>
        </w:rPr>
        <w:tab/>
        <w:t xml:space="preserve">  CR-  rev  Cat:  (Rel-17)</w:t>
      </w:r>
      <w:r>
        <w:rPr>
          <w:i/>
        </w:rPr>
        <w:br/>
      </w:r>
      <w:r>
        <w:rPr>
          <w:i/>
        </w:rPr>
        <w:br/>
      </w:r>
      <w:r>
        <w:rPr>
          <w:i/>
        </w:rPr>
        <w:tab/>
      </w:r>
      <w:r>
        <w:rPr>
          <w:i/>
        </w:rPr>
        <w:tab/>
      </w:r>
      <w:r>
        <w:rPr>
          <w:i/>
        </w:rPr>
        <w:tab/>
      </w:r>
      <w:r>
        <w:rPr>
          <w:i/>
        </w:rPr>
        <w:tab/>
      </w:r>
      <w:r>
        <w:rPr>
          <w:i/>
        </w:rPr>
        <w:tab/>
        <w:t>Source: Huawei</w:t>
      </w:r>
    </w:p>
    <w:p w14:paraId="427F690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19155" w14:textId="5A0BC306" w:rsidR="003E6F6D" w:rsidRDefault="003E6F6D" w:rsidP="003E6F6D">
      <w:pPr>
        <w:rPr>
          <w:rFonts w:ascii="Arial" w:hAnsi="Arial" w:cs="Arial"/>
          <w:b/>
          <w:sz w:val="24"/>
        </w:rPr>
      </w:pPr>
      <w:r>
        <w:rPr>
          <w:rFonts w:ascii="Arial" w:hAnsi="Arial" w:cs="Arial"/>
          <w:b/>
          <w:color w:val="0000FF"/>
          <w:sz w:val="24"/>
        </w:rPr>
        <w:t>C4-221341</w:t>
      </w:r>
      <w:r>
        <w:rPr>
          <w:rFonts w:ascii="Arial" w:hAnsi="Arial" w:cs="Arial"/>
          <w:b/>
          <w:color w:val="0000FF"/>
          <w:sz w:val="24"/>
        </w:rPr>
        <w:tab/>
      </w:r>
      <w:r>
        <w:rPr>
          <w:rFonts w:ascii="Arial" w:hAnsi="Arial" w:cs="Arial"/>
          <w:b/>
          <w:sz w:val="24"/>
        </w:rPr>
        <w:t>Indication from AMF to SMF</w:t>
      </w:r>
    </w:p>
    <w:p w14:paraId="2D903990"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v17.3.0</w:t>
      </w:r>
      <w:r>
        <w:rPr>
          <w:i/>
        </w:rPr>
        <w:tab/>
        <w:t xml:space="preserve">  CR-0542  rev  Cat: B (Rel-17)</w:t>
      </w:r>
      <w:r>
        <w:rPr>
          <w:i/>
        </w:rPr>
        <w:br/>
      </w:r>
      <w:r>
        <w:rPr>
          <w:i/>
        </w:rPr>
        <w:br/>
      </w:r>
      <w:r>
        <w:rPr>
          <w:i/>
        </w:rPr>
        <w:tab/>
      </w:r>
      <w:r>
        <w:rPr>
          <w:i/>
        </w:rPr>
        <w:tab/>
      </w:r>
      <w:r>
        <w:rPr>
          <w:i/>
        </w:rPr>
        <w:tab/>
      </w:r>
      <w:r>
        <w:rPr>
          <w:i/>
        </w:rPr>
        <w:tab/>
      </w:r>
      <w:r>
        <w:rPr>
          <w:i/>
        </w:rPr>
        <w:tab/>
        <w:t>Source: Huawei</w:t>
      </w:r>
    </w:p>
    <w:p w14:paraId="4A8D9A5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59F44" w14:textId="232C8BAF" w:rsidR="003E6F6D" w:rsidRDefault="003E6F6D" w:rsidP="003E6F6D">
      <w:pPr>
        <w:rPr>
          <w:rFonts w:ascii="Arial" w:hAnsi="Arial" w:cs="Arial"/>
          <w:b/>
          <w:sz w:val="24"/>
        </w:rPr>
      </w:pPr>
      <w:r>
        <w:rPr>
          <w:rFonts w:ascii="Arial" w:hAnsi="Arial" w:cs="Arial"/>
          <w:b/>
          <w:color w:val="0000FF"/>
          <w:sz w:val="24"/>
        </w:rPr>
        <w:t>C4-221342</w:t>
      </w:r>
      <w:r>
        <w:rPr>
          <w:rFonts w:ascii="Arial" w:hAnsi="Arial" w:cs="Arial"/>
          <w:b/>
          <w:color w:val="0000FF"/>
          <w:sz w:val="24"/>
        </w:rPr>
        <w:tab/>
      </w:r>
      <w:r>
        <w:rPr>
          <w:rFonts w:ascii="Arial" w:hAnsi="Arial" w:cs="Arial"/>
          <w:b/>
          <w:sz w:val="24"/>
        </w:rPr>
        <w:t>Aerial service indication in UUAA-SM</w:t>
      </w:r>
    </w:p>
    <w:p w14:paraId="618C241A"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v17.5.0</w:t>
      </w:r>
      <w:r>
        <w:rPr>
          <w:i/>
        </w:rPr>
        <w:tab/>
        <w:t xml:space="preserve">  CR-0832  rev  Cat: B (Rel-17)</w:t>
      </w:r>
      <w:r>
        <w:rPr>
          <w:i/>
        </w:rPr>
        <w:br/>
      </w:r>
      <w:r>
        <w:rPr>
          <w:i/>
        </w:rPr>
        <w:br/>
      </w:r>
      <w:r>
        <w:rPr>
          <w:i/>
        </w:rPr>
        <w:tab/>
      </w:r>
      <w:r>
        <w:rPr>
          <w:i/>
        </w:rPr>
        <w:tab/>
      </w:r>
      <w:r>
        <w:rPr>
          <w:i/>
        </w:rPr>
        <w:tab/>
      </w:r>
      <w:r>
        <w:rPr>
          <w:i/>
        </w:rPr>
        <w:tab/>
      </w:r>
      <w:r>
        <w:rPr>
          <w:i/>
        </w:rPr>
        <w:tab/>
        <w:t>Source: Huawei</w:t>
      </w:r>
    </w:p>
    <w:p w14:paraId="7474C7D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78FA3" w14:textId="09DD3968" w:rsidR="003E6F6D" w:rsidRDefault="003E6F6D" w:rsidP="003E6F6D">
      <w:pPr>
        <w:rPr>
          <w:rFonts w:ascii="Arial" w:hAnsi="Arial" w:cs="Arial"/>
          <w:b/>
          <w:sz w:val="24"/>
        </w:rPr>
      </w:pPr>
      <w:r>
        <w:rPr>
          <w:rFonts w:ascii="Arial" w:hAnsi="Arial" w:cs="Arial"/>
          <w:b/>
          <w:color w:val="0000FF"/>
          <w:sz w:val="24"/>
        </w:rPr>
        <w:t>C4-221343</w:t>
      </w:r>
      <w:r>
        <w:rPr>
          <w:rFonts w:ascii="Arial" w:hAnsi="Arial" w:cs="Arial"/>
          <w:b/>
          <w:color w:val="0000FF"/>
          <w:sz w:val="24"/>
        </w:rPr>
        <w:tab/>
      </w:r>
      <w:r>
        <w:rPr>
          <w:rFonts w:ascii="Arial" w:hAnsi="Arial" w:cs="Arial"/>
          <w:b/>
          <w:sz w:val="24"/>
        </w:rPr>
        <w:t>Update on AMF exposure events</w:t>
      </w:r>
    </w:p>
    <w:p w14:paraId="28F43243"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v17.4.0</w:t>
      </w:r>
      <w:r>
        <w:rPr>
          <w:i/>
        </w:rPr>
        <w:tab/>
        <w:t xml:space="preserve">  CR-0709  rev  Cat: B (Rel-17)</w:t>
      </w:r>
      <w:r>
        <w:rPr>
          <w:i/>
        </w:rPr>
        <w:br/>
      </w:r>
      <w:r>
        <w:rPr>
          <w:i/>
        </w:rPr>
        <w:br/>
      </w:r>
      <w:r>
        <w:rPr>
          <w:i/>
        </w:rPr>
        <w:tab/>
      </w:r>
      <w:r>
        <w:rPr>
          <w:i/>
        </w:rPr>
        <w:tab/>
      </w:r>
      <w:r>
        <w:rPr>
          <w:i/>
        </w:rPr>
        <w:tab/>
      </w:r>
      <w:r>
        <w:rPr>
          <w:i/>
        </w:rPr>
        <w:tab/>
      </w:r>
      <w:r>
        <w:rPr>
          <w:i/>
        </w:rPr>
        <w:tab/>
        <w:t>Source: Huawei</w:t>
      </w:r>
    </w:p>
    <w:p w14:paraId="4A8B182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C4-221520</w:t>
      </w:r>
      <w:r>
        <w:rPr>
          <w:color w:val="993300"/>
          <w:u w:val="single"/>
        </w:rPr>
        <w:t>.</w:t>
      </w:r>
    </w:p>
    <w:p w14:paraId="06EFF784" w14:textId="784576E4" w:rsidR="003E6F6D" w:rsidRDefault="003E6F6D" w:rsidP="003E6F6D">
      <w:pPr>
        <w:rPr>
          <w:rFonts w:ascii="Arial" w:hAnsi="Arial" w:cs="Arial"/>
          <w:b/>
          <w:sz w:val="24"/>
        </w:rPr>
      </w:pPr>
      <w:r>
        <w:rPr>
          <w:rFonts w:ascii="Arial" w:hAnsi="Arial" w:cs="Arial"/>
          <w:b/>
          <w:color w:val="0000FF"/>
          <w:sz w:val="24"/>
        </w:rPr>
        <w:t>C4-221344</w:t>
      </w:r>
      <w:r>
        <w:rPr>
          <w:rFonts w:ascii="Arial" w:hAnsi="Arial" w:cs="Arial"/>
          <w:b/>
          <w:color w:val="0000FF"/>
          <w:sz w:val="24"/>
        </w:rPr>
        <w:tab/>
      </w:r>
      <w:r>
        <w:rPr>
          <w:rFonts w:ascii="Arial" w:hAnsi="Arial" w:cs="Arial"/>
          <w:b/>
          <w:sz w:val="24"/>
        </w:rPr>
        <w:t>Correct the reference number</w:t>
      </w:r>
    </w:p>
    <w:p w14:paraId="2C617134"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v17.4.0</w:t>
      </w:r>
      <w:r>
        <w:rPr>
          <w:i/>
        </w:rPr>
        <w:tab/>
        <w:t xml:space="preserve">  CR-2051  rev  Cat: F (Rel-17)</w:t>
      </w:r>
      <w:r>
        <w:rPr>
          <w:i/>
        </w:rPr>
        <w:br/>
      </w:r>
      <w:r>
        <w:rPr>
          <w:i/>
        </w:rPr>
        <w:br/>
      </w:r>
      <w:r>
        <w:rPr>
          <w:i/>
        </w:rPr>
        <w:tab/>
      </w:r>
      <w:r>
        <w:rPr>
          <w:i/>
        </w:rPr>
        <w:tab/>
      </w:r>
      <w:r>
        <w:rPr>
          <w:i/>
        </w:rPr>
        <w:tab/>
      </w:r>
      <w:r>
        <w:rPr>
          <w:i/>
        </w:rPr>
        <w:tab/>
      </w:r>
      <w:r>
        <w:rPr>
          <w:i/>
        </w:rPr>
        <w:tab/>
        <w:t>Source: Huawei, MCC</w:t>
      </w:r>
    </w:p>
    <w:p w14:paraId="4FD0FE5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EF6FA" w14:textId="7848E3AA" w:rsidR="003E6F6D" w:rsidRDefault="003E6F6D" w:rsidP="003E6F6D">
      <w:pPr>
        <w:rPr>
          <w:rFonts w:ascii="Arial" w:hAnsi="Arial" w:cs="Arial"/>
          <w:b/>
          <w:sz w:val="24"/>
        </w:rPr>
      </w:pPr>
      <w:r>
        <w:rPr>
          <w:rFonts w:ascii="Arial" w:hAnsi="Arial" w:cs="Arial"/>
          <w:b/>
          <w:color w:val="0000FF"/>
          <w:sz w:val="24"/>
        </w:rPr>
        <w:t>C4-221345</w:t>
      </w:r>
      <w:r>
        <w:rPr>
          <w:rFonts w:ascii="Arial" w:hAnsi="Arial" w:cs="Arial"/>
          <w:b/>
          <w:color w:val="0000FF"/>
          <w:sz w:val="24"/>
        </w:rPr>
        <w:tab/>
      </w:r>
      <w:r>
        <w:rPr>
          <w:rFonts w:ascii="Arial" w:hAnsi="Arial" w:cs="Arial"/>
          <w:b/>
          <w:sz w:val="24"/>
        </w:rPr>
        <w:t>Update on the UAS services for ePCO support</w:t>
      </w:r>
    </w:p>
    <w:p w14:paraId="504BF92B"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v17.4.0</w:t>
      </w:r>
      <w:r>
        <w:rPr>
          <w:i/>
        </w:rPr>
        <w:tab/>
        <w:t xml:space="preserve">  CR-2052  rev  Cat: B (Rel-17)</w:t>
      </w:r>
      <w:r>
        <w:rPr>
          <w:i/>
        </w:rPr>
        <w:br/>
      </w:r>
      <w:r>
        <w:rPr>
          <w:i/>
        </w:rPr>
        <w:br/>
      </w:r>
      <w:r>
        <w:rPr>
          <w:i/>
        </w:rPr>
        <w:tab/>
      </w:r>
      <w:r>
        <w:rPr>
          <w:i/>
        </w:rPr>
        <w:tab/>
      </w:r>
      <w:r>
        <w:rPr>
          <w:i/>
        </w:rPr>
        <w:tab/>
      </w:r>
      <w:r>
        <w:rPr>
          <w:i/>
        </w:rPr>
        <w:tab/>
      </w:r>
      <w:r>
        <w:rPr>
          <w:i/>
        </w:rPr>
        <w:tab/>
        <w:t>Source: Huawei</w:t>
      </w:r>
    </w:p>
    <w:p w14:paraId="0B02D11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2DDDB" w14:textId="3FA96252" w:rsidR="003E6F6D" w:rsidRDefault="003E6F6D" w:rsidP="003E6F6D">
      <w:pPr>
        <w:rPr>
          <w:rFonts w:ascii="Arial" w:hAnsi="Arial" w:cs="Arial"/>
          <w:b/>
          <w:sz w:val="24"/>
        </w:rPr>
      </w:pPr>
      <w:r>
        <w:rPr>
          <w:rFonts w:ascii="Arial" w:hAnsi="Arial" w:cs="Arial"/>
          <w:b/>
          <w:color w:val="0000FF"/>
          <w:sz w:val="24"/>
        </w:rPr>
        <w:t>C4-221393</w:t>
      </w:r>
      <w:r>
        <w:rPr>
          <w:rFonts w:ascii="Arial" w:hAnsi="Arial" w:cs="Arial"/>
          <w:b/>
          <w:color w:val="0000FF"/>
          <w:sz w:val="24"/>
        </w:rPr>
        <w:tab/>
      </w:r>
      <w:r>
        <w:rPr>
          <w:rFonts w:ascii="Arial" w:hAnsi="Arial" w:cs="Arial"/>
          <w:b/>
          <w:sz w:val="24"/>
        </w:rPr>
        <w:t>LS on Issues on ID_UAS</w:t>
      </w:r>
    </w:p>
    <w:p w14:paraId="31672AB2"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C3-220363, to SA2, cc CT4</w:t>
      </w:r>
      <w:r>
        <w:rPr>
          <w:i/>
        </w:rPr>
        <w:br/>
      </w:r>
      <w:r>
        <w:rPr>
          <w:i/>
        </w:rPr>
        <w:tab/>
      </w:r>
      <w:r>
        <w:rPr>
          <w:i/>
        </w:rPr>
        <w:tab/>
      </w:r>
      <w:r>
        <w:rPr>
          <w:i/>
        </w:rPr>
        <w:tab/>
      </w:r>
      <w:r>
        <w:rPr>
          <w:i/>
        </w:rPr>
        <w:tab/>
      </w:r>
      <w:r>
        <w:rPr>
          <w:i/>
        </w:rPr>
        <w:tab/>
        <w:t>Source: CT3</w:t>
      </w:r>
    </w:p>
    <w:p w14:paraId="3FA97C9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DB396" w14:textId="0E52034B" w:rsidR="003E6F6D" w:rsidRDefault="003E6F6D" w:rsidP="003E6F6D">
      <w:pPr>
        <w:rPr>
          <w:rFonts w:ascii="Arial" w:hAnsi="Arial" w:cs="Arial"/>
          <w:b/>
          <w:sz w:val="24"/>
        </w:rPr>
      </w:pPr>
      <w:r>
        <w:rPr>
          <w:rFonts w:ascii="Arial" w:hAnsi="Arial" w:cs="Arial"/>
          <w:b/>
          <w:color w:val="0000FF"/>
          <w:sz w:val="24"/>
        </w:rPr>
        <w:t>C4-221445</w:t>
      </w:r>
      <w:r>
        <w:rPr>
          <w:rFonts w:ascii="Arial" w:hAnsi="Arial" w:cs="Arial"/>
          <w:b/>
          <w:color w:val="0000FF"/>
          <w:sz w:val="24"/>
        </w:rPr>
        <w:tab/>
      </w:r>
      <w:r>
        <w:rPr>
          <w:rFonts w:ascii="Arial" w:hAnsi="Arial" w:cs="Arial"/>
          <w:b/>
          <w:sz w:val="24"/>
        </w:rPr>
        <w:t>LS on SMF initiated reauthorization</w:t>
      </w:r>
    </w:p>
    <w:p w14:paraId="4BE8E808" w14:textId="77777777" w:rsidR="003E6F6D" w:rsidRDefault="003E6F6D" w:rsidP="003E6F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14:paraId="2B31C98D" w14:textId="77777777" w:rsidR="003E6F6D" w:rsidRDefault="003E6F6D" w:rsidP="003E6F6D">
      <w:pPr>
        <w:rPr>
          <w:color w:val="808080"/>
        </w:rPr>
      </w:pPr>
      <w:r>
        <w:rPr>
          <w:color w:val="808080"/>
        </w:rPr>
        <w:t>(Replaces C4-221326)</w:t>
      </w:r>
    </w:p>
    <w:p w14:paraId="71B24CA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513C8" w14:textId="4C2D141F" w:rsidR="003E6F6D" w:rsidRDefault="003E6F6D" w:rsidP="003E6F6D">
      <w:pPr>
        <w:rPr>
          <w:rFonts w:ascii="Arial" w:hAnsi="Arial" w:cs="Arial"/>
          <w:b/>
          <w:sz w:val="24"/>
        </w:rPr>
      </w:pPr>
      <w:r>
        <w:rPr>
          <w:rFonts w:ascii="Arial" w:hAnsi="Arial" w:cs="Arial"/>
          <w:b/>
          <w:color w:val="0000FF"/>
          <w:sz w:val="24"/>
        </w:rPr>
        <w:t>C4-221494</w:t>
      </w:r>
      <w:r>
        <w:rPr>
          <w:rFonts w:ascii="Arial" w:hAnsi="Arial" w:cs="Arial"/>
          <w:b/>
          <w:color w:val="0000FF"/>
          <w:sz w:val="24"/>
        </w:rPr>
        <w:tab/>
      </w:r>
      <w:r>
        <w:rPr>
          <w:rFonts w:ascii="Arial" w:hAnsi="Arial" w:cs="Arial"/>
          <w:b/>
          <w:sz w:val="24"/>
        </w:rPr>
        <w:t>Description of success response</w:t>
      </w:r>
    </w:p>
    <w:p w14:paraId="286EB54D" w14:textId="77777777" w:rsidR="003E6F6D" w:rsidRDefault="003E6F6D" w:rsidP="003E6F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v1.1.0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5A08440" w14:textId="77777777" w:rsidR="003E6F6D" w:rsidRDefault="003E6F6D" w:rsidP="003E6F6D">
      <w:pPr>
        <w:rPr>
          <w:color w:val="808080"/>
        </w:rPr>
      </w:pPr>
      <w:r>
        <w:rPr>
          <w:color w:val="808080"/>
        </w:rPr>
        <w:t>(Replaces C4-221325)</w:t>
      </w:r>
    </w:p>
    <w:p w14:paraId="0B6349D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9B59C" w14:textId="663B645A" w:rsidR="003E6F6D" w:rsidRDefault="003E6F6D" w:rsidP="003E6F6D">
      <w:pPr>
        <w:rPr>
          <w:rFonts w:ascii="Arial" w:hAnsi="Arial" w:cs="Arial"/>
          <w:b/>
          <w:sz w:val="24"/>
        </w:rPr>
      </w:pPr>
      <w:r>
        <w:rPr>
          <w:rFonts w:ascii="Arial" w:hAnsi="Arial" w:cs="Arial"/>
          <w:b/>
          <w:color w:val="0000FF"/>
          <w:sz w:val="24"/>
        </w:rPr>
        <w:t>C4-221519</w:t>
      </w:r>
      <w:r>
        <w:rPr>
          <w:rFonts w:ascii="Arial" w:hAnsi="Arial" w:cs="Arial"/>
          <w:b/>
          <w:color w:val="0000FF"/>
          <w:sz w:val="24"/>
        </w:rPr>
        <w:tab/>
      </w:r>
      <w:r>
        <w:rPr>
          <w:rFonts w:ascii="Arial" w:hAnsi="Arial" w:cs="Arial"/>
          <w:b/>
          <w:sz w:val="24"/>
        </w:rPr>
        <w:t>Pseudo-CR on Update on Formatting of Description</w:t>
      </w:r>
    </w:p>
    <w:p w14:paraId="40FC8411" w14:textId="77777777" w:rsidR="003E6F6D" w:rsidRDefault="003E6F6D" w:rsidP="003E6F6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v1.1.0</w:t>
      </w:r>
      <w:r>
        <w:rPr>
          <w:i/>
        </w:rPr>
        <w:tab/>
        <w:t xml:space="preserve">  CR-  rev  Cat:  (Rel-17)</w:t>
      </w:r>
      <w:r>
        <w:rPr>
          <w:i/>
        </w:rPr>
        <w:br/>
      </w:r>
      <w:r>
        <w:rPr>
          <w:i/>
        </w:rPr>
        <w:br/>
      </w:r>
      <w:r>
        <w:rPr>
          <w:i/>
        </w:rPr>
        <w:tab/>
      </w:r>
      <w:r>
        <w:rPr>
          <w:i/>
        </w:rPr>
        <w:tab/>
      </w:r>
      <w:r>
        <w:rPr>
          <w:i/>
        </w:rPr>
        <w:tab/>
      </w:r>
      <w:r>
        <w:rPr>
          <w:i/>
        </w:rPr>
        <w:tab/>
      </w:r>
      <w:r>
        <w:rPr>
          <w:i/>
        </w:rPr>
        <w:tab/>
        <w:t>Source: Huawei</w:t>
      </w:r>
    </w:p>
    <w:p w14:paraId="259B7E7E" w14:textId="77777777" w:rsidR="003E6F6D" w:rsidRDefault="003E6F6D" w:rsidP="003E6F6D">
      <w:pPr>
        <w:rPr>
          <w:color w:val="808080"/>
        </w:rPr>
      </w:pPr>
      <w:r>
        <w:rPr>
          <w:color w:val="808080"/>
        </w:rPr>
        <w:t>(Replaces C4-221338)</w:t>
      </w:r>
    </w:p>
    <w:p w14:paraId="39D74AA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5B853" w14:textId="6E5C6D57" w:rsidR="003E6F6D" w:rsidRDefault="003E6F6D" w:rsidP="003E6F6D">
      <w:pPr>
        <w:rPr>
          <w:rFonts w:ascii="Arial" w:hAnsi="Arial" w:cs="Arial"/>
          <w:b/>
          <w:sz w:val="24"/>
        </w:rPr>
      </w:pPr>
      <w:r>
        <w:rPr>
          <w:rFonts w:ascii="Arial" w:hAnsi="Arial" w:cs="Arial"/>
          <w:b/>
          <w:color w:val="0000FF"/>
          <w:sz w:val="24"/>
        </w:rPr>
        <w:t>C4-221520</w:t>
      </w:r>
      <w:r>
        <w:rPr>
          <w:rFonts w:ascii="Arial" w:hAnsi="Arial" w:cs="Arial"/>
          <w:b/>
          <w:color w:val="0000FF"/>
          <w:sz w:val="24"/>
        </w:rPr>
        <w:tab/>
      </w:r>
      <w:r>
        <w:rPr>
          <w:rFonts w:ascii="Arial" w:hAnsi="Arial" w:cs="Arial"/>
          <w:b/>
          <w:sz w:val="24"/>
        </w:rPr>
        <w:t>Update on AMF exposure events</w:t>
      </w:r>
    </w:p>
    <w:p w14:paraId="7507A291"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v17.4.0</w:t>
      </w:r>
      <w:r>
        <w:rPr>
          <w:i/>
        </w:rPr>
        <w:tab/>
        <w:t xml:space="preserve">  CR-0709  rev 1 Cat: B (Rel-17)</w:t>
      </w:r>
      <w:r>
        <w:rPr>
          <w:i/>
        </w:rPr>
        <w:br/>
      </w:r>
      <w:r>
        <w:rPr>
          <w:i/>
        </w:rPr>
        <w:br/>
      </w:r>
      <w:r>
        <w:rPr>
          <w:i/>
        </w:rPr>
        <w:tab/>
      </w:r>
      <w:r>
        <w:rPr>
          <w:i/>
        </w:rPr>
        <w:tab/>
      </w:r>
      <w:r>
        <w:rPr>
          <w:i/>
        </w:rPr>
        <w:tab/>
      </w:r>
      <w:r>
        <w:rPr>
          <w:i/>
        </w:rPr>
        <w:tab/>
      </w:r>
      <w:r>
        <w:rPr>
          <w:i/>
        </w:rPr>
        <w:tab/>
        <w:t>Source: Huawei</w:t>
      </w:r>
    </w:p>
    <w:p w14:paraId="7E5CF762" w14:textId="77777777" w:rsidR="003E6F6D" w:rsidRDefault="003E6F6D" w:rsidP="003E6F6D">
      <w:pPr>
        <w:rPr>
          <w:color w:val="808080"/>
        </w:rPr>
      </w:pPr>
      <w:r>
        <w:rPr>
          <w:color w:val="808080"/>
        </w:rPr>
        <w:t>(Replaces C4-221343)</w:t>
      </w:r>
    </w:p>
    <w:p w14:paraId="6A4D137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B91CC" w14:textId="71B33A9C" w:rsidR="003E6F6D" w:rsidRDefault="003E6F6D" w:rsidP="003E6F6D">
      <w:pPr>
        <w:rPr>
          <w:rFonts w:ascii="Arial" w:hAnsi="Arial" w:cs="Arial"/>
          <w:b/>
          <w:sz w:val="24"/>
        </w:rPr>
      </w:pPr>
      <w:r>
        <w:rPr>
          <w:rFonts w:ascii="Arial" w:hAnsi="Arial" w:cs="Arial"/>
          <w:b/>
          <w:color w:val="0000FF"/>
          <w:sz w:val="24"/>
        </w:rPr>
        <w:t>C4-221594</w:t>
      </w:r>
      <w:r>
        <w:rPr>
          <w:rFonts w:ascii="Arial" w:hAnsi="Arial" w:cs="Arial"/>
          <w:b/>
          <w:color w:val="0000FF"/>
          <w:sz w:val="24"/>
        </w:rPr>
        <w:tab/>
      </w:r>
      <w:r>
        <w:rPr>
          <w:rFonts w:ascii="Arial" w:hAnsi="Arial" w:cs="Arial"/>
          <w:b/>
          <w:sz w:val="24"/>
        </w:rPr>
        <w:t>3GPP TS 29.256 v1.2.0</w:t>
      </w:r>
    </w:p>
    <w:p w14:paraId="6D89EF3D" w14:textId="77777777" w:rsidR="003E6F6D" w:rsidRDefault="003E6F6D" w:rsidP="003E6F6D">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29.256 v1.2.0</w:t>
      </w:r>
      <w:r>
        <w:rPr>
          <w:i/>
        </w:rPr>
        <w:tab/>
        <w:t xml:space="preserve">  CR-  rev  Cat:  (Rel-17)</w:t>
      </w:r>
      <w:r>
        <w:rPr>
          <w:i/>
        </w:rPr>
        <w:br/>
      </w:r>
      <w:r>
        <w:rPr>
          <w:i/>
        </w:rPr>
        <w:br/>
      </w:r>
      <w:r>
        <w:rPr>
          <w:i/>
        </w:rPr>
        <w:tab/>
      </w:r>
      <w:r>
        <w:rPr>
          <w:i/>
        </w:rPr>
        <w:tab/>
      </w:r>
      <w:r>
        <w:rPr>
          <w:i/>
        </w:rPr>
        <w:tab/>
      </w:r>
      <w:r>
        <w:rPr>
          <w:i/>
        </w:rPr>
        <w:tab/>
      </w:r>
      <w:r>
        <w:rPr>
          <w:i/>
        </w:rPr>
        <w:tab/>
        <w:t>Source: Qualcomm Inc.</w:t>
      </w:r>
    </w:p>
    <w:p w14:paraId="44D4580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B5669" w14:textId="77777777" w:rsidR="003E6F6D" w:rsidRDefault="003E6F6D" w:rsidP="003E6F6D">
      <w:pPr>
        <w:pStyle w:val="Heading4"/>
      </w:pPr>
      <w:bookmarkStart w:id="54" w:name="_Toc97372295"/>
      <w:r>
        <w:t>6.2.10</w:t>
      </w:r>
      <w:r>
        <w:tab/>
        <w:t>CT aspects of Enabling Multi-USIM devices [MUSIM]</w:t>
      </w:r>
      <w:bookmarkEnd w:id="54"/>
    </w:p>
    <w:p w14:paraId="03DC6E75" w14:textId="442051C8" w:rsidR="003E6F6D" w:rsidRDefault="003E6F6D" w:rsidP="003E6F6D">
      <w:pPr>
        <w:rPr>
          <w:rFonts w:ascii="Arial" w:hAnsi="Arial" w:cs="Arial"/>
          <w:b/>
          <w:sz w:val="24"/>
        </w:rPr>
      </w:pPr>
      <w:r>
        <w:rPr>
          <w:rFonts w:ascii="Arial" w:hAnsi="Arial" w:cs="Arial"/>
          <w:b/>
          <w:color w:val="0000FF"/>
          <w:sz w:val="24"/>
        </w:rPr>
        <w:t>C4-221318</w:t>
      </w:r>
      <w:r>
        <w:rPr>
          <w:rFonts w:ascii="Arial" w:hAnsi="Arial" w:cs="Arial"/>
          <w:b/>
          <w:color w:val="0000FF"/>
          <w:sz w:val="24"/>
        </w:rPr>
        <w:tab/>
      </w:r>
      <w:r>
        <w:rPr>
          <w:rFonts w:ascii="Arial" w:hAnsi="Arial" w:cs="Arial"/>
          <w:b/>
          <w:sz w:val="24"/>
        </w:rPr>
        <w:t>Transferring Alternative IMSI between MMEs</w:t>
      </w:r>
    </w:p>
    <w:p w14:paraId="579932A1"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v17.4.0</w:t>
      </w:r>
      <w:r>
        <w:rPr>
          <w:i/>
        </w:rPr>
        <w:tab/>
        <w:t xml:space="preserve">  CR-2048  rev  Cat: C (Rel-17)</w:t>
      </w:r>
      <w:r>
        <w:rPr>
          <w:i/>
        </w:rPr>
        <w:br/>
      </w:r>
      <w:r>
        <w:rPr>
          <w:i/>
        </w:rPr>
        <w:br/>
      </w:r>
      <w:r>
        <w:rPr>
          <w:i/>
        </w:rPr>
        <w:tab/>
      </w:r>
      <w:r>
        <w:rPr>
          <w:i/>
        </w:rPr>
        <w:tab/>
      </w:r>
      <w:r>
        <w:rPr>
          <w:i/>
        </w:rPr>
        <w:tab/>
      </w:r>
      <w:r>
        <w:rPr>
          <w:i/>
        </w:rPr>
        <w:tab/>
      </w:r>
      <w:r>
        <w:rPr>
          <w:i/>
        </w:rPr>
        <w:tab/>
        <w:t>Source: Intel / Thomas</w:t>
      </w:r>
    </w:p>
    <w:p w14:paraId="59E8AB9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C4-221474</w:t>
      </w:r>
      <w:r>
        <w:rPr>
          <w:color w:val="993300"/>
          <w:u w:val="single"/>
        </w:rPr>
        <w:t>.</w:t>
      </w:r>
    </w:p>
    <w:p w14:paraId="26EE3109" w14:textId="04A82177" w:rsidR="003E6F6D" w:rsidRDefault="003E6F6D" w:rsidP="003E6F6D">
      <w:pPr>
        <w:rPr>
          <w:rFonts w:ascii="Arial" w:hAnsi="Arial" w:cs="Arial"/>
          <w:b/>
          <w:sz w:val="24"/>
        </w:rPr>
      </w:pPr>
      <w:r>
        <w:rPr>
          <w:rFonts w:ascii="Arial" w:hAnsi="Arial" w:cs="Arial"/>
          <w:b/>
          <w:color w:val="0000FF"/>
          <w:sz w:val="24"/>
        </w:rPr>
        <w:t>C4-221474</w:t>
      </w:r>
      <w:r>
        <w:rPr>
          <w:rFonts w:ascii="Arial" w:hAnsi="Arial" w:cs="Arial"/>
          <w:b/>
          <w:color w:val="0000FF"/>
          <w:sz w:val="24"/>
        </w:rPr>
        <w:tab/>
      </w:r>
      <w:r>
        <w:rPr>
          <w:rFonts w:ascii="Arial" w:hAnsi="Arial" w:cs="Arial"/>
          <w:b/>
          <w:sz w:val="24"/>
        </w:rPr>
        <w:t>Transferring Alternative IMSI between MMEs</w:t>
      </w:r>
    </w:p>
    <w:p w14:paraId="2D004437"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v17.4.0</w:t>
      </w:r>
      <w:r>
        <w:rPr>
          <w:i/>
        </w:rPr>
        <w:tab/>
        <w:t xml:space="preserve">  CR-2048  rev 1 Cat: B (Rel-17)</w:t>
      </w:r>
      <w:r>
        <w:rPr>
          <w:i/>
        </w:rPr>
        <w:br/>
      </w:r>
      <w:r>
        <w:rPr>
          <w:i/>
        </w:rPr>
        <w:br/>
      </w:r>
      <w:r>
        <w:rPr>
          <w:i/>
        </w:rPr>
        <w:tab/>
      </w:r>
      <w:r>
        <w:rPr>
          <w:i/>
        </w:rPr>
        <w:tab/>
      </w:r>
      <w:r>
        <w:rPr>
          <w:i/>
        </w:rPr>
        <w:tab/>
      </w:r>
      <w:r>
        <w:rPr>
          <w:i/>
        </w:rPr>
        <w:tab/>
      </w:r>
      <w:r>
        <w:rPr>
          <w:i/>
        </w:rPr>
        <w:tab/>
        <w:t>Source: Intel / Thomas</w:t>
      </w:r>
    </w:p>
    <w:p w14:paraId="56D9E6C3" w14:textId="77777777" w:rsidR="003E6F6D" w:rsidRDefault="003E6F6D" w:rsidP="003E6F6D">
      <w:pPr>
        <w:rPr>
          <w:color w:val="808080"/>
        </w:rPr>
      </w:pPr>
      <w:r>
        <w:rPr>
          <w:color w:val="808080"/>
        </w:rPr>
        <w:t>(Replaces C4-221318)</w:t>
      </w:r>
    </w:p>
    <w:p w14:paraId="2711F5F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7153D" w14:textId="77777777" w:rsidR="003E6F6D" w:rsidRDefault="003E6F6D" w:rsidP="003E6F6D">
      <w:pPr>
        <w:pStyle w:val="Heading4"/>
      </w:pPr>
      <w:bookmarkStart w:id="55" w:name="_Toc97372296"/>
      <w:r>
        <w:t>6.2.11</w:t>
      </w:r>
      <w:r>
        <w:tab/>
        <w:t>CT aspects of Access Traffic Steering, Switch and Splitting support in the 5G system architecture; Phase 2 [ATSSS_PH2]</w:t>
      </w:r>
      <w:bookmarkEnd w:id="55"/>
    </w:p>
    <w:p w14:paraId="41187B37" w14:textId="2F7EDCFC" w:rsidR="003E6F6D" w:rsidRDefault="003E6F6D" w:rsidP="003E6F6D">
      <w:pPr>
        <w:rPr>
          <w:rFonts w:ascii="Arial" w:hAnsi="Arial" w:cs="Arial"/>
          <w:b/>
          <w:sz w:val="24"/>
        </w:rPr>
      </w:pPr>
      <w:r>
        <w:rPr>
          <w:rFonts w:ascii="Arial" w:hAnsi="Arial" w:cs="Arial"/>
          <w:b/>
          <w:color w:val="0000FF"/>
          <w:sz w:val="24"/>
        </w:rPr>
        <w:t>C4-221034</w:t>
      </w:r>
      <w:r>
        <w:rPr>
          <w:rFonts w:ascii="Arial" w:hAnsi="Arial" w:cs="Arial"/>
          <w:b/>
          <w:color w:val="0000FF"/>
          <w:sz w:val="24"/>
        </w:rPr>
        <w:tab/>
      </w:r>
      <w:r>
        <w:rPr>
          <w:rFonts w:ascii="Arial" w:hAnsi="Arial" w:cs="Arial"/>
          <w:b/>
          <w:sz w:val="24"/>
        </w:rPr>
        <w:t>Clarification on Allocation of Access Specific UDP Ports or MAC Addresses</w:t>
      </w:r>
    </w:p>
    <w:p w14:paraId="139C2F87"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v17.3.0</w:t>
      </w:r>
      <w:r>
        <w:rPr>
          <w:i/>
        </w:rPr>
        <w:tab/>
        <w:t xml:space="preserve">  CR-0594  rev 4 Cat: F (Rel-17)</w:t>
      </w:r>
      <w:r>
        <w:rPr>
          <w:i/>
        </w:rPr>
        <w:br/>
      </w:r>
      <w:r>
        <w:rPr>
          <w:i/>
        </w:rPr>
        <w:br/>
      </w:r>
      <w:r>
        <w:rPr>
          <w:i/>
        </w:rPr>
        <w:tab/>
      </w:r>
      <w:r>
        <w:rPr>
          <w:i/>
        </w:rPr>
        <w:tab/>
      </w:r>
      <w:r>
        <w:rPr>
          <w:i/>
        </w:rPr>
        <w:tab/>
      </w:r>
      <w:r>
        <w:rPr>
          <w:i/>
        </w:rPr>
        <w:tab/>
      </w:r>
      <w:r>
        <w:rPr>
          <w:i/>
        </w:rPr>
        <w:tab/>
        <w:t>Source: ZTE, Ericsson, Nokia, Nokia Shanghai Bell</w:t>
      </w:r>
    </w:p>
    <w:p w14:paraId="1DC7E81D" w14:textId="77777777" w:rsidR="003E6F6D" w:rsidRDefault="003E6F6D" w:rsidP="003E6F6D">
      <w:pPr>
        <w:rPr>
          <w:color w:val="808080"/>
        </w:rPr>
      </w:pPr>
      <w:r>
        <w:rPr>
          <w:color w:val="808080"/>
        </w:rPr>
        <w:t>(Replaces C4-220461)</w:t>
      </w:r>
    </w:p>
    <w:p w14:paraId="099139C3" w14:textId="77777777" w:rsidR="003E6F6D" w:rsidRDefault="003E6F6D" w:rsidP="003E6F6D">
      <w:pPr>
        <w:rPr>
          <w:rFonts w:ascii="Arial" w:hAnsi="Arial" w:cs="Arial"/>
          <w:b/>
        </w:rPr>
      </w:pPr>
      <w:r>
        <w:rPr>
          <w:rFonts w:ascii="Arial" w:hAnsi="Arial" w:cs="Arial"/>
          <w:b/>
        </w:rPr>
        <w:lastRenderedPageBreak/>
        <w:t xml:space="preserve">Abstract: </w:t>
      </w:r>
    </w:p>
    <w:p w14:paraId="767E8F2D" w14:textId="77777777" w:rsidR="003E6F6D" w:rsidRDefault="003E6F6D" w:rsidP="003E6F6D">
      <w:r>
        <w:t>This contribution proposes clarification on allocation of UDP ports / MAC addresses for PMF functionality.</w:t>
      </w:r>
    </w:p>
    <w:p w14:paraId="0FF7FCF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8080D" w14:textId="77777777" w:rsidR="003E6F6D" w:rsidRDefault="003E6F6D" w:rsidP="003E6F6D">
      <w:pPr>
        <w:pStyle w:val="Heading4"/>
      </w:pPr>
      <w:bookmarkStart w:id="56" w:name="_Toc97372297"/>
      <w:r>
        <w:t>6.2.12</w:t>
      </w:r>
      <w:r>
        <w:tab/>
        <w:t>CT aspects of Enhanced support of Non-Public Networks [eNPN]</w:t>
      </w:r>
      <w:bookmarkEnd w:id="56"/>
    </w:p>
    <w:p w14:paraId="30F08A5D" w14:textId="06EEAD43" w:rsidR="003E6F6D" w:rsidRDefault="003E6F6D" w:rsidP="003E6F6D">
      <w:pPr>
        <w:rPr>
          <w:rFonts w:ascii="Arial" w:hAnsi="Arial" w:cs="Arial"/>
          <w:b/>
          <w:sz w:val="24"/>
        </w:rPr>
      </w:pPr>
      <w:r>
        <w:rPr>
          <w:rFonts w:ascii="Arial" w:hAnsi="Arial" w:cs="Arial"/>
          <w:b/>
          <w:color w:val="0000FF"/>
          <w:sz w:val="24"/>
        </w:rPr>
        <w:t>C4-221054</w:t>
      </w:r>
      <w:r>
        <w:rPr>
          <w:rFonts w:ascii="Arial" w:hAnsi="Arial" w:cs="Arial"/>
          <w:b/>
          <w:color w:val="0000FF"/>
          <w:sz w:val="24"/>
        </w:rPr>
        <w:tab/>
      </w:r>
      <w:r>
        <w:rPr>
          <w:rFonts w:ascii="Arial" w:hAnsi="Arial" w:cs="Arial"/>
          <w:b/>
          <w:sz w:val="24"/>
        </w:rPr>
        <w:t>SNPN impacts on NRF - DCS/CH identification</w:t>
      </w:r>
    </w:p>
    <w:p w14:paraId="1DC12C65"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CR-0630  rev 2 Cat: B (Rel-17)</w:t>
      </w:r>
      <w:r>
        <w:rPr>
          <w:i/>
        </w:rPr>
        <w:br/>
      </w:r>
      <w:r>
        <w:rPr>
          <w:i/>
        </w:rPr>
        <w:br/>
      </w:r>
      <w:r>
        <w:rPr>
          <w:i/>
        </w:rPr>
        <w:tab/>
      </w:r>
      <w:r>
        <w:rPr>
          <w:i/>
        </w:rPr>
        <w:tab/>
      </w:r>
      <w:r>
        <w:rPr>
          <w:i/>
        </w:rPr>
        <w:tab/>
      </w:r>
      <w:r>
        <w:rPr>
          <w:i/>
        </w:rPr>
        <w:tab/>
      </w:r>
      <w:r>
        <w:rPr>
          <w:i/>
        </w:rPr>
        <w:tab/>
        <w:t>Source: Huawei</w:t>
      </w:r>
    </w:p>
    <w:p w14:paraId="690694A5" w14:textId="77777777" w:rsidR="003E6F6D" w:rsidRDefault="003E6F6D" w:rsidP="003E6F6D">
      <w:pPr>
        <w:rPr>
          <w:color w:val="808080"/>
        </w:rPr>
      </w:pPr>
      <w:r>
        <w:rPr>
          <w:color w:val="808080"/>
        </w:rPr>
        <w:t>(Replaces C4-220316)</w:t>
      </w:r>
    </w:p>
    <w:p w14:paraId="0F3E8C5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C4-221532, C4-221533</w:t>
      </w:r>
      <w:r>
        <w:rPr>
          <w:color w:val="993300"/>
          <w:u w:val="single"/>
        </w:rPr>
        <w:t>.</w:t>
      </w:r>
    </w:p>
    <w:p w14:paraId="0D79928C" w14:textId="0B76E872" w:rsidR="003E6F6D" w:rsidRDefault="003E6F6D" w:rsidP="003E6F6D">
      <w:pPr>
        <w:rPr>
          <w:rFonts w:ascii="Arial" w:hAnsi="Arial" w:cs="Arial"/>
          <w:b/>
          <w:sz w:val="24"/>
        </w:rPr>
      </w:pPr>
      <w:r>
        <w:rPr>
          <w:rFonts w:ascii="Arial" w:hAnsi="Arial" w:cs="Arial"/>
          <w:b/>
          <w:color w:val="0000FF"/>
          <w:sz w:val="24"/>
        </w:rPr>
        <w:t>C4-221055</w:t>
      </w:r>
      <w:r>
        <w:rPr>
          <w:rFonts w:ascii="Arial" w:hAnsi="Arial" w:cs="Arial"/>
          <w:b/>
          <w:color w:val="0000FF"/>
          <w:sz w:val="24"/>
        </w:rPr>
        <w:tab/>
      </w:r>
      <w:r>
        <w:rPr>
          <w:rFonts w:ascii="Arial" w:hAnsi="Arial" w:cs="Arial"/>
          <w:b/>
          <w:sz w:val="24"/>
        </w:rPr>
        <w:t>Anonymous SUCI for SNPN</w:t>
      </w:r>
    </w:p>
    <w:p w14:paraId="64A954C5" w14:textId="77777777" w:rsidR="003E6F6D" w:rsidRDefault="003E6F6D" w:rsidP="003E6F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7A7C04F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00CC4" w14:textId="1FDD3B93" w:rsidR="003E6F6D" w:rsidRDefault="003E6F6D" w:rsidP="003E6F6D">
      <w:pPr>
        <w:rPr>
          <w:rFonts w:ascii="Arial" w:hAnsi="Arial" w:cs="Arial"/>
          <w:b/>
          <w:sz w:val="24"/>
        </w:rPr>
      </w:pPr>
      <w:r>
        <w:rPr>
          <w:rFonts w:ascii="Arial" w:hAnsi="Arial" w:cs="Arial"/>
          <w:b/>
          <w:color w:val="0000FF"/>
          <w:sz w:val="24"/>
        </w:rPr>
        <w:t>C4-221056</w:t>
      </w:r>
      <w:r>
        <w:rPr>
          <w:rFonts w:ascii="Arial" w:hAnsi="Arial" w:cs="Arial"/>
          <w:b/>
          <w:color w:val="0000FF"/>
          <w:sz w:val="24"/>
        </w:rPr>
        <w:tab/>
      </w:r>
      <w:r>
        <w:rPr>
          <w:rFonts w:ascii="Arial" w:hAnsi="Arial" w:cs="Arial"/>
          <w:b/>
          <w:sz w:val="24"/>
        </w:rPr>
        <w:t>Anonymous SUCI for SNPN</w:t>
      </w:r>
    </w:p>
    <w:p w14:paraId="2A9E10D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v17.4.0</w:t>
      </w:r>
      <w:r>
        <w:rPr>
          <w:i/>
        </w:rPr>
        <w:tab/>
        <w:t xml:space="preserve">  CR-0629  rev  Cat: B (Rel-17)</w:t>
      </w:r>
      <w:r>
        <w:rPr>
          <w:i/>
        </w:rPr>
        <w:br/>
      </w:r>
      <w:r>
        <w:rPr>
          <w:i/>
        </w:rPr>
        <w:br/>
      </w:r>
      <w:r>
        <w:rPr>
          <w:i/>
        </w:rPr>
        <w:tab/>
      </w:r>
      <w:r>
        <w:rPr>
          <w:i/>
        </w:rPr>
        <w:tab/>
      </w:r>
      <w:r>
        <w:rPr>
          <w:i/>
        </w:rPr>
        <w:tab/>
      </w:r>
      <w:r>
        <w:rPr>
          <w:i/>
        </w:rPr>
        <w:tab/>
      </w:r>
      <w:r>
        <w:rPr>
          <w:i/>
        </w:rPr>
        <w:tab/>
        <w:t>Source: Huawei</w:t>
      </w:r>
    </w:p>
    <w:p w14:paraId="4A732E9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433532" w14:textId="18CE594E" w:rsidR="003E6F6D" w:rsidRDefault="003E6F6D" w:rsidP="003E6F6D">
      <w:pPr>
        <w:rPr>
          <w:rFonts w:ascii="Arial" w:hAnsi="Arial" w:cs="Arial"/>
          <w:b/>
          <w:sz w:val="24"/>
        </w:rPr>
      </w:pPr>
      <w:r>
        <w:rPr>
          <w:rFonts w:ascii="Arial" w:hAnsi="Arial" w:cs="Arial"/>
          <w:b/>
          <w:color w:val="0000FF"/>
          <w:sz w:val="24"/>
        </w:rPr>
        <w:t>C4-221058</w:t>
      </w:r>
      <w:r>
        <w:rPr>
          <w:rFonts w:ascii="Arial" w:hAnsi="Arial" w:cs="Arial"/>
          <w:b/>
          <w:color w:val="0000FF"/>
          <w:sz w:val="24"/>
        </w:rPr>
        <w:tab/>
      </w:r>
      <w:r>
        <w:rPr>
          <w:rFonts w:ascii="Arial" w:hAnsi="Arial" w:cs="Arial"/>
          <w:b/>
          <w:sz w:val="24"/>
        </w:rPr>
        <w:t>Clarification of PVS FQDN for UE SNPN onboarding</w:t>
      </w:r>
    </w:p>
    <w:p w14:paraId="02CE8FBD" w14:textId="77777777" w:rsidR="003E6F6D" w:rsidRDefault="003E6F6D" w:rsidP="003E6F6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v17.4.0</w:t>
      </w:r>
      <w:r>
        <w:rPr>
          <w:i/>
        </w:rPr>
        <w:tab/>
        <w:t xml:space="preserve">  CR-0630  rev  Cat: F (Rel-17)</w:t>
      </w:r>
      <w:r>
        <w:rPr>
          <w:i/>
        </w:rPr>
        <w:br/>
      </w:r>
      <w:r>
        <w:rPr>
          <w:i/>
        </w:rPr>
        <w:br/>
      </w:r>
      <w:r>
        <w:rPr>
          <w:i/>
        </w:rPr>
        <w:tab/>
      </w:r>
      <w:r>
        <w:rPr>
          <w:i/>
        </w:rPr>
        <w:tab/>
      </w:r>
      <w:r>
        <w:rPr>
          <w:i/>
        </w:rPr>
        <w:tab/>
      </w:r>
      <w:r>
        <w:rPr>
          <w:i/>
        </w:rPr>
        <w:tab/>
      </w:r>
      <w:r>
        <w:rPr>
          <w:i/>
        </w:rPr>
        <w:tab/>
        <w:t>Source: vivo</w:t>
      </w:r>
    </w:p>
    <w:p w14:paraId="6871ABD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C4-221636</w:t>
      </w:r>
      <w:r>
        <w:rPr>
          <w:color w:val="993300"/>
          <w:u w:val="single"/>
        </w:rPr>
        <w:t>.</w:t>
      </w:r>
    </w:p>
    <w:p w14:paraId="3F44BFEE" w14:textId="67D7CD11" w:rsidR="003E6F6D" w:rsidRDefault="003E6F6D" w:rsidP="003E6F6D">
      <w:pPr>
        <w:rPr>
          <w:rFonts w:ascii="Arial" w:hAnsi="Arial" w:cs="Arial"/>
          <w:b/>
          <w:sz w:val="24"/>
        </w:rPr>
      </w:pPr>
      <w:r>
        <w:rPr>
          <w:rFonts w:ascii="Arial" w:hAnsi="Arial" w:cs="Arial"/>
          <w:b/>
          <w:color w:val="0000FF"/>
          <w:sz w:val="24"/>
        </w:rPr>
        <w:t>C4-221119</w:t>
      </w:r>
      <w:r>
        <w:rPr>
          <w:rFonts w:ascii="Arial" w:hAnsi="Arial" w:cs="Arial"/>
          <w:b/>
          <w:color w:val="0000FF"/>
          <w:sz w:val="24"/>
        </w:rPr>
        <w:tab/>
      </w:r>
      <w:r>
        <w:rPr>
          <w:rFonts w:ascii="Arial" w:hAnsi="Arial" w:cs="Arial"/>
          <w:b/>
          <w:sz w:val="24"/>
        </w:rPr>
        <w:t>Amendments to CR0051</w:t>
      </w:r>
    </w:p>
    <w:p w14:paraId="264D8A2A" w14:textId="77777777" w:rsidR="003E6F6D" w:rsidRDefault="003E6F6D" w:rsidP="003E6F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70C97C8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2EC20" w14:textId="15B0252E" w:rsidR="003E6F6D" w:rsidRDefault="003E6F6D" w:rsidP="003E6F6D">
      <w:pPr>
        <w:rPr>
          <w:rFonts w:ascii="Arial" w:hAnsi="Arial" w:cs="Arial"/>
          <w:b/>
          <w:sz w:val="24"/>
        </w:rPr>
      </w:pPr>
      <w:r>
        <w:rPr>
          <w:rFonts w:ascii="Arial" w:hAnsi="Arial" w:cs="Arial"/>
          <w:b/>
          <w:color w:val="0000FF"/>
          <w:sz w:val="24"/>
        </w:rPr>
        <w:t>C4-221172</w:t>
      </w:r>
      <w:r>
        <w:rPr>
          <w:rFonts w:ascii="Arial" w:hAnsi="Arial" w:cs="Arial"/>
          <w:b/>
          <w:color w:val="0000FF"/>
          <w:sz w:val="24"/>
        </w:rPr>
        <w:tab/>
      </w:r>
      <w:r>
        <w:rPr>
          <w:rFonts w:ascii="Arial" w:hAnsi="Arial" w:cs="Arial"/>
          <w:b/>
          <w:sz w:val="24"/>
        </w:rPr>
        <w:t>Anonymous SUCI</w:t>
      </w:r>
    </w:p>
    <w:p w14:paraId="19DEE411"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v17.4.0</w:t>
      </w:r>
      <w:r>
        <w:rPr>
          <w:i/>
        </w:rPr>
        <w:tab/>
        <w:t xml:space="preserve">  CR-0626  rev 1 Cat: B (Rel-17)</w:t>
      </w:r>
      <w:r>
        <w:rPr>
          <w:i/>
        </w:rPr>
        <w:br/>
      </w:r>
      <w:r>
        <w:rPr>
          <w:i/>
        </w:rPr>
        <w:br/>
      </w:r>
      <w:r>
        <w:rPr>
          <w:i/>
        </w:rPr>
        <w:tab/>
      </w:r>
      <w:r>
        <w:rPr>
          <w:i/>
        </w:rPr>
        <w:tab/>
      </w:r>
      <w:r>
        <w:rPr>
          <w:i/>
        </w:rPr>
        <w:tab/>
      </w:r>
      <w:r>
        <w:rPr>
          <w:i/>
        </w:rPr>
        <w:tab/>
      </w:r>
      <w:r>
        <w:rPr>
          <w:i/>
        </w:rPr>
        <w:tab/>
        <w:t>Source: Ericsson</w:t>
      </w:r>
    </w:p>
    <w:p w14:paraId="31E80B18" w14:textId="77777777" w:rsidR="003E6F6D" w:rsidRDefault="003E6F6D" w:rsidP="003E6F6D">
      <w:pPr>
        <w:rPr>
          <w:color w:val="808080"/>
        </w:rPr>
      </w:pPr>
      <w:r>
        <w:rPr>
          <w:color w:val="808080"/>
        </w:rPr>
        <w:t>(Replaces C4-220192)</w:t>
      </w:r>
    </w:p>
    <w:p w14:paraId="7E2EE1F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F1BFF" w14:textId="407EC549" w:rsidR="003E6F6D" w:rsidRDefault="003E6F6D" w:rsidP="003E6F6D">
      <w:pPr>
        <w:rPr>
          <w:rFonts w:ascii="Arial" w:hAnsi="Arial" w:cs="Arial"/>
          <w:b/>
          <w:sz w:val="24"/>
        </w:rPr>
      </w:pPr>
      <w:r>
        <w:rPr>
          <w:rFonts w:ascii="Arial" w:hAnsi="Arial" w:cs="Arial"/>
          <w:b/>
          <w:color w:val="0000FF"/>
          <w:sz w:val="24"/>
        </w:rPr>
        <w:t>C4-221185</w:t>
      </w:r>
      <w:r>
        <w:rPr>
          <w:rFonts w:ascii="Arial" w:hAnsi="Arial" w:cs="Arial"/>
          <w:b/>
          <w:color w:val="0000FF"/>
          <w:sz w:val="24"/>
        </w:rPr>
        <w:tab/>
      </w:r>
      <w:r>
        <w:rPr>
          <w:rFonts w:ascii="Arial" w:hAnsi="Arial" w:cs="Arial"/>
          <w:b/>
          <w:sz w:val="24"/>
        </w:rPr>
        <w:t>PVS Info</w:t>
      </w:r>
    </w:p>
    <w:p w14:paraId="4971310C"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v17.4.0</w:t>
      </w:r>
      <w:r>
        <w:rPr>
          <w:i/>
        </w:rPr>
        <w:tab/>
        <w:t xml:space="preserve">  CR-0144  rev 1 Cat: B (Rel-17)</w:t>
      </w:r>
      <w:r>
        <w:rPr>
          <w:i/>
        </w:rPr>
        <w:br/>
      </w:r>
      <w:r>
        <w:rPr>
          <w:i/>
        </w:rPr>
        <w:br/>
      </w:r>
      <w:r>
        <w:rPr>
          <w:i/>
        </w:rPr>
        <w:tab/>
      </w:r>
      <w:r>
        <w:rPr>
          <w:i/>
        </w:rPr>
        <w:tab/>
      </w:r>
      <w:r>
        <w:rPr>
          <w:i/>
        </w:rPr>
        <w:tab/>
      </w:r>
      <w:r>
        <w:rPr>
          <w:i/>
        </w:rPr>
        <w:tab/>
      </w:r>
      <w:r>
        <w:rPr>
          <w:i/>
        </w:rPr>
        <w:tab/>
        <w:t>Source: Ericsson, Huawei</w:t>
      </w:r>
    </w:p>
    <w:p w14:paraId="672850E9" w14:textId="77777777" w:rsidR="003E6F6D" w:rsidRDefault="003E6F6D" w:rsidP="003E6F6D">
      <w:pPr>
        <w:rPr>
          <w:color w:val="808080"/>
        </w:rPr>
      </w:pPr>
      <w:r>
        <w:rPr>
          <w:color w:val="808080"/>
        </w:rPr>
        <w:t>(Replaces C4-220209)</w:t>
      </w:r>
    </w:p>
    <w:p w14:paraId="7146894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C4-221565</w:t>
      </w:r>
      <w:r>
        <w:rPr>
          <w:color w:val="993300"/>
          <w:u w:val="single"/>
        </w:rPr>
        <w:t>.</w:t>
      </w:r>
    </w:p>
    <w:p w14:paraId="5A6355D0" w14:textId="0FB2BB15" w:rsidR="003E6F6D" w:rsidRDefault="003E6F6D" w:rsidP="003E6F6D">
      <w:pPr>
        <w:rPr>
          <w:rFonts w:ascii="Arial" w:hAnsi="Arial" w:cs="Arial"/>
          <w:b/>
          <w:sz w:val="24"/>
        </w:rPr>
      </w:pPr>
      <w:r>
        <w:rPr>
          <w:rFonts w:ascii="Arial" w:hAnsi="Arial" w:cs="Arial"/>
          <w:b/>
          <w:color w:val="0000FF"/>
          <w:sz w:val="24"/>
        </w:rPr>
        <w:t>C4-221186</w:t>
      </w:r>
      <w:r>
        <w:rPr>
          <w:rFonts w:ascii="Arial" w:hAnsi="Arial" w:cs="Arial"/>
          <w:b/>
          <w:color w:val="0000FF"/>
          <w:sz w:val="24"/>
        </w:rPr>
        <w:tab/>
      </w:r>
      <w:r>
        <w:rPr>
          <w:rFonts w:ascii="Arial" w:hAnsi="Arial" w:cs="Arial"/>
          <w:b/>
          <w:sz w:val="24"/>
        </w:rPr>
        <w:t>PVS Info</w:t>
      </w:r>
    </w:p>
    <w:p w14:paraId="1FBC43F4"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CR-0328  rev 1 Cat: F (Rel-17)</w:t>
      </w:r>
      <w:r>
        <w:rPr>
          <w:i/>
        </w:rPr>
        <w:br/>
      </w:r>
      <w:r>
        <w:rPr>
          <w:i/>
        </w:rPr>
        <w:br/>
      </w:r>
      <w:r>
        <w:rPr>
          <w:i/>
        </w:rPr>
        <w:tab/>
      </w:r>
      <w:r>
        <w:rPr>
          <w:i/>
        </w:rPr>
        <w:tab/>
      </w:r>
      <w:r>
        <w:rPr>
          <w:i/>
        </w:rPr>
        <w:tab/>
      </w:r>
      <w:r>
        <w:rPr>
          <w:i/>
        </w:rPr>
        <w:tab/>
      </w:r>
      <w:r>
        <w:rPr>
          <w:i/>
        </w:rPr>
        <w:tab/>
        <w:t>Source: Ericsson</w:t>
      </w:r>
    </w:p>
    <w:p w14:paraId="3278F282" w14:textId="77777777" w:rsidR="003E6F6D" w:rsidRDefault="003E6F6D" w:rsidP="003E6F6D">
      <w:pPr>
        <w:rPr>
          <w:color w:val="808080"/>
        </w:rPr>
      </w:pPr>
      <w:r>
        <w:rPr>
          <w:color w:val="808080"/>
        </w:rPr>
        <w:t>(Replaces C4-220210)</w:t>
      </w:r>
    </w:p>
    <w:p w14:paraId="5C1D621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C4-221558</w:t>
      </w:r>
      <w:r>
        <w:rPr>
          <w:color w:val="993300"/>
          <w:u w:val="single"/>
        </w:rPr>
        <w:t>.</w:t>
      </w:r>
    </w:p>
    <w:p w14:paraId="56BFD3A4" w14:textId="039181D7" w:rsidR="003E6F6D" w:rsidRDefault="003E6F6D" w:rsidP="003E6F6D">
      <w:pPr>
        <w:rPr>
          <w:rFonts w:ascii="Arial" w:hAnsi="Arial" w:cs="Arial"/>
          <w:b/>
          <w:sz w:val="24"/>
        </w:rPr>
      </w:pPr>
      <w:r>
        <w:rPr>
          <w:rFonts w:ascii="Arial" w:hAnsi="Arial" w:cs="Arial"/>
          <w:b/>
          <w:color w:val="0000FF"/>
          <w:sz w:val="24"/>
        </w:rPr>
        <w:t>C4-221192</w:t>
      </w:r>
      <w:r>
        <w:rPr>
          <w:rFonts w:ascii="Arial" w:hAnsi="Arial" w:cs="Arial"/>
          <w:b/>
          <w:color w:val="0000FF"/>
          <w:sz w:val="24"/>
        </w:rPr>
        <w:tab/>
      </w:r>
      <w:r>
        <w:rPr>
          <w:rFonts w:ascii="Arial" w:hAnsi="Arial" w:cs="Arial"/>
          <w:b/>
          <w:sz w:val="24"/>
        </w:rPr>
        <w:t>Update of RID in ME</w:t>
      </w:r>
    </w:p>
    <w:p w14:paraId="7CF7BBE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v17.4.0</w:t>
      </w:r>
      <w:r>
        <w:rPr>
          <w:i/>
        </w:rPr>
        <w:tab/>
        <w:t xml:space="preserve">  CR-0147  rev  Cat: F (Rel-17)</w:t>
      </w:r>
      <w:r>
        <w:rPr>
          <w:i/>
        </w:rPr>
        <w:br/>
      </w:r>
      <w:r>
        <w:rPr>
          <w:i/>
        </w:rPr>
        <w:br/>
      </w:r>
      <w:r>
        <w:rPr>
          <w:i/>
        </w:rPr>
        <w:tab/>
      </w:r>
      <w:r>
        <w:rPr>
          <w:i/>
        </w:rPr>
        <w:tab/>
      </w:r>
      <w:r>
        <w:rPr>
          <w:i/>
        </w:rPr>
        <w:tab/>
      </w:r>
      <w:r>
        <w:rPr>
          <w:i/>
        </w:rPr>
        <w:tab/>
      </w:r>
      <w:r>
        <w:rPr>
          <w:i/>
        </w:rPr>
        <w:tab/>
        <w:t>Source: Ericsson</w:t>
      </w:r>
    </w:p>
    <w:p w14:paraId="25C2A94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C4-221550</w:t>
      </w:r>
      <w:r>
        <w:rPr>
          <w:color w:val="993300"/>
          <w:u w:val="single"/>
        </w:rPr>
        <w:t>.</w:t>
      </w:r>
    </w:p>
    <w:p w14:paraId="002ECD9B" w14:textId="0D0B67F0" w:rsidR="003E6F6D" w:rsidRDefault="003E6F6D" w:rsidP="003E6F6D">
      <w:pPr>
        <w:rPr>
          <w:rFonts w:ascii="Arial" w:hAnsi="Arial" w:cs="Arial"/>
          <w:b/>
          <w:sz w:val="24"/>
        </w:rPr>
      </w:pPr>
      <w:r>
        <w:rPr>
          <w:rFonts w:ascii="Arial" w:hAnsi="Arial" w:cs="Arial"/>
          <w:b/>
          <w:color w:val="0000FF"/>
          <w:sz w:val="24"/>
        </w:rPr>
        <w:t>C4-221193</w:t>
      </w:r>
      <w:r>
        <w:rPr>
          <w:rFonts w:ascii="Arial" w:hAnsi="Arial" w:cs="Arial"/>
          <w:b/>
          <w:color w:val="0000FF"/>
          <w:sz w:val="24"/>
        </w:rPr>
        <w:tab/>
      </w:r>
      <w:r>
        <w:rPr>
          <w:rFonts w:ascii="Arial" w:hAnsi="Arial" w:cs="Arial"/>
          <w:b/>
          <w:sz w:val="24"/>
        </w:rPr>
        <w:t>Routing Indicator Update in Nudm_SDM notifications</w:t>
      </w:r>
    </w:p>
    <w:p w14:paraId="167E868F"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CR-0822  rev  Cat: B (Rel-17)</w:t>
      </w:r>
      <w:r>
        <w:rPr>
          <w:i/>
        </w:rPr>
        <w:br/>
      </w:r>
      <w:r>
        <w:rPr>
          <w:i/>
        </w:rPr>
        <w:br/>
      </w:r>
      <w:r>
        <w:rPr>
          <w:i/>
        </w:rPr>
        <w:tab/>
      </w:r>
      <w:r>
        <w:rPr>
          <w:i/>
        </w:rPr>
        <w:tab/>
      </w:r>
      <w:r>
        <w:rPr>
          <w:i/>
        </w:rPr>
        <w:tab/>
      </w:r>
      <w:r>
        <w:rPr>
          <w:i/>
        </w:rPr>
        <w:tab/>
      </w:r>
      <w:r>
        <w:rPr>
          <w:i/>
        </w:rPr>
        <w:tab/>
        <w:t>Source: Ericsson</w:t>
      </w:r>
    </w:p>
    <w:p w14:paraId="53F0059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C4-221552</w:t>
      </w:r>
      <w:r>
        <w:rPr>
          <w:color w:val="993300"/>
          <w:u w:val="single"/>
        </w:rPr>
        <w:t>.</w:t>
      </w:r>
    </w:p>
    <w:p w14:paraId="099F0961" w14:textId="0977870C" w:rsidR="003E6F6D" w:rsidRDefault="003E6F6D" w:rsidP="003E6F6D">
      <w:pPr>
        <w:rPr>
          <w:rFonts w:ascii="Arial" w:hAnsi="Arial" w:cs="Arial"/>
          <w:b/>
          <w:sz w:val="24"/>
        </w:rPr>
      </w:pPr>
      <w:r>
        <w:rPr>
          <w:rFonts w:ascii="Arial" w:hAnsi="Arial" w:cs="Arial"/>
          <w:b/>
          <w:color w:val="0000FF"/>
          <w:sz w:val="24"/>
        </w:rPr>
        <w:t>C4-221201</w:t>
      </w:r>
      <w:r>
        <w:rPr>
          <w:rFonts w:ascii="Arial" w:hAnsi="Arial" w:cs="Arial"/>
          <w:b/>
          <w:color w:val="0000FF"/>
          <w:sz w:val="24"/>
        </w:rPr>
        <w:tab/>
      </w:r>
      <w:r>
        <w:rPr>
          <w:rFonts w:ascii="Arial" w:hAnsi="Arial" w:cs="Arial"/>
          <w:b/>
          <w:sz w:val="24"/>
        </w:rPr>
        <w:t>Onboarding SUPI in SNPN</w:t>
      </w:r>
    </w:p>
    <w:p w14:paraId="14B37B83"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v17.4.0</w:t>
      </w:r>
      <w:r>
        <w:rPr>
          <w:i/>
        </w:rPr>
        <w:tab/>
        <w:t xml:space="preserve">  CR-0627  rev 1 Cat: B (Rel-17)</w:t>
      </w:r>
      <w:r>
        <w:rPr>
          <w:i/>
        </w:rPr>
        <w:br/>
      </w:r>
      <w:r>
        <w:rPr>
          <w:i/>
        </w:rPr>
        <w:br/>
      </w:r>
      <w:r>
        <w:rPr>
          <w:i/>
        </w:rPr>
        <w:tab/>
      </w:r>
      <w:r>
        <w:rPr>
          <w:i/>
        </w:rPr>
        <w:tab/>
      </w:r>
      <w:r>
        <w:rPr>
          <w:i/>
        </w:rPr>
        <w:tab/>
      </w:r>
      <w:r>
        <w:rPr>
          <w:i/>
        </w:rPr>
        <w:tab/>
      </w:r>
      <w:r>
        <w:rPr>
          <w:i/>
        </w:rPr>
        <w:tab/>
        <w:t>Source: Ericsson</w:t>
      </w:r>
    </w:p>
    <w:p w14:paraId="4CF85163" w14:textId="77777777" w:rsidR="003E6F6D" w:rsidRDefault="003E6F6D" w:rsidP="003E6F6D">
      <w:pPr>
        <w:rPr>
          <w:color w:val="808080"/>
        </w:rPr>
      </w:pPr>
      <w:r>
        <w:rPr>
          <w:color w:val="808080"/>
        </w:rPr>
        <w:t>(Replaces C4-220213)</w:t>
      </w:r>
    </w:p>
    <w:p w14:paraId="063B0E9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8489A3" w14:textId="312B2736" w:rsidR="003E6F6D" w:rsidRDefault="003E6F6D" w:rsidP="003E6F6D">
      <w:pPr>
        <w:rPr>
          <w:rFonts w:ascii="Arial" w:hAnsi="Arial" w:cs="Arial"/>
          <w:b/>
          <w:sz w:val="24"/>
        </w:rPr>
      </w:pPr>
      <w:r>
        <w:rPr>
          <w:rFonts w:ascii="Arial" w:hAnsi="Arial" w:cs="Arial"/>
          <w:b/>
          <w:color w:val="0000FF"/>
          <w:sz w:val="24"/>
        </w:rPr>
        <w:t>C4-221329</w:t>
      </w:r>
      <w:r>
        <w:rPr>
          <w:rFonts w:ascii="Arial" w:hAnsi="Arial" w:cs="Arial"/>
          <w:b/>
          <w:color w:val="0000FF"/>
          <w:sz w:val="24"/>
        </w:rPr>
        <w:tab/>
      </w:r>
      <w:r>
        <w:rPr>
          <w:rFonts w:ascii="Arial" w:hAnsi="Arial" w:cs="Arial"/>
          <w:b/>
          <w:sz w:val="24"/>
        </w:rPr>
        <w:t>Correction to SNPN realm part of NAI</w:t>
      </w:r>
    </w:p>
    <w:p w14:paraId="3967C3C8"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v17.4.0</w:t>
      </w:r>
      <w:r>
        <w:rPr>
          <w:i/>
        </w:rPr>
        <w:tab/>
        <w:t xml:space="preserve">  CR-0628  rev 1 Cat: F (Rel-17)</w:t>
      </w:r>
      <w:r>
        <w:rPr>
          <w:i/>
        </w:rPr>
        <w:br/>
      </w:r>
      <w:r>
        <w:rPr>
          <w:i/>
        </w:rPr>
        <w:br/>
      </w:r>
      <w:r>
        <w:rPr>
          <w:i/>
        </w:rPr>
        <w:tab/>
      </w:r>
      <w:r>
        <w:rPr>
          <w:i/>
        </w:rPr>
        <w:tab/>
      </w:r>
      <w:r>
        <w:rPr>
          <w:i/>
        </w:rPr>
        <w:tab/>
      </w:r>
      <w:r>
        <w:rPr>
          <w:i/>
        </w:rPr>
        <w:tab/>
      </w:r>
      <w:r>
        <w:rPr>
          <w:i/>
        </w:rPr>
        <w:tab/>
        <w:t>Source: Qualcomm Incorporated</w:t>
      </w:r>
    </w:p>
    <w:p w14:paraId="7F99BB2F" w14:textId="77777777" w:rsidR="003E6F6D" w:rsidRDefault="003E6F6D" w:rsidP="003E6F6D">
      <w:pPr>
        <w:rPr>
          <w:color w:val="808080"/>
        </w:rPr>
      </w:pPr>
      <w:r>
        <w:rPr>
          <w:color w:val="808080"/>
        </w:rPr>
        <w:t>(Replaces C4-220297)</w:t>
      </w:r>
    </w:p>
    <w:p w14:paraId="62451A2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8C1D81" w14:textId="497E9D27" w:rsidR="003E6F6D" w:rsidRDefault="003E6F6D" w:rsidP="003E6F6D">
      <w:pPr>
        <w:rPr>
          <w:rFonts w:ascii="Arial" w:hAnsi="Arial" w:cs="Arial"/>
          <w:b/>
          <w:sz w:val="24"/>
        </w:rPr>
      </w:pPr>
      <w:r>
        <w:rPr>
          <w:rFonts w:ascii="Arial" w:hAnsi="Arial" w:cs="Arial"/>
          <w:b/>
          <w:color w:val="0000FF"/>
          <w:sz w:val="24"/>
        </w:rPr>
        <w:t>C4-221369</w:t>
      </w:r>
      <w:r>
        <w:rPr>
          <w:rFonts w:ascii="Arial" w:hAnsi="Arial" w:cs="Arial"/>
          <w:b/>
          <w:color w:val="0000FF"/>
          <w:sz w:val="24"/>
        </w:rPr>
        <w:tab/>
      </w:r>
      <w:r>
        <w:rPr>
          <w:rFonts w:ascii="Arial" w:hAnsi="Arial" w:cs="Arial"/>
          <w:b/>
          <w:sz w:val="24"/>
        </w:rPr>
        <w:t>EAP-TTLS support in SNPN (TS 29.503)</w:t>
      </w:r>
    </w:p>
    <w:p w14:paraId="44495991"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CR-0835  rev  Cat: B (Rel-17)</w:t>
      </w:r>
      <w:r>
        <w:rPr>
          <w:i/>
        </w:rPr>
        <w:br/>
      </w:r>
      <w:r>
        <w:rPr>
          <w:i/>
        </w:rPr>
        <w:lastRenderedPageBreak/>
        <w:br/>
      </w:r>
      <w:r>
        <w:rPr>
          <w:i/>
        </w:rPr>
        <w:tab/>
      </w:r>
      <w:r>
        <w:rPr>
          <w:i/>
        </w:rPr>
        <w:tab/>
      </w:r>
      <w:r>
        <w:rPr>
          <w:i/>
        </w:rPr>
        <w:tab/>
      </w:r>
      <w:r>
        <w:rPr>
          <w:i/>
        </w:rPr>
        <w:tab/>
      </w:r>
      <w:r>
        <w:rPr>
          <w:i/>
        </w:rPr>
        <w:tab/>
        <w:t>Source: Charter Communications, Inc</w:t>
      </w:r>
    </w:p>
    <w:p w14:paraId="44C8F50E" w14:textId="77777777" w:rsidR="003E6F6D" w:rsidRDefault="003E6F6D" w:rsidP="003E6F6D">
      <w:pPr>
        <w:rPr>
          <w:rFonts w:ascii="Arial" w:hAnsi="Arial" w:cs="Arial"/>
          <w:b/>
        </w:rPr>
      </w:pPr>
      <w:r>
        <w:rPr>
          <w:rFonts w:ascii="Arial" w:hAnsi="Arial" w:cs="Arial"/>
          <w:b/>
        </w:rPr>
        <w:t xml:space="preserve">Abstract: </w:t>
      </w:r>
    </w:p>
    <w:p w14:paraId="619250EB" w14:textId="77777777" w:rsidR="003E6F6D" w:rsidRDefault="003E6F6D" w:rsidP="003E6F6D">
      <w:r>
        <w:t xml:space="preserve">EAP-TTLS is allowed as a primary authentication method for a UE accessing to an SNPN using credentials from a Credential Holder with a AAA Server.  In this case the UDM needs to send the authentication method of EAP-TTLS to the AUSF as specified in Annex </w:t>
      </w:r>
    </w:p>
    <w:p w14:paraId="42D198B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C4-221547</w:t>
      </w:r>
      <w:r>
        <w:rPr>
          <w:color w:val="993300"/>
          <w:u w:val="single"/>
        </w:rPr>
        <w:t>.</w:t>
      </w:r>
    </w:p>
    <w:p w14:paraId="195FC619" w14:textId="070BCEFB" w:rsidR="003E6F6D" w:rsidRDefault="003E6F6D" w:rsidP="003E6F6D">
      <w:pPr>
        <w:rPr>
          <w:rFonts w:ascii="Arial" w:hAnsi="Arial" w:cs="Arial"/>
          <w:b/>
          <w:sz w:val="24"/>
        </w:rPr>
      </w:pPr>
      <w:r>
        <w:rPr>
          <w:rFonts w:ascii="Arial" w:hAnsi="Arial" w:cs="Arial"/>
          <w:b/>
          <w:color w:val="0000FF"/>
          <w:sz w:val="24"/>
        </w:rPr>
        <w:t>C4-221377</w:t>
      </w:r>
      <w:r>
        <w:rPr>
          <w:rFonts w:ascii="Arial" w:hAnsi="Arial" w:cs="Arial"/>
          <w:b/>
          <w:color w:val="0000FF"/>
          <w:sz w:val="24"/>
        </w:rPr>
        <w:tab/>
      </w:r>
      <w:r>
        <w:rPr>
          <w:rFonts w:ascii="Arial" w:hAnsi="Arial" w:cs="Arial"/>
          <w:b/>
          <w:sz w:val="24"/>
        </w:rPr>
        <w:t>EAP-TTLS support in SNPN  (TS 29.505)</w:t>
      </w:r>
    </w:p>
    <w:p w14:paraId="29002D42"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v17.5.0</w:t>
      </w:r>
      <w:r>
        <w:rPr>
          <w:i/>
        </w:rPr>
        <w:tab/>
        <w:t xml:space="preserve">  CR-0426  rev  Cat: B (Rel-17)</w:t>
      </w:r>
      <w:r>
        <w:rPr>
          <w:i/>
        </w:rPr>
        <w:br/>
      </w:r>
      <w:r>
        <w:rPr>
          <w:i/>
        </w:rPr>
        <w:br/>
      </w:r>
      <w:r>
        <w:rPr>
          <w:i/>
        </w:rPr>
        <w:tab/>
      </w:r>
      <w:r>
        <w:rPr>
          <w:i/>
        </w:rPr>
        <w:tab/>
      </w:r>
      <w:r>
        <w:rPr>
          <w:i/>
        </w:rPr>
        <w:tab/>
      </w:r>
      <w:r>
        <w:rPr>
          <w:i/>
        </w:rPr>
        <w:tab/>
      </w:r>
      <w:r>
        <w:rPr>
          <w:i/>
        </w:rPr>
        <w:tab/>
        <w:t>Source: Charter Communications, Inc</w:t>
      </w:r>
    </w:p>
    <w:p w14:paraId="36499393" w14:textId="77777777" w:rsidR="003E6F6D" w:rsidRDefault="003E6F6D" w:rsidP="003E6F6D">
      <w:pPr>
        <w:rPr>
          <w:rFonts w:ascii="Arial" w:hAnsi="Arial" w:cs="Arial"/>
          <w:b/>
        </w:rPr>
      </w:pPr>
      <w:r>
        <w:rPr>
          <w:rFonts w:ascii="Arial" w:hAnsi="Arial" w:cs="Arial"/>
          <w:b/>
        </w:rPr>
        <w:t xml:space="preserve">Abstract: </w:t>
      </w:r>
    </w:p>
    <w:p w14:paraId="31C5160A" w14:textId="77777777" w:rsidR="003E6F6D" w:rsidRDefault="003E6F6D" w:rsidP="003E6F6D">
      <w:r>
        <w:t xml:space="preserve">EAP-TTLS is allowed as a primary authentication method for a UE accessing to an SNPN using credentials from a Credential Holder with a AAA Server. In this case the UDM needs to communicate the authentication method of EAP-TTLS to the AUSF as specified in </w:t>
      </w:r>
    </w:p>
    <w:p w14:paraId="1F81561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C4-221548</w:t>
      </w:r>
      <w:r>
        <w:rPr>
          <w:color w:val="993300"/>
          <w:u w:val="single"/>
        </w:rPr>
        <w:t>.</w:t>
      </w:r>
    </w:p>
    <w:p w14:paraId="6B101E31" w14:textId="4772389D" w:rsidR="003E6F6D" w:rsidRDefault="003E6F6D" w:rsidP="003E6F6D">
      <w:pPr>
        <w:rPr>
          <w:rFonts w:ascii="Arial" w:hAnsi="Arial" w:cs="Arial"/>
          <w:b/>
          <w:sz w:val="24"/>
        </w:rPr>
      </w:pPr>
      <w:r>
        <w:rPr>
          <w:rFonts w:ascii="Arial" w:hAnsi="Arial" w:cs="Arial"/>
          <w:b/>
          <w:color w:val="0000FF"/>
          <w:sz w:val="24"/>
        </w:rPr>
        <w:t>C4-221379</w:t>
      </w:r>
      <w:r>
        <w:rPr>
          <w:rFonts w:ascii="Arial" w:hAnsi="Arial" w:cs="Arial"/>
          <w:b/>
          <w:color w:val="0000FF"/>
          <w:sz w:val="24"/>
        </w:rPr>
        <w:tab/>
      </w:r>
      <w:r>
        <w:rPr>
          <w:rFonts w:ascii="Arial" w:hAnsi="Arial" w:cs="Arial"/>
          <w:b/>
          <w:sz w:val="24"/>
        </w:rPr>
        <w:t>EAP-TTLS support in SNPN  (TS 29.509)</w:t>
      </w:r>
    </w:p>
    <w:p w14:paraId="23732A7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v17.4.0</w:t>
      </w:r>
      <w:r>
        <w:rPr>
          <w:i/>
        </w:rPr>
        <w:tab/>
        <w:t xml:space="preserve">  CR-0152  rev  Cat: B (Rel-17)</w:t>
      </w:r>
      <w:r>
        <w:rPr>
          <w:i/>
        </w:rPr>
        <w:br/>
      </w:r>
      <w:r>
        <w:rPr>
          <w:i/>
        </w:rPr>
        <w:br/>
      </w:r>
      <w:r>
        <w:rPr>
          <w:i/>
        </w:rPr>
        <w:tab/>
      </w:r>
      <w:r>
        <w:rPr>
          <w:i/>
        </w:rPr>
        <w:tab/>
      </w:r>
      <w:r>
        <w:rPr>
          <w:i/>
        </w:rPr>
        <w:tab/>
      </w:r>
      <w:r>
        <w:rPr>
          <w:i/>
        </w:rPr>
        <w:tab/>
      </w:r>
      <w:r>
        <w:rPr>
          <w:i/>
        </w:rPr>
        <w:tab/>
        <w:t>Source: Charter Communications, Inc</w:t>
      </w:r>
    </w:p>
    <w:p w14:paraId="3FE02F7F" w14:textId="77777777" w:rsidR="003E6F6D" w:rsidRDefault="003E6F6D" w:rsidP="003E6F6D">
      <w:pPr>
        <w:rPr>
          <w:rFonts w:ascii="Arial" w:hAnsi="Arial" w:cs="Arial"/>
          <w:b/>
        </w:rPr>
      </w:pPr>
      <w:r>
        <w:rPr>
          <w:rFonts w:ascii="Arial" w:hAnsi="Arial" w:cs="Arial"/>
          <w:b/>
        </w:rPr>
        <w:t xml:space="preserve">Abstract: </w:t>
      </w:r>
    </w:p>
    <w:p w14:paraId="20B32B7F" w14:textId="77777777" w:rsidR="003E6F6D" w:rsidRDefault="003E6F6D" w:rsidP="003E6F6D">
      <w:r>
        <w:t>EAP-TTLS is allowed as a primary authentication method for a UE accessing to an SNPN using credentials from a Credential Holder with a AAA Server. In this case the AUSF needs to be aware of the authentication method of EAP-TTLS and needs to support relate</w:t>
      </w:r>
    </w:p>
    <w:p w14:paraId="4FD88A0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2B176" w14:textId="66CCE2FD" w:rsidR="003E6F6D" w:rsidRDefault="003E6F6D" w:rsidP="003E6F6D">
      <w:pPr>
        <w:rPr>
          <w:rFonts w:ascii="Arial" w:hAnsi="Arial" w:cs="Arial"/>
          <w:b/>
          <w:sz w:val="24"/>
        </w:rPr>
      </w:pPr>
      <w:r>
        <w:rPr>
          <w:rFonts w:ascii="Arial" w:hAnsi="Arial" w:cs="Arial"/>
          <w:b/>
          <w:color w:val="0000FF"/>
          <w:sz w:val="24"/>
        </w:rPr>
        <w:t>C4-221532</w:t>
      </w:r>
      <w:r>
        <w:rPr>
          <w:rFonts w:ascii="Arial" w:hAnsi="Arial" w:cs="Arial"/>
          <w:b/>
          <w:color w:val="0000FF"/>
          <w:sz w:val="24"/>
        </w:rPr>
        <w:tab/>
      </w:r>
      <w:r>
        <w:rPr>
          <w:rFonts w:ascii="Arial" w:hAnsi="Arial" w:cs="Arial"/>
          <w:b/>
          <w:sz w:val="24"/>
        </w:rPr>
        <w:t>SNPN impacts on NRF - DCS/CH identification</w:t>
      </w:r>
    </w:p>
    <w:p w14:paraId="21E0CE4F"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CR-0630  rev 3 Cat: B (Rel-17)</w:t>
      </w:r>
      <w:r>
        <w:rPr>
          <w:i/>
        </w:rPr>
        <w:br/>
      </w:r>
      <w:r>
        <w:rPr>
          <w:i/>
        </w:rPr>
        <w:br/>
      </w:r>
      <w:r>
        <w:rPr>
          <w:i/>
        </w:rPr>
        <w:tab/>
      </w:r>
      <w:r>
        <w:rPr>
          <w:i/>
        </w:rPr>
        <w:tab/>
      </w:r>
      <w:r>
        <w:rPr>
          <w:i/>
        </w:rPr>
        <w:tab/>
      </w:r>
      <w:r>
        <w:rPr>
          <w:i/>
        </w:rPr>
        <w:tab/>
      </w:r>
      <w:r>
        <w:rPr>
          <w:i/>
        </w:rPr>
        <w:tab/>
        <w:t>Source: Huawei</w:t>
      </w:r>
    </w:p>
    <w:p w14:paraId="5EBD65BA" w14:textId="77777777" w:rsidR="003E6F6D" w:rsidRDefault="003E6F6D" w:rsidP="003E6F6D">
      <w:pPr>
        <w:rPr>
          <w:color w:val="808080"/>
        </w:rPr>
      </w:pPr>
      <w:r>
        <w:rPr>
          <w:color w:val="808080"/>
        </w:rPr>
        <w:t>(Replaces C4-221054)</w:t>
      </w:r>
    </w:p>
    <w:p w14:paraId="45626F2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2CE9BC" w14:textId="78543241" w:rsidR="003E6F6D" w:rsidRDefault="003E6F6D" w:rsidP="003E6F6D">
      <w:pPr>
        <w:rPr>
          <w:rFonts w:ascii="Arial" w:hAnsi="Arial" w:cs="Arial"/>
          <w:b/>
          <w:sz w:val="24"/>
        </w:rPr>
      </w:pPr>
      <w:r>
        <w:rPr>
          <w:rFonts w:ascii="Arial" w:hAnsi="Arial" w:cs="Arial"/>
          <w:b/>
          <w:color w:val="0000FF"/>
          <w:sz w:val="24"/>
        </w:rPr>
        <w:t>C4-221533</w:t>
      </w:r>
      <w:r>
        <w:rPr>
          <w:rFonts w:ascii="Arial" w:hAnsi="Arial" w:cs="Arial"/>
          <w:b/>
          <w:color w:val="0000FF"/>
          <w:sz w:val="24"/>
        </w:rPr>
        <w:tab/>
      </w:r>
      <w:r>
        <w:rPr>
          <w:rFonts w:ascii="Arial" w:hAnsi="Arial" w:cs="Arial"/>
          <w:b/>
          <w:sz w:val="24"/>
        </w:rPr>
        <w:t>SNPN impacts on NRF - DCS/CH identification</w:t>
      </w:r>
    </w:p>
    <w:p w14:paraId="6AAA8EB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CR-0630  rev 4 Cat: B (Rel-17)</w:t>
      </w:r>
      <w:r>
        <w:rPr>
          <w:i/>
        </w:rPr>
        <w:br/>
      </w:r>
      <w:r>
        <w:rPr>
          <w:i/>
        </w:rPr>
        <w:br/>
      </w:r>
      <w:r>
        <w:rPr>
          <w:i/>
        </w:rPr>
        <w:tab/>
      </w:r>
      <w:r>
        <w:rPr>
          <w:i/>
        </w:rPr>
        <w:tab/>
      </w:r>
      <w:r>
        <w:rPr>
          <w:i/>
        </w:rPr>
        <w:tab/>
      </w:r>
      <w:r>
        <w:rPr>
          <w:i/>
        </w:rPr>
        <w:tab/>
      </w:r>
      <w:r>
        <w:rPr>
          <w:i/>
        </w:rPr>
        <w:tab/>
        <w:t>Source: Huawei</w:t>
      </w:r>
    </w:p>
    <w:p w14:paraId="0FF7E64D" w14:textId="77777777" w:rsidR="003E6F6D" w:rsidRDefault="003E6F6D" w:rsidP="003E6F6D">
      <w:pPr>
        <w:rPr>
          <w:color w:val="808080"/>
        </w:rPr>
      </w:pPr>
      <w:r>
        <w:rPr>
          <w:color w:val="808080"/>
        </w:rPr>
        <w:t>(Replaces C4-221054)</w:t>
      </w:r>
    </w:p>
    <w:p w14:paraId="4B91A27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C4-221640</w:t>
      </w:r>
      <w:r>
        <w:rPr>
          <w:color w:val="993300"/>
          <w:u w:val="single"/>
        </w:rPr>
        <w:t>.</w:t>
      </w:r>
    </w:p>
    <w:p w14:paraId="5118E50B" w14:textId="5F279BF5" w:rsidR="003E6F6D" w:rsidRDefault="003E6F6D" w:rsidP="003E6F6D">
      <w:pPr>
        <w:rPr>
          <w:rFonts w:ascii="Arial" w:hAnsi="Arial" w:cs="Arial"/>
          <w:b/>
          <w:sz w:val="24"/>
        </w:rPr>
      </w:pPr>
      <w:r>
        <w:rPr>
          <w:rFonts w:ascii="Arial" w:hAnsi="Arial" w:cs="Arial"/>
          <w:b/>
          <w:color w:val="0000FF"/>
          <w:sz w:val="24"/>
        </w:rPr>
        <w:t>C4-221547</w:t>
      </w:r>
      <w:r>
        <w:rPr>
          <w:rFonts w:ascii="Arial" w:hAnsi="Arial" w:cs="Arial"/>
          <w:b/>
          <w:color w:val="0000FF"/>
          <w:sz w:val="24"/>
        </w:rPr>
        <w:tab/>
      </w:r>
      <w:r>
        <w:rPr>
          <w:rFonts w:ascii="Arial" w:hAnsi="Arial" w:cs="Arial"/>
          <w:b/>
          <w:sz w:val="24"/>
        </w:rPr>
        <w:t>EAP-TTLS support in SNPN (TS 29.503)</w:t>
      </w:r>
    </w:p>
    <w:p w14:paraId="7A146DF4"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CR-0835  rev 1 Cat: B (Rel-17)</w:t>
      </w:r>
      <w:r>
        <w:rPr>
          <w:i/>
        </w:rPr>
        <w:br/>
      </w:r>
      <w:r>
        <w:rPr>
          <w:i/>
        </w:rPr>
        <w:br/>
      </w:r>
      <w:r>
        <w:rPr>
          <w:i/>
        </w:rPr>
        <w:tab/>
      </w:r>
      <w:r>
        <w:rPr>
          <w:i/>
        </w:rPr>
        <w:tab/>
      </w:r>
      <w:r>
        <w:rPr>
          <w:i/>
        </w:rPr>
        <w:tab/>
      </w:r>
      <w:r>
        <w:rPr>
          <w:i/>
        </w:rPr>
        <w:tab/>
      </w:r>
      <w:r>
        <w:rPr>
          <w:i/>
        </w:rPr>
        <w:tab/>
        <w:t>Source: Charter Communications, Inc</w:t>
      </w:r>
    </w:p>
    <w:p w14:paraId="19C34D33" w14:textId="77777777" w:rsidR="003E6F6D" w:rsidRDefault="003E6F6D" w:rsidP="003E6F6D">
      <w:pPr>
        <w:rPr>
          <w:color w:val="808080"/>
        </w:rPr>
      </w:pPr>
      <w:r>
        <w:rPr>
          <w:color w:val="808080"/>
        </w:rPr>
        <w:t>(Replaces C4-221369)</w:t>
      </w:r>
    </w:p>
    <w:p w14:paraId="56A28327" w14:textId="77777777" w:rsidR="003E6F6D" w:rsidRDefault="003E6F6D" w:rsidP="003E6F6D">
      <w:pPr>
        <w:rPr>
          <w:rFonts w:ascii="Arial" w:hAnsi="Arial" w:cs="Arial"/>
          <w:b/>
        </w:rPr>
      </w:pPr>
      <w:r>
        <w:rPr>
          <w:rFonts w:ascii="Arial" w:hAnsi="Arial" w:cs="Arial"/>
          <w:b/>
        </w:rPr>
        <w:t xml:space="preserve">Abstract: </w:t>
      </w:r>
    </w:p>
    <w:p w14:paraId="68EF4230" w14:textId="77777777" w:rsidR="003E6F6D" w:rsidRDefault="003E6F6D" w:rsidP="003E6F6D">
      <w:r>
        <w:t xml:space="preserve">EAP-TTLS is allowed as a primary authentication method for a UE accessing to an SNPN using credentials from a Credential Holder with a AAA Server.  In this case the UDM needs to send the authentication method of EAP-TTLS to the AUSF as specified in Annex </w:t>
      </w:r>
    </w:p>
    <w:p w14:paraId="61DE961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6EB4F" w14:textId="637FFF16" w:rsidR="003E6F6D" w:rsidRDefault="003E6F6D" w:rsidP="003E6F6D">
      <w:pPr>
        <w:rPr>
          <w:rFonts w:ascii="Arial" w:hAnsi="Arial" w:cs="Arial"/>
          <w:b/>
          <w:sz w:val="24"/>
        </w:rPr>
      </w:pPr>
      <w:r>
        <w:rPr>
          <w:rFonts w:ascii="Arial" w:hAnsi="Arial" w:cs="Arial"/>
          <w:b/>
          <w:color w:val="0000FF"/>
          <w:sz w:val="24"/>
        </w:rPr>
        <w:t>C4-221548</w:t>
      </w:r>
      <w:r>
        <w:rPr>
          <w:rFonts w:ascii="Arial" w:hAnsi="Arial" w:cs="Arial"/>
          <w:b/>
          <w:color w:val="0000FF"/>
          <w:sz w:val="24"/>
        </w:rPr>
        <w:tab/>
      </w:r>
      <w:r>
        <w:rPr>
          <w:rFonts w:ascii="Arial" w:hAnsi="Arial" w:cs="Arial"/>
          <w:b/>
          <w:sz w:val="24"/>
        </w:rPr>
        <w:t>EAP-TTLS support in SNPN  (TS 29.505)</w:t>
      </w:r>
    </w:p>
    <w:p w14:paraId="19BB3B5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v17.5.0</w:t>
      </w:r>
      <w:r>
        <w:rPr>
          <w:i/>
        </w:rPr>
        <w:tab/>
        <w:t xml:space="preserve">  CR-0426  rev 1 Cat: B (Rel-17)</w:t>
      </w:r>
      <w:r>
        <w:rPr>
          <w:i/>
        </w:rPr>
        <w:br/>
      </w:r>
      <w:r>
        <w:rPr>
          <w:i/>
        </w:rPr>
        <w:br/>
      </w:r>
      <w:r>
        <w:rPr>
          <w:i/>
        </w:rPr>
        <w:tab/>
      </w:r>
      <w:r>
        <w:rPr>
          <w:i/>
        </w:rPr>
        <w:tab/>
      </w:r>
      <w:r>
        <w:rPr>
          <w:i/>
        </w:rPr>
        <w:tab/>
      </w:r>
      <w:r>
        <w:rPr>
          <w:i/>
        </w:rPr>
        <w:tab/>
      </w:r>
      <w:r>
        <w:rPr>
          <w:i/>
        </w:rPr>
        <w:tab/>
        <w:t>Source: Charter Communications, Inc</w:t>
      </w:r>
    </w:p>
    <w:p w14:paraId="5EEA7EF4" w14:textId="77777777" w:rsidR="003E6F6D" w:rsidRDefault="003E6F6D" w:rsidP="003E6F6D">
      <w:pPr>
        <w:rPr>
          <w:color w:val="808080"/>
        </w:rPr>
      </w:pPr>
      <w:r>
        <w:rPr>
          <w:color w:val="808080"/>
        </w:rPr>
        <w:t>(Replaces C4-221377)</w:t>
      </w:r>
    </w:p>
    <w:p w14:paraId="7C168C24" w14:textId="77777777" w:rsidR="003E6F6D" w:rsidRDefault="003E6F6D" w:rsidP="003E6F6D">
      <w:pPr>
        <w:rPr>
          <w:rFonts w:ascii="Arial" w:hAnsi="Arial" w:cs="Arial"/>
          <w:b/>
        </w:rPr>
      </w:pPr>
      <w:r>
        <w:rPr>
          <w:rFonts w:ascii="Arial" w:hAnsi="Arial" w:cs="Arial"/>
          <w:b/>
        </w:rPr>
        <w:t xml:space="preserve">Abstract: </w:t>
      </w:r>
    </w:p>
    <w:p w14:paraId="41F0CF4E" w14:textId="77777777" w:rsidR="003E6F6D" w:rsidRDefault="003E6F6D" w:rsidP="003E6F6D">
      <w:r>
        <w:t xml:space="preserve">EAP-TTLS is allowed as a primary authentication method for a UE accessing to an SNPN using credentials from a Credential Holder with a AAA Server. In this case the UDM needs to communicate the authentication method of EAP-TTLS to the AUSF as specified in </w:t>
      </w:r>
    </w:p>
    <w:p w14:paraId="26456E0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9E335" w14:textId="2B9A3790" w:rsidR="003E6F6D" w:rsidRDefault="003E6F6D" w:rsidP="003E6F6D">
      <w:pPr>
        <w:rPr>
          <w:rFonts w:ascii="Arial" w:hAnsi="Arial" w:cs="Arial"/>
          <w:b/>
          <w:sz w:val="24"/>
        </w:rPr>
      </w:pPr>
      <w:r>
        <w:rPr>
          <w:rFonts w:ascii="Arial" w:hAnsi="Arial" w:cs="Arial"/>
          <w:b/>
          <w:color w:val="0000FF"/>
          <w:sz w:val="24"/>
        </w:rPr>
        <w:t>C4-221549</w:t>
      </w:r>
      <w:r>
        <w:rPr>
          <w:rFonts w:ascii="Arial" w:hAnsi="Arial" w:cs="Arial"/>
          <w:b/>
          <w:color w:val="0000FF"/>
          <w:sz w:val="24"/>
        </w:rPr>
        <w:tab/>
      </w:r>
      <w:r>
        <w:rPr>
          <w:rFonts w:ascii="Arial" w:hAnsi="Arial" w:cs="Arial"/>
          <w:b/>
          <w:sz w:val="24"/>
        </w:rPr>
        <w:t>Update of RID in ME</w:t>
      </w:r>
    </w:p>
    <w:p w14:paraId="1B86AE1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v16.8.0</w:t>
      </w:r>
      <w:r>
        <w:rPr>
          <w:i/>
        </w:rPr>
        <w:tab/>
        <w:t xml:space="preserve">  CR-0154  rev  Cat: F (Rel-16)</w:t>
      </w:r>
      <w:r>
        <w:rPr>
          <w:i/>
        </w:rPr>
        <w:br/>
      </w:r>
      <w:r>
        <w:rPr>
          <w:i/>
        </w:rPr>
        <w:br/>
      </w:r>
      <w:r>
        <w:rPr>
          <w:i/>
        </w:rPr>
        <w:tab/>
      </w:r>
      <w:r>
        <w:rPr>
          <w:i/>
        </w:rPr>
        <w:tab/>
      </w:r>
      <w:r>
        <w:rPr>
          <w:i/>
        </w:rPr>
        <w:tab/>
      </w:r>
      <w:r>
        <w:rPr>
          <w:i/>
        </w:rPr>
        <w:tab/>
      </w:r>
      <w:r>
        <w:rPr>
          <w:i/>
        </w:rPr>
        <w:tab/>
        <w:t>Source: Ericsson</w:t>
      </w:r>
    </w:p>
    <w:p w14:paraId="354BEFD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2572B" w14:textId="389D704D" w:rsidR="003E6F6D" w:rsidRDefault="003E6F6D" w:rsidP="003E6F6D">
      <w:pPr>
        <w:rPr>
          <w:rFonts w:ascii="Arial" w:hAnsi="Arial" w:cs="Arial"/>
          <w:b/>
          <w:sz w:val="24"/>
        </w:rPr>
      </w:pPr>
      <w:r>
        <w:rPr>
          <w:rFonts w:ascii="Arial" w:hAnsi="Arial" w:cs="Arial"/>
          <w:b/>
          <w:color w:val="0000FF"/>
          <w:sz w:val="24"/>
        </w:rPr>
        <w:t>C4-221550</w:t>
      </w:r>
      <w:r>
        <w:rPr>
          <w:rFonts w:ascii="Arial" w:hAnsi="Arial" w:cs="Arial"/>
          <w:b/>
          <w:color w:val="0000FF"/>
          <w:sz w:val="24"/>
        </w:rPr>
        <w:tab/>
      </w:r>
      <w:r>
        <w:rPr>
          <w:rFonts w:ascii="Arial" w:hAnsi="Arial" w:cs="Arial"/>
          <w:b/>
          <w:sz w:val="24"/>
        </w:rPr>
        <w:t>Update of RID in ME</w:t>
      </w:r>
    </w:p>
    <w:p w14:paraId="207F218E"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v17.4.0</w:t>
      </w:r>
      <w:r>
        <w:rPr>
          <w:i/>
        </w:rPr>
        <w:tab/>
        <w:t xml:space="preserve">  CR-0147  rev 1 Cat: A (Rel-17)</w:t>
      </w:r>
      <w:r>
        <w:rPr>
          <w:i/>
        </w:rPr>
        <w:br/>
      </w:r>
      <w:r>
        <w:rPr>
          <w:i/>
        </w:rPr>
        <w:br/>
      </w:r>
      <w:r>
        <w:rPr>
          <w:i/>
        </w:rPr>
        <w:tab/>
      </w:r>
      <w:r>
        <w:rPr>
          <w:i/>
        </w:rPr>
        <w:tab/>
      </w:r>
      <w:r>
        <w:rPr>
          <w:i/>
        </w:rPr>
        <w:tab/>
      </w:r>
      <w:r>
        <w:rPr>
          <w:i/>
        </w:rPr>
        <w:tab/>
      </w:r>
      <w:r>
        <w:rPr>
          <w:i/>
        </w:rPr>
        <w:tab/>
        <w:t>Source: Ericsson</w:t>
      </w:r>
    </w:p>
    <w:p w14:paraId="03862512" w14:textId="77777777" w:rsidR="003E6F6D" w:rsidRDefault="003E6F6D" w:rsidP="003E6F6D">
      <w:pPr>
        <w:rPr>
          <w:color w:val="808080"/>
        </w:rPr>
      </w:pPr>
      <w:r>
        <w:rPr>
          <w:color w:val="808080"/>
        </w:rPr>
        <w:t>(Replaces C4-221192)</w:t>
      </w:r>
    </w:p>
    <w:p w14:paraId="35A4747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A0C8C" w14:textId="4A8CF06C" w:rsidR="003E6F6D" w:rsidRDefault="003E6F6D" w:rsidP="003E6F6D">
      <w:pPr>
        <w:rPr>
          <w:rFonts w:ascii="Arial" w:hAnsi="Arial" w:cs="Arial"/>
          <w:b/>
          <w:sz w:val="24"/>
        </w:rPr>
      </w:pPr>
      <w:r>
        <w:rPr>
          <w:rFonts w:ascii="Arial" w:hAnsi="Arial" w:cs="Arial"/>
          <w:b/>
          <w:color w:val="0000FF"/>
          <w:sz w:val="24"/>
        </w:rPr>
        <w:t>C4-221551</w:t>
      </w:r>
      <w:r>
        <w:rPr>
          <w:rFonts w:ascii="Arial" w:hAnsi="Arial" w:cs="Arial"/>
          <w:b/>
          <w:color w:val="0000FF"/>
          <w:sz w:val="24"/>
        </w:rPr>
        <w:tab/>
      </w:r>
      <w:r>
        <w:rPr>
          <w:rFonts w:ascii="Arial" w:hAnsi="Arial" w:cs="Arial"/>
          <w:b/>
          <w:sz w:val="24"/>
        </w:rPr>
        <w:t>Routing Indicator Update in Nudm_SDM notifications</w:t>
      </w:r>
    </w:p>
    <w:p w14:paraId="10952915"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v16.10.0</w:t>
      </w:r>
      <w:r>
        <w:rPr>
          <w:i/>
        </w:rPr>
        <w:tab/>
        <w:t xml:space="preserve">  CR-0838  rev  Cat: F (Rel-16)</w:t>
      </w:r>
      <w:r>
        <w:rPr>
          <w:i/>
        </w:rPr>
        <w:br/>
      </w:r>
      <w:r>
        <w:rPr>
          <w:i/>
        </w:rPr>
        <w:br/>
      </w:r>
      <w:r>
        <w:rPr>
          <w:i/>
        </w:rPr>
        <w:tab/>
      </w:r>
      <w:r>
        <w:rPr>
          <w:i/>
        </w:rPr>
        <w:tab/>
      </w:r>
      <w:r>
        <w:rPr>
          <w:i/>
        </w:rPr>
        <w:tab/>
      </w:r>
      <w:r>
        <w:rPr>
          <w:i/>
        </w:rPr>
        <w:tab/>
      </w:r>
      <w:r>
        <w:rPr>
          <w:i/>
        </w:rPr>
        <w:tab/>
        <w:t>Source: Ericsson</w:t>
      </w:r>
    </w:p>
    <w:p w14:paraId="7741F34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04EEB" w14:textId="1E6DD203" w:rsidR="003E6F6D" w:rsidRDefault="003E6F6D" w:rsidP="003E6F6D">
      <w:pPr>
        <w:rPr>
          <w:rFonts w:ascii="Arial" w:hAnsi="Arial" w:cs="Arial"/>
          <w:b/>
          <w:sz w:val="24"/>
        </w:rPr>
      </w:pPr>
      <w:r>
        <w:rPr>
          <w:rFonts w:ascii="Arial" w:hAnsi="Arial" w:cs="Arial"/>
          <w:b/>
          <w:color w:val="0000FF"/>
          <w:sz w:val="24"/>
        </w:rPr>
        <w:t>C4-221552</w:t>
      </w:r>
      <w:r>
        <w:rPr>
          <w:rFonts w:ascii="Arial" w:hAnsi="Arial" w:cs="Arial"/>
          <w:b/>
          <w:color w:val="0000FF"/>
          <w:sz w:val="24"/>
        </w:rPr>
        <w:tab/>
      </w:r>
      <w:r>
        <w:rPr>
          <w:rFonts w:ascii="Arial" w:hAnsi="Arial" w:cs="Arial"/>
          <w:b/>
          <w:sz w:val="24"/>
        </w:rPr>
        <w:t>Routing Indicator Update in Nudm_SDM notifications</w:t>
      </w:r>
    </w:p>
    <w:p w14:paraId="4E89EEC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CR-0822  rev 1 Cat: A (Rel-17)</w:t>
      </w:r>
      <w:r>
        <w:rPr>
          <w:i/>
        </w:rPr>
        <w:br/>
      </w:r>
      <w:r>
        <w:rPr>
          <w:i/>
        </w:rPr>
        <w:lastRenderedPageBreak/>
        <w:br/>
      </w:r>
      <w:r>
        <w:rPr>
          <w:i/>
        </w:rPr>
        <w:tab/>
      </w:r>
      <w:r>
        <w:rPr>
          <w:i/>
        </w:rPr>
        <w:tab/>
      </w:r>
      <w:r>
        <w:rPr>
          <w:i/>
        </w:rPr>
        <w:tab/>
      </w:r>
      <w:r>
        <w:rPr>
          <w:i/>
        </w:rPr>
        <w:tab/>
      </w:r>
      <w:r>
        <w:rPr>
          <w:i/>
        </w:rPr>
        <w:tab/>
        <w:t>Source: Ericsson</w:t>
      </w:r>
    </w:p>
    <w:p w14:paraId="5BACD71B" w14:textId="77777777" w:rsidR="003E6F6D" w:rsidRDefault="003E6F6D" w:rsidP="003E6F6D">
      <w:pPr>
        <w:rPr>
          <w:color w:val="808080"/>
        </w:rPr>
      </w:pPr>
      <w:r>
        <w:rPr>
          <w:color w:val="808080"/>
        </w:rPr>
        <w:t>(Replaces C4-221193)</w:t>
      </w:r>
    </w:p>
    <w:p w14:paraId="1D41808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E8A0A" w14:textId="7876AF7D" w:rsidR="003E6F6D" w:rsidRDefault="003E6F6D" w:rsidP="003E6F6D">
      <w:pPr>
        <w:rPr>
          <w:rFonts w:ascii="Arial" w:hAnsi="Arial" w:cs="Arial"/>
          <w:b/>
          <w:sz w:val="24"/>
        </w:rPr>
      </w:pPr>
      <w:r>
        <w:rPr>
          <w:rFonts w:ascii="Arial" w:hAnsi="Arial" w:cs="Arial"/>
          <w:b/>
          <w:color w:val="0000FF"/>
          <w:sz w:val="24"/>
        </w:rPr>
        <w:t>C4-221553</w:t>
      </w:r>
      <w:r>
        <w:rPr>
          <w:rFonts w:ascii="Arial" w:hAnsi="Arial" w:cs="Arial"/>
          <w:b/>
          <w:color w:val="0000FF"/>
          <w:sz w:val="24"/>
        </w:rPr>
        <w:tab/>
      </w:r>
      <w:r>
        <w:rPr>
          <w:rFonts w:ascii="Arial" w:hAnsi="Arial" w:cs="Arial"/>
          <w:b/>
          <w:sz w:val="24"/>
        </w:rPr>
        <w:t>AIW Service</w:t>
      </w:r>
    </w:p>
    <w:p w14:paraId="0E651891"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v17.3.0</w:t>
      </w:r>
      <w:r>
        <w:rPr>
          <w:i/>
        </w:rPr>
        <w:tab/>
        <w:t xml:space="preserve">  CR-0051  rev 2 Cat: B (Rel-17)</w:t>
      </w:r>
      <w:r>
        <w:rPr>
          <w:i/>
        </w:rPr>
        <w:br/>
      </w:r>
      <w:r>
        <w:rPr>
          <w:i/>
        </w:rPr>
        <w:br/>
      </w:r>
      <w:r>
        <w:rPr>
          <w:i/>
        </w:rPr>
        <w:tab/>
      </w:r>
      <w:r>
        <w:rPr>
          <w:i/>
        </w:rPr>
        <w:tab/>
      </w:r>
      <w:r>
        <w:rPr>
          <w:i/>
        </w:rPr>
        <w:tab/>
      </w:r>
      <w:r>
        <w:rPr>
          <w:i/>
        </w:rPr>
        <w:tab/>
      </w:r>
      <w:r>
        <w:rPr>
          <w:i/>
        </w:rPr>
        <w:tab/>
        <w:t>Source: Ericsson, Huawei, ZTE</w:t>
      </w:r>
    </w:p>
    <w:p w14:paraId="6D565CF0" w14:textId="77777777" w:rsidR="003E6F6D" w:rsidRDefault="003E6F6D" w:rsidP="003E6F6D">
      <w:pPr>
        <w:rPr>
          <w:color w:val="808080"/>
        </w:rPr>
      </w:pPr>
      <w:r>
        <w:rPr>
          <w:color w:val="808080"/>
        </w:rPr>
        <w:t>(Replaces C4-220429)</w:t>
      </w:r>
    </w:p>
    <w:p w14:paraId="3B72AEF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C4-221644</w:t>
      </w:r>
      <w:r>
        <w:rPr>
          <w:color w:val="993300"/>
          <w:u w:val="single"/>
        </w:rPr>
        <w:t>.</w:t>
      </w:r>
    </w:p>
    <w:p w14:paraId="7C373B5A" w14:textId="7B6C5DEC" w:rsidR="003E6F6D" w:rsidRDefault="003E6F6D" w:rsidP="003E6F6D">
      <w:pPr>
        <w:rPr>
          <w:rFonts w:ascii="Arial" w:hAnsi="Arial" w:cs="Arial"/>
          <w:b/>
          <w:sz w:val="24"/>
        </w:rPr>
      </w:pPr>
      <w:r>
        <w:rPr>
          <w:rFonts w:ascii="Arial" w:hAnsi="Arial" w:cs="Arial"/>
          <w:b/>
          <w:color w:val="0000FF"/>
          <w:sz w:val="24"/>
        </w:rPr>
        <w:t>C4-221558</w:t>
      </w:r>
      <w:r>
        <w:rPr>
          <w:rFonts w:ascii="Arial" w:hAnsi="Arial" w:cs="Arial"/>
          <w:b/>
          <w:color w:val="0000FF"/>
          <w:sz w:val="24"/>
        </w:rPr>
        <w:tab/>
      </w:r>
      <w:r>
        <w:rPr>
          <w:rFonts w:ascii="Arial" w:hAnsi="Arial" w:cs="Arial"/>
          <w:b/>
          <w:sz w:val="24"/>
        </w:rPr>
        <w:t>PVS Info</w:t>
      </w:r>
    </w:p>
    <w:p w14:paraId="39C99555"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CR-0328  rev 2 Cat: F (Rel-17)</w:t>
      </w:r>
      <w:r>
        <w:rPr>
          <w:i/>
        </w:rPr>
        <w:br/>
      </w:r>
      <w:r>
        <w:rPr>
          <w:i/>
        </w:rPr>
        <w:br/>
      </w:r>
      <w:r>
        <w:rPr>
          <w:i/>
        </w:rPr>
        <w:tab/>
      </w:r>
      <w:r>
        <w:rPr>
          <w:i/>
        </w:rPr>
        <w:tab/>
      </w:r>
      <w:r>
        <w:rPr>
          <w:i/>
        </w:rPr>
        <w:tab/>
      </w:r>
      <w:r>
        <w:rPr>
          <w:i/>
        </w:rPr>
        <w:tab/>
      </w:r>
      <w:r>
        <w:rPr>
          <w:i/>
        </w:rPr>
        <w:tab/>
        <w:t>Source: Ericsson</w:t>
      </w:r>
    </w:p>
    <w:p w14:paraId="1D9738AA" w14:textId="77777777" w:rsidR="003E6F6D" w:rsidRDefault="003E6F6D" w:rsidP="003E6F6D">
      <w:pPr>
        <w:rPr>
          <w:color w:val="808080"/>
        </w:rPr>
      </w:pPr>
      <w:r>
        <w:rPr>
          <w:color w:val="808080"/>
        </w:rPr>
        <w:t>(Replaces C4-221186)</w:t>
      </w:r>
    </w:p>
    <w:p w14:paraId="1149D46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C4-221645</w:t>
      </w:r>
      <w:r>
        <w:rPr>
          <w:color w:val="993300"/>
          <w:u w:val="single"/>
        </w:rPr>
        <w:t>.</w:t>
      </w:r>
    </w:p>
    <w:p w14:paraId="075C13FC" w14:textId="263C2486" w:rsidR="003E6F6D" w:rsidRDefault="003E6F6D" w:rsidP="003E6F6D">
      <w:pPr>
        <w:rPr>
          <w:rFonts w:ascii="Arial" w:hAnsi="Arial" w:cs="Arial"/>
          <w:b/>
          <w:sz w:val="24"/>
        </w:rPr>
      </w:pPr>
      <w:r>
        <w:rPr>
          <w:rFonts w:ascii="Arial" w:hAnsi="Arial" w:cs="Arial"/>
          <w:b/>
          <w:color w:val="0000FF"/>
          <w:sz w:val="24"/>
        </w:rPr>
        <w:t>C4-221565</w:t>
      </w:r>
      <w:r>
        <w:rPr>
          <w:rFonts w:ascii="Arial" w:hAnsi="Arial" w:cs="Arial"/>
          <w:b/>
          <w:color w:val="0000FF"/>
          <w:sz w:val="24"/>
        </w:rPr>
        <w:tab/>
      </w:r>
      <w:r>
        <w:rPr>
          <w:rFonts w:ascii="Arial" w:hAnsi="Arial" w:cs="Arial"/>
          <w:b/>
          <w:sz w:val="24"/>
        </w:rPr>
        <w:t>PVS Info</w:t>
      </w:r>
    </w:p>
    <w:p w14:paraId="1E0BFC7E"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v17.4.0</w:t>
      </w:r>
      <w:r>
        <w:rPr>
          <w:i/>
        </w:rPr>
        <w:tab/>
        <w:t xml:space="preserve">  CR-0144  rev 2 Cat: B (Rel-17)</w:t>
      </w:r>
      <w:r>
        <w:rPr>
          <w:i/>
        </w:rPr>
        <w:br/>
      </w:r>
      <w:r>
        <w:rPr>
          <w:i/>
        </w:rPr>
        <w:br/>
      </w:r>
      <w:r>
        <w:rPr>
          <w:i/>
        </w:rPr>
        <w:tab/>
      </w:r>
      <w:r>
        <w:rPr>
          <w:i/>
        </w:rPr>
        <w:tab/>
      </w:r>
      <w:r>
        <w:rPr>
          <w:i/>
        </w:rPr>
        <w:tab/>
      </w:r>
      <w:r>
        <w:rPr>
          <w:i/>
        </w:rPr>
        <w:tab/>
      </w:r>
      <w:r>
        <w:rPr>
          <w:i/>
        </w:rPr>
        <w:tab/>
        <w:t>Source: Ericsson, Huawei</w:t>
      </w:r>
    </w:p>
    <w:p w14:paraId="1A9B207E" w14:textId="77777777" w:rsidR="003E6F6D" w:rsidRDefault="003E6F6D" w:rsidP="003E6F6D">
      <w:pPr>
        <w:rPr>
          <w:color w:val="808080"/>
        </w:rPr>
      </w:pPr>
      <w:r>
        <w:rPr>
          <w:color w:val="808080"/>
        </w:rPr>
        <w:t>(Replaces C4-221185)</w:t>
      </w:r>
    </w:p>
    <w:p w14:paraId="0F98705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C4-221647</w:t>
      </w:r>
      <w:r>
        <w:rPr>
          <w:color w:val="993300"/>
          <w:u w:val="single"/>
        </w:rPr>
        <w:t>.</w:t>
      </w:r>
    </w:p>
    <w:p w14:paraId="6C51EEF6" w14:textId="3FC58B40" w:rsidR="003E6F6D" w:rsidRDefault="003E6F6D" w:rsidP="003E6F6D">
      <w:pPr>
        <w:rPr>
          <w:rFonts w:ascii="Arial" w:hAnsi="Arial" w:cs="Arial"/>
          <w:b/>
          <w:sz w:val="24"/>
        </w:rPr>
      </w:pPr>
      <w:r>
        <w:rPr>
          <w:rFonts w:ascii="Arial" w:hAnsi="Arial" w:cs="Arial"/>
          <w:b/>
          <w:color w:val="0000FF"/>
          <w:sz w:val="24"/>
        </w:rPr>
        <w:t>C4-221636</w:t>
      </w:r>
      <w:r>
        <w:rPr>
          <w:rFonts w:ascii="Arial" w:hAnsi="Arial" w:cs="Arial"/>
          <w:b/>
          <w:color w:val="0000FF"/>
          <w:sz w:val="24"/>
        </w:rPr>
        <w:tab/>
      </w:r>
      <w:r>
        <w:rPr>
          <w:rFonts w:ascii="Arial" w:hAnsi="Arial" w:cs="Arial"/>
          <w:b/>
          <w:sz w:val="24"/>
        </w:rPr>
        <w:t>Clarification of PVS FQDN for UE SNPN onboarding</w:t>
      </w:r>
    </w:p>
    <w:p w14:paraId="6BAE87F5" w14:textId="77777777" w:rsidR="003E6F6D" w:rsidRDefault="003E6F6D" w:rsidP="003E6F6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v17.4.0</w:t>
      </w:r>
      <w:r>
        <w:rPr>
          <w:i/>
        </w:rPr>
        <w:tab/>
        <w:t xml:space="preserve">  CR-0630  rev 1 Cat: F (Rel-17)</w:t>
      </w:r>
      <w:r>
        <w:rPr>
          <w:i/>
        </w:rPr>
        <w:br/>
      </w:r>
      <w:r>
        <w:rPr>
          <w:i/>
        </w:rPr>
        <w:br/>
      </w:r>
      <w:r>
        <w:rPr>
          <w:i/>
        </w:rPr>
        <w:tab/>
      </w:r>
      <w:r>
        <w:rPr>
          <w:i/>
        </w:rPr>
        <w:tab/>
      </w:r>
      <w:r>
        <w:rPr>
          <w:i/>
        </w:rPr>
        <w:tab/>
      </w:r>
      <w:r>
        <w:rPr>
          <w:i/>
        </w:rPr>
        <w:tab/>
      </w:r>
      <w:r>
        <w:rPr>
          <w:i/>
        </w:rPr>
        <w:tab/>
        <w:t>Source: vivo</w:t>
      </w:r>
    </w:p>
    <w:p w14:paraId="77DF6C97" w14:textId="77777777" w:rsidR="003E6F6D" w:rsidRDefault="003E6F6D" w:rsidP="003E6F6D">
      <w:pPr>
        <w:rPr>
          <w:color w:val="808080"/>
        </w:rPr>
      </w:pPr>
      <w:r>
        <w:rPr>
          <w:color w:val="808080"/>
        </w:rPr>
        <w:t>(Replaces C4-221058)</w:t>
      </w:r>
    </w:p>
    <w:p w14:paraId="3536B9E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7BF916" w14:textId="0D7E17B7" w:rsidR="003E6F6D" w:rsidRDefault="003E6F6D" w:rsidP="003E6F6D">
      <w:pPr>
        <w:rPr>
          <w:rFonts w:ascii="Arial" w:hAnsi="Arial" w:cs="Arial"/>
          <w:b/>
          <w:sz w:val="24"/>
        </w:rPr>
      </w:pPr>
      <w:r>
        <w:rPr>
          <w:rFonts w:ascii="Arial" w:hAnsi="Arial" w:cs="Arial"/>
          <w:b/>
          <w:color w:val="0000FF"/>
          <w:sz w:val="24"/>
        </w:rPr>
        <w:t>C4-221640</w:t>
      </w:r>
      <w:r>
        <w:rPr>
          <w:rFonts w:ascii="Arial" w:hAnsi="Arial" w:cs="Arial"/>
          <w:b/>
          <w:color w:val="0000FF"/>
          <w:sz w:val="24"/>
        </w:rPr>
        <w:tab/>
      </w:r>
      <w:r>
        <w:rPr>
          <w:rFonts w:ascii="Arial" w:hAnsi="Arial" w:cs="Arial"/>
          <w:b/>
          <w:sz w:val="24"/>
        </w:rPr>
        <w:t>SNPN impacts on NRF - DCS/CH identification</w:t>
      </w:r>
    </w:p>
    <w:p w14:paraId="3F2698E4"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CR-0630  rev 5 Cat: B (Rel-17)</w:t>
      </w:r>
      <w:r>
        <w:rPr>
          <w:i/>
        </w:rPr>
        <w:br/>
      </w:r>
      <w:r>
        <w:rPr>
          <w:i/>
        </w:rPr>
        <w:br/>
      </w:r>
      <w:r>
        <w:rPr>
          <w:i/>
        </w:rPr>
        <w:tab/>
      </w:r>
      <w:r>
        <w:rPr>
          <w:i/>
        </w:rPr>
        <w:tab/>
      </w:r>
      <w:r>
        <w:rPr>
          <w:i/>
        </w:rPr>
        <w:tab/>
      </w:r>
      <w:r>
        <w:rPr>
          <w:i/>
        </w:rPr>
        <w:tab/>
      </w:r>
      <w:r>
        <w:rPr>
          <w:i/>
        </w:rPr>
        <w:tab/>
        <w:t>Source: Huawei</w:t>
      </w:r>
    </w:p>
    <w:p w14:paraId="6E951D9B" w14:textId="77777777" w:rsidR="003E6F6D" w:rsidRDefault="003E6F6D" w:rsidP="003E6F6D">
      <w:pPr>
        <w:rPr>
          <w:color w:val="808080"/>
        </w:rPr>
      </w:pPr>
      <w:r>
        <w:rPr>
          <w:color w:val="808080"/>
        </w:rPr>
        <w:t>(Replaces C4-221533)</w:t>
      </w:r>
    </w:p>
    <w:p w14:paraId="54D5789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C4-221646</w:t>
      </w:r>
      <w:r>
        <w:rPr>
          <w:color w:val="993300"/>
          <w:u w:val="single"/>
        </w:rPr>
        <w:t>.</w:t>
      </w:r>
    </w:p>
    <w:p w14:paraId="396075A3" w14:textId="30D168E8" w:rsidR="003E6F6D" w:rsidRDefault="003E6F6D" w:rsidP="003E6F6D">
      <w:pPr>
        <w:rPr>
          <w:rFonts w:ascii="Arial" w:hAnsi="Arial" w:cs="Arial"/>
          <w:b/>
          <w:sz w:val="24"/>
        </w:rPr>
      </w:pPr>
      <w:r>
        <w:rPr>
          <w:rFonts w:ascii="Arial" w:hAnsi="Arial" w:cs="Arial"/>
          <w:b/>
          <w:color w:val="0000FF"/>
          <w:sz w:val="24"/>
        </w:rPr>
        <w:t>C4-221644</w:t>
      </w:r>
      <w:r>
        <w:rPr>
          <w:rFonts w:ascii="Arial" w:hAnsi="Arial" w:cs="Arial"/>
          <w:b/>
          <w:color w:val="0000FF"/>
          <w:sz w:val="24"/>
        </w:rPr>
        <w:tab/>
      </w:r>
      <w:r>
        <w:rPr>
          <w:rFonts w:ascii="Arial" w:hAnsi="Arial" w:cs="Arial"/>
          <w:b/>
          <w:sz w:val="24"/>
        </w:rPr>
        <w:t>AIW Service</w:t>
      </w:r>
    </w:p>
    <w:p w14:paraId="3F7A5887"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v17.3.0</w:t>
      </w:r>
      <w:r>
        <w:rPr>
          <w:i/>
        </w:rPr>
        <w:tab/>
        <w:t xml:space="preserve">  CR-0051  rev 3 Cat: B (Rel-17)</w:t>
      </w:r>
      <w:r>
        <w:rPr>
          <w:i/>
        </w:rPr>
        <w:br/>
      </w:r>
      <w:r>
        <w:rPr>
          <w:i/>
        </w:rPr>
        <w:lastRenderedPageBreak/>
        <w:br/>
      </w:r>
      <w:r>
        <w:rPr>
          <w:i/>
        </w:rPr>
        <w:tab/>
      </w:r>
      <w:r>
        <w:rPr>
          <w:i/>
        </w:rPr>
        <w:tab/>
      </w:r>
      <w:r>
        <w:rPr>
          <w:i/>
        </w:rPr>
        <w:tab/>
      </w:r>
      <w:r>
        <w:rPr>
          <w:i/>
        </w:rPr>
        <w:tab/>
      </w:r>
      <w:r>
        <w:rPr>
          <w:i/>
        </w:rPr>
        <w:tab/>
        <w:t>Source: Ericsson, Huawei, ZTE</w:t>
      </w:r>
    </w:p>
    <w:p w14:paraId="2E1E6F36" w14:textId="77777777" w:rsidR="003E6F6D" w:rsidRDefault="003E6F6D" w:rsidP="003E6F6D">
      <w:pPr>
        <w:rPr>
          <w:color w:val="808080"/>
        </w:rPr>
      </w:pPr>
      <w:r>
        <w:rPr>
          <w:color w:val="808080"/>
        </w:rPr>
        <w:t>(Replaces C4-221553)</w:t>
      </w:r>
    </w:p>
    <w:p w14:paraId="5E6B3FF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269DD" w14:textId="7C56F4C3" w:rsidR="003E6F6D" w:rsidRDefault="003E6F6D" w:rsidP="003E6F6D">
      <w:pPr>
        <w:rPr>
          <w:rFonts w:ascii="Arial" w:hAnsi="Arial" w:cs="Arial"/>
          <w:b/>
          <w:sz w:val="24"/>
        </w:rPr>
      </w:pPr>
      <w:r>
        <w:rPr>
          <w:rFonts w:ascii="Arial" w:hAnsi="Arial" w:cs="Arial"/>
          <w:b/>
          <w:color w:val="0000FF"/>
          <w:sz w:val="24"/>
        </w:rPr>
        <w:t>C4-221645</w:t>
      </w:r>
      <w:r>
        <w:rPr>
          <w:rFonts w:ascii="Arial" w:hAnsi="Arial" w:cs="Arial"/>
          <w:b/>
          <w:color w:val="0000FF"/>
          <w:sz w:val="24"/>
        </w:rPr>
        <w:tab/>
      </w:r>
      <w:r>
        <w:rPr>
          <w:rFonts w:ascii="Arial" w:hAnsi="Arial" w:cs="Arial"/>
          <w:b/>
          <w:sz w:val="24"/>
        </w:rPr>
        <w:t>PVS Info</w:t>
      </w:r>
    </w:p>
    <w:p w14:paraId="66A9D13B"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CR-0328  rev 3 Cat: F (Rel-17)</w:t>
      </w:r>
      <w:r>
        <w:rPr>
          <w:i/>
        </w:rPr>
        <w:br/>
      </w:r>
      <w:r>
        <w:rPr>
          <w:i/>
        </w:rPr>
        <w:br/>
      </w:r>
      <w:r>
        <w:rPr>
          <w:i/>
        </w:rPr>
        <w:tab/>
      </w:r>
      <w:r>
        <w:rPr>
          <w:i/>
        </w:rPr>
        <w:tab/>
      </w:r>
      <w:r>
        <w:rPr>
          <w:i/>
        </w:rPr>
        <w:tab/>
      </w:r>
      <w:r>
        <w:rPr>
          <w:i/>
        </w:rPr>
        <w:tab/>
      </w:r>
      <w:r>
        <w:rPr>
          <w:i/>
        </w:rPr>
        <w:tab/>
        <w:t>Source: Ericsson</w:t>
      </w:r>
    </w:p>
    <w:p w14:paraId="1927B852" w14:textId="77777777" w:rsidR="003E6F6D" w:rsidRDefault="003E6F6D" w:rsidP="003E6F6D">
      <w:pPr>
        <w:rPr>
          <w:color w:val="808080"/>
        </w:rPr>
      </w:pPr>
      <w:r>
        <w:rPr>
          <w:color w:val="808080"/>
        </w:rPr>
        <w:t>(Replaces C4-221558)</w:t>
      </w:r>
    </w:p>
    <w:p w14:paraId="1DDE25A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8D5DA" w14:textId="2C0C9460" w:rsidR="003E6F6D" w:rsidRDefault="003E6F6D" w:rsidP="003E6F6D">
      <w:pPr>
        <w:rPr>
          <w:rFonts w:ascii="Arial" w:hAnsi="Arial" w:cs="Arial"/>
          <w:b/>
          <w:sz w:val="24"/>
        </w:rPr>
      </w:pPr>
      <w:r>
        <w:rPr>
          <w:rFonts w:ascii="Arial" w:hAnsi="Arial" w:cs="Arial"/>
          <w:b/>
          <w:color w:val="0000FF"/>
          <w:sz w:val="24"/>
        </w:rPr>
        <w:t>C4-221646</w:t>
      </w:r>
      <w:r>
        <w:rPr>
          <w:rFonts w:ascii="Arial" w:hAnsi="Arial" w:cs="Arial"/>
          <w:b/>
          <w:color w:val="0000FF"/>
          <w:sz w:val="24"/>
        </w:rPr>
        <w:tab/>
      </w:r>
      <w:r>
        <w:rPr>
          <w:rFonts w:ascii="Arial" w:hAnsi="Arial" w:cs="Arial"/>
          <w:b/>
          <w:sz w:val="24"/>
        </w:rPr>
        <w:t>SNPN impacts on NRF - DCS/CH identification</w:t>
      </w:r>
    </w:p>
    <w:p w14:paraId="6CA5CF9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CR-0630  rev 6 Cat: B (Rel-17)</w:t>
      </w:r>
      <w:r>
        <w:rPr>
          <w:i/>
        </w:rPr>
        <w:br/>
      </w:r>
      <w:r>
        <w:rPr>
          <w:i/>
        </w:rPr>
        <w:br/>
      </w:r>
      <w:r>
        <w:rPr>
          <w:i/>
        </w:rPr>
        <w:tab/>
      </w:r>
      <w:r>
        <w:rPr>
          <w:i/>
        </w:rPr>
        <w:tab/>
      </w:r>
      <w:r>
        <w:rPr>
          <w:i/>
        </w:rPr>
        <w:tab/>
      </w:r>
      <w:r>
        <w:rPr>
          <w:i/>
        </w:rPr>
        <w:tab/>
      </w:r>
      <w:r>
        <w:rPr>
          <w:i/>
        </w:rPr>
        <w:tab/>
        <w:t>Source: Huawei</w:t>
      </w:r>
    </w:p>
    <w:p w14:paraId="3D1059B9" w14:textId="77777777" w:rsidR="003E6F6D" w:rsidRDefault="003E6F6D" w:rsidP="003E6F6D">
      <w:pPr>
        <w:rPr>
          <w:color w:val="808080"/>
        </w:rPr>
      </w:pPr>
      <w:r>
        <w:rPr>
          <w:color w:val="808080"/>
        </w:rPr>
        <w:t>(Replaces C4-221640)</w:t>
      </w:r>
    </w:p>
    <w:p w14:paraId="011847B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4F04D" w14:textId="24B19683" w:rsidR="003E6F6D" w:rsidRDefault="003E6F6D" w:rsidP="003E6F6D">
      <w:pPr>
        <w:rPr>
          <w:rFonts w:ascii="Arial" w:hAnsi="Arial" w:cs="Arial"/>
          <w:b/>
          <w:sz w:val="24"/>
        </w:rPr>
      </w:pPr>
      <w:r>
        <w:rPr>
          <w:rFonts w:ascii="Arial" w:hAnsi="Arial" w:cs="Arial"/>
          <w:b/>
          <w:color w:val="0000FF"/>
          <w:sz w:val="24"/>
        </w:rPr>
        <w:t>C4-221647</w:t>
      </w:r>
      <w:r>
        <w:rPr>
          <w:rFonts w:ascii="Arial" w:hAnsi="Arial" w:cs="Arial"/>
          <w:b/>
          <w:color w:val="0000FF"/>
          <w:sz w:val="24"/>
        </w:rPr>
        <w:tab/>
      </w:r>
      <w:r>
        <w:rPr>
          <w:rFonts w:ascii="Arial" w:hAnsi="Arial" w:cs="Arial"/>
          <w:b/>
          <w:sz w:val="24"/>
        </w:rPr>
        <w:t>PVS Info</w:t>
      </w:r>
    </w:p>
    <w:p w14:paraId="051B8FF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v17.4.0</w:t>
      </w:r>
      <w:r>
        <w:rPr>
          <w:i/>
        </w:rPr>
        <w:tab/>
        <w:t xml:space="preserve">  CR-0144  rev 3 Cat: B (Rel-17)</w:t>
      </w:r>
      <w:r>
        <w:rPr>
          <w:i/>
        </w:rPr>
        <w:br/>
      </w:r>
      <w:r>
        <w:rPr>
          <w:i/>
        </w:rPr>
        <w:br/>
      </w:r>
      <w:r>
        <w:rPr>
          <w:i/>
        </w:rPr>
        <w:tab/>
      </w:r>
      <w:r>
        <w:rPr>
          <w:i/>
        </w:rPr>
        <w:tab/>
      </w:r>
      <w:r>
        <w:rPr>
          <w:i/>
        </w:rPr>
        <w:tab/>
      </w:r>
      <w:r>
        <w:rPr>
          <w:i/>
        </w:rPr>
        <w:tab/>
      </w:r>
      <w:r>
        <w:rPr>
          <w:i/>
        </w:rPr>
        <w:tab/>
        <w:t>Source: Ericsson, Huawei</w:t>
      </w:r>
    </w:p>
    <w:p w14:paraId="419C908D" w14:textId="77777777" w:rsidR="003E6F6D" w:rsidRDefault="003E6F6D" w:rsidP="003E6F6D">
      <w:pPr>
        <w:rPr>
          <w:color w:val="808080"/>
        </w:rPr>
      </w:pPr>
      <w:r>
        <w:rPr>
          <w:color w:val="808080"/>
        </w:rPr>
        <w:t>(Replaces C4-221565)</w:t>
      </w:r>
    </w:p>
    <w:p w14:paraId="5962127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F4A47" w14:textId="77777777" w:rsidR="003E6F6D" w:rsidRDefault="003E6F6D" w:rsidP="003E6F6D">
      <w:pPr>
        <w:pStyle w:val="Heading4"/>
      </w:pPr>
      <w:bookmarkStart w:id="57" w:name="_Toc97372298"/>
      <w:r>
        <w:t>6.2.13</w:t>
      </w:r>
      <w:r>
        <w:tab/>
        <w:t>CT aspects of enhanced support of industrial IoT [IIoT]</w:t>
      </w:r>
      <w:bookmarkEnd w:id="57"/>
    </w:p>
    <w:p w14:paraId="4BE7E815" w14:textId="7756A270" w:rsidR="003E6F6D" w:rsidRDefault="003E6F6D" w:rsidP="003E6F6D">
      <w:pPr>
        <w:rPr>
          <w:rFonts w:ascii="Arial" w:hAnsi="Arial" w:cs="Arial"/>
          <w:b/>
          <w:sz w:val="24"/>
        </w:rPr>
      </w:pPr>
      <w:r>
        <w:rPr>
          <w:rFonts w:ascii="Arial" w:hAnsi="Arial" w:cs="Arial"/>
          <w:b/>
          <w:color w:val="0000FF"/>
          <w:sz w:val="24"/>
        </w:rPr>
        <w:t>C4-221220</w:t>
      </w:r>
      <w:r>
        <w:rPr>
          <w:rFonts w:ascii="Arial" w:hAnsi="Arial" w:cs="Arial"/>
          <w:b/>
          <w:color w:val="0000FF"/>
          <w:sz w:val="24"/>
        </w:rPr>
        <w:tab/>
      </w:r>
      <w:r>
        <w:rPr>
          <w:rFonts w:ascii="Arial" w:hAnsi="Arial" w:cs="Arial"/>
          <w:b/>
          <w:sz w:val="24"/>
        </w:rPr>
        <w:t>TSCTSF Discovery</w:t>
      </w:r>
    </w:p>
    <w:p w14:paraId="13194B15"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CR-0682  rev  Cat: B (Rel-17)</w:t>
      </w:r>
      <w:r>
        <w:rPr>
          <w:i/>
        </w:rPr>
        <w:br/>
      </w:r>
      <w:r>
        <w:rPr>
          <w:i/>
        </w:rPr>
        <w:br/>
      </w:r>
      <w:r>
        <w:rPr>
          <w:i/>
        </w:rPr>
        <w:tab/>
      </w:r>
      <w:r>
        <w:rPr>
          <w:i/>
        </w:rPr>
        <w:tab/>
      </w:r>
      <w:r>
        <w:rPr>
          <w:i/>
        </w:rPr>
        <w:tab/>
      </w:r>
      <w:r>
        <w:rPr>
          <w:i/>
        </w:rPr>
        <w:tab/>
      </w:r>
      <w:r>
        <w:rPr>
          <w:i/>
        </w:rPr>
        <w:tab/>
        <w:t>Source: Ericsson</w:t>
      </w:r>
    </w:p>
    <w:p w14:paraId="7FBB2B0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DAD292" w14:textId="77777777" w:rsidR="003E6F6D" w:rsidRDefault="003E6F6D" w:rsidP="003E6F6D">
      <w:pPr>
        <w:pStyle w:val="Heading4"/>
      </w:pPr>
      <w:bookmarkStart w:id="58" w:name="_Toc97372299"/>
      <w:r>
        <w:t>6.2.14</w:t>
      </w:r>
      <w:r>
        <w:tab/>
        <w:t>Enablers for Network Automation for 5G - phase 2 [eNA_Ph2]</w:t>
      </w:r>
      <w:bookmarkEnd w:id="58"/>
    </w:p>
    <w:p w14:paraId="51A28BA9" w14:textId="110588E9" w:rsidR="003E6F6D" w:rsidRDefault="003E6F6D" w:rsidP="003E6F6D">
      <w:pPr>
        <w:rPr>
          <w:rFonts w:ascii="Arial" w:hAnsi="Arial" w:cs="Arial"/>
          <w:b/>
          <w:sz w:val="24"/>
        </w:rPr>
      </w:pPr>
      <w:r>
        <w:rPr>
          <w:rFonts w:ascii="Arial" w:hAnsi="Arial" w:cs="Arial"/>
          <w:b/>
          <w:color w:val="0000FF"/>
          <w:sz w:val="24"/>
        </w:rPr>
        <w:t>C4-221074</w:t>
      </w:r>
      <w:r>
        <w:rPr>
          <w:rFonts w:ascii="Arial" w:hAnsi="Arial" w:cs="Arial"/>
          <w:b/>
          <w:color w:val="0000FF"/>
          <w:sz w:val="24"/>
        </w:rPr>
        <w:tab/>
      </w:r>
      <w:r>
        <w:rPr>
          <w:rFonts w:ascii="Arial" w:hAnsi="Arial" w:cs="Arial"/>
          <w:b/>
          <w:sz w:val="24"/>
        </w:rPr>
        <w:t>Additional source in Access Token API</w:t>
      </w:r>
    </w:p>
    <w:p w14:paraId="30189958"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CR-0668  rev  Cat: B (Rel-17)</w:t>
      </w:r>
      <w:r>
        <w:rPr>
          <w:i/>
        </w:rPr>
        <w:br/>
      </w:r>
      <w:r>
        <w:rPr>
          <w:i/>
        </w:rPr>
        <w:br/>
      </w:r>
      <w:r>
        <w:rPr>
          <w:i/>
        </w:rPr>
        <w:tab/>
      </w:r>
      <w:r>
        <w:rPr>
          <w:i/>
        </w:rPr>
        <w:tab/>
      </w:r>
      <w:r>
        <w:rPr>
          <w:i/>
        </w:rPr>
        <w:tab/>
      </w:r>
      <w:r>
        <w:rPr>
          <w:i/>
        </w:rPr>
        <w:tab/>
      </w:r>
      <w:r>
        <w:rPr>
          <w:i/>
        </w:rPr>
        <w:tab/>
        <w:t>Source: Nokia, Nokia Shanghai Bell</w:t>
      </w:r>
    </w:p>
    <w:p w14:paraId="56D645A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621CE7" w14:textId="546831C3" w:rsidR="003E6F6D" w:rsidRDefault="003E6F6D" w:rsidP="003E6F6D">
      <w:pPr>
        <w:rPr>
          <w:rFonts w:ascii="Arial" w:hAnsi="Arial" w:cs="Arial"/>
          <w:b/>
          <w:sz w:val="24"/>
        </w:rPr>
      </w:pPr>
      <w:r>
        <w:rPr>
          <w:rFonts w:ascii="Arial" w:hAnsi="Arial" w:cs="Arial"/>
          <w:b/>
          <w:color w:val="0000FF"/>
          <w:sz w:val="24"/>
        </w:rPr>
        <w:t>C4-221112</w:t>
      </w:r>
      <w:r>
        <w:rPr>
          <w:rFonts w:ascii="Arial" w:hAnsi="Arial" w:cs="Arial"/>
          <w:b/>
          <w:color w:val="0000FF"/>
          <w:sz w:val="24"/>
        </w:rPr>
        <w:tab/>
      </w:r>
      <w:r>
        <w:rPr>
          <w:rFonts w:ascii="Arial" w:hAnsi="Arial" w:cs="Arial"/>
          <w:b/>
          <w:sz w:val="24"/>
        </w:rPr>
        <w:t>User consent for analytics and model training</w:t>
      </w:r>
    </w:p>
    <w:p w14:paraId="212283A5"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CR-0789  rev 2 Cat: B (Rel-17)</w:t>
      </w:r>
      <w:r>
        <w:rPr>
          <w:i/>
        </w:rPr>
        <w:br/>
      </w:r>
      <w:r>
        <w:rPr>
          <w:i/>
        </w:rPr>
        <w:br/>
      </w:r>
      <w:r>
        <w:rPr>
          <w:i/>
        </w:rPr>
        <w:tab/>
      </w:r>
      <w:r>
        <w:rPr>
          <w:i/>
        </w:rPr>
        <w:tab/>
      </w:r>
      <w:r>
        <w:rPr>
          <w:i/>
        </w:rPr>
        <w:tab/>
      </w:r>
      <w:r>
        <w:rPr>
          <w:i/>
        </w:rPr>
        <w:tab/>
      </w:r>
      <w:r>
        <w:rPr>
          <w:i/>
        </w:rPr>
        <w:tab/>
        <w:t>Source: Nokia, Nokia Shanghai Bell, Huawei</w:t>
      </w:r>
    </w:p>
    <w:p w14:paraId="43A7780A" w14:textId="77777777" w:rsidR="003E6F6D" w:rsidRDefault="003E6F6D" w:rsidP="003E6F6D">
      <w:pPr>
        <w:rPr>
          <w:color w:val="808080"/>
        </w:rPr>
      </w:pPr>
      <w:r>
        <w:rPr>
          <w:color w:val="808080"/>
        </w:rPr>
        <w:t>(Replaces C4-220366)</w:t>
      </w:r>
    </w:p>
    <w:p w14:paraId="5E55019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9DB1C" w14:textId="401AFFB8" w:rsidR="003E6F6D" w:rsidRDefault="003E6F6D" w:rsidP="003E6F6D">
      <w:pPr>
        <w:rPr>
          <w:rFonts w:ascii="Arial" w:hAnsi="Arial" w:cs="Arial"/>
          <w:b/>
          <w:sz w:val="24"/>
        </w:rPr>
      </w:pPr>
      <w:r>
        <w:rPr>
          <w:rFonts w:ascii="Arial" w:hAnsi="Arial" w:cs="Arial"/>
          <w:b/>
          <w:color w:val="0000FF"/>
          <w:sz w:val="24"/>
        </w:rPr>
        <w:t>C4-221222</w:t>
      </w:r>
      <w:r>
        <w:rPr>
          <w:rFonts w:ascii="Arial" w:hAnsi="Arial" w:cs="Arial"/>
          <w:b/>
          <w:color w:val="0000FF"/>
          <w:sz w:val="24"/>
        </w:rPr>
        <w:tab/>
      </w:r>
      <w:r>
        <w:rPr>
          <w:rFonts w:ascii="Arial" w:hAnsi="Arial" w:cs="Arial"/>
          <w:b/>
          <w:sz w:val="24"/>
        </w:rPr>
        <w:t>UE Access Behavior Trends Event</w:t>
      </w:r>
    </w:p>
    <w:p w14:paraId="35F2B4A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CR-0690  rev  Cat: B (Rel-17)</w:t>
      </w:r>
      <w:r>
        <w:rPr>
          <w:i/>
        </w:rPr>
        <w:br/>
      </w:r>
      <w:r>
        <w:rPr>
          <w:i/>
        </w:rPr>
        <w:br/>
      </w:r>
      <w:r>
        <w:rPr>
          <w:i/>
        </w:rPr>
        <w:tab/>
      </w:r>
      <w:r>
        <w:rPr>
          <w:i/>
        </w:rPr>
        <w:tab/>
      </w:r>
      <w:r>
        <w:rPr>
          <w:i/>
        </w:rPr>
        <w:tab/>
      </w:r>
      <w:r>
        <w:rPr>
          <w:i/>
        </w:rPr>
        <w:tab/>
      </w:r>
      <w:r>
        <w:rPr>
          <w:i/>
        </w:rPr>
        <w:tab/>
        <w:t>Source: Ericsson</w:t>
      </w:r>
    </w:p>
    <w:p w14:paraId="4DFC161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D10AA9" w14:textId="53BF73D0" w:rsidR="003E6F6D" w:rsidRDefault="003E6F6D" w:rsidP="003E6F6D">
      <w:pPr>
        <w:rPr>
          <w:rFonts w:ascii="Arial" w:hAnsi="Arial" w:cs="Arial"/>
          <w:b/>
          <w:sz w:val="24"/>
        </w:rPr>
      </w:pPr>
      <w:r>
        <w:rPr>
          <w:rFonts w:ascii="Arial" w:hAnsi="Arial" w:cs="Arial"/>
          <w:b/>
          <w:color w:val="0000FF"/>
          <w:sz w:val="24"/>
        </w:rPr>
        <w:t>C4-221223</w:t>
      </w:r>
      <w:r>
        <w:rPr>
          <w:rFonts w:ascii="Arial" w:hAnsi="Arial" w:cs="Arial"/>
          <w:b/>
          <w:color w:val="0000FF"/>
          <w:sz w:val="24"/>
        </w:rPr>
        <w:tab/>
      </w:r>
      <w:r>
        <w:rPr>
          <w:rFonts w:ascii="Arial" w:hAnsi="Arial" w:cs="Arial"/>
          <w:b/>
          <w:sz w:val="24"/>
        </w:rPr>
        <w:t>UE Location Trends Event</w:t>
      </w:r>
    </w:p>
    <w:p w14:paraId="36474D72"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CR-0691  rev  Cat: B (Rel-17)</w:t>
      </w:r>
      <w:r>
        <w:rPr>
          <w:i/>
        </w:rPr>
        <w:br/>
      </w:r>
      <w:r>
        <w:rPr>
          <w:i/>
        </w:rPr>
        <w:br/>
      </w:r>
      <w:r>
        <w:rPr>
          <w:i/>
        </w:rPr>
        <w:tab/>
      </w:r>
      <w:r>
        <w:rPr>
          <w:i/>
        </w:rPr>
        <w:tab/>
      </w:r>
      <w:r>
        <w:rPr>
          <w:i/>
        </w:rPr>
        <w:tab/>
      </w:r>
      <w:r>
        <w:rPr>
          <w:i/>
        </w:rPr>
        <w:tab/>
      </w:r>
      <w:r>
        <w:rPr>
          <w:i/>
        </w:rPr>
        <w:tab/>
        <w:t>Source: Ericsson</w:t>
      </w:r>
    </w:p>
    <w:p w14:paraId="6BC8851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CAD8FD" w14:textId="2D27DC5A" w:rsidR="003E6F6D" w:rsidRDefault="003E6F6D" w:rsidP="003E6F6D">
      <w:pPr>
        <w:rPr>
          <w:rFonts w:ascii="Arial" w:hAnsi="Arial" w:cs="Arial"/>
          <w:b/>
          <w:sz w:val="24"/>
        </w:rPr>
      </w:pPr>
      <w:r>
        <w:rPr>
          <w:rFonts w:ascii="Arial" w:hAnsi="Arial" w:cs="Arial"/>
          <w:b/>
          <w:color w:val="0000FF"/>
          <w:sz w:val="24"/>
        </w:rPr>
        <w:t>C4-221224</w:t>
      </w:r>
      <w:r>
        <w:rPr>
          <w:rFonts w:ascii="Arial" w:hAnsi="Arial" w:cs="Arial"/>
          <w:b/>
          <w:color w:val="0000FF"/>
          <w:sz w:val="24"/>
        </w:rPr>
        <w:tab/>
      </w:r>
      <w:r>
        <w:rPr>
          <w:rFonts w:ascii="Arial" w:hAnsi="Arial" w:cs="Arial"/>
          <w:b/>
          <w:sz w:val="24"/>
        </w:rPr>
        <w:t>UE MM Transactions Report Event</w:t>
      </w:r>
    </w:p>
    <w:p w14:paraId="0C428BDB"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CR-0692  rev  Cat: B (Rel-17)</w:t>
      </w:r>
      <w:r>
        <w:rPr>
          <w:i/>
        </w:rPr>
        <w:br/>
      </w:r>
      <w:r>
        <w:rPr>
          <w:i/>
        </w:rPr>
        <w:br/>
      </w:r>
      <w:r>
        <w:rPr>
          <w:i/>
        </w:rPr>
        <w:tab/>
      </w:r>
      <w:r>
        <w:rPr>
          <w:i/>
        </w:rPr>
        <w:tab/>
      </w:r>
      <w:r>
        <w:rPr>
          <w:i/>
        </w:rPr>
        <w:tab/>
      </w:r>
      <w:r>
        <w:rPr>
          <w:i/>
        </w:rPr>
        <w:tab/>
      </w:r>
      <w:r>
        <w:rPr>
          <w:i/>
        </w:rPr>
        <w:tab/>
        <w:t>Source: Ericsson</w:t>
      </w:r>
    </w:p>
    <w:p w14:paraId="476E735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3D2802" w14:textId="5F931CBF" w:rsidR="003E6F6D" w:rsidRDefault="003E6F6D" w:rsidP="003E6F6D">
      <w:pPr>
        <w:rPr>
          <w:rFonts w:ascii="Arial" w:hAnsi="Arial" w:cs="Arial"/>
          <w:b/>
          <w:sz w:val="24"/>
        </w:rPr>
      </w:pPr>
      <w:r>
        <w:rPr>
          <w:rFonts w:ascii="Arial" w:hAnsi="Arial" w:cs="Arial"/>
          <w:b/>
          <w:color w:val="0000FF"/>
          <w:sz w:val="24"/>
        </w:rPr>
        <w:t>C4-221227</w:t>
      </w:r>
      <w:r>
        <w:rPr>
          <w:rFonts w:ascii="Arial" w:hAnsi="Arial" w:cs="Arial"/>
          <w:b/>
          <w:color w:val="0000FF"/>
          <w:sz w:val="24"/>
        </w:rPr>
        <w:tab/>
      </w:r>
      <w:r>
        <w:rPr>
          <w:rFonts w:ascii="Arial" w:hAnsi="Arial" w:cs="Arial"/>
          <w:b/>
          <w:sz w:val="24"/>
        </w:rPr>
        <w:t>UE Access Behavior Trends Event</w:t>
      </w:r>
    </w:p>
    <w:p w14:paraId="4AC3F4E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CR-0673  rev 2 Cat: B (Rel-17)</w:t>
      </w:r>
      <w:r>
        <w:rPr>
          <w:i/>
        </w:rPr>
        <w:br/>
      </w:r>
      <w:r>
        <w:rPr>
          <w:i/>
        </w:rPr>
        <w:br/>
      </w:r>
      <w:r>
        <w:rPr>
          <w:i/>
        </w:rPr>
        <w:tab/>
      </w:r>
      <w:r>
        <w:rPr>
          <w:i/>
        </w:rPr>
        <w:tab/>
      </w:r>
      <w:r>
        <w:rPr>
          <w:i/>
        </w:rPr>
        <w:tab/>
      </w:r>
      <w:r>
        <w:rPr>
          <w:i/>
        </w:rPr>
        <w:tab/>
      </w:r>
      <w:r>
        <w:rPr>
          <w:i/>
        </w:rPr>
        <w:tab/>
        <w:t>Source: Ericsson</w:t>
      </w:r>
    </w:p>
    <w:p w14:paraId="48E6CD42" w14:textId="77777777" w:rsidR="003E6F6D" w:rsidRDefault="003E6F6D" w:rsidP="003E6F6D">
      <w:pPr>
        <w:rPr>
          <w:color w:val="808080"/>
        </w:rPr>
      </w:pPr>
      <w:r>
        <w:rPr>
          <w:color w:val="808080"/>
        </w:rPr>
        <w:t>(Replaces C4-220375)</w:t>
      </w:r>
    </w:p>
    <w:p w14:paraId="3FC4A7F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2BD48" w14:textId="55A1EB9F" w:rsidR="003E6F6D" w:rsidRDefault="003E6F6D" w:rsidP="003E6F6D">
      <w:pPr>
        <w:rPr>
          <w:rFonts w:ascii="Arial" w:hAnsi="Arial" w:cs="Arial"/>
          <w:b/>
          <w:sz w:val="24"/>
        </w:rPr>
      </w:pPr>
      <w:r>
        <w:rPr>
          <w:rFonts w:ascii="Arial" w:hAnsi="Arial" w:cs="Arial"/>
          <w:b/>
          <w:color w:val="0000FF"/>
          <w:sz w:val="24"/>
        </w:rPr>
        <w:t>C4-221228</w:t>
      </w:r>
      <w:r>
        <w:rPr>
          <w:rFonts w:ascii="Arial" w:hAnsi="Arial" w:cs="Arial"/>
          <w:b/>
          <w:color w:val="0000FF"/>
          <w:sz w:val="24"/>
        </w:rPr>
        <w:tab/>
      </w:r>
      <w:r>
        <w:rPr>
          <w:rFonts w:ascii="Arial" w:hAnsi="Arial" w:cs="Arial"/>
          <w:b/>
          <w:sz w:val="24"/>
        </w:rPr>
        <w:t>UE Location Trends Event</w:t>
      </w:r>
    </w:p>
    <w:p w14:paraId="1C96BA5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CR-0674  rev 2 Cat: B (Rel-17)</w:t>
      </w:r>
      <w:r>
        <w:rPr>
          <w:i/>
        </w:rPr>
        <w:br/>
      </w:r>
      <w:r>
        <w:rPr>
          <w:i/>
        </w:rPr>
        <w:br/>
      </w:r>
      <w:r>
        <w:rPr>
          <w:i/>
        </w:rPr>
        <w:tab/>
      </w:r>
      <w:r>
        <w:rPr>
          <w:i/>
        </w:rPr>
        <w:tab/>
      </w:r>
      <w:r>
        <w:rPr>
          <w:i/>
        </w:rPr>
        <w:tab/>
      </w:r>
      <w:r>
        <w:rPr>
          <w:i/>
        </w:rPr>
        <w:tab/>
      </w:r>
      <w:r>
        <w:rPr>
          <w:i/>
        </w:rPr>
        <w:tab/>
        <w:t>Source: Ericsson</w:t>
      </w:r>
    </w:p>
    <w:p w14:paraId="1C5F3FC2" w14:textId="77777777" w:rsidR="003E6F6D" w:rsidRDefault="003E6F6D" w:rsidP="003E6F6D">
      <w:pPr>
        <w:rPr>
          <w:color w:val="808080"/>
        </w:rPr>
      </w:pPr>
      <w:r>
        <w:rPr>
          <w:color w:val="808080"/>
        </w:rPr>
        <w:t>(Replaces C4-220376)</w:t>
      </w:r>
    </w:p>
    <w:p w14:paraId="4E67209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91AC3" w14:textId="02946E16" w:rsidR="003E6F6D" w:rsidRDefault="003E6F6D" w:rsidP="003E6F6D">
      <w:pPr>
        <w:rPr>
          <w:rFonts w:ascii="Arial" w:hAnsi="Arial" w:cs="Arial"/>
          <w:b/>
          <w:sz w:val="24"/>
        </w:rPr>
      </w:pPr>
      <w:r>
        <w:rPr>
          <w:rFonts w:ascii="Arial" w:hAnsi="Arial" w:cs="Arial"/>
          <w:b/>
          <w:color w:val="0000FF"/>
          <w:sz w:val="24"/>
        </w:rPr>
        <w:t>C4-221284</w:t>
      </w:r>
      <w:r>
        <w:rPr>
          <w:rFonts w:ascii="Arial" w:hAnsi="Arial" w:cs="Arial"/>
          <w:b/>
          <w:color w:val="0000FF"/>
          <w:sz w:val="24"/>
        </w:rPr>
        <w:tab/>
      </w:r>
      <w:r>
        <w:rPr>
          <w:rFonts w:ascii="Arial" w:hAnsi="Arial" w:cs="Arial"/>
          <w:b/>
          <w:sz w:val="24"/>
        </w:rPr>
        <w:t>Registration Data Sets retrieval</w:t>
      </w:r>
    </w:p>
    <w:p w14:paraId="44EB3EE4"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CR-0828  rev  Cat: B (Rel-17)</w:t>
      </w:r>
      <w:r>
        <w:rPr>
          <w:i/>
        </w:rPr>
        <w:br/>
      </w:r>
      <w:r>
        <w:rPr>
          <w:i/>
        </w:rPr>
        <w:br/>
      </w:r>
      <w:r>
        <w:rPr>
          <w:i/>
        </w:rPr>
        <w:tab/>
      </w:r>
      <w:r>
        <w:rPr>
          <w:i/>
        </w:rPr>
        <w:tab/>
      </w:r>
      <w:r>
        <w:rPr>
          <w:i/>
        </w:rPr>
        <w:tab/>
      </w:r>
      <w:r>
        <w:rPr>
          <w:i/>
        </w:rPr>
        <w:tab/>
      </w:r>
      <w:r>
        <w:rPr>
          <w:i/>
        </w:rPr>
        <w:tab/>
        <w:t>Source: Huawei</w:t>
      </w:r>
    </w:p>
    <w:p w14:paraId="50171854" w14:textId="77777777" w:rsidR="003E6F6D" w:rsidRDefault="003E6F6D" w:rsidP="003E6F6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FE570" w14:textId="4578429E" w:rsidR="003E6F6D" w:rsidRDefault="003E6F6D" w:rsidP="003E6F6D">
      <w:pPr>
        <w:rPr>
          <w:rFonts w:ascii="Arial" w:hAnsi="Arial" w:cs="Arial"/>
          <w:b/>
          <w:sz w:val="24"/>
        </w:rPr>
      </w:pPr>
      <w:r>
        <w:rPr>
          <w:rFonts w:ascii="Arial" w:hAnsi="Arial" w:cs="Arial"/>
          <w:b/>
          <w:color w:val="0000FF"/>
          <w:sz w:val="24"/>
        </w:rPr>
        <w:t>C4-221285</w:t>
      </w:r>
      <w:r>
        <w:rPr>
          <w:rFonts w:ascii="Arial" w:hAnsi="Arial" w:cs="Arial"/>
          <w:b/>
          <w:color w:val="0000FF"/>
          <w:sz w:val="24"/>
        </w:rPr>
        <w:tab/>
      </w:r>
      <w:r>
        <w:rPr>
          <w:rFonts w:ascii="Arial" w:hAnsi="Arial" w:cs="Arial"/>
          <w:b/>
          <w:sz w:val="24"/>
        </w:rPr>
        <w:t>Corrections to Authorization procedure for eNA scenario</w:t>
      </w:r>
    </w:p>
    <w:p w14:paraId="2DF9C762"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CR-0685  rev  Cat: B (Rel-17)</w:t>
      </w:r>
      <w:r>
        <w:rPr>
          <w:i/>
        </w:rPr>
        <w:br/>
      </w:r>
      <w:r>
        <w:rPr>
          <w:i/>
        </w:rPr>
        <w:br/>
      </w:r>
      <w:r>
        <w:rPr>
          <w:i/>
        </w:rPr>
        <w:tab/>
      </w:r>
      <w:r>
        <w:rPr>
          <w:i/>
        </w:rPr>
        <w:tab/>
      </w:r>
      <w:r>
        <w:rPr>
          <w:i/>
        </w:rPr>
        <w:tab/>
      </w:r>
      <w:r>
        <w:rPr>
          <w:i/>
        </w:rPr>
        <w:tab/>
      </w:r>
      <w:r>
        <w:rPr>
          <w:i/>
        </w:rPr>
        <w:tab/>
        <w:t>Source: Huawei</w:t>
      </w:r>
    </w:p>
    <w:p w14:paraId="5D7DAF2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C4-221501</w:t>
      </w:r>
      <w:r>
        <w:rPr>
          <w:color w:val="993300"/>
          <w:u w:val="single"/>
        </w:rPr>
        <w:t>.</w:t>
      </w:r>
    </w:p>
    <w:p w14:paraId="31A07C25" w14:textId="1DF09B2D" w:rsidR="003E6F6D" w:rsidRDefault="003E6F6D" w:rsidP="003E6F6D">
      <w:pPr>
        <w:rPr>
          <w:rFonts w:ascii="Arial" w:hAnsi="Arial" w:cs="Arial"/>
          <w:b/>
          <w:sz w:val="24"/>
        </w:rPr>
      </w:pPr>
      <w:r>
        <w:rPr>
          <w:rFonts w:ascii="Arial" w:hAnsi="Arial" w:cs="Arial"/>
          <w:b/>
          <w:color w:val="0000FF"/>
          <w:sz w:val="24"/>
        </w:rPr>
        <w:t>C4-221286</w:t>
      </w:r>
      <w:r>
        <w:rPr>
          <w:rFonts w:ascii="Arial" w:hAnsi="Arial" w:cs="Arial"/>
          <w:b/>
          <w:color w:val="0000FF"/>
          <w:sz w:val="24"/>
        </w:rPr>
        <w:tab/>
      </w:r>
      <w:r>
        <w:rPr>
          <w:rFonts w:ascii="Arial" w:hAnsi="Arial" w:cs="Arial"/>
          <w:b/>
          <w:sz w:val="24"/>
        </w:rPr>
        <w:t>Removal of Editor's Note</w:t>
      </w:r>
    </w:p>
    <w:p w14:paraId="403AD071"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CR-0706  rev  Cat: F (Rel-17)</w:t>
      </w:r>
      <w:r>
        <w:rPr>
          <w:i/>
        </w:rPr>
        <w:br/>
      </w:r>
      <w:r>
        <w:rPr>
          <w:i/>
        </w:rPr>
        <w:br/>
      </w:r>
      <w:r>
        <w:rPr>
          <w:i/>
        </w:rPr>
        <w:tab/>
      </w:r>
      <w:r>
        <w:rPr>
          <w:i/>
        </w:rPr>
        <w:tab/>
      </w:r>
      <w:r>
        <w:rPr>
          <w:i/>
        </w:rPr>
        <w:tab/>
      </w:r>
      <w:r>
        <w:rPr>
          <w:i/>
        </w:rPr>
        <w:tab/>
      </w:r>
      <w:r>
        <w:rPr>
          <w:i/>
        </w:rPr>
        <w:tab/>
        <w:t>Source: Huawe, MCC</w:t>
      </w:r>
    </w:p>
    <w:p w14:paraId="3A301B7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DCDCA" w14:textId="75FC27B1" w:rsidR="003E6F6D" w:rsidRDefault="003E6F6D" w:rsidP="003E6F6D">
      <w:pPr>
        <w:rPr>
          <w:rFonts w:ascii="Arial" w:hAnsi="Arial" w:cs="Arial"/>
          <w:b/>
          <w:sz w:val="24"/>
        </w:rPr>
      </w:pPr>
      <w:r>
        <w:rPr>
          <w:rFonts w:ascii="Arial" w:hAnsi="Arial" w:cs="Arial"/>
          <w:b/>
          <w:color w:val="0000FF"/>
          <w:sz w:val="24"/>
        </w:rPr>
        <w:t>C4-221501</w:t>
      </w:r>
      <w:r>
        <w:rPr>
          <w:rFonts w:ascii="Arial" w:hAnsi="Arial" w:cs="Arial"/>
          <w:b/>
          <w:color w:val="0000FF"/>
          <w:sz w:val="24"/>
        </w:rPr>
        <w:tab/>
      </w:r>
      <w:r>
        <w:rPr>
          <w:rFonts w:ascii="Arial" w:hAnsi="Arial" w:cs="Arial"/>
          <w:b/>
          <w:sz w:val="24"/>
        </w:rPr>
        <w:t>Corrections to Authorization procedure for eNA scenario</w:t>
      </w:r>
    </w:p>
    <w:p w14:paraId="3BA40407"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CR-0685  rev 1 Cat: B (Rel-17)</w:t>
      </w:r>
      <w:r>
        <w:rPr>
          <w:i/>
        </w:rPr>
        <w:br/>
      </w:r>
      <w:r>
        <w:rPr>
          <w:i/>
        </w:rPr>
        <w:br/>
      </w:r>
      <w:r>
        <w:rPr>
          <w:i/>
        </w:rPr>
        <w:tab/>
      </w:r>
      <w:r>
        <w:rPr>
          <w:i/>
        </w:rPr>
        <w:tab/>
      </w:r>
      <w:r>
        <w:rPr>
          <w:i/>
        </w:rPr>
        <w:tab/>
      </w:r>
      <w:r>
        <w:rPr>
          <w:i/>
        </w:rPr>
        <w:tab/>
      </w:r>
      <w:r>
        <w:rPr>
          <w:i/>
        </w:rPr>
        <w:tab/>
        <w:t>Source: Huawei, Nokia, Nokia Shanghai Bell</w:t>
      </w:r>
    </w:p>
    <w:p w14:paraId="6791018E" w14:textId="77777777" w:rsidR="003E6F6D" w:rsidRDefault="003E6F6D" w:rsidP="003E6F6D">
      <w:pPr>
        <w:rPr>
          <w:color w:val="808080"/>
        </w:rPr>
      </w:pPr>
      <w:r>
        <w:rPr>
          <w:color w:val="808080"/>
        </w:rPr>
        <w:t>(Replaces C4-221285)</w:t>
      </w:r>
    </w:p>
    <w:p w14:paraId="441350F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A5438" w14:textId="77777777" w:rsidR="003E6F6D" w:rsidRDefault="003E6F6D" w:rsidP="003E6F6D">
      <w:pPr>
        <w:pStyle w:val="Heading4"/>
      </w:pPr>
      <w:bookmarkStart w:id="59" w:name="_Toc97372300"/>
      <w:r>
        <w:t>6.2.15</w:t>
      </w:r>
      <w:r>
        <w:tab/>
        <w:t>Enhancements of 3GPP Northbound Interfaces [NBI17]</w:t>
      </w:r>
      <w:bookmarkEnd w:id="59"/>
    </w:p>
    <w:p w14:paraId="7D538AA4" w14:textId="77777777" w:rsidR="003E6F6D" w:rsidRDefault="003E6F6D" w:rsidP="003E6F6D">
      <w:pPr>
        <w:pStyle w:val="Heading4"/>
      </w:pPr>
      <w:bookmarkStart w:id="60" w:name="_Toc97372301"/>
      <w:r>
        <w:t>6.2.16</w:t>
      </w:r>
      <w:r>
        <w:tab/>
        <w:t>System enhancement for redundant PDU session [TEI17_SE_RPS]</w:t>
      </w:r>
      <w:bookmarkEnd w:id="60"/>
    </w:p>
    <w:p w14:paraId="172A93D0" w14:textId="77777777" w:rsidR="003E6F6D" w:rsidRDefault="003E6F6D" w:rsidP="003E6F6D">
      <w:pPr>
        <w:pStyle w:val="Heading4"/>
      </w:pPr>
      <w:bookmarkStart w:id="61" w:name="_Toc97372302"/>
      <w:r>
        <w:t>6.2.17</w:t>
      </w:r>
      <w:r>
        <w:tab/>
        <w:t>CT aspects of Support for Minimization of service Interruption [MINT]</w:t>
      </w:r>
      <w:bookmarkEnd w:id="61"/>
    </w:p>
    <w:p w14:paraId="658B9C39" w14:textId="74B8C3E8" w:rsidR="003E6F6D" w:rsidRDefault="003E6F6D" w:rsidP="003E6F6D">
      <w:pPr>
        <w:rPr>
          <w:rFonts w:ascii="Arial" w:hAnsi="Arial" w:cs="Arial"/>
          <w:b/>
          <w:sz w:val="24"/>
        </w:rPr>
      </w:pPr>
      <w:r>
        <w:rPr>
          <w:rFonts w:ascii="Arial" w:hAnsi="Arial" w:cs="Arial"/>
          <w:b/>
          <w:color w:val="0000FF"/>
          <w:sz w:val="24"/>
        </w:rPr>
        <w:t>C4-221011</w:t>
      </w:r>
      <w:r>
        <w:rPr>
          <w:rFonts w:ascii="Arial" w:hAnsi="Arial" w:cs="Arial"/>
          <w:b/>
          <w:color w:val="0000FF"/>
          <w:sz w:val="24"/>
        </w:rPr>
        <w:tab/>
      </w:r>
      <w:r>
        <w:rPr>
          <w:rFonts w:ascii="Arial" w:hAnsi="Arial" w:cs="Arial"/>
          <w:b/>
          <w:sz w:val="24"/>
        </w:rPr>
        <w:t>LS on MINT functionality for Disaster Roaming</w:t>
      </w:r>
    </w:p>
    <w:p w14:paraId="5E7B882B"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S2-2108172, to SA3, SA5, CT1, CT4, CT6, RAN2, cc TSG SA, TSG CT, TSG RAN</w:t>
      </w:r>
      <w:r>
        <w:rPr>
          <w:i/>
        </w:rPr>
        <w:br/>
      </w:r>
      <w:r>
        <w:rPr>
          <w:i/>
        </w:rPr>
        <w:tab/>
      </w:r>
      <w:r>
        <w:rPr>
          <w:i/>
        </w:rPr>
        <w:tab/>
      </w:r>
      <w:r>
        <w:rPr>
          <w:i/>
        </w:rPr>
        <w:tab/>
      </w:r>
      <w:r>
        <w:rPr>
          <w:i/>
        </w:rPr>
        <w:tab/>
      </w:r>
      <w:r>
        <w:rPr>
          <w:i/>
        </w:rPr>
        <w:tab/>
        <w:t>Source: SA2</w:t>
      </w:r>
    </w:p>
    <w:p w14:paraId="2D48D242" w14:textId="77777777" w:rsidR="003E6F6D" w:rsidRDefault="003E6F6D" w:rsidP="003E6F6D">
      <w:pPr>
        <w:rPr>
          <w:color w:val="808080"/>
        </w:rPr>
      </w:pPr>
      <w:r>
        <w:rPr>
          <w:color w:val="808080"/>
        </w:rPr>
        <w:t>(Replaces C4-220057)</w:t>
      </w:r>
    </w:p>
    <w:p w14:paraId="2ED2AE6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0A1C6" w14:textId="2EDB1599" w:rsidR="003E6F6D" w:rsidRDefault="003E6F6D" w:rsidP="003E6F6D">
      <w:pPr>
        <w:rPr>
          <w:rFonts w:ascii="Arial" w:hAnsi="Arial" w:cs="Arial"/>
          <w:b/>
          <w:sz w:val="24"/>
        </w:rPr>
      </w:pPr>
      <w:r>
        <w:rPr>
          <w:rFonts w:ascii="Arial" w:hAnsi="Arial" w:cs="Arial"/>
          <w:b/>
          <w:color w:val="0000FF"/>
          <w:sz w:val="24"/>
        </w:rPr>
        <w:t>C4-221013</w:t>
      </w:r>
      <w:r>
        <w:rPr>
          <w:rFonts w:ascii="Arial" w:hAnsi="Arial" w:cs="Arial"/>
          <w:b/>
          <w:color w:val="0000FF"/>
          <w:sz w:val="24"/>
        </w:rPr>
        <w:tab/>
      </w:r>
      <w:r>
        <w:rPr>
          <w:rFonts w:ascii="Arial" w:hAnsi="Arial" w:cs="Arial"/>
          <w:b/>
          <w:sz w:val="24"/>
        </w:rPr>
        <w:t>Reply LS on LS on MINT functionality for Disaster Roaming</w:t>
      </w:r>
    </w:p>
    <w:p w14:paraId="46D0DE0B"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S3-214416, to SA2, cc SA5, CT1, CT4, CT6, RAN2, TSG SA, TSG CT, TSG RAN</w:t>
      </w:r>
      <w:r>
        <w:rPr>
          <w:i/>
        </w:rPr>
        <w:br/>
      </w:r>
      <w:r>
        <w:rPr>
          <w:i/>
        </w:rPr>
        <w:tab/>
      </w:r>
      <w:r>
        <w:rPr>
          <w:i/>
        </w:rPr>
        <w:tab/>
      </w:r>
      <w:r>
        <w:rPr>
          <w:i/>
        </w:rPr>
        <w:tab/>
      </w:r>
      <w:r>
        <w:rPr>
          <w:i/>
        </w:rPr>
        <w:tab/>
      </w:r>
      <w:r>
        <w:rPr>
          <w:i/>
        </w:rPr>
        <w:tab/>
        <w:t>Source: SA3</w:t>
      </w:r>
    </w:p>
    <w:p w14:paraId="0388F2F0" w14:textId="77777777" w:rsidR="003E6F6D" w:rsidRDefault="003E6F6D" w:rsidP="003E6F6D">
      <w:pPr>
        <w:rPr>
          <w:color w:val="808080"/>
        </w:rPr>
      </w:pPr>
      <w:r>
        <w:rPr>
          <w:color w:val="808080"/>
        </w:rPr>
        <w:t>(Replaces C4-220061)</w:t>
      </w:r>
    </w:p>
    <w:p w14:paraId="56CC75B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85504" w14:textId="02D6C7DE" w:rsidR="003E6F6D" w:rsidRDefault="003E6F6D" w:rsidP="003E6F6D">
      <w:pPr>
        <w:rPr>
          <w:rFonts w:ascii="Arial" w:hAnsi="Arial" w:cs="Arial"/>
          <w:b/>
          <w:sz w:val="24"/>
        </w:rPr>
      </w:pPr>
      <w:r>
        <w:rPr>
          <w:rFonts w:ascii="Arial" w:hAnsi="Arial" w:cs="Arial"/>
          <w:b/>
          <w:color w:val="0000FF"/>
          <w:sz w:val="24"/>
        </w:rPr>
        <w:t>C4-221082</w:t>
      </w:r>
      <w:r>
        <w:rPr>
          <w:rFonts w:ascii="Arial" w:hAnsi="Arial" w:cs="Arial"/>
          <w:b/>
          <w:color w:val="0000FF"/>
          <w:sz w:val="24"/>
        </w:rPr>
        <w:tab/>
      </w:r>
      <w:r>
        <w:rPr>
          <w:rFonts w:ascii="Arial" w:hAnsi="Arial" w:cs="Arial"/>
          <w:b/>
          <w:sz w:val="24"/>
        </w:rPr>
        <w:t>HPLMN Control in disaster roaming</w:t>
      </w:r>
    </w:p>
    <w:p w14:paraId="326F6B8B"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v17.4.0</w:t>
      </w:r>
      <w:r>
        <w:rPr>
          <w:i/>
        </w:rPr>
        <w:tab/>
        <w:t xml:space="preserve">  CR-0145  rev  Cat: B (Rel-17)</w:t>
      </w:r>
      <w:r>
        <w:rPr>
          <w:i/>
        </w:rPr>
        <w:br/>
      </w:r>
      <w:r>
        <w:rPr>
          <w:i/>
        </w:rPr>
        <w:lastRenderedPageBreak/>
        <w:br/>
      </w:r>
      <w:r>
        <w:rPr>
          <w:i/>
        </w:rPr>
        <w:tab/>
      </w:r>
      <w:r>
        <w:rPr>
          <w:i/>
        </w:rPr>
        <w:tab/>
      </w:r>
      <w:r>
        <w:rPr>
          <w:i/>
        </w:rPr>
        <w:tab/>
      </w:r>
      <w:r>
        <w:rPr>
          <w:i/>
        </w:rPr>
        <w:tab/>
      </w:r>
      <w:r>
        <w:rPr>
          <w:i/>
        </w:rPr>
        <w:tab/>
        <w:t>Source: Samsung, Qualcomm</w:t>
      </w:r>
    </w:p>
    <w:p w14:paraId="115B2BF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BE345E" w14:textId="312C38B7" w:rsidR="003E6F6D" w:rsidRDefault="003E6F6D" w:rsidP="003E6F6D">
      <w:pPr>
        <w:rPr>
          <w:rFonts w:ascii="Arial" w:hAnsi="Arial" w:cs="Arial"/>
          <w:b/>
          <w:sz w:val="24"/>
        </w:rPr>
      </w:pPr>
      <w:r>
        <w:rPr>
          <w:rFonts w:ascii="Arial" w:hAnsi="Arial" w:cs="Arial"/>
          <w:b/>
          <w:color w:val="0000FF"/>
          <w:sz w:val="24"/>
        </w:rPr>
        <w:t>C4-221083</w:t>
      </w:r>
      <w:r>
        <w:rPr>
          <w:rFonts w:ascii="Arial" w:hAnsi="Arial" w:cs="Arial"/>
          <w:b/>
          <w:color w:val="0000FF"/>
          <w:sz w:val="24"/>
        </w:rPr>
        <w:tab/>
      </w:r>
      <w:r>
        <w:rPr>
          <w:rFonts w:ascii="Arial" w:hAnsi="Arial" w:cs="Arial"/>
          <w:b/>
          <w:sz w:val="24"/>
        </w:rPr>
        <w:t>HPLMN Control in disaster roaming</w:t>
      </w:r>
    </w:p>
    <w:p w14:paraId="509D7EA3"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CR-0810  rev  Cat: B (Rel-17)</w:t>
      </w:r>
      <w:r>
        <w:rPr>
          <w:i/>
        </w:rPr>
        <w:br/>
      </w:r>
      <w:r>
        <w:rPr>
          <w:i/>
        </w:rPr>
        <w:br/>
      </w:r>
      <w:r>
        <w:rPr>
          <w:i/>
        </w:rPr>
        <w:tab/>
      </w:r>
      <w:r>
        <w:rPr>
          <w:i/>
        </w:rPr>
        <w:tab/>
      </w:r>
      <w:r>
        <w:rPr>
          <w:i/>
        </w:rPr>
        <w:tab/>
      </w:r>
      <w:r>
        <w:rPr>
          <w:i/>
        </w:rPr>
        <w:tab/>
      </w:r>
      <w:r>
        <w:rPr>
          <w:i/>
        </w:rPr>
        <w:tab/>
        <w:t>Source: Samsung, Qualcomm</w:t>
      </w:r>
    </w:p>
    <w:p w14:paraId="6245271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C4-221543</w:t>
      </w:r>
      <w:r>
        <w:rPr>
          <w:color w:val="993300"/>
          <w:u w:val="single"/>
        </w:rPr>
        <w:t>.</w:t>
      </w:r>
    </w:p>
    <w:p w14:paraId="08889076" w14:textId="2E7E1106" w:rsidR="003E6F6D" w:rsidRDefault="003E6F6D" w:rsidP="003E6F6D">
      <w:pPr>
        <w:rPr>
          <w:rFonts w:ascii="Arial" w:hAnsi="Arial" w:cs="Arial"/>
          <w:b/>
          <w:sz w:val="24"/>
        </w:rPr>
      </w:pPr>
      <w:r>
        <w:rPr>
          <w:rFonts w:ascii="Arial" w:hAnsi="Arial" w:cs="Arial"/>
          <w:b/>
          <w:color w:val="0000FF"/>
          <w:sz w:val="24"/>
        </w:rPr>
        <w:t>C4-221346</w:t>
      </w:r>
      <w:r>
        <w:rPr>
          <w:rFonts w:ascii="Arial" w:hAnsi="Arial" w:cs="Arial"/>
          <w:b/>
          <w:color w:val="0000FF"/>
          <w:sz w:val="24"/>
        </w:rPr>
        <w:tab/>
      </w:r>
      <w:r>
        <w:rPr>
          <w:rFonts w:ascii="Arial" w:hAnsi="Arial" w:cs="Arial"/>
          <w:b/>
          <w:sz w:val="24"/>
        </w:rPr>
        <w:t>Update on the Activation of Disaster Roaming Indication</w:t>
      </w:r>
    </w:p>
    <w:p w14:paraId="1B472E4A"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v17.5.0</w:t>
      </w:r>
      <w:r>
        <w:rPr>
          <w:i/>
        </w:rPr>
        <w:tab/>
        <w:t xml:space="preserve">  CR-0833  rev  Cat: B (Rel-17)</w:t>
      </w:r>
      <w:r>
        <w:rPr>
          <w:i/>
        </w:rPr>
        <w:br/>
      </w:r>
      <w:r>
        <w:rPr>
          <w:i/>
        </w:rPr>
        <w:br/>
      </w:r>
      <w:r>
        <w:rPr>
          <w:i/>
        </w:rPr>
        <w:tab/>
      </w:r>
      <w:r>
        <w:rPr>
          <w:i/>
        </w:rPr>
        <w:tab/>
      </w:r>
      <w:r>
        <w:rPr>
          <w:i/>
        </w:rPr>
        <w:tab/>
      </w:r>
      <w:r>
        <w:rPr>
          <w:i/>
        </w:rPr>
        <w:tab/>
      </w:r>
      <w:r>
        <w:rPr>
          <w:i/>
        </w:rPr>
        <w:tab/>
        <w:t>Source: Huawei</w:t>
      </w:r>
    </w:p>
    <w:p w14:paraId="1D568FB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5FE5AD" w14:textId="4C0EBD43" w:rsidR="003E6F6D" w:rsidRDefault="003E6F6D" w:rsidP="003E6F6D">
      <w:pPr>
        <w:rPr>
          <w:rFonts w:ascii="Arial" w:hAnsi="Arial" w:cs="Arial"/>
          <w:b/>
          <w:sz w:val="24"/>
        </w:rPr>
      </w:pPr>
      <w:r>
        <w:rPr>
          <w:rFonts w:ascii="Arial" w:hAnsi="Arial" w:cs="Arial"/>
          <w:b/>
          <w:color w:val="0000FF"/>
          <w:sz w:val="24"/>
        </w:rPr>
        <w:t>C4-221424</w:t>
      </w:r>
      <w:r>
        <w:rPr>
          <w:rFonts w:ascii="Arial" w:hAnsi="Arial" w:cs="Arial"/>
          <w:b/>
          <w:color w:val="0000FF"/>
          <w:sz w:val="24"/>
        </w:rPr>
        <w:tab/>
      </w:r>
      <w:r>
        <w:rPr>
          <w:rFonts w:ascii="Arial" w:hAnsi="Arial" w:cs="Arial"/>
          <w:b/>
          <w:sz w:val="24"/>
        </w:rPr>
        <w:t>Reply LS on MINT functionality for Disaster Roaming</w:t>
      </w:r>
    </w:p>
    <w:p w14:paraId="2200C676"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S2-2201514, to SA3. CT4, cc SA5, CT1, CT6, RAN2, TSG SA, TSG CT, TSG RAN</w:t>
      </w:r>
      <w:r>
        <w:rPr>
          <w:i/>
        </w:rPr>
        <w:br/>
      </w:r>
      <w:r>
        <w:rPr>
          <w:i/>
        </w:rPr>
        <w:tab/>
      </w:r>
      <w:r>
        <w:rPr>
          <w:i/>
        </w:rPr>
        <w:tab/>
      </w:r>
      <w:r>
        <w:rPr>
          <w:i/>
        </w:rPr>
        <w:tab/>
      </w:r>
      <w:r>
        <w:rPr>
          <w:i/>
        </w:rPr>
        <w:tab/>
      </w:r>
      <w:r>
        <w:rPr>
          <w:i/>
        </w:rPr>
        <w:tab/>
        <w:t>Source: SA2</w:t>
      </w:r>
    </w:p>
    <w:p w14:paraId="6F598BE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7F8935" w14:textId="4A36578E" w:rsidR="003E6F6D" w:rsidRDefault="003E6F6D" w:rsidP="003E6F6D">
      <w:pPr>
        <w:rPr>
          <w:rFonts w:ascii="Arial" w:hAnsi="Arial" w:cs="Arial"/>
          <w:b/>
          <w:sz w:val="24"/>
        </w:rPr>
      </w:pPr>
      <w:r>
        <w:rPr>
          <w:rFonts w:ascii="Arial" w:hAnsi="Arial" w:cs="Arial"/>
          <w:b/>
          <w:color w:val="0000FF"/>
          <w:sz w:val="24"/>
        </w:rPr>
        <w:t>C4-221543</w:t>
      </w:r>
      <w:r>
        <w:rPr>
          <w:rFonts w:ascii="Arial" w:hAnsi="Arial" w:cs="Arial"/>
          <w:b/>
          <w:color w:val="0000FF"/>
          <w:sz w:val="24"/>
        </w:rPr>
        <w:tab/>
      </w:r>
      <w:r>
        <w:rPr>
          <w:rFonts w:ascii="Arial" w:hAnsi="Arial" w:cs="Arial"/>
          <w:b/>
          <w:sz w:val="24"/>
        </w:rPr>
        <w:t>HPLMN Control in disaster roaming</w:t>
      </w:r>
    </w:p>
    <w:p w14:paraId="22ED3C5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CR-0810  rev 1 Cat: B (Rel-17)</w:t>
      </w:r>
      <w:r>
        <w:rPr>
          <w:i/>
        </w:rPr>
        <w:br/>
      </w:r>
      <w:r>
        <w:rPr>
          <w:i/>
        </w:rPr>
        <w:br/>
      </w:r>
      <w:r>
        <w:rPr>
          <w:i/>
        </w:rPr>
        <w:tab/>
      </w:r>
      <w:r>
        <w:rPr>
          <w:i/>
        </w:rPr>
        <w:tab/>
      </w:r>
      <w:r>
        <w:rPr>
          <w:i/>
        </w:rPr>
        <w:tab/>
      </w:r>
      <w:r>
        <w:rPr>
          <w:i/>
        </w:rPr>
        <w:tab/>
      </w:r>
      <w:r>
        <w:rPr>
          <w:i/>
        </w:rPr>
        <w:tab/>
        <w:t>Source: Samsung, Qualcomm, Huawei</w:t>
      </w:r>
    </w:p>
    <w:p w14:paraId="28394458" w14:textId="77777777" w:rsidR="003E6F6D" w:rsidRDefault="003E6F6D" w:rsidP="003E6F6D">
      <w:pPr>
        <w:rPr>
          <w:color w:val="808080"/>
        </w:rPr>
      </w:pPr>
      <w:r>
        <w:rPr>
          <w:color w:val="808080"/>
        </w:rPr>
        <w:t>(Replaces C4-221083)</w:t>
      </w:r>
    </w:p>
    <w:p w14:paraId="269C9F0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CAB5C" w14:textId="77777777" w:rsidR="003E6F6D" w:rsidRDefault="003E6F6D" w:rsidP="003E6F6D">
      <w:pPr>
        <w:pStyle w:val="Heading4"/>
      </w:pPr>
      <w:bookmarkStart w:id="62" w:name="_Toc97372303"/>
      <w:r>
        <w:t>6.2.18</w:t>
      </w:r>
      <w:r>
        <w:tab/>
        <w:t>CT aspects of Architecture Enhancement for NR Reduced Capability Devices [ARCH_NR_REDCAP]</w:t>
      </w:r>
      <w:bookmarkEnd w:id="62"/>
    </w:p>
    <w:p w14:paraId="2C9C590F" w14:textId="77777777" w:rsidR="003E6F6D" w:rsidRDefault="003E6F6D" w:rsidP="003E6F6D">
      <w:pPr>
        <w:pStyle w:val="Heading4"/>
      </w:pPr>
      <w:bookmarkStart w:id="63" w:name="_Toc97372304"/>
      <w:r>
        <w:t>6.2.19</w:t>
      </w:r>
      <w:r>
        <w:tab/>
        <w:t>Enhancements of 3GPP profiles for cryptographic algorithms and security protocols [eCryptPr]</w:t>
      </w:r>
      <w:bookmarkEnd w:id="63"/>
    </w:p>
    <w:p w14:paraId="21C9CFC2" w14:textId="622DDF66" w:rsidR="003E6F6D" w:rsidRDefault="003E6F6D" w:rsidP="003E6F6D">
      <w:pPr>
        <w:rPr>
          <w:rFonts w:ascii="Arial" w:hAnsi="Arial" w:cs="Arial"/>
          <w:b/>
          <w:sz w:val="24"/>
        </w:rPr>
      </w:pPr>
      <w:r>
        <w:rPr>
          <w:rFonts w:ascii="Arial" w:hAnsi="Arial" w:cs="Arial"/>
          <w:b/>
          <w:color w:val="0000FF"/>
          <w:sz w:val="24"/>
        </w:rPr>
        <w:t>C4-221124</w:t>
      </w:r>
      <w:r>
        <w:rPr>
          <w:rFonts w:ascii="Arial" w:hAnsi="Arial" w:cs="Arial"/>
          <w:b/>
          <w:color w:val="0000FF"/>
          <w:sz w:val="24"/>
        </w:rPr>
        <w:tab/>
      </w:r>
      <w:r>
        <w:rPr>
          <w:rFonts w:ascii="Arial" w:hAnsi="Arial" w:cs="Arial"/>
          <w:b/>
          <w:sz w:val="24"/>
        </w:rPr>
        <w:t>Update of IETF references for ICE</w:t>
      </w:r>
    </w:p>
    <w:p w14:paraId="7EA1A64C"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v17.0.0</w:t>
      </w:r>
      <w:r>
        <w:rPr>
          <w:i/>
        </w:rPr>
        <w:tab/>
        <w:t xml:space="preserve">  CR-0145  rev  Cat: B (Rel-17)</w:t>
      </w:r>
      <w:r>
        <w:rPr>
          <w:i/>
        </w:rPr>
        <w:br/>
      </w:r>
      <w:r>
        <w:rPr>
          <w:i/>
        </w:rPr>
        <w:br/>
      </w:r>
      <w:r>
        <w:rPr>
          <w:i/>
        </w:rPr>
        <w:tab/>
      </w:r>
      <w:r>
        <w:rPr>
          <w:i/>
        </w:rPr>
        <w:tab/>
      </w:r>
      <w:r>
        <w:rPr>
          <w:i/>
        </w:rPr>
        <w:tab/>
      </w:r>
      <w:r>
        <w:rPr>
          <w:i/>
        </w:rPr>
        <w:tab/>
      </w:r>
      <w:r>
        <w:rPr>
          <w:i/>
        </w:rPr>
        <w:tab/>
        <w:t>Source: Ericsson</w:t>
      </w:r>
    </w:p>
    <w:p w14:paraId="5E96648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C4-221431</w:t>
      </w:r>
      <w:r>
        <w:rPr>
          <w:color w:val="993300"/>
          <w:u w:val="single"/>
        </w:rPr>
        <w:t>.</w:t>
      </w:r>
    </w:p>
    <w:p w14:paraId="14E02D64" w14:textId="53DABCB3" w:rsidR="003E6F6D" w:rsidRDefault="003E6F6D" w:rsidP="003E6F6D">
      <w:pPr>
        <w:rPr>
          <w:rFonts w:ascii="Arial" w:hAnsi="Arial" w:cs="Arial"/>
          <w:b/>
          <w:sz w:val="24"/>
        </w:rPr>
      </w:pPr>
      <w:r>
        <w:rPr>
          <w:rFonts w:ascii="Arial" w:hAnsi="Arial" w:cs="Arial"/>
          <w:b/>
          <w:color w:val="0000FF"/>
          <w:sz w:val="24"/>
        </w:rPr>
        <w:t>C4-221125</w:t>
      </w:r>
      <w:r>
        <w:rPr>
          <w:rFonts w:ascii="Arial" w:hAnsi="Arial" w:cs="Arial"/>
          <w:b/>
          <w:color w:val="0000FF"/>
          <w:sz w:val="24"/>
        </w:rPr>
        <w:tab/>
      </w:r>
      <w:r>
        <w:rPr>
          <w:rFonts w:ascii="Arial" w:hAnsi="Arial" w:cs="Arial"/>
          <w:b/>
          <w:sz w:val="24"/>
        </w:rPr>
        <w:t>Update of IETF references for ICE, STUN and TURN</w:t>
      </w:r>
    </w:p>
    <w:p w14:paraId="70A4F452"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v17.0.0</w:t>
      </w:r>
      <w:r>
        <w:rPr>
          <w:i/>
        </w:rPr>
        <w:tab/>
        <w:t xml:space="preserve">  CR-0177  rev  Cat: B (Rel-17)</w:t>
      </w:r>
      <w:r>
        <w:rPr>
          <w:i/>
        </w:rPr>
        <w:br/>
      </w:r>
      <w:r>
        <w:rPr>
          <w:i/>
        </w:rPr>
        <w:lastRenderedPageBreak/>
        <w:br/>
      </w:r>
      <w:r>
        <w:rPr>
          <w:i/>
        </w:rPr>
        <w:tab/>
      </w:r>
      <w:r>
        <w:rPr>
          <w:i/>
        </w:rPr>
        <w:tab/>
      </w:r>
      <w:r>
        <w:rPr>
          <w:i/>
        </w:rPr>
        <w:tab/>
      </w:r>
      <w:r>
        <w:rPr>
          <w:i/>
        </w:rPr>
        <w:tab/>
      </w:r>
      <w:r>
        <w:rPr>
          <w:i/>
        </w:rPr>
        <w:tab/>
        <w:t>Source: Ericsson</w:t>
      </w:r>
    </w:p>
    <w:p w14:paraId="0C8A3DD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C4-221432</w:t>
      </w:r>
      <w:r>
        <w:rPr>
          <w:color w:val="993300"/>
          <w:u w:val="single"/>
        </w:rPr>
        <w:t>.</w:t>
      </w:r>
    </w:p>
    <w:p w14:paraId="0985F2E0" w14:textId="64224D9E" w:rsidR="003E6F6D" w:rsidRDefault="003E6F6D" w:rsidP="003E6F6D">
      <w:pPr>
        <w:rPr>
          <w:rFonts w:ascii="Arial" w:hAnsi="Arial" w:cs="Arial"/>
          <w:b/>
          <w:sz w:val="24"/>
        </w:rPr>
      </w:pPr>
      <w:r>
        <w:rPr>
          <w:rFonts w:ascii="Arial" w:hAnsi="Arial" w:cs="Arial"/>
          <w:b/>
          <w:color w:val="0000FF"/>
          <w:sz w:val="24"/>
        </w:rPr>
        <w:t>C4-221126</w:t>
      </w:r>
      <w:r>
        <w:rPr>
          <w:rFonts w:ascii="Arial" w:hAnsi="Arial" w:cs="Arial"/>
          <w:b/>
          <w:color w:val="0000FF"/>
          <w:sz w:val="24"/>
        </w:rPr>
        <w:tab/>
      </w:r>
      <w:r>
        <w:rPr>
          <w:rFonts w:ascii="Arial" w:hAnsi="Arial" w:cs="Arial"/>
          <w:b/>
          <w:sz w:val="24"/>
        </w:rPr>
        <w:t>Update of IETF references for ICE</w:t>
      </w:r>
    </w:p>
    <w:p w14:paraId="1667AC51"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29.232 v16.0.0</w:t>
      </w:r>
      <w:r>
        <w:rPr>
          <w:i/>
        </w:rPr>
        <w:tab/>
        <w:t xml:space="preserve">  CR-0662  rev  Cat: B (Rel-17)</w:t>
      </w:r>
      <w:r>
        <w:rPr>
          <w:i/>
        </w:rPr>
        <w:br/>
      </w:r>
      <w:r>
        <w:rPr>
          <w:i/>
        </w:rPr>
        <w:br/>
      </w:r>
      <w:r>
        <w:rPr>
          <w:i/>
        </w:rPr>
        <w:tab/>
      </w:r>
      <w:r>
        <w:rPr>
          <w:i/>
        </w:rPr>
        <w:tab/>
      </w:r>
      <w:r>
        <w:rPr>
          <w:i/>
        </w:rPr>
        <w:tab/>
      </w:r>
      <w:r>
        <w:rPr>
          <w:i/>
        </w:rPr>
        <w:tab/>
      </w:r>
      <w:r>
        <w:rPr>
          <w:i/>
        </w:rPr>
        <w:tab/>
        <w:t>Source: Ericsson</w:t>
      </w:r>
    </w:p>
    <w:p w14:paraId="1F944CC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8A302" w14:textId="1BCB2FAC" w:rsidR="003E6F6D" w:rsidRDefault="003E6F6D" w:rsidP="003E6F6D">
      <w:pPr>
        <w:rPr>
          <w:rFonts w:ascii="Arial" w:hAnsi="Arial" w:cs="Arial"/>
          <w:b/>
          <w:sz w:val="24"/>
        </w:rPr>
      </w:pPr>
      <w:r>
        <w:rPr>
          <w:rFonts w:ascii="Arial" w:hAnsi="Arial" w:cs="Arial"/>
          <w:b/>
          <w:color w:val="0000FF"/>
          <w:sz w:val="24"/>
        </w:rPr>
        <w:t>C4-221127</w:t>
      </w:r>
      <w:r>
        <w:rPr>
          <w:rFonts w:ascii="Arial" w:hAnsi="Arial" w:cs="Arial"/>
          <w:b/>
          <w:color w:val="0000FF"/>
          <w:sz w:val="24"/>
        </w:rPr>
        <w:tab/>
      </w:r>
      <w:r>
        <w:rPr>
          <w:rFonts w:ascii="Arial" w:hAnsi="Arial" w:cs="Arial"/>
          <w:b/>
          <w:sz w:val="24"/>
        </w:rPr>
        <w:t>Update of IETF references for ICE</w:t>
      </w:r>
    </w:p>
    <w:p w14:paraId="7D4826F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29.238 v16.0.0</w:t>
      </w:r>
      <w:r>
        <w:rPr>
          <w:i/>
        </w:rPr>
        <w:tab/>
        <w:t xml:space="preserve">  CR-0069  rev  Cat: B (Rel-17)</w:t>
      </w:r>
      <w:r>
        <w:rPr>
          <w:i/>
        </w:rPr>
        <w:br/>
      </w:r>
      <w:r>
        <w:rPr>
          <w:i/>
        </w:rPr>
        <w:br/>
      </w:r>
      <w:r>
        <w:rPr>
          <w:i/>
        </w:rPr>
        <w:tab/>
      </w:r>
      <w:r>
        <w:rPr>
          <w:i/>
        </w:rPr>
        <w:tab/>
      </w:r>
      <w:r>
        <w:rPr>
          <w:i/>
        </w:rPr>
        <w:tab/>
      </w:r>
      <w:r>
        <w:rPr>
          <w:i/>
        </w:rPr>
        <w:tab/>
      </w:r>
      <w:r>
        <w:rPr>
          <w:i/>
        </w:rPr>
        <w:tab/>
        <w:t>Source: Ericsson</w:t>
      </w:r>
    </w:p>
    <w:p w14:paraId="53550F7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C4-221433</w:t>
      </w:r>
      <w:r>
        <w:rPr>
          <w:color w:val="993300"/>
          <w:u w:val="single"/>
        </w:rPr>
        <w:t>.</w:t>
      </w:r>
    </w:p>
    <w:p w14:paraId="5CF09BF2" w14:textId="07A93503" w:rsidR="003E6F6D" w:rsidRDefault="003E6F6D" w:rsidP="003E6F6D">
      <w:pPr>
        <w:rPr>
          <w:rFonts w:ascii="Arial" w:hAnsi="Arial" w:cs="Arial"/>
          <w:b/>
          <w:sz w:val="24"/>
        </w:rPr>
      </w:pPr>
      <w:r>
        <w:rPr>
          <w:rFonts w:ascii="Arial" w:hAnsi="Arial" w:cs="Arial"/>
          <w:b/>
          <w:color w:val="0000FF"/>
          <w:sz w:val="24"/>
        </w:rPr>
        <w:t>C4-221128</w:t>
      </w:r>
      <w:r>
        <w:rPr>
          <w:rFonts w:ascii="Arial" w:hAnsi="Arial" w:cs="Arial"/>
          <w:b/>
          <w:color w:val="0000FF"/>
          <w:sz w:val="24"/>
        </w:rPr>
        <w:tab/>
      </w:r>
      <w:r>
        <w:rPr>
          <w:rFonts w:ascii="Arial" w:hAnsi="Arial" w:cs="Arial"/>
          <w:b/>
          <w:sz w:val="24"/>
        </w:rPr>
        <w:t>Update of IETF references for ICE</w:t>
      </w:r>
    </w:p>
    <w:p w14:paraId="7468CB01"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29.332 v16.0.0</w:t>
      </w:r>
      <w:r>
        <w:rPr>
          <w:i/>
        </w:rPr>
        <w:tab/>
        <w:t xml:space="preserve">  CR-0202  rev  Cat: B (Rel-17)</w:t>
      </w:r>
      <w:r>
        <w:rPr>
          <w:i/>
        </w:rPr>
        <w:br/>
      </w:r>
      <w:r>
        <w:rPr>
          <w:i/>
        </w:rPr>
        <w:br/>
      </w:r>
      <w:r>
        <w:rPr>
          <w:i/>
        </w:rPr>
        <w:tab/>
      </w:r>
      <w:r>
        <w:rPr>
          <w:i/>
        </w:rPr>
        <w:tab/>
      </w:r>
      <w:r>
        <w:rPr>
          <w:i/>
        </w:rPr>
        <w:tab/>
      </w:r>
      <w:r>
        <w:rPr>
          <w:i/>
        </w:rPr>
        <w:tab/>
      </w:r>
      <w:r>
        <w:rPr>
          <w:i/>
        </w:rPr>
        <w:tab/>
        <w:t>Source: Ericsson</w:t>
      </w:r>
    </w:p>
    <w:p w14:paraId="6098F9B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36433" w14:textId="46BEB7A1" w:rsidR="003E6F6D" w:rsidRDefault="003E6F6D" w:rsidP="003E6F6D">
      <w:pPr>
        <w:rPr>
          <w:rFonts w:ascii="Arial" w:hAnsi="Arial" w:cs="Arial"/>
          <w:b/>
          <w:sz w:val="24"/>
        </w:rPr>
      </w:pPr>
      <w:r>
        <w:rPr>
          <w:rFonts w:ascii="Arial" w:hAnsi="Arial" w:cs="Arial"/>
          <w:b/>
          <w:color w:val="0000FF"/>
          <w:sz w:val="24"/>
        </w:rPr>
        <w:t>C4-221129</w:t>
      </w:r>
      <w:r>
        <w:rPr>
          <w:rFonts w:ascii="Arial" w:hAnsi="Arial" w:cs="Arial"/>
          <w:b/>
          <w:color w:val="0000FF"/>
          <w:sz w:val="24"/>
        </w:rPr>
        <w:tab/>
      </w:r>
      <w:r>
        <w:rPr>
          <w:rFonts w:ascii="Arial" w:hAnsi="Arial" w:cs="Arial"/>
          <w:b/>
          <w:sz w:val="24"/>
        </w:rPr>
        <w:t>Update of IETF references for ICE</w:t>
      </w:r>
    </w:p>
    <w:p w14:paraId="197A752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29.333 v16.2.0</w:t>
      </w:r>
      <w:r>
        <w:rPr>
          <w:i/>
        </w:rPr>
        <w:tab/>
        <w:t xml:space="preserve">  CR-0113  rev  Cat: B (Rel-17)</w:t>
      </w:r>
      <w:r>
        <w:rPr>
          <w:i/>
        </w:rPr>
        <w:br/>
      </w:r>
      <w:r>
        <w:rPr>
          <w:i/>
        </w:rPr>
        <w:br/>
      </w:r>
      <w:r>
        <w:rPr>
          <w:i/>
        </w:rPr>
        <w:tab/>
      </w:r>
      <w:r>
        <w:rPr>
          <w:i/>
        </w:rPr>
        <w:tab/>
      </w:r>
      <w:r>
        <w:rPr>
          <w:i/>
        </w:rPr>
        <w:tab/>
      </w:r>
      <w:r>
        <w:rPr>
          <w:i/>
        </w:rPr>
        <w:tab/>
      </w:r>
      <w:r>
        <w:rPr>
          <w:i/>
        </w:rPr>
        <w:tab/>
        <w:t>Source: Ericsson</w:t>
      </w:r>
    </w:p>
    <w:p w14:paraId="5D36B8E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77B40" w14:textId="42DCD14F" w:rsidR="003E6F6D" w:rsidRDefault="003E6F6D" w:rsidP="003E6F6D">
      <w:pPr>
        <w:rPr>
          <w:rFonts w:ascii="Arial" w:hAnsi="Arial" w:cs="Arial"/>
          <w:b/>
          <w:sz w:val="24"/>
        </w:rPr>
      </w:pPr>
      <w:r>
        <w:rPr>
          <w:rFonts w:ascii="Arial" w:hAnsi="Arial" w:cs="Arial"/>
          <w:b/>
          <w:color w:val="0000FF"/>
          <w:sz w:val="24"/>
        </w:rPr>
        <w:t>C4-221130</w:t>
      </w:r>
      <w:r>
        <w:rPr>
          <w:rFonts w:ascii="Arial" w:hAnsi="Arial" w:cs="Arial"/>
          <w:b/>
          <w:color w:val="0000FF"/>
          <w:sz w:val="24"/>
        </w:rPr>
        <w:tab/>
      </w:r>
      <w:r>
        <w:rPr>
          <w:rFonts w:ascii="Arial" w:hAnsi="Arial" w:cs="Arial"/>
          <w:b/>
          <w:sz w:val="24"/>
        </w:rPr>
        <w:t>Update of IETF references for ICE</w:t>
      </w:r>
    </w:p>
    <w:p w14:paraId="5D9C576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v17.0.0</w:t>
      </w:r>
      <w:r>
        <w:rPr>
          <w:i/>
        </w:rPr>
        <w:tab/>
        <w:t xml:space="preserve">  CR-0147  rev  Cat: B (Rel-17)</w:t>
      </w:r>
      <w:r>
        <w:rPr>
          <w:i/>
        </w:rPr>
        <w:br/>
      </w:r>
      <w:r>
        <w:rPr>
          <w:i/>
        </w:rPr>
        <w:br/>
      </w:r>
      <w:r>
        <w:rPr>
          <w:i/>
        </w:rPr>
        <w:tab/>
      </w:r>
      <w:r>
        <w:rPr>
          <w:i/>
        </w:rPr>
        <w:tab/>
      </w:r>
      <w:r>
        <w:rPr>
          <w:i/>
        </w:rPr>
        <w:tab/>
      </w:r>
      <w:r>
        <w:rPr>
          <w:i/>
        </w:rPr>
        <w:tab/>
      </w:r>
      <w:r>
        <w:rPr>
          <w:i/>
        </w:rPr>
        <w:tab/>
        <w:t>Source: Ericsson</w:t>
      </w:r>
    </w:p>
    <w:p w14:paraId="58DB06E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6A81B" w14:textId="7B4C8D77" w:rsidR="003E6F6D" w:rsidRDefault="003E6F6D" w:rsidP="003E6F6D">
      <w:pPr>
        <w:rPr>
          <w:rFonts w:ascii="Arial" w:hAnsi="Arial" w:cs="Arial"/>
          <w:b/>
          <w:sz w:val="24"/>
        </w:rPr>
      </w:pPr>
      <w:r>
        <w:rPr>
          <w:rFonts w:ascii="Arial" w:hAnsi="Arial" w:cs="Arial"/>
          <w:b/>
          <w:color w:val="0000FF"/>
          <w:sz w:val="24"/>
        </w:rPr>
        <w:t>C4-221378</w:t>
      </w:r>
      <w:r>
        <w:rPr>
          <w:rFonts w:ascii="Arial" w:hAnsi="Arial" w:cs="Arial"/>
          <w:b/>
          <w:color w:val="0000FF"/>
          <w:sz w:val="24"/>
        </w:rPr>
        <w:tab/>
      </w:r>
      <w:r>
        <w:rPr>
          <w:rFonts w:ascii="Arial" w:hAnsi="Arial" w:cs="Arial"/>
          <w:b/>
          <w:sz w:val="24"/>
        </w:rPr>
        <w:t>Reference identity for RFC 7616</w:t>
      </w:r>
    </w:p>
    <w:p w14:paraId="5E42DEFB"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v17.0.0</w:t>
      </w:r>
      <w:r>
        <w:rPr>
          <w:i/>
        </w:rPr>
        <w:tab/>
        <w:t xml:space="preserve">  CR-0300  rev  Cat: F (Rel-17)</w:t>
      </w:r>
      <w:r>
        <w:rPr>
          <w:i/>
        </w:rPr>
        <w:br/>
      </w:r>
      <w:r>
        <w:rPr>
          <w:i/>
        </w:rPr>
        <w:br/>
      </w:r>
      <w:r>
        <w:rPr>
          <w:i/>
        </w:rPr>
        <w:tab/>
      </w:r>
      <w:r>
        <w:rPr>
          <w:i/>
        </w:rPr>
        <w:tab/>
      </w:r>
      <w:r>
        <w:rPr>
          <w:i/>
        </w:rPr>
        <w:tab/>
      </w:r>
      <w:r>
        <w:rPr>
          <w:i/>
        </w:rPr>
        <w:tab/>
      </w:r>
      <w:r>
        <w:rPr>
          <w:i/>
        </w:rPr>
        <w:tab/>
        <w:t>Source: Ericsson</w:t>
      </w:r>
    </w:p>
    <w:p w14:paraId="73C77CD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C1B78" w14:textId="559B6470" w:rsidR="003E6F6D" w:rsidRDefault="003E6F6D" w:rsidP="003E6F6D">
      <w:pPr>
        <w:rPr>
          <w:rFonts w:ascii="Arial" w:hAnsi="Arial" w:cs="Arial"/>
          <w:b/>
          <w:sz w:val="24"/>
        </w:rPr>
      </w:pPr>
      <w:r>
        <w:rPr>
          <w:rFonts w:ascii="Arial" w:hAnsi="Arial" w:cs="Arial"/>
          <w:b/>
          <w:color w:val="0000FF"/>
          <w:sz w:val="24"/>
        </w:rPr>
        <w:t>C4-221390</w:t>
      </w:r>
      <w:r>
        <w:rPr>
          <w:rFonts w:ascii="Arial" w:hAnsi="Arial" w:cs="Arial"/>
          <w:b/>
          <w:color w:val="0000FF"/>
          <w:sz w:val="24"/>
        </w:rPr>
        <w:tab/>
      </w:r>
      <w:r>
        <w:rPr>
          <w:rFonts w:ascii="Arial" w:hAnsi="Arial" w:cs="Arial"/>
          <w:b/>
          <w:sz w:val="24"/>
        </w:rPr>
        <w:t>Support of the hash value for alternate SIP Digest algorithm</w:t>
      </w:r>
    </w:p>
    <w:p w14:paraId="417E31A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v17.0.0</w:t>
      </w:r>
      <w:r>
        <w:rPr>
          <w:i/>
        </w:rPr>
        <w:tab/>
        <w:t xml:space="preserve">  CR-0699  rev  Cat: B (Rel-17)</w:t>
      </w:r>
      <w:r>
        <w:rPr>
          <w:i/>
        </w:rPr>
        <w:br/>
      </w:r>
      <w:r>
        <w:rPr>
          <w:i/>
        </w:rPr>
        <w:br/>
      </w:r>
      <w:r>
        <w:rPr>
          <w:i/>
        </w:rPr>
        <w:tab/>
      </w:r>
      <w:r>
        <w:rPr>
          <w:i/>
        </w:rPr>
        <w:tab/>
      </w:r>
      <w:r>
        <w:rPr>
          <w:i/>
        </w:rPr>
        <w:tab/>
      </w:r>
      <w:r>
        <w:rPr>
          <w:i/>
        </w:rPr>
        <w:tab/>
      </w:r>
      <w:r>
        <w:rPr>
          <w:i/>
        </w:rPr>
        <w:tab/>
        <w:t>Source: Ericsson</w:t>
      </w:r>
    </w:p>
    <w:p w14:paraId="52B7407E" w14:textId="77777777" w:rsidR="003E6F6D" w:rsidRDefault="003E6F6D" w:rsidP="003E6F6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C4-221407</w:t>
      </w:r>
      <w:r>
        <w:rPr>
          <w:color w:val="993300"/>
          <w:u w:val="single"/>
        </w:rPr>
        <w:t>.</w:t>
      </w:r>
    </w:p>
    <w:p w14:paraId="4568FB9F" w14:textId="2BF7ECE4" w:rsidR="003E6F6D" w:rsidRDefault="003E6F6D" w:rsidP="003E6F6D">
      <w:pPr>
        <w:rPr>
          <w:rFonts w:ascii="Arial" w:hAnsi="Arial" w:cs="Arial"/>
          <w:b/>
          <w:sz w:val="24"/>
        </w:rPr>
      </w:pPr>
      <w:r>
        <w:rPr>
          <w:rFonts w:ascii="Arial" w:hAnsi="Arial" w:cs="Arial"/>
          <w:b/>
          <w:color w:val="0000FF"/>
          <w:sz w:val="24"/>
        </w:rPr>
        <w:t>C4-221391</w:t>
      </w:r>
      <w:r>
        <w:rPr>
          <w:rFonts w:ascii="Arial" w:hAnsi="Arial" w:cs="Arial"/>
          <w:b/>
          <w:color w:val="0000FF"/>
          <w:sz w:val="24"/>
        </w:rPr>
        <w:tab/>
      </w:r>
      <w:r>
        <w:rPr>
          <w:rFonts w:ascii="Arial" w:hAnsi="Arial" w:cs="Arial"/>
          <w:b/>
          <w:sz w:val="24"/>
        </w:rPr>
        <w:t>Support of the hash value for alternate SIP Digest algorithm</w:t>
      </w:r>
    </w:p>
    <w:p w14:paraId="6BDBAEB5"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v17.0.0</w:t>
      </w:r>
      <w:r>
        <w:rPr>
          <w:i/>
        </w:rPr>
        <w:tab/>
        <w:t xml:space="preserve">  CR-0301  rev  Cat: B (Rel-17)</w:t>
      </w:r>
      <w:r>
        <w:rPr>
          <w:i/>
        </w:rPr>
        <w:br/>
      </w:r>
      <w:r>
        <w:rPr>
          <w:i/>
        </w:rPr>
        <w:br/>
      </w:r>
      <w:r>
        <w:rPr>
          <w:i/>
        </w:rPr>
        <w:tab/>
      </w:r>
      <w:r>
        <w:rPr>
          <w:i/>
        </w:rPr>
        <w:tab/>
      </w:r>
      <w:r>
        <w:rPr>
          <w:i/>
        </w:rPr>
        <w:tab/>
      </w:r>
      <w:r>
        <w:rPr>
          <w:i/>
        </w:rPr>
        <w:tab/>
      </w:r>
      <w:r>
        <w:rPr>
          <w:i/>
        </w:rPr>
        <w:tab/>
        <w:t>Source: Ericsson</w:t>
      </w:r>
    </w:p>
    <w:p w14:paraId="2B7B241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C4-221408</w:t>
      </w:r>
      <w:r>
        <w:rPr>
          <w:color w:val="993300"/>
          <w:u w:val="single"/>
        </w:rPr>
        <w:t>.</w:t>
      </w:r>
    </w:p>
    <w:p w14:paraId="6147BD72" w14:textId="3E242BBD" w:rsidR="003E6F6D" w:rsidRDefault="003E6F6D" w:rsidP="003E6F6D">
      <w:pPr>
        <w:rPr>
          <w:rFonts w:ascii="Arial" w:hAnsi="Arial" w:cs="Arial"/>
          <w:b/>
          <w:sz w:val="24"/>
        </w:rPr>
      </w:pPr>
      <w:r>
        <w:rPr>
          <w:rFonts w:ascii="Arial" w:hAnsi="Arial" w:cs="Arial"/>
          <w:b/>
          <w:color w:val="0000FF"/>
          <w:sz w:val="24"/>
        </w:rPr>
        <w:t>C4-221392</w:t>
      </w:r>
      <w:r>
        <w:rPr>
          <w:rFonts w:ascii="Arial" w:hAnsi="Arial" w:cs="Arial"/>
          <w:b/>
          <w:color w:val="0000FF"/>
          <w:sz w:val="24"/>
        </w:rPr>
        <w:tab/>
      </w:r>
      <w:r>
        <w:rPr>
          <w:rFonts w:ascii="Arial" w:hAnsi="Arial" w:cs="Arial"/>
          <w:b/>
          <w:sz w:val="24"/>
        </w:rPr>
        <w:t>Adding new Alternate-Digest-HA1 AVP</w:t>
      </w:r>
    </w:p>
    <w:p w14:paraId="34561BF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v17.1.0</w:t>
      </w:r>
      <w:r>
        <w:rPr>
          <w:i/>
        </w:rPr>
        <w:tab/>
        <w:t xml:space="preserve">  CR-0697  rev  Cat: B (Rel-17)</w:t>
      </w:r>
      <w:r>
        <w:rPr>
          <w:i/>
        </w:rPr>
        <w:br/>
      </w:r>
      <w:r>
        <w:rPr>
          <w:i/>
        </w:rPr>
        <w:br/>
      </w:r>
      <w:r>
        <w:rPr>
          <w:i/>
        </w:rPr>
        <w:tab/>
      </w:r>
      <w:r>
        <w:rPr>
          <w:i/>
        </w:rPr>
        <w:tab/>
      </w:r>
      <w:r>
        <w:rPr>
          <w:i/>
        </w:rPr>
        <w:tab/>
      </w:r>
      <w:r>
        <w:rPr>
          <w:i/>
        </w:rPr>
        <w:tab/>
      </w:r>
      <w:r>
        <w:rPr>
          <w:i/>
        </w:rPr>
        <w:tab/>
        <w:t>Source: Ericsson</w:t>
      </w:r>
    </w:p>
    <w:p w14:paraId="46314E0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C4-221409</w:t>
      </w:r>
      <w:r>
        <w:rPr>
          <w:color w:val="993300"/>
          <w:u w:val="single"/>
        </w:rPr>
        <w:t>.</w:t>
      </w:r>
    </w:p>
    <w:p w14:paraId="0CAEC3DC" w14:textId="62A4EACB" w:rsidR="003E6F6D" w:rsidRDefault="003E6F6D" w:rsidP="003E6F6D">
      <w:pPr>
        <w:rPr>
          <w:rFonts w:ascii="Arial" w:hAnsi="Arial" w:cs="Arial"/>
          <w:b/>
          <w:sz w:val="24"/>
        </w:rPr>
      </w:pPr>
      <w:r>
        <w:rPr>
          <w:rFonts w:ascii="Arial" w:hAnsi="Arial" w:cs="Arial"/>
          <w:b/>
          <w:color w:val="0000FF"/>
          <w:sz w:val="24"/>
        </w:rPr>
        <w:t>C4-221407</w:t>
      </w:r>
      <w:r>
        <w:rPr>
          <w:rFonts w:ascii="Arial" w:hAnsi="Arial" w:cs="Arial"/>
          <w:b/>
          <w:color w:val="0000FF"/>
          <w:sz w:val="24"/>
        </w:rPr>
        <w:tab/>
      </w:r>
      <w:r>
        <w:rPr>
          <w:rFonts w:ascii="Arial" w:hAnsi="Arial" w:cs="Arial"/>
          <w:b/>
          <w:sz w:val="24"/>
        </w:rPr>
        <w:t>Support of the hash value for alternate SIP Digest algorithm</w:t>
      </w:r>
    </w:p>
    <w:p w14:paraId="05157CE5"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v17.0.0</w:t>
      </w:r>
      <w:r>
        <w:rPr>
          <w:i/>
        </w:rPr>
        <w:tab/>
        <w:t xml:space="preserve">  CR-0699  rev 1 Cat: B (Rel-17)</w:t>
      </w:r>
      <w:r>
        <w:rPr>
          <w:i/>
        </w:rPr>
        <w:br/>
      </w:r>
      <w:r>
        <w:rPr>
          <w:i/>
        </w:rPr>
        <w:br/>
      </w:r>
      <w:r>
        <w:rPr>
          <w:i/>
        </w:rPr>
        <w:tab/>
      </w:r>
      <w:r>
        <w:rPr>
          <w:i/>
        </w:rPr>
        <w:tab/>
      </w:r>
      <w:r>
        <w:rPr>
          <w:i/>
        </w:rPr>
        <w:tab/>
      </w:r>
      <w:r>
        <w:rPr>
          <w:i/>
        </w:rPr>
        <w:tab/>
      </w:r>
      <w:r>
        <w:rPr>
          <w:i/>
        </w:rPr>
        <w:tab/>
        <w:t>Source: Ericsson</w:t>
      </w:r>
    </w:p>
    <w:p w14:paraId="56BE44F4" w14:textId="77777777" w:rsidR="003E6F6D" w:rsidRDefault="003E6F6D" w:rsidP="003E6F6D">
      <w:pPr>
        <w:rPr>
          <w:color w:val="808080"/>
        </w:rPr>
      </w:pPr>
      <w:r>
        <w:rPr>
          <w:color w:val="808080"/>
        </w:rPr>
        <w:t>(Replaces C4-221390)</w:t>
      </w:r>
    </w:p>
    <w:p w14:paraId="7B26FB6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05871" w14:textId="7C6FFE0E" w:rsidR="003E6F6D" w:rsidRDefault="003E6F6D" w:rsidP="003E6F6D">
      <w:pPr>
        <w:rPr>
          <w:rFonts w:ascii="Arial" w:hAnsi="Arial" w:cs="Arial"/>
          <w:b/>
          <w:sz w:val="24"/>
        </w:rPr>
      </w:pPr>
      <w:r>
        <w:rPr>
          <w:rFonts w:ascii="Arial" w:hAnsi="Arial" w:cs="Arial"/>
          <w:b/>
          <w:color w:val="0000FF"/>
          <w:sz w:val="24"/>
        </w:rPr>
        <w:t>C4-221408</w:t>
      </w:r>
      <w:r>
        <w:rPr>
          <w:rFonts w:ascii="Arial" w:hAnsi="Arial" w:cs="Arial"/>
          <w:b/>
          <w:color w:val="0000FF"/>
          <w:sz w:val="24"/>
        </w:rPr>
        <w:tab/>
      </w:r>
      <w:r>
        <w:rPr>
          <w:rFonts w:ascii="Arial" w:hAnsi="Arial" w:cs="Arial"/>
          <w:b/>
          <w:sz w:val="24"/>
        </w:rPr>
        <w:t>Support of the hash value for alternate SIP Digest algorithm</w:t>
      </w:r>
    </w:p>
    <w:p w14:paraId="746542D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v17.0.0</w:t>
      </w:r>
      <w:r>
        <w:rPr>
          <w:i/>
        </w:rPr>
        <w:tab/>
        <w:t xml:space="preserve">  CR-0301  rev 1 Cat: B (Rel-17)</w:t>
      </w:r>
      <w:r>
        <w:rPr>
          <w:i/>
        </w:rPr>
        <w:br/>
      </w:r>
      <w:r>
        <w:rPr>
          <w:i/>
        </w:rPr>
        <w:br/>
      </w:r>
      <w:r>
        <w:rPr>
          <w:i/>
        </w:rPr>
        <w:tab/>
      </w:r>
      <w:r>
        <w:rPr>
          <w:i/>
        </w:rPr>
        <w:tab/>
      </w:r>
      <w:r>
        <w:rPr>
          <w:i/>
        </w:rPr>
        <w:tab/>
      </w:r>
      <w:r>
        <w:rPr>
          <w:i/>
        </w:rPr>
        <w:tab/>
      </w:r>
      <w:r>
        <w:rPr>
          <w:i/>
        </w:rPr>
        <w:tab/>
        <w:t>Source: Ericsson</w:t>
      </w:r>
    </w:p>
    <w:p w14:paraId="35CEADBF" w14:textId="77777777" w:rsidR="003E6F6D" w:rsidRDefault="003E6F6D" w:rsidP="003E6F6D">
      <w:pPr>
        <w:rPr>
          <w:color w:val="808080"/>
        </w:rPr>
      </w:pPr>
      <w:r>
        <w:rPr>
          <w:color w:val="808080"/>
        </w:rPr>
        <w:t>(Replaces C4-221391)</w:t>
      </w:r>
    </w:p>
    <w:p w14:paraId="4C4BC3B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C4-221434</w:t>
      </w:r>
      <w:r>
        <w:rPr>
          <w:color w:val="993300"/>
          <w:u w:val="single"/>
        </w:rPr>
        <w:t>.</w:t>
      </w:r>
    </w:p>
    <w:p w14:paraId="6F72643B" w14:textId="7B0B977D" w:rsidR="003E6F6D" w:rsidRDefault="003E6F6D" w:rsidP="003E6F6D">
      <w:pPr>
        <w:rPr>
          <w:rFonts w:ascii="Arial" w:hAnsi="Arial" w:cs="Arial"/>
          <w:b/>
          <w:sz w:val="24"/>
        </w:rPr>
      </w:pPr>
      <w:r>
        <w:rPr>
          <w:rFonts w:ascii="Arial" w:hAnsi="Arial" w:cs="Arial"/>
          <w:b/>
          <w:color w:val="0000FF"/>
          <w:sz w:val="24"/>
        </w:rPr>
        <w:t>C4-221409</w:t>
      </w:r>
      <w:r>
        <w:rPr>
          <w:rFonts w:ascii="Arial" w:hAnsi="Arial" w:cs="Arial"/>
          <w:b/>
          <w:color w:val="0000FF"/>
          <w:sz w:val="24"/>
        </w:rPr>
        <w:tab/>
      </w:r>
      <w:r>
        <w:rPr>
          <w:rFonts w:ascii="Arial" w:hAnsi="Arial" w:cs="Arial"/>
          <w:b/>
          <w:sz w:val="24"/>
        </w:rPr>
        <w:t>Adding new Alternate-Digest AVPs</w:t>
      </w:r>
    </w:p>
    <w:p w14:paraId="13EED83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v17.1.0</w:t>
      </w:r>
      <w:r>
        <w:rPr>
          <w:i/>
        </w:rPr>
        <w:tab/>
        <w:t xml:space="preserve">  CR-0697  rev 1 Cat: B (Rel-17)</w:t>
      </w:r>
      <w:r>
        <w:rPr>
          <w:i/>
        </w:rPr>
        <w:br/>
      </w:r>
      <w:r>
        <w:rPr>
          <w:i/>
        </w:rPr>
        <w:br/>
      </w:r>
      <w:r>
        <w:rPr>
          <w:i/>
        </w:rPr>
        <w:tab/>
      </w:r>
      <w:r>
        <w:rPr>
          <w:i/>
        </w:rPr>
        <w:tab/>
      </w:r>
      <w:r>
        <w:rPr>
          <w:i/>
        </w:rPr>
        <w:tab/>
      </w:r>
      <w:r>
        <w:rPr>
          <w:i/>
        </w:rPr>
        <w:tab/>
      </w:r>
      <w:r>
        <w:rPr>
          <w:i/>
        </w:rPr>
        <w:tab/>
        <w:t>Source: Ericsson</w:t>
      </w:r>
    </w:p>
    <w:p w14:paraId="541210FB" w14:textId="77777777" w:rsidR="003E6F6D" w:rsidRDefault="003E6F6D" w:rsidP="003E6F6D">
      <w:pPr>
        <w:rPr>
          <w:color w:val="808080"/>
        </w:rPr>
      </w:pPr>
      <w:r>
        <w:rPr>
          <w:color w:val="808080"/>
        </w:rPr>
        <w:t>(Replaces C4-221392)</w:t>
      </w:r>
    </w:p>
    <w:p w14:paraId="71AC9D1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C4-221435</w:t>
      </w:r>
      <w:r>
        <w:rPr>
          <w:color w:val="993300"/>
          <w:u w:val="single"/>
        </w:rPr>
        <w:t>.</w:t>
      </w:r>
    </w:p>
    <w:p w14:paraId="06BF98A4" w14:textId="3928D3FA" w:rsidR="003E6F6D" w:rsidRDefault="003E6F6D" w:rsidP="003E6F6D">
      <w:pPr>
        <w:rPr>
          <w:rFonts w:ascii="Arial" w:hAnsi="Arial" w:cs="Arial"/>
          <w:b/>
          <w:sz w:val="24"/>
        </w:rPr>
      </w:pPr>
      <w:r>
        <w:rPr>
          <w:rFonts w:ascii="Arial" w:hAnsi="Arial" w:cs="Arial"/>
          <w:b/>
          <w:color w:val="0000FF"/>
          <w:sz w:val="24"/>
        </w:rPr>
        <w:t>C4-221431</w:t>
      </w:r>
      <w:r>
        <w:rPr>
          <w:rFonts w:ascii="Arial" w:hAnsi="Arial" w:cs="Arial"/>
          <w:b/>
          <w:color w:val="0000FF"/>
          <w:sz w:val="24"/>
        </w:rPr>
        <w:tab/>
      </w:r>
      <w:r>
        <w:rPr>
          <w:rFonts w:ascii="Arial" w:hAnsi="Arial" w:cs="Arial"/>
          <w:b/>
          <w:sz w:val="24"/>
        </w:rPr>
        <w:t>Update of IETF references for ICE</w:t>
      </w:r>
    </w:p>
    <w:p w14:paraId="256C3E7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v17.0.0</w:t>
      </w:r>
      <w:r>
        <w:rPr>
          <w:i/>
        </w:rPr>
        <w:tab/>
        <w:t xml:space="preserve">  CR-0145  rev 1 Cat: B (Rel-17)</w:t>
      </w:r>
      <w:r>
        <w:rPr>
          <w:i/>
        </w:rPr>
        <w:br/>
      </w:r>
      <w:r>
        <w:rPr>
          <w:i/>
        </w:rPr>
        <w:br/>
      </w:r>
      <w:r>
        <w:rPr>
          <w:i/>
        </w:rPr>
        <w:tab/>
      </w:r>
      <w:r>
        <w:rPr>
          <w:i/>
        </w:rPr>
        <w:tab/>
      </w:r>
      <w:r>
        <w:rPr>
          <w:i/>
        </w:rPr>
        <w:tab/>
      </w:r>
      <w:r>
        <w:rPr>
          <w:i/>
        </w:rPr>
        <w:tab/>
      </w:r>
      <w:r>
        <w:rPr>
          <w:i/>
        </w:rPr>
        <w:tab/>
        <w:t>Source: Ericsson</w:t>
      </w:r>
    </w:p>
    <w:p w14:paraId="334DB97A" w14:textId="77777777" w:rsidR="003E6F6D" w:rsidRDefault="003E6F6D" w:rsidP="003E6F6D">
      <w:pPr>
        <w:rPr>
          <w:color w:val="808080"/>
        </w:rPr>
      </w:pPr>
      <w:r>
        <w:rPr>
          <w:color w:val="808080"/>
        </w:rPr>
        <w:t>(Replaces C4-221124)</w:t>
      </w:r>
    </w:p>
    <w:p w14:paraId="3976AFA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8E4ED" w14:textId="00DA0D3A" w:rsidR="003E6F6D" w:rsidRDefault="003E6F6D" w:rsidP="003E6F6D">
      <w:pPr>
        <w:rPr>
          <w:rFonts w:ascii="Arial" w:hAnsi="Arial" w:cs="Arial"/>
          <w:b/>
          <w:sz w:val="24"/>
        </w:rPr>
      </w:pPr>
      <w:r>
        <w:rPr>
          <w:rFonts w:ascii="Arial" w:hAnsi="Arial" w:cs="Arial"/>
          <w:b/>
          <w:color w:val="0000FF"/>
          <w:sz w:val="24"/>
        </w:rPr>
        <w:t>C4-221432</w:t>
      </w:r>
      <w:r>
        <w:rPr>
          <w:rFonts w:ascii="Arial" w:hAnsi="Arial" w:cs="Arial"/>
          <w:b/>
          <w:color w:val="0000FF"/>
          <w:sz w:val="24"/>
        </w:rPr>
        <w:tab/>
      </w:r>
      <w:r>
        <w:rPr>
          <w:rFonts w:ascii="Arial" w:hAnsi="Arial" w:cs="Arial"/>
          <w:b/>
          <w:sz w:val="24"/>
        </w:rPr>
        <w:t>Update of IETF references for ICE, STUN and TURN</w:t>
      </w:r>
    </w:p>
    <w:p w14:paraId="7B500931"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v17.0.0</w:t>
      </w:r>
      <w:r>
        <w:rPr>
          <w:i/>
        </w:rPr>
        <w:tab/>
        <w:t xml:space="preserve">  CR-0177  rev 1 Cat: B (Rel-17)</w:t>
      </w:r>
      <w:r>
        <w:rPr>
          <w:i/>
        </w:rPr>
        <w:br/>
      </w:r>
      <w:r>
        <w:rPr>
          <w:i/>
        </w:rPr>
        <w:br/>
      </w:r>
      <w:r>
        <w:rPr>
          <w:i/>
        </w:rPr>
        <w:tab/>
      </w:r>
      <w:r>
        <w:rPr>
          <w:i/>
        </w:rPr>
        <w:tab/>
      </w:r>
      <w:r>
        <w:rPr>
          <w:i/>
        </w:rPr>
        <w:tab/>
      </w:r>
      <w:r>
        <w:rPr>
          <w:i/>
        </w:rPr>
        <w:tab/>
      </w:r>
      <w:r>
        <w:rPr>
          <w:i/>
        </w:rPr>
        <w:tab/>
        <w:t>Source: Ericsson</w:t>
      </w:r>
    </w:p>
    <w:p w14:paraId="131D2238" w14:textId="77777777" w:rsidR="003E6F6D" w:rsidRDefault="003E6F6D" w:rsidP="003E6F6D">
      <w:pPr>
        <w:rPr>
          <w:color w:val="808080"/>
        </w:rPr>
      </w:pPr>
      <w:r>
        <w:rPr>
          <w:color w:val="808080"/>
        </w:rPr>
        <w:t>(Replaces C4-221125)</w:t>
      </w:r>
    </w:p>
    <w:p w14:paraId="60D348C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A0C03" w14:textId="21545276" w:rsidR="003E6F6D" w:rsidRDefault="003E6F6D" w:rsidP="003E6F6D">
      <w:pPr>
        <w:rPr>
          <w:rFonts w:ascii="Arial" w:hAnsi="Arial" w:cs="Arial"/>
          <w:b/>
          <w:sz w:val="24"/>
        </w:rPr>
      </w:pPr>
      <w:r>
        <w:rPr>
          <w:rFonts w:ascii="Arial" w:hAnsi="Arial" w:cs="Arial"/>
          <w:b/>
          <w:color w:val="0000FF"/>
          <w:sz w:val="24"/>
        </w:rPr>
        <w:t>C4-221433</w:t>
      </w:r>
      <w:r>
        <w:rPr>
          <w:rFonts w:ascii="Arial" w:hAnsi="Arial" w:cs="Arial"/>
          <w:b/>
          <w:color w:val="0000FF"/>
          <w:sz w:val="24"/>
        </w:rPr>
        <w:tab/>
      </w:r>
      <w:r>
        <w:rPr>
          <w:rFonts w:ascii="Arial" w:hAnsi="Arial" w:cs="Arial"/>
          <w:b/>
          <w:sz w:val="24"/>
        </w:rPr>
        <w:t>Update of IETF references for ICE</w:t>
      </w:r>
    </w:p>
    <w:p w14:paraId="7923A032"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29.238 v16.0.0</w:t>
      </w:r>
      <w:r>
        <w:rPr>
          <w:i/>
        </w:rPr>
        <w:tab/>
        <w:t xml:space="preserve">  CR-0069  rev 1 Cat: B (Rel-17)</w:t>
      </w:r>
      <w:r>
        <w:rPr>
          <w:i/>
        </w:rPr>
        <w:br/>
      </w:r>
      <w:r>
        <w:rPr>
          <w:i/>
        </w:rPr>
        <w:br/>
      </w:r>
      <w:r>
        <w:rPr>
          <w:i/>
        </w:rPr>
        <w:tab/>
      </w:r>
      <w:r>
        <w:rPr>
          <w:i/>
        </w:rPr>
        <w:tab/>
      </w:r>
      <w:r>
        <w:rPr>
          <w:i/>
        </w:rPr>
        <w:tab/>
      </w:r>
      <w:r>
        <w:rPr>
          <w:i/>
        </w:rPr>
        <w:tab/>
      </w:r>
      <w:r>
        <w:rPr>
          <w:i/>
        </w:rPr>
        <w:tab/>
        <w:t>Source: Ericsson</w:t>
      </w:r>
    </w:p>
    <w:p w14:paraId="43FAC91C" w14:textId="77777777" w:rsidR="003E6F6D" w:rsidRDefault="003E6F6D" w:rsidP="003E6F6D">
      <w:pPr>
        <w:rPr>
          <w:color w:val="808080"/>
        </w:rPr>
      </w:pPr>
      <w:r>
        <w:rPr>
          <w:color w:val="808080"/>
        </w:rPr>
        <w:t>(Replaces C4-221127)</w:t>
      </w:r>
    </w:p>
    <w:p w14:paraId="02877ED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C4585" w14:textId="0391DB0D" w:rsidR="003E6F6D" w:rsidRDefault="003E6F6D" w:rsidP="003E6F6D">
      <w:pPr>
        <w:rPr>
          <w:rFonts w:ascii="Arial" w:hAnsi="Arial" w:cs="Arial"/>
          <w:b/>
          <w:sz w:val="24"/>
        </w:rPr>
      </w:pPr>
      <w:r>
        <w:rPr>
          <w:rFonts w:ascii="Arial" w:hAnsi="Arial" w:cs="Arial"/>
          <w:b/>
          <w:color w:val="0000FF"/>
          <w:sz w:val="24"/>
        </w:rPr>
        <w:t>C4-221434</w:t>
      </w:r>
      <w:r>
        <w:rPr>
          <w:rFonts w:ascii="Arial" w:hAnsi="Arial" w:cs="Arial"/>
          <w:b/>
          <w:color w:val="0000FF"/>
          <w:sz w:val="24"/>
        </w:rPr>
        <w:tab/>
      </w:r>
      <w:r>
        <w:rPr>
          <w:rFonts w:ascii="Arial" w:hAnsi="Arial" w:cs="Arial"/>
          <w:b/>
          <w:sz w:val="24"/>
        </w:rPr>
        <w:t>Support of the hash value for alternate SIP Digest algorithm</w:t>
      </w:r>
    </w:p>
    <w:p w14:paraId="04FFFABB"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v17.0.0</w:t>
      </w:r>
      <w:r>
        <w:rPr>
          <w:i/>
        </w:rPr>
        <w:tab/>
        <w:t xml:space="preserve">  CR-0301  rev 2 Cat: B (Rel-17)</w:t>
      </w:r>
      <w:r>
        <w:rPr>
          <w:i/>
        </w:rPr>
        <w:br/>
      </w:r>
      <w:r>
        <w:rPr>
          <w:i/>
        </w:rPr>
        <w:br/>
      </w:r>
      <w:r>
        <w:rPr>
          <w:i/>
        </w:rPr>
        <w:tab/>
      </w:r>
      <w:r>
        <w:rPr>
          <w:i/>
        </w:rPr>
        <w:tab/>
      </w:r>
      <w:r>
        <w:rPr>
          <w:i/>
        </w:rPr>
        <w:tab/>
      </w:r>
      <w:r>
        <w:rPr>
          <w:i/>
        </w:rPr>
        <w:tab/>
      </w:r>
      <w:r>
        <w:rPr>
          <w:i/>
        </w:rPr>
        <w:tab/>
        <w:t>Source: Ericsson</w:t>
      </w:r>
    </w:p>
    <w:p w14:paraId="732A49F8" w14:textId="77777777" w:rsidR="003E6F6D" w:rsidRDefault="003E6F6D" w:rsidP="003E6F6D">
      <w:pPr>
        <w:rPr>
          <w:color w:val="808080"/>
        </w:rPr>
      </w:pPr>
      <w:r>
        <w:rPr>
          <w:color w:val="808080"/>
        </w:rPr>
        <w:t>(Replaces C4-221408)</w:t>
      </w:r>
    </w:p>
    <w:p w14:paraId="6739C91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D35CD" w14:textId="4C0F0DFE" w:rsidR="003E6F6D" w:rsidRDefault="003E6F6D" w:rsidP="003E6F6D">
      <w:pPr>
        <w:rPr>
          <w:rFonts w:ascii="Arial" w:hAnsi="Arial" w:cs="Arial"/>
          <w:b/>
          <w:sz w:val="24"/>
        </w:rPr>
      </w:pPr>
      <w:r>
        <w:rPr>
          <w:rFonts w:ascii="Arial" w:hAnsi="Arial" w:cs="Arial"/>
          <w:b/>
          <w:color w:val="0000FF"/>
          <w:sz w:val="24"/>
        </w:rPr>
        <w:t>C4-221435</w:t>
      </w:r>
      <w:r>
        <w:rPr>
          <w:rFonts w:ascii="Arial" w:hAnsi="Arial" w:cs="Arial"/>
          <w:b/>
          <w:color w:val="0000FF"/>
          <w:sz w:val="24"/>
        </w:rPr>
        <w:tab/>
      </w:r>
      <w:r>
        <w:rPr>
          <w:rFonts w:ascii="Arial" w:hAnsi="Arial" w:cs="Arial"/>
          <w:b/>
          <w:sz w:val="24"/>
        </w:rPr>
        <w:t>Adding new Alternate-Digest AVPs</w:t>
      </w:r>
    </w:p>
    <w:p w14:paraId="44A2408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v17.1.0</w:t>
      </w:r>
      <w:r>
        <w:rPr>
          <w:i/>
        </w:rPr>
        <w:tab/>
        <w:t xml:space="preserve">  CR-0697  rev 2 Cat: B (Rel-17)</w:t>
      </w:r>
      <w:r>
        <w:rPr>
          <w:i/>
        </w:rPr>
        <w:br/>
      </w:r>
      <w:r>
        <w:rPr>
          <w:i/>
        </w:rPr>
        <w:br/>
      </w:r>
      <w:r>
        <w:rPr>
          <w:i/>
        </w:rPr>
        <w:tab/>
      </w:r>
      <w:r>
        <w:rPr>
          <w:i/>
        </w:rPr>
        <w:tab/>
      </w:r>
      <w:r>
        <w:rPr>
          <w:i/>
        </w:rPr>
        <w:tab/>
      </w:r>
      <w:r>
        <w:rPr>
          <w:i/>
        </w:rPr>
        <w:tab/>
      </w:r>
      <w:r>
        <w:rPr>
          <w:i/>
        </w:rPr>
        <w:tab/>
        <w:t>Source: Ericsson</w:t>
      </w:r>
    </w:p>
    <w:p w14:paraId="219FC51E" w14:textId="77777777" w:rsidR="003E6F6D" w:rsidRDefault="003E6F6D" w:rsidP="003E6F6D">
      <w:pPr>
        <w:rPr>
          <w:color w:val="808080"/>
        </w:rPr>
      </w:pPr>
      <w:r>
        <w:rPr>
          <w:color w:val="808080"/>
        </w:rPr>
        <w:t>(Replaces C4-221409)</w:t>
      </w:r>
    </w:p>
    <w:p w14:paraId="4D14EAB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8B959" w14:textId="77777777" w:rsidR="003E6F6D" w:rsidRDefault="003E6F6D" w:rsidP="003E6F6D">
      <w:pPr>
        <w:pStyle w:val="Heading4"/>
      </w:pPr>
      <w:bookmarkStart w:id="64" w:name="_Toc97372305"/>
      <w:r>
        <w:t>6.2.20</w:t>
      </w:r>
      <w:r>
        <w:tab/>
        <w:t>CT aspects of enhancement of RAN Slicing for NR [NR_Slice-Core]</w:t>
      </w:r>
      <w:bookmarkEnd w:id="64"/>
    </w:p>
    <w:p w14:paraId="4C369A58" w14:textId="77777777" w:rsidR="003E6F6D" w:rsidRDefault="003E6F6D" w:rsidP="003E6F6D">
      <w:pPr>
        <w:pStyle w:val="Heading4"/>
      </w:pPr>
      <w:bookmarkStart w:id="65" w:name="_Toc97372306"/>
      <w:r>
        <w:t>6.2.21</w:t>
      </w:r>
      <w:r>
        <w:tab/>
        <w:t>CT aspects of NB-IoT/eMTC Non-Terrestrial Networks in EPS [IoT_SAT_ARCH_EPS]</w:t>
      </w:r>
      <w:bookmarkEnd w:id="65"/>
    </w:p>
    <w:p w14:paraId="5FC6EC01" w14:textId="77777777" w:rsidR="003E6F6D" w:rsidRDefault="003E6F6D" w:rsidP="003E6F6D">
      <w:pPr>
        <w:pStyle w:val="Heading3"/>
      </w:pPr>
      <w:bookmarkStart w:id="66" w:name="_Toc97372307"/>
      <w:r>
        <w:t>6.3</w:t>
      </w:r>
      <w:r>
        <w:tab/>
        <w:t>Any Other Business for Rel-17</w:t>
      </w:r>
      <w:bookmarkEnd w:id="66"/>
    </w:p>
    <w:p w14:paraId="031E8733" w14:textId="77777777" w:rsidR="003E6F6D" w:rsidRDefault="003E6F6D" w:rsidP="003E6F6D">
      <w:pPr>
        <w:pStyle w:val="Heading4"/>
      </w:pPr>
      <w:bookmarkStart w:id="67" w:name="_Toc97372308"/>
      <w:r>
        <w:t>6.3.1</w:t>
      </w:r>
      <w:r>
        <w:tab/>
        <w:t>5G_eSBA</w:t>
      </w:r>
      <w:bookmarkEnd w:id="67"/>
    </w:p>
    <w:p w14:paraId="7898A535" w14:textId="4818055B" w:rsidR="003E6F6D" w:rsidRDefault="003E6F6D" w:rsidP="003E6F6D">
      <w:pPr>
        <w:rPr>
          <w:rFonts w:ascii="Arial" w:hAnsi="Arial" w:cs="Arial"/>
          <w:b/>
          <w:sz w:val="24"/>
        </w:rPr>
      </w:pPr>
      <w:r>
        <w:rPr>
          <w:rFonts w:ascii="Arial" w:hAnsi="Arial" w:cs="Arial"/>
          <w:b/>
          <w:color w:val="0000FF"/>
          <w:sz w:val="24"/>
        </w:rPr>
        <w:t>C4-221070</w:t>
      </w:r>
      <w:r>
        <w:rPr>
          <w:rFonts w:ascii="Arial" w:hAnsi="Arial" w:cs="Arial"/>
          <w:b/>
          <w:color w:val="0000FF"/>
          <w:sz w:val="24"/>
        </w:rPr>
        <w:tab/>
      </w:r>
      <w:r>
        <w:rPr>
          <w:rFonts w:ascii="Arial" w:hAnsi="Arial" w:cs="Arial"/>
          <w:b/>
          <w:sz w:val="24"/>
        </w:rPr>
        <w:t>ABNF correction for max forwarding header</w:t>
      </w:r>
    </w:p>
    <w:p w14:paraId="308FA4A2"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CR-0310  rev  Cat: F (Rel-17)</w:t>
      </w:r>
      <w:r>
        <w:rPr>
          <w:i/>
        </w:rPr>
        <w:br/>
      </w:r>
      <w:r>
        <w:rPr>
          <w:i/>
        </w:rPr>
        <w:br/>
      </w:r>
      <w:r>
        <w:rPr>
          <w:i/>
        </w:rPr>
        <w:tab/>
      </w:r>
      <w:r>
        <w:rPr>
          <w:i/>
        </w:rPr>
        <w:tab/>
      </w:r>
      <w:r>
        <w:rPr>
          <w:i/>
        </w:rPr>
        <w:tab/>
      </w:r>
      <w:r>
        <w:rPr>
          <w:i/>
        </w:rPr>
        <w:tab/>
      </w:r>
      <w:r>
        <w:rPr>
          <w:i/>
        </w:rPr>
        <w:tab/>
        <w:t>Source: Nokia, Nokia Shanghai Bell</w:t>
      </w:r>
    </w:p>
    <w:p w14:paraId="3682F88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2474D" w14:textId="75EF11FD" w:rsidR="003E6F6D" w:rsidRDefault="003E6F6D" w:rsidP="003E6F6D">
      <w:pPr>
        <w:rPr>
          <w:rFonts w:ascii="Arial" w:hAnsi="Arial" w:cs="Arial"/>
          <w:b/>
          <w:sz w:val="24"/>
        </w:rPr>
      </w:pPr>
      <w:r>
        <w:rPr>
          <w:rFonts w:ascii="Arial" w:hAnsi="Arial" w:cs="Arial"/>
          <w:b/>
          <w:color w:val="0000FF"/>
          <w:sz w:val="24"/>
        </w:rPr>
        <w:t>C4-221071</w:t>
      </w:r>
      <w:r>
        <w:rPr>
          <w:rFonts w:ascii="Arial" w:hAnsi="Arial" w:cs="Arial"/>
          <w:b/>
          <w:color w:val="0000FF"/>
          <w:sz w:val="24"/>
        </w:rPr>
        <w:tab/>
      </w:r>
      <w:r>
        <w:rPr>
          <w:rFonts w:ascii="Arial" w:hAnsi="Arial" w:cs="Arial"/>
          <w:b/>
          <w:sz w:val="24"/>
        </w:rPr>
        <w:t>SEPP Error Correction</w:t>
      </w:r>
    </w:p>
    <w:p w14:paraId="28A14ED8"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CR-0311  rev  Cat: F (Rel-17)</w:t>
      </w:r>
      <w:r>
        <w:rPr>
          <w:i/>
        </w:rPr>
        <w:br/>
      </w:r>
      <w:r>
        <w:rPr>
          <w:i/>
        </w:rPr>
        <w:br/>
      </w:r>
      <w:r>
        <w:rPr>
          <w:i/>
        </w:rPr>
        <w:tab/>
      </w:r>
      <w:r>
        <w:rPr>
          <w:i/>
        </w:rPr>
        <w:tab/>
      </w:r>
      <w:r>
        <w:rPr>
          <w:i/>
        </w:rPr>
        <w:tab/>
      </w:r>
      <w:r>
        <w:rPr>
          <w:i/>
        </w:rPr>
        <w:tab/>
      </w:r>
      <w:r>
        <w:rPr>
          <w:i/>
        </w:rPr>
        <w:tab/>
        <w:t>Source: Nokia, Nokia Shanghai Bell</w:t>
      </w:r>
    </w:p>
    <w:p w14:paraId="7FAB310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21B88" w14:textId="1B555F8C" w:rsidR="003E6F6D" w:rsidRDefault="003E6F6D" w:rsidP="003E6F6D">
      <w:pPr>
        <w:rPr>
          <w:rFonts w:ascii="Arial" w:hAnsi="Arial" w:cs="Arial"/>
          <w:b/>
          <w:sz w:val="24"/>
        </w:rPr>
      </w:pPr>
      <w:r>
        <w:rPr>
          <w:rFonts w:ascii="Arial" w:hAnsi="Arial" w:cs="Arial"/>
          <w:b/>
          <w:color w:val="0000FF"/>
          <w:sz w:val="24"/>
        </w:rPr>
        <w:t>C4-221073</w:t>
      </w:r>
      <w:r>
        <w:rPr>
          <w:rFonts w:ascii="Arial" w:hAnsi="Arial" w:cs="Arial"/>
          <w:b/>
          <w:color w:val="0000FF"/>
          <w:sz w:val="24"/>
        </w:rPr>
        <w:tab/>
      </w:r>
      <w:r>
        <w:rPr>
          <w:rFonts w:ascii="Arial" w:hAnsi="Arial" w:cs="Arial"/>
          <w:b/>
          <w:sz w:val="24"/>
        </w:rPr>
        <w:t>ServiceName data type extension to cover the missing NEF services</w:t>
      </w:r>
    </w:p>
    <w:p w14:paraId="35F24C9A"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CR-0667  rev  Cat: F (Rel-17)</w:t>
      </w:r>
      <w:r>
        <w:rPr>
          <w:i/>
        </w:rPr>
        <w:br/>
      </w:r>
      <w:r>
        <w:rPr>
          <w:i/>
        </w:rPr>
        <w:br/>
      </w:r>
      <w:r>
        <w:rPr>
          <w:i/>
        </w:rPr>
        <w:tab/>
      </w:r>
      <w:r>
        <w:rPr>
          <w:i/>
        </w:rPr>
        <w:tab/>
      </w:r>
      <w:r>
        <w:rPr>
          <w:i/>
        </w:rPr>
        <w:tab/>
      </w:r>
      <w:r>
        <w:rPr>
          <w:i/>
        </w:rPr>
        <w:tab/>
      </w:r>
      <w:r>
        <w:rPr>
          <w:i/>
        </w:rPr>
        <w:tab/>
        <w:t>Source: Nokia, Nokia Shanghai Bell</w:t>
      </w:r>
    </w:p>
    <w:p w14:paraId="4245B6D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F445E" w14:textId="5614517B" w:rsidR="003E6F6D" w:rsidRDefault="003E6F6D" w:rsidP="003E6F6D">
      <w:pPr>
        <w:rPr>
          <w:rFonts w:ascii="Arial" w:hAnsi="Arial" w:cs="Arial"/>
          <w:b/>
          <w:sz w:val="24"/>
        </w:rPr>
      </w:pPr>
      <w:r>
        <w:rPr>
          <w:rFonts w:ascii="Arial" w:hAnsi="Arial" w:cs="Arial"/>
          <w:b/>
          <w:color w:val="0000FF"/>
          <w:sz w:val="24"/>
        </w:rPr>
        <w:t>C4-221211</w:t>
      </w:r>
      <w:r>
        <w:rPr>
          <w:rFonts w:ascii="Arial" w:hAnsi="Arial" w:cs="Arial"/>
          <w:b/>
          <w:color w:val="0000FF"/>
          <w:sz w:val="24"/>
        </w:rPr>
        <w:tab/>
      </w:r>
      <w:r>
        <w:rPr>
          <w:rFonts w:ascii="Arial" w:hAnsi="Arial" w:cs="Arial"/>
          <w:b/>
          <w:sz w:val="24"/>
        </w:rPr>
        <w:t>Notify change of anchor SMF re-selected by UPF</w:t>
      </w:r>
    </w:p>
    <w:p w14:paraId="3AEBB068"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v17.3.0</w:t>
      </w:r>
      <w:r>
        <w:rPr>
          <w:i/>
        </w:rPr>
        <w:tab/>
        <w:t xml:space="preserve">  CR-0518  rev 2 Cat: F (Rel-17)</w:t>
      </w:r>
      <w:r>
        <w:rPr>
          <w:i/>
        </w:rPr>
        <w:br/>
      </w:r>
      <w:r>
        <w:rPr>
          <w:i/>
        </w:rPr>
        <w:br/>
      </w:r>
      <w:r>
        <w:rPr>
          <w:i/>
        </w:rPr>
        <w:tab/>
      </w:r>
      <w:r>
        <w:rPr>
          <w:i/>
        </w:rPr>
        <w:tab/>
      </w:r>
      <w:r>
        <w:rPr>
          <w:i/>
        </w:rPr>
        <w:tab/>
      </w:r>
      <w:r>
        <w:rPr>
          <w:i/>
        </w:rPr>
        <w:tab/>
      </w:r>
      <w:r>
        <w:rPr>
          <w:i/>
        </w:rPr>
        <w:tab/>
        <w:t>Source: ZTE</w:t>
      </w:r>
    </w:p>
    <w:p w14:paraId="3E35A7DC" w14:textId="77777777" w:rsidR="003E6F6D" w:rsidRDefault="003E6F6D" w:rsidP="003E6F6D">
      <w:pPr>
        <w:rPr>
          <w:color w:val="808080"/>
        </w:rPr>
      </w:pPr>
      <w:r>
        <w:rPr>
          <w:color w:val="808080"/>
        </w:rPr>
        <w:t>(Replaces C4-220443)</w:t>
      </w:r>
    </w:p>
    <w:p w14:paraId="55CA104E" w14:textId="77777777" w:rsidR="003E6F6D" w:rsidRDefault="003E6F6D" w:rsidP="003E6F6D">
      <w:pPr>
        <w:rPr>
          <w:rFonts w:ascii="Arial" w:hAnsi="Arial" w:cs="Arial"/>
          <w:b/>
        </w:rPr>
      </w:pPr>
      <w:r>
        <w:rPr>
          <w:rFonts w:ascii="Arial" w:hAnsi="Arial" w:cs="Arial"/>
          <w:b/>
        </w:rPr>
        <w:t xml:space="preserve">Abstract: </w:t>
      </w:r>
    </w:p>
    <w:p w14:paraId="0FF90D25" w14:textId="77777777" w:rsidR="003E6F6D" w:rsidRDefault="003E6F6D" w:rsidP="003E6F6D">
      <w:r>
        <w:t>This contribution proposes clarification on how to inform the anchor SMF re-selection by UPF in the case of SMF failire, if I-SMF/V-SMF is involved in the PDU session.</w:t>
      </w:r>
    </w:p>
    <w:p w14:paraId="3B675EB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C4-221416</w:t>
      </w:r>
      <w:r>
        <w:rPr>
          <w:color w:val="993300"/>
          <w:u w:val="single"/>
        </w:rPr>
        <w:t>.</w:t>
      </w:r>
    </w:p>
    <w:p w14:paraId="6486B0BA" w14:textId="55BD47D1" w:rsidR="003E6F6D" w:rsidRDefault="003E6F6D" w:rsidP="003E6F6D">
      <w:pPr>
        <w:rPr>
          <w:rFonts w:ascii="Arial" w:hAnsi="Arial" w:cs="Arial"/>
          <w:b/>
          <w:sz w:val="24"/>
        </w:rPr>
      </w:pPr>
      <w:r>
        <w:rPr>
          <w:rFonts w:ascii="Arial" w:hAnsi="Arial" w:cs="Arial"/>
          <w:b/>
          <w:color w:val="0000FF"/>
          <w:sz w:val="24"/>
        </w:rPr>
        <w:t>C4-221217</w:t>
      </w:r>
      <w:r>
        <w:rPr>
          <w:rFonts w:ascii="Arial" w:hAnsi="Arial" w:cs="Arial"/>
          <w:b/>
          <w:color w:val="0000FF"/>
          <w:sz w:val="24"/>
        </w:rPr>
        <w:tab/>
      </w:r>
      <w:r>
        <w:rPr>
          <w:rFonts w:ascii="Arial" w:hAnsi="Arial" w:cs="Arial"/>
          <w:b/>
          <w:sz w:val="24"/>
        </w:rPr>
        <w:t>NF (Service) Set Status Change</w:t>
      </w:r>
    </w:p>
    <w:p w14:paraId="53ED53AB"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CR-0679  rev  Cat: F (Rel-17)</w:t>
      </w:r>
      <w:r>
        <w:rPr>
          <w:i/>
        </w:rPr>
        <w:br/>
      </w:r>
      <w:r>
        <w:rPr>
          <w:i/>
        </w:rPr>
        <w:br/>
      </w:r>
      <w:r>
        <w:rPr>
          <w:i/>
        </w:rPr>
        <w:tab/>
      </w:r>
      <w:r>
        <w:rPr>
          <w:i/>
        </w:rPr>
        <w:tab/>
      </w:r>
      <w:r>
        <w:rPr>
          <w:i/>
        </w:rPr>
        <w:tab/>
      </w:r>
      <w:r>
        <w:rPr>
          <w:i/>
        </w:rPr>
        <w:tab/>
      </w:r>
      <w:r>
        <w:rPr>
          <w:i/>
        </w:rPr>
        <w:tab/>
        <w:t>Source: Ericsson</w:t>
      </w:r>
    </w:p>
    <w:p w14:paraId="151597D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78EDB2" w14:textId="4935AF58" w:rsidR="003E6F6D" w:rsidRDefault="003E6F6D" w:rsidP="003E6F6D">
      <w:pPr>
        <w:rPr>
          <w:rFonts w:ascii="Arial" w:hAnsi="Arial" w:cs="Arial"/>
          <w:b/>
          <w:sz w:val="24"/>
        </w:rPr>
      </w:pPr>
      <w:r>
        <w:rPr>
          <w:rFonts w:ascii="Arial" w:hAnsi="Arial" w:cs="Arial"/>
          <w:b/>
          <w:color w:val="0000FF"/>
          <w:sz w:val="24"/>
        </w:rPr>
        <w:t>C4-221221</w:t>
      </w:r>
      <w:r>
        <w:rPr>
          <w:rFonts w:ascii="Arial" w:hAnsi="Arial" w:cs="Arial"/>
          <w:b/>
          <w:color w:val="0000FF"/>
          <w:sz w:val="24"/>
        </w:rPr>
        <w:tab/>
      </w:r>
      <w:r>
        <w:rPr>
          <w:rFonts w:ascii="Arial" w:hAnsi="Arial" w:cs="Arial"/>
          <w:b/>
          <w:sz w:val="24"/>
        </w:rPr>
        <w:t>Essential Clarification for SMF ID in N1 Container</w:t>
      </w:r>
    </w:p>
    <w:p w14:paraId="6550F13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CR-0689  rev  Cat: F (Rel-17)</w:t>
      </w:r>
      <w:r>
        <w:rPr>
          <w:i/>
        </w:rPr>
        <w:br/>
      </w:r>
      <w:r>
        <w:rPr>
          <w:i/>
        </w:rPr>
        <w:br/>
      </w:r>
      <w:r>
        <w:rPr>
          <w:i/>
        </w:rPr>
        <w:tab/>
      </w:r>
      <w:r>
        <w:rPr>
          <w:i/>
        </w:rPr>
        <w:tab/>
      </w:r>
      <w:r>
        <w:rPr>
          <w:i/>
        </w:rPr>
        <w:tab/>
      </w:r>
      <w:r>
        <w:rPr>
          <w:i/>
        </w:rPr>
        <w:tab/>
      </w:r>
      <w:r>
        <w:rPr>
          <w:i/>
        </w:rPr>
        <w:tab/>
        <w:t>Source: Ericsson</w:t>
      </w:r>
    </w:p>
    <w:p w14:paraId="043372B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948ECC" w14:textId="712FC8BC" w:rsidR="003E6F6D" w:rsidRDefault="003E6F6D" w:rsidP="003E6F6D">
      <w:pPr>
        <w:rPr>
          <w:rFonts w:ascii="Arial" w:hAnsi="Arial" w:cs="Arial"/>
          <w:b/>
          <w:sz w:val="24"/>
        </w:rPr>
      </w:pPr>
      <w:r>
        <w:rPr>
          <w:rFonts w:ascii="Arial" w:hAnsi="Arial" w:cs="Arial"/>
          <w:b/>
          <w:color w:val="0000FF"/>
          <w:sz w:val="24"/>
        </w:rPr>
        <w:t>C4-221416</w:t>
      </w:r>
      <w:r>
        <w:rPr>
          <w:rFonts w:ascii="Arial" w:hAnsi="Arial" w:cs="Arial"/>
          <w:b/>
          <w:color w:val="0000FF"/>
          <w:sz w:val="24"/>
        </w:rPr>
        <w:tab/>
      </w:r>
      <w:r>
        <w:rPr>
          <w:rFonts w:ascii="Arial" w:hAnsi="Arial" w:cs="Arial"/>
          <w:b/>
          <w:sz w:val="24"/>
        </w:rPr>
        <w:t>Notify change of anchor SMF re-selected by UPF</w:t>
      </w:r>
    </w:p>
    <w:p w14:paraId="4CD76EF6"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v17.3.0</w:t>
      </w:r>
      <w:r>
        <w:rPr>
          <w:i/>
        </w:rPr>
        <w:tab/>
        <w:t xml:space="preserve">  CR-0518  rev 3 Cat: F (Rel-17)</w:t>
      </w:r>
      <w:r>
        <w:rPr>
          <w:i/>
        </w:rPr>
        <w:br/>
      </w:r>
      <w:r>
        <w:rPr>
          <w:i/>
        </w:rPr>
        <w:br/>
      </w:r>
      <w:r>
        <w:rPr>
          <w:i/>
        </w:rPr>
        <w:tab/>
      </w:r>
      <w:r>
        <w:rPr>
          <w:i/>
        </w:rPr>
        <w:tab/>
      </w:r>
      <w:r>
        <w:rPr>
          <w:i/>
        </w:rPr>
        <w:tab/>
      </w:r>
      <w:r>
        <w:rPr>
          <w:i/>
        </w:rPr>
        <w:tab/>
      </w:r>
      <w:r>
        <w:rPr>
          <w:i/>
        </w:rPr>
        <w:tab/>
        <w:t>Source: ZTE, Nokia, Nokia Shanghai Bell</w:t>
      </w:r>
    </w:p>
    <w:p w14:paraId="32012088" w14:textId="77777777" w:rsidR="003E6F6D" w:rsidRDefault="003E6F6D" w:rsidP="003E6F6D">
      <w:pPr>
        <w:rPr>
          <w:color w:val="808080"/>
        </w:rPr>
      </w:pPr>
      <w:r>
        <w:rPr>
          <w:color w:val="808080"/>
        </w:rPr>
        <w:t>(Replaces C4-221211)</w:t>
      </w:r>
    </w:p>
    <w:p w14:paraId="4FE9B37F" w14:textId="77777777" w:rsidR="003E6F6D" w:rsidRDefault="003E6F6D" w:rsidP="003E6F6D">
      <w:pPr>
        <w:rPr>
          <w:rFonts w:ascii="Arial" w:hAnsi="Arial" w:cs="Arial"/>
          <w:b/>
        </w:rPr>
      </w:pPr>
      <w:r>
        <w:rPr>
          <w:rFonts w:ascii="Arial" w:hAnsi="Arial" w:cs="Arial"/>
          <w:b/>
        </w:rPr>
        <w:t xml:space="preserve">Abstract: </w:t>
      </w:r>
    </w:p>
    <w:p w14:paraId="6BF45F17" w14:textId="77777777" w:rsidR="003E6F6D" w:rsidRDefault="003E6F6D" w:rsidP="003E6F6D">
      <w:r>
        <w:t>This contribution proposes clarification on how to inform the anchor SMF re-selection by UPF in the case of SMF failire, if I-SMF/V-SMF is involved in the PDU session.</w:t>
      </w:r>
    </w:p>
    <w:p w14:paraId="10FD64B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C4-221529</w:t>
      </w:r>
      <w:r>
        <w:rPr>
          <w:color w:val="993300"/>
          <w:u w:val="single"/>
        </w:rPr>
        <w:t>.</w:t>
      </w:r>
    </w:p>
    <w:p w14:paraId="5134CF7A" w14:textId="7232EE87" w:rsidR="003E6F6D" w:rsidRDefault="003E6F6D" w:rsidP="003E6F6D">
      <w:pPr>
        <w:rPr>
          <w:rFonts w:ascii="Arial" w:hAnsi="Arial" w:cs="Arial"/>
          <w:b/>
          <w:sz w:val="24"/>
        </w:rPr>
      </w:pPr>
      <w:r>
        <w:rPr>
          <w:rFonts w:ascii="Arial" w:hAnsi="Arial" w:cs="Arial"/>
          <w:b/>
          <w:color w:val="0000FF"/>
          <w:sz w:val="24"/>
        </w:rPr>
        <w:lastRenderedPageBreak/>
        <w:t>C4-221528</w:t>
      </w:r>
      <w:r>
        <w:rPr>
          <w:rFonts w:ascii="Arial" w:hAnsi="Arial" w:cs="Arial"/>
          <w:b/>
          <w:color w:val="0000FF"/>
          <w:sz w:val="24"/>
        </w:rPr>
        <w:tab/>
      </w:r>
      <w:r>
        <w:rPr>
          <w:rFonts w:ascii="Arial" w:hAnsi="Arial" w:cs="Arial"/>
          <w:b/>
          <w:sz w:val="24"/>
        </w:rPr>
        <w:t>Notify change of anchor SMF or intermediate SMF</w:t>
      </w:r>
    </w:p>
    <w:p w14:paraId="7F0AE638"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v16.10.0</w:t>
      </w:r>
      <w:r>
        <w:rPr>
          <w:i/>
        </w:rPr>
        <w:tab/>
        <w:t xml:space="preserve">  CR-0543  rev  Cat: F (Rel-16)</w:t>
      </w:r>
      <w:r>
        <w:rPr>
          <w:i/>
        </w:rPr>
        <w:br/>
      </w:r>
      <w:r>
        <w:rPr>
          <w:i/>
        </w:rPr>
        <w:br/>
      </w:r>
      <w:r>
        <w:rPr>
          <w:i/>
        </w:rPr>
        <w:tab/>
      </w:r>
      <w:r>
        <w:rPr>
          <w:i/>
        </w:rPr>
        <w:tab/>
      </w:r>
      <w:r>
        <w:rPr>
          <w:i/>
        </w:rPr>
        <w:tab/>
      </w:r>
      <w:r>
        <w:rPr>
          <w:i/>
        </w:rPr>
        <w:tab/>
      </w:r>
      <w:r>
        <w:rPr>
          <w:i/>
        </w:rPr>
        <w:tab/>
        <w:t>Source: ZTE, Nokia, Nokia Shanghai Bell</w:t>
      </w:r>
    </w:p>
    <w:p w14:paraId="678C4000" w14:textId="77777777" w:rsidR="003E6F6D" w:rsidRDefault="003E6F6D" w:rsidP="003E6F6D">
      <w:pPr>
        <w:rPr>
          <w:rFonts w:ascii="Arial" w:hAnsi="Arial" w:cs="Arial"/>
          <w:b/>
        </w:rPr>
      </w:pPr>
      <w:r>
        <w:rPr>
          <w:rFonts w:ascii="Arial" w:hAnsi="Arial" w:cs="Arial"/>
          <w:b/>
        </w:rPr>
        <w:t xml:space="preserve">Abstract: </w:t>
      </w:r>
    </w:p>
    <w:p w14:paraId="01CB38E5" w14:textId="77777777" w:rsidR="003E6F6D" w:rsidRDefault="003E6F6D" w:rsidP="003E6F6D">
      <w:r>
        <w:t>This contribution proposes to use the SmContextStatusNotification / StatusNotification to inform the change of intermediate/anchor SMF, if binding procedure is not supported.</w:t>
      </w:r>
    </w:p>
    <w:p w14:paraId="1D939A4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59287" w14:textId="15DA34DE" w:rsidR="003E6F6D" w:rsidRDefault="003E6F6D" w:rsidP="003E6F6D">
      <w:pPr>
        <w:rPr>
          <w:rFonts w:ascii="Arial" w:hAnsi="Arial" w:cs="Arial"/>
          <w:b/>
          <w:sz w:val="24"/>
        </w:rPr>
      </w:pPr>
      <w:r>
        <w:rPr>
          <w:rFonts w:ascii="Arial" w:hAnsi="Arial" w:cs="Arial"/>
          <w:b/>
          <w:color w:val="0000FF"/>
          <w:sz w:val="24"/>
        </w:rPr>
        <w:t>C4-221529</w:t>
      </w:r>
      <w:r>
        <w:rPr>
          <w:rFonts w:ascii="Arial" w:hAnsi="Arial" w:cs="Arial"/>
          <w:b/>
          <w:color w:val="0000FF"/>
          <w:sz w:val="24"/>
        </w:rPr>
        <w:tab/>
      </w:r>
      <w:r>
        <w:rPr>
          <w:rFonts w:ascii="Arial" w:hAnsi="Arial" w:cs="Arial"/>
          <w:b/>
          <w:sz w:val="24"/>
        </w:rPr>
        <w:t>Notify change of anchor SMF or intermediate SMF</w:t>
      </w:r>
    </w:p>
    <w:p w14:paraId="55C8589A"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v17.3.0</w:t>
      </w:r>
      <w:r>
        <w:rPr>
          <w:i/>
        </w:rPr>
        <w:tab/>
        <w:t xml:space="preserve">  CR-0518  rev 4 Cat: A (Rel-17)</w:t>
      </w:r>
      <w:r>
        <w:rPr>
          <w:i/>
        </w:rPr>
        <w:br/>
      </w:r>
      <w:r>
        <w:rPr>
          <w:i/>
        </w:rPr>
        <w:br/>
      </w:r>
      <w:r>
        <w:rPr>
          <w:i/>
        </w:rPr>
        <w:tab/>
      </w:r>
      <w:r>
        <w:rPr>
          <w:i/>
        </w:rPr>
        <w:tab/>
      </w:r>
      <w:r>
        <w:rPr>
          <w:i/>
        </w:rPr>
        <w:tab/>
      </w:r>
      <w:r>
        <w:rPr>
          <w:i/>
        </w:rPr>
        <w:tab/>
      </w:r>
      <w:r>
        <w:rPr>
          <w:i/>
        </w:rPr>
        <w:tab/>
        <w:t>Source: ZTE, Nokia, Nokia Shanghai Bell</w:t>
      </w:r>
    </w:p>
    <w:p w14:paraId="59722228" w14:textId="77777777" w:rsidR="003E6F6D" w:rsidRDefault="003E6F6D" w:rsidP="003E6F6D">
      <w:pPr>
        <w:rPr>
          <w:color w:val="808080"/>
        </w:rPr>
      </w:pPr>
      <w:r>
        <w:rPr>
          <w:color w:val="808080"/>
        </w:rPr>
        <w:t>(Replaces C4-221416)</w:t>
      </w:r>
    </w:p>
    <w:p w14:paraId="52FC66EA" w14:textId="77777777" w:rsidR="003E6F6D" w:rsidRDefault="003E6F6D" w:rsidP="003E6F6D">
      <w:pPr>
        <w:rPr>
          <w:rFonts w:ascii="Arial" w:hAnsi="Arial" w:cs="Arial"/>
          <w:b/>
        </w:rPr>
      </w:pPr>
      <w:r>
        <w:rPr>
          <w:rFonts w:ascii="Arial" w:hAnsi="Arial" w:cs="Arial"/>
          <w:b/>
        </w:rPr>
        <w:t xml:space="preserve">Abstract: </w:t>
      </w:r>
    </w:p>
    <w:p w14:paraId="2326A003" w14:textId="77777777" w:rsidR="003E6F6D" w:rsidRDefault="003E6F6D" w:rsidP="003E6F6D">
      <w:r>
        <w:t>This contribution proposes updates to SmContextStatusNotification / StatusNotification, to inform the change of intermediate/anchor SMF, if binding procedure is not supported.</w:t>
      </w:r>
    </w:p>
    <w:p w14:paraId="2D69ED8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08385" w14:textId="77777777" w:rsidR="003E6F6D" w:rsidRDefault="003E6F6D" w:rsidP="003E6F6D">
      <w:pPr>
        <w:pStyle w:val="Heading4"/>
      </w:pPr>
      <w:bookmarkStart w:id="68" w:name="_Toc97372309"/>
      <w:r>
        <w:t>6.3.2</w:t>
      </w:r>
      <w:r>
        <w:tab/>
        <w:t>5G_SRVCC</w:t>
      </w:r>
      <w:bookmarkEnd w:id="68"/>
    </w:p>
    <w:p w14:paraId="37666ED9" w14:textId="77777777" w:rsidR="003E6F6D" w:rsidRDefault="003E6F6D" w:rsidP="003E6F6D">
      <w:pPr>
        <w:pStyle w:val="Heading4"/>
      </w:pPr>
      <w:bookmarkStart w:id="69" w:name="_Toc97372310"/>
      <w:r>
        <w:t>6.3.3</w:t>
      </w:r>
      <w:r>
        <w:tab/>
        <w:t>PFCP, N4</w:t>
      </w:r>
      <w:bookmarkEnd w:id="69"/>
    </w:p>
    <w:p w14:paraId="6F2AE111" w14:textId="3A57013B" w:rsidR="003E6F6D" w:rsidRDefault="003E6F6D" w:rsidP="003E6F6D">
      <w:pPr>
        <w:rPr>
          <w:rFonts w:ascii="Arial" w:hAnsi="Arial" w:cs="Arial"/>
          <w:b/>
          <w:sz w:val="24"/>
        </w:rPr>
      </w:pPr>
      <w:r>
        <w:rPr>
          <w:rFonts w:ascii="Arial" w:hAnsi="Arial" w:cs="Arial"/>
          <w:b/>
          <w:color w:val="0000FF"/>
          <w:sz w:val="24"/>
        </w:rPr>
        <w:t>C4-221044</w:t>
      </w:r>
      <w:r>
        <w:rPr>
          <w:rFonts w:ascii="Arial" w:hAnsi="Arial" w:cs="Arial"/>
          <w:b/>
          <w:color w:val="0000FF"/>
          <w:sz w:val="24"/>
        </w:rPr>
        <w:tab/>
      </w:r>
      <w:r>
        <w:rPr>
          <w:rFonts w:ascii="Arial" w:hAnsi="Arial" w:cs="Arial"/>
          <w:b/>
          <w:sz w:val="24"/>
        </w:rPr>
        <w:t>Corrections to IE Definitions</w:t>
      </w:r>
    </w:p>
    <w:p w14:paraId="62FD306A"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v17.3.0</w:t>
      </w:r>
      <w:r>
        <w:rPr>
          <w:i/>
        </w:rPr>
        <w:tab/>
        <w:t xml:space="preserve">  CR-0604  rev  Cat: F (Rel-17)</w:t>
      </w:r>
      <w:r>
        <w:rPr>
          <w:i/>
        </w:rPr>
        <w:br/>
      </w:r>
      <w:r>
        <w:rPr>
          <w:i/>
        </w:rPr>
        <w:br/>
      </w:r>
      <w:r>
        <w:rPr>
          <w:i/>
        </w:rPr>
        <w:tab/>
      </w:r>
      <w:r>
        <w:rPr>
          <w:i/>
        </w:rPr>
        <w:tab/>
      </w:r>
      <w:r>
        <w:rPr>
          <w:i/>
        </w:rPr>
        <w:tab/>
      </w:r>
      <w:r>
        <w:rPr>
          <w:i/>
        </w:rPr>
        <w:tab/>
      </w:r>
      <w:r>
        <w:rPr>
          <w:i/>
        </w:rPr>
        <w:tab/>
        <w:t>Source: ZTE</w:t>
      </w:r>
    </w:p>
    <w:p w14:paraId="02DD1110" w14:textId="77777777" w:rsidR="003E6F6D" w:rsidRDefault="003E6F6D" w:rsidP="003E6F6D">
      <w:pPr>
        <w:rPr>
          <w:rFonts w:ascii="Arial" w:hAnsi="Arial" w:cs="Arial"/>
          <w:b/>
        </w:rPr>
      </w:pPr>
      <w:r>
        <w:rPr>
          <w:rFonts w:ascii="Arial" w:hAnsi="Arial" w:cs="Arial"/>
          <w:b/>
        </w:rPr>
        <w:t xml:space="preserve">Abstract: </w:t>
      </w:r>
    </w:p>
    <w:p w14:paraId="3B33D5E6" w14:textId="77777777" w:rsidR="003E6F6D" w:rsidRDefault="003E6F6D" w:rsidP="003E6F6D">
      <w:r>
        <w:t>This contribution proposes corrections to IE definition.</w:t>
      </w:r>
    </w:p>
    <w:p w14:paraId="37DC795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6F89F" w14:textId="4BF8BB23" w:rsidR="003E6F6D" w:rsidRDefault="003E6F6D" w:rsidP="003E6F6D">
      <w:pPr>
        <w:rPr>
          <w:rFonts w:ascii="Arial" w:hAnsi="Arial" w:cs="Arial"/>
          <w:b/>
          <w:sz w:val="24"/>
        </w:rPr>
      </w:pPr>
      <w:r>
        <w:rPr>
          <w:rFonts w:ascii="Arial" w:hAnsi="Arial" w:cs="Arial"/>
          <w:b/>
          <w:color w:val="0000FF"/>
          <w:sz w:val="24"/>
        </w:rPr>
        <w:t>C4-221045</w:t>
      </w:r>
      <w:r>
        <w:rPr>
          <w:rFonts w:ascii="Arial" w:hAnsi="Arial" w:cs="Arial"/>
          <w:b/>
          <w:color w:val="0000FF"/>
          <w:sz w:val="24"/>
        </w:rPr>
        <w:tab/>
      </w:r>
      <w:r>
        <w:rPr>
          <w:rFonts w:ascii="Arial" w:hAnsi="Arial" w:cs="Arial"/>
          <w:b/>
          <w:sz w:val="24"/>
        </w:rPr>
        <w:t>Return NodeID in PFCP Session Report Response</w:t>
      </w:r>
    </w:p>
    <w:p w14:paraId="5C6D19B3"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v17.3.0</w:t>
      </w:r>
      <w:r>
        <w:rPr>
          <w:i/>
        </w:rPr>
        <w:tab/>
        <w:t xml:space="preserve">  CR-0605  rev  Cat: F (Rel-17)</w:t>
      </w:r>
      <w:r>
        <w:rPr>
          <w:i/>
        </w:rPr>
        <w:br/>
      </w:r>
      <w:r>
        <w:rPr>
          <w:i/>
        </w:rPr>
        <w:br/>
      </w:r>
      <w:r>
        <w:rPr>
          <w:i/>
        </w:rPr>
        <w:tab/>
      </w:r>
      <w:r>
        <w:rPr>
          <w:i/>
        </w:rPr>
        <w:tab/>
      </w:r>
      <w:r>
        <w:rPr>
          <w:i/>
        </w:rPr>
        <w:tab/>
      </w:r>
      <w:r>
        <w:rPr>
          <w:i/>
        </w:rPr>
        <w:tab/>
      </w:r>
      <w:r>
        <w:rPr>
          <w:i/>
        </w:rPr>
        <w:tab/>
        <w:t>Source: ZTE</w:t>
      </w:r>
    </w:p>
    <w:p w14:paraId="34C8EBA7" w14:textId="77777777" w:rsidR="003E6F6D" w:rsidRDefault="003E6F6D" w:rsidP="003E6F6D">
      <w:pPr>
        <w:rPr>
          <w:rFonts w:ascii="Arial" w:hAnsi="Arial" w:cs="Arial"/>
          <w:b/>
        </w:rPr>
      </w:pPr>
      <w:r>
        <w:rPr>
          <w:rFonts w:ascii="Arial" w:hAnsi="Arial" w:cs="Arial"/>
          <w:b/>
        </w:rPr>
        <w:t xml:space="preserve">Abstract: </w:t>
      </w:r>
    </w:p>
    <w:p w14:paraId="342D9172" w14:textId="77777777" w:rsidR="003E6F6D" w:rsidRDefault="003E6F6D" w:rsidP="003E6F6D">
      <w:r>
        <w:t>This contribution proposes to return Node ID of new SMF in the PFCP Session Report Response message.</w:t>
      </w:r>
    </w:p>
    <w:p w14:paraId="6674DB8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C4-221451</w:t>
      </w:r>
      <w:r>
        <w:rPr>
          <w:color w:val="993300"/>
          <w:u w:val="single"/>
        </w:rPr>
        <w:t>.</w:t>
      </w:r>
    </w:p>
    <w:p w14:paraId="20300B14" w14:textId="2A73232B" w:rsidR="003E6F6D" w:rsidRDefault="003E6F6D" w:rsidP="003E6F6D">
      <w:pPr>
        <w:rPr>
          <w:rFonts w:ascii="Arial" w:hAnsi="Arial" w:cs="Arial"/>
          <w:b/>
          <w:sz w:val="24"/>
        </w:rPr>
      </w:pPr>
      <w:r>
        <w:rPr>
          <w:rFonts w:ascii="Arial" w:hAnsi="Arial" w:cs="Arial"/>
          <w:b/>
          <w:color w:val="0000FF"/>
          <w:sz w:val="24"/>
        </w:rPr>
        <w:t>C4-221210</w:t>
      </w:r>
      <w:r>
        <w:rPr>
          <w:rFonts w:ascii="Arial" w:hAnsi="Arial" w:cs="Arial"/>
          <w:b/>
          <w:color w:val="0000FF"/>
          <w:sz w:val="24"/>
        </w:rPr>
        <w:tab/>
      </w:r>
      <w:r>
        <w:rPr>
          <w:rFonts w:ascii="Arial" w:hAnsi="Arial" w:cs="Arial"/>
          <w:b/>
          <w:sz w:val="24"/>
        </w:rPr>
        <w:t>PFCP session related procedures apply to 5GC</w:t>
      </w:r>
    </w:p>
    <w:p w14:paraId="5099ACF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CR-0609  rev  Cat: F (Rel-17)</w:t>
      </w:r>
      <w:r>
        <w:rPr>
          <w:i/>
        </w:rPr>
        <w:br/>
      </w:r>
      <w:r>
        <w:rPr>
          <w:i/>
        </w:rPr>
        <w:lastRenderedPageBreak/>
        <w:br/>
      </w:r>
      <w:r>
        <w:rPr>
          <w:i/>
        </w:rPr>
        <w:tab/>
      </w:r>
      <w:r>
        <w:rPr>
          <w:i/>
        </w:rPr>
        <w:tab/>
      </w:r>
      <w:r>
        <w:rPr>
          <w:i/>
        </w:rPr>
        <w:tab/>
      </w:r>
      <w:r>
        <w:rPr>
          <w:i/>
        </w:rPr>
        <w:tab/>
      </w:r>
      <w:r>
        <w:rPr>
          <w:i/>
        </w:rPr>
        <w:tab/>
        <w:t>Source: ZTE / Hannah</w:t>
      </w:r>
    </w:p>
    <w:p w14:paraId="6D8F4CE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C4-221498</w:t>
      </w:r>
      <w:r>
        <w:rPr>
          <w:color w:val="993300"/>
          <w:u w:val="single"/>
        </w:rPr>
        <w:t>.</w:t>
      </w:r>
    </w:p>
    <w:p w14:paraId="1E18E5EA" w14:textId="0BF83B88" w:rsidR="003E6F6D" w:rsidRDefault="003E6F6D" w:rsidP="003E6F6D">
      <w:pPr>
        <w:rPr>
          <w:rFonts w:ascii="Arial" w:hAnsi="Arial" w:cs="Arial"/>
          <w:b/>
          <w:sz w:val="24"/>
        </w:rPr>
      </w:pPr>
      <w:r>
        <w:rPr>
          <w:rFonts w:ascii="Arial" w:hAnsi="Arial" w:cs="Arial"/>
          <w:b/>
          <w:color w:val="0000FF"/>
          <w:sz w:val="24"/>
        </w:rPr>
        <w:t>C4-221321</w:t>
      </w:r>
      <w:r>
        <w:rPr>
          <w:rFonts w:ascii="Arial" w:hAnsi="Arial" w:cs="Arial"/>
          <w:b/>
          <w:color w:val="0000FF"/>
          <w:sz w:val="24"/>
        </w:rPr>
        <w:tab/>
      </w:r>
      <w:r>
        <w:rPr>
          <w:rFonts w:ascii="Arial" w:hAnsi="Arial" w:cs="Arial"/>
          <w:b/>
          <w:sz w:val="24"/>
        </w:rPr>
        <w:t>Enhanced handling at user plane path failure</w:t>
      </w:r>
    </w:p>
    <w:p w14:paraId="00DD3E52"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v17.2.0</w:t>
      </w:r>
      <w:r>
        <w:rPr>
          <w:i/>
        </w:rPr>
        <w:tab/>
        <w:t xml:space="preserve">  CR-0040  rev 2 Cat: B (Rel-17)</w:t>
      </w:r>
      <w:r>
        <w:rPr>
          <w:i/>
        </w:rPr>
        <w:br/>
      </w:r>
      <w:r>
        <w:rPr>
          <w:i/>
        </w:rPr>
        <w:br/>
      </w:r>
      <w:r>
        <w:rPr>
          <w:i/>
        </w:rPr>
        <w:tab/>
      </w:r>
      <w:r>
        <w:rPr>
          <w:i/>
        </w:rPr>
        <w:tab/>
      </w:r>
      <w:r>
        <w:rPr>
          <w:i/>
        </w:rPr>
        <w:tab/>
      </w:r>
      <w:r>
        <w:rPr>
          <w:i/>
        </w:rPr>
        <w:tab/>
      </w:r>
      <w:r>
        <w:rPr>
          <w:i/>
        </w:rPr>
        <w:tab/>
        <w:t>Source: Ericsson</w:t>
      </w:r>
    </w:p>
    <w:p w14:paraId="221551FF" w14:textId="77777777" w:rsidR="003E6F6D" w:rsidRDefault="003E6F6D" w:rsidP="003E6F6D">
      <w:pPr>
        <w:rPr>
          <w:color w:val="808080"/>
        </w:rPr>
      </w:pPr>
      <w:r>
        <w:rPr>
          <w:color w:val="808080"/>
        </w:rPr>
        <w:t>(Replaces C4-220425)</w:t>
      </w:r>
    </w:p>
    <w:p w14:paraId="25B3247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C4-221460</w:t>
      </w:r>
      <w:r>
        <w:rPr>
          <w:color w:val="993300"/>
          <w:u w:val="single"/>
        </w:rPr>
        <w:t>.</w:t>
      </w:r>
    </w:p>
    <w:p w14:paraId="4D1088D4" w14:textId="631CFD49" w:rsidR="003E6F6D" w:rsidRDefault="003E6F6D" w:rsidP="003E6F6D">
      <w:pPr>
        <w:rPr>
          <w:rFonts w:ascii="Arial" w:hAnsi="Arial" w:cs="Arial"/>
          <w:b/>
          <w:sz w:val="24"/>
        </w:rPr>
      </w:pPr>
      <w:r>
        <w:rPr>
          <w:rFonts w:ascii="Arial" w:hAnsi="Arial" w:cs="Arial"/>
          <w:b/>
          <w:color w:val="0000FF"/>
          <w:sz w:val="24"/>
        </w:rPr>
        <w:t>C4-221322</w:t>
      </w:r>
      <w:r>
        <w:rPr>
          <w:rFonts w:ascii="Arial" w:hAnsi="Arial" w:cs="Arial"/>
          <w:b/>
          <w:color w:val="0000FF"/>
          <w:sz w:val="24"/>
        </w:rPr>
        <w:tab/>
      </w:r>
      <w:r>
        <w:rPr>
          <w:rFonts w:ascii="Arial" w:hAnsi="Arial" w:cs="Arial"/>
          <w:b/>
          <w:sz w:val="24"/>
        </w:rPr>
        <w:t>Enhanced handling at user plane path failure</w:t>
      </w:r>
    </w:p>
    <w:p w14:paraId="182A865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CR-0601  rev 2 Cat: B (Rel-17)</w:t>
      </w:r>
      <w:r>
        <w:rPr>
          <w:i/>
        </w:rPr>
        <w:br/>
      </w:r>
      <w:r>
        <w:rPr>
          <w:i/>
        </w:rPr>
        <w:br/>
      </w:r>
      <w:r>
        <w:rPr>
          <w:i/>
        </w:rPr>
        <w:tab/>
      </w:r>
      <w:r>
        <w:rPr>
          <w:i/>
        </w:rPr>
        <w:tab/>
      </w:r>
      <w:r>
        <w:rPr>
          <w:i/>
        </w:rPr>
        <w:tab/>
      </w:r>
      <w:r>
        <w:rPr>
          <w:i/>
        </w:rPr>
        <w:tab/>
      </w:r>
      <w:r>
        <w:rPr>
          <w:i/>
        </w:rPr>
        <w:tab/>
        <w:t>Source: Ericsson</w:t>
      </w:r>
    </w:p>
    <w:p w14:paraId="455AA33B" w14:textId="77777777" w:rsidR="003E6F6D" w:rsidRDefault="003E6F6D" w:rsidP="003E6F6D">
      <w:pPr>
        <w:rPr>
          <w:color w:val="808080"/>
        </w:rPr>
      </w:pPr>
      <w:r>
        <w:rPr>
          <w:color w:val="808080"/>
        </w:rPr>
        <w:t>(Replaces C4-220396)</w:t>
      </w:r>
    </w:p>
    <w:p w14:paraId="576F585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C4-221461</w:t>
      </w:r>
      <w:r>
        <w:rPr>
          <w:color w:val="993300"/>
          <w:u w:val="single"/>
        </w:rPr>
        <w:t>.</w:t>
      </w:r>
    </w:p>
    <w:p w14:paraId="6A2DD48D" w14:textId="49CE20EC" w:rsidR="003E6F6D" w:rsidRDefault="003E6F6D" w:rsidP="003E6F6D">
      <w:pPr>
        <w:rPr>
          <w:rFonts w:ascii="Arial" w:hAnsi="Arial" w:cs="Arial"/>
          <w:b/>
          <w:sz w:val="24"/>
        </w:rPr>
      </w:pPr>
      <w:r>
        <w:rPr>
          <w:rFonts w:ascii="Arial" w:hAnsi="Arial" w:cs="Arial"/>
          <w:b/>
          <w:color w:val="0000FF"/>
          <w:sz w:val="24"/>
        </w:rPr>
        <w:t>C4-221323</w:t>
      </w:r>
      <w:r>
        <w:rPr>
          <w:rFonts w:ascii="Arial" w:hAnsi="Arial" w:cs="Arial"/>
          <w:b/>
          <w:color w:val="0000FF"/>
          <w:sz w:val="24"/>
        </w:rPr>
        <w:tab/>
      </w:r>
      <w:r>
        <w:rPr>
          <w:rFonts w:ascii="Arial" w:hAnsi="Arial" w:cs="Arial"/>
          <w:b/>
          <w:sz w:val="24"/>
        </w:rPr>
        <w:t>Enhanced handling at user plane path failure</w:t>
      </w:r>
    </w:p>
    <w:p w14:paraId="32112FC4"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v17.3.0</w:t>
      </w:r>
      <w:r>
        <w:rPr>
          <w:i/>
        </w:rPr>
        <w:tab/>
        <w:t xml:space="preserve">  CR-0381  rev  Cat: B (Rel-17)</w:t>
      </w:r>
      <w:r>
        <w:rPr>
          <w:i/>
        </w:rPr>
        <w:br/>
      </w:r>
      <w:r>
        <w:rPr>
          <w:i/>
        </w:rPr>
        <w:br/>
      </w:r>
      <w:r>
        <w:rPr>
          <w:i/>
        </w:rPr>
        <w:tab/>
      </w:r>
      <w:r>
        <w:rPr>
          <w:i/>
        </w:rPr>
        <w:tab/>
      </w:r>
      <w:r>
        <w:rPr>
          <w:i/>
        </w:rPr>
        <w:tab/>
      </w:r>
      <w:r>
        <w:rPr>
          <w:i/>
        </w:rPr>
        <w:tab/>
      </w:r>
      <w:r>
        <w:rPr>
          <w:i/>
        </w:rPr>
        <w:tab/>
        <w:t>Source: Ericsson</w:t>
      </w:r>
    </w:p>
    <w:p w14:paraId="27990D0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C4-221462</w:t>
      </w:r>
      <w:r>
        <w:rPr>
          <w:color w:val="993300"/>
          <w:u w:val="single"/>
        </w:rPr>
        <w:t>.</w:t>
      </w:r>
    </w:p>
    <w:p w14:paraId="03D1CA9D" w14:textId="125E4B03" w:rsidR="003E6F6D" w:rsidRDefault="003E6F6D" w:rsidP="003E6F6D">
      <w:pPr>
        <w:rPr>
          <w:rFonts w:ascii="Arial" w:hAnsi="Arial" w:cs="Arial"/>
          <w:b/>
          <w:sz w:val="24"/>
        </w:rPr>
      </w:pPr>
      <w:r>
        <w:rPr>
          <w:rFonts w:ascii="Arial" w:hAnsi="Arial" w:cs="Arial"/>
          <w:b/>
          <w:color w:val="0000FF"/>
          <w:sz w:val="24"/>
        </w:rPr>
        <w:t>C4-221333</w:t>
      </w:r>
      <w:r>
        <w:rPr>
          <w:rFonts w:ascii="Arial" w:hAnsi="Arial" w:cs="Arial"/>
          <w:b/>
          <w:color w:val="0000FF"/>
          <w:sz w:val="24"/>
        </w:rPr>
        <w:tab/>
      </w:r>
      <w:r>
        <w:rPr>
          <w:rFonts w:ascii="Arial" w:hAnsi="Arial" w:cs="Arial"/>
          <w:b/>
          <w:sz w:val="24"/>
        </w:rPr>
        <w:t>Paging Policy Differentiation</w:t>
      </w:r>
    </w:p>
    <w:p w14:paraId="211BD897"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CR-0611  rev  Cat: B (Rel-17)</w:t>
      </w:r>
      <w:r>
        <w:rPr>
          <w:i/>
        </w:rPr>
        <w:br/>
      </w:r>
      <w:r>
        <w:rPr>
          <w:i/>
        </w:rPr>
        <w:br/>
      </w:r>
      <w:r>
        <w:rPr>
          <w:i/>
        </w:rPr>
        <w:tab/>
      </w:r>
      <w:r>
        <w:rPr>
          <w:i/>
        </w:rPr>
        <w:tab/>
      </w:r>
      <w:r>
        <w:rPr>
          <w:i/>
        </w:rPr>
        <w:tab/>
      </w:r>
      <w:r>
        <w:rPr>
          <w:i/>
        </w:rPr>
        <w:tab/>
      </w:r>
      <w:r>
        <w:rPr>
          <w:i/>
        </w:rPr>
        <w:tab/>
        <w:t>Source: Ericsson</w:t>
      </w:r>
    </w:p>
    <w:p w14:paraId="082B9AE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C4-221477</w:t>
      </w:r>
      <w:r>
        <w:rPr>
          <w:color w:val="993300"/>
          <w:u w:val="single"/>
        </w:rPr>
        <w:t>.</w:t>
      </w:r>
    </w:p>
    <w:p w14:paraId="467062A5" w14:textId="7F62380D" w:rsidR="003E6F6D" w:rsidRDefault="003E6F6D" w:rsidP="003E6F6D">
      <w:pPr>
        <w:rPr>
          <w:rFonts w:ascii="Arial" w:hAnsi="Arial" w:cs="Arial"/>
          <w:b/>
          <w:sz w:val="24"/>
        </w:rPr>
      </w:pPr>
      <w:r>
        <w:rPr>
          <w:rFonts w:ascii="Arial" w:hAnsi="Arial" w:cs="Arial"/>
          <w:b/>
          <w:color w:val="0000FF"/>
          <w:sz w:val="24"/>
        </w:rPr>
        <w:t>C4-221334</w:t>
      </w:r>
      <w:r>
        <w:rPr>
          <w:rFonts w:ascii="Arial" w:hAnsi="Arial" w:cs="Arial"/>
          <w:b/>
          <w:color w:val="0000FF"/>
          <w:sz w:val="24"/>
        </w:rPr>
        <w:tab/>
      </w:r>
      <w:r>
        <w:rPr>
          <w:rFonts w:ascii="Arial" w:hAnsi="Arial" w:cs="Arial"/>
          <w:b/>
          <w:sz w:val="24"/>
        </w:rPr>
        <w:t>Additional Usage Reports Information</w:t>
      </w:r>
    </w:p>
    <w:p w14:paraId="06D3854B"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CR-0612  rev  Cat: F (Rel-17)</w:t>
      </w:r>
      <w:r>
        <w:rPr>
          <w:i/>
        </w:rPr>
        <w:br/>
      </w:r>
      <w:r>
        <w:rPr>
          <w:i/>
        </w:rPr>
        <w:br/>
      </w:r>
      <w:r>
        <w:rPr>
          <w:i/>
        </w:rPr>
        <w:tab/>
      </w:r>
      <w:r>
        <w:rPr>
          <w:i/>
        </w:rPr>
        <w:tab/>
      </w:r>
      <w:r>
        <w:rPr>
          <w:i/>
        </w:rPr>
        <w:tab/>
      </w:r>
      <w:r>
        <w:rPr>
          <w:i/>
        </w:rPr>
        <w:tab/>
      </w:r>
      <w:r>
        <w:rPr>
          <w:i/>
        </w:rPr>
        <w:tab/>
        <w:t>Source: Ericsson</w:t>
      </w:r>
    </w:p>
    <w:p w14:paraId="6B2B241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C4-221476</w:t>
      </w:r>
      <w:r>
        <w:rPr>
          <w:color w:val="993300"/>
          <w:u w:val="single"/>
        </w:rPr>
        <w:t>.</w:t>
      </w:r>
    </w:p>
    <w:p w14:paraId="760D472D" w14:textId="01270AFF" w:rsidR="00000000" w:rsidRDefault="003E6F6D">
      <w:pPr>
        <w:rPr>
          <w:rFonts w:ascii="Arial" w:hAnsi="Arial" w:cs="Arial"/>
          <w:b/>
          <w:sz w:val="24"/>
        </w:rPr>
      </w:pPr>
      <w:r>
        <w:rPr>
          <w:rFonts w:ascii="Arial" w:hAnsi="Arial" w:cs="Arial"/>
          <w:b/>
          <w:color w:val="0000FF"/>
          <w:sz w:val="24"/>
        </w:rPr>
        <w:t>C4-221335</w:t>
      </w:r>
      <w:r>
        <w:rPr>
          <w:rFonts w:ascii="Arial" w:hAnsi="Arial" w:cs="Arial"/>
          <w:b/>
          <w:color w:val="0000FF"/>
          <w:sz w:val="24"/>
        </w:rPr>
        <w:tab/>
      </w:r>
      <w:r>
        <w:rPr>
          <w:rFonts w:ascii="Arial" w:hAnsi="Arial" w:cs="Arial"/>
          <w:b/>
          <w:sz w:val="24"/>
        </w:rPr>
        <w:t>Redirect Port Information</w:t>
      </w:r>
    </w:p>
    <w:p w14:paraId="69B0346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CR-0613  rev  Cat: F (Rel-17)</w:t>
      </w:r>
      <w:r>
        <w:rPr>
          <w:i/>
        </w:rPr>
        <w:br/>
      </w:r>
      <w:r>
        <w:rPr>
          <w:i/>
        </w:rPr>
        <w:br/>
      </w:r>
      <w:r>
        <w:rPr>
          <w:i/>
        </w:rPr>
        <w:tab/>
      </w:r>
      <w:r>
        <w:rPr>
          <w:i/>
        </w:rPr>
        <w:tab/>
      </w:r>
      <w:r>
        <w:rPr>
          <w:i/>
        </w:rPr>
        <w:tab/>
      </w:r>
      <w:r>
        <w:rPr>
          <w:i/>
        </w:rPr>
        <w:tab/>
      </w:r>
      <w:r>
        <w:rPr>
          <w:i/>
        </w:rPr>
        <w:tab/>
        <w:t>Source: Ericsson</w:t>
      </w:r>
    </w:p>
    <w:p w14:paraId="675B7DF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C4-221475</w:t>
      </w:r>
      <w:r>
        <w:rPr>
          <w:color w:val="993300"/>
          <w:u w:val="single"/>
        </w:rPr>
        <w:t>.</w:t>
      </w:r>
    </w:p>
    <w:p w14:paraId="51DD92B5" w14:textId="4073DE61" w:rsidR="003E6F6D" w:rsidRDefault="003E6F6D" w:rsidP="003E6F6D">
      <w:pPr>
        <w:rPr>
          <w:rFonts w:ascii="Arial" w:hAnsi="Arial" w:cs="Arial"/>
          <w:b/>
          <w:sz w:val="24"/>
        </w:rPr>
      </w:pPr>
      <w:r>
        <w:rPr>
          <w:rFonts w:ascii="Arial" w:hAnsi="Arial" w:cs="Arial"/>
          <w:b/>
          <w:color w:val="0000FF"/>
          <w:sz w:val="24"/>
        </w:rPr>
        <w:t>C4-221405</w:t>
      </w:r>
      <w:r>
        <w:rPr>
          <w:rFonts w:ascii="Arial" w:hAnsi="Arial" w:cs="Arial"/>
          <w:b/>
          <w:color w:val="0000FF"/>
          <w:sz w:val="24"/>
        </w:rPr>
        <w:tab/>
      </w:r>
      <w:r>
        <w:rPr>
          <w:rFonts w:ascii="Arial" w:hAnsi="Arial" w:cs="Arial"/>
          <w:b/>
          <w:sz w:val="24"/>
        </w:rPr>
        <w:t>3GPP TS 29.244</w:t>
      </w:r>
    </w:p>
    <w:p w14:paraId="2A78DCB4" w14:textId="77777777" w:rsidR="003E6F6D" w:rsidRDefault="003E6F6D" w:rsidP="003E6F6D">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LIAISE-507-02, to CT4, cc SA2</w:t>
      </w:r>
      <w:r>
        <w:rPr>
          <w:i/>
        </w:rPr>
        <w:br/>
      </w:r>
      <w:r>
        <w:rPr>
          <w:i/>
        </w:rPr>
        <w:tab/>
      </w:r>
      <w:r>
        <w:rPr>
          <w:i/>
        </w:rPr>
        <w:tab/>
      </w:r>
      <w:r>
        <w:rPr>
          <w:i/>
        </w:rPr>
        <w:tab/>
      </w:r>
      <w:r>
        <w:rPr>
          <w:i/>
        </w:rPr>
        <w:tab/>
      </w:r>
      <w:r>
        <w:rPr>
          <w:i/>
        </w:rPr>
        <w:tab/>
        <w:t>Source: Broadband Forum</w:t>
      </w:r>
    </w:p>
    <w:p w14:paraId="6ED28B1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270EB3" w14:textId="5851299F" w:rsidR="003E6F6D" w:rsidRDefault="003E6F6D" w:rsidP="003E6F6D">
      <w:pPr>
        <w:rPr>
          <w:rFonts w:ascii="Arial" w:hAnsi="Arial" w:cs="Arial"/>
          <w:b/>
          <w:sz w:val="24"/>
        </w:rPr>
      </w:pPr>
      <w:r>
        <w:rPr>
          <w:rFonts w:ascii="Arial" w:hAnsi="Arial" w:cs="Arial"/>
          <w:b/>
          <w:color w:val="0000FF"/>
          <w:sz w:val="24"/>
        </w:rPr>
        <w:t>C4-221411</w:t>
      </w:r>
      <w:r>
        <w:rPr>
          <w:rFonts w:ascii="Arial" w:hAnsi="Arial" w:cs="Arial"/>
          <w:b/>
          <w:color w:val="0000FF"/>
          <w:sz w:val="24"/>
        </w:rPr>
        <w:tab/>
      </w:r>
      <w:r>
        <w:rPr>
          <w:rFonts w:ascii="Arial" w:hAnsi="Arial" w:cs="Arial"/>
          <w:b/>
          <w:sz w:val="24"/>
        </w:rPr>
        <w:t>Node Report Type value for PFCP node reports not defined by 3GPP</w:t>
      </w:r>
    </w:p>
    <w:p w14:paraId="2A080F25"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CR-0614  rev  Cat: F (Rel-17)</w:t>
      </w:r>
      <w:r>
        <w:rPr>
          <w:i/>
        </w:rPr>
        <w:br/>
      </w:r>
      <w:r>
        <w:rPr>
          <w:i/>
        </w:rPr>
        <w:br/>
      </w:r>
      <w:r>
        <w:rPr>
          <w:i/>
        </w:rPr>
        <w:tab/>
      </w:r>
      <w:r>
        <w:rPr>
          <w:i/>
        </w:rPr>
        <w:tab/>
      </w:r>
      <w:r>
        <w:rPr>
          <w:i/>
        </w:rPr>
        <w:tab/>
      </w:r>
      <w:r>
        <w:rPr>
          <w:i/>
        </w:rPr>
        <w:tab/>
      </w:r>
      <w:r>
        <w:rPr>
          <w:i/>
        </w:rPr>
        <w:tab/>
        <w:t>Source: Nokia, Nokia Shanghai Bell</w:t>
      </w:r>
    </w:p>
    <w:p w14:paraId="35C146B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B6973F" w14:textId="4C7542E5" w:rsidR="003E6F6D" w:rsidRDefault="003E6F6D" w:rsidP="003E6F6D">
      <w:pPr>
        <w:rPr>
          <w:rFonts w:ascii="Arial" w:hAnsi="Arial" w:cs="Arial"/>
          <w:b/>
          <w:sz w:val="24"/>
        </w:rPr>
      </w:pPr>
      <w:r>
        <w:rPr>
          <w:rFonts w:ascii="Arial" w:hAnsi="Arial" w:cs="Arial"/>
          <w:b/>
          <w:color w:val="0000FF"/>
          <w:sz w:val="24"/>
        </w:rPr>
        <w:t>C4-221412</w:t>
      </w:r>
      <w:r>
        <w:rPr>
          <w:rFonts w:ascii="Arial" w:hAnsi="Arial" w:cs="Arial"/>
          <w:b/>
          <w:color w:val="0000FF"/>
          <w:sz w:val="24"/>
        </w:rPr>
        <w:tab/>
      </w:r>
      <w:r>
        <w:rPr>
          <w:rFonts w:ascii="Arial" w:hAnsi="Arial" w:cs="Arial"/>
          <w:b/>
          <w:sz w:val="24"/>
        </w:rPr>
        <w:t>Reply LS on Node Report Type value for PFCP node reports not defined by 3GPP</w:t>
      </w:r>
    </w:p>
    <w:p w14:paraId="4E02820F" w14:textId="77777777" w:rsidR="003E6F6D" w:rsidRDefault="003E6F6D" w:rsidP="003E6F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BBF, cc SA2</w:t>
      </w:r>
      <w:r>
        <w:rPr>
          <w:i/>
        </w:rPr>
        <w:br/>
      </w:r>
      <w:r>
        <w:rPr>
          <w:i/>
        </w:rPr>
        <w:tab/>
      </w:r>
      <w:r>
        <w:rPr>
          <w:i/>
        </w:rPr>
        <w:tab/>
      </w:r>
      <w:r>
        <w:rPr>
          <w:i/>
        </w:rPr>
        <w:tab/>
      </w:r>
      <w:r>
        <w:rPr>
          <w:i/>
        </w:rPr>
        <w:tab/>
      </w:r>
      <w:r>
        <w:rPr>
          <w:i/>
        </w:rPr>
        <w:tab/>
        <w:t>Source: Nokia, Nokia Shanghai Bell</w:t>
      </w:r>
    </w:p>
    <w:p w14:paraId="3669DC0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94325E" w14:textId="1EACF7DE" w:rsidR="003E6F6D" w:rsidRDefault="003E6F6D" w:rsidP="003E6F6D">
      <w:pPr>
        <w:rPr>
          <w:rFonts w:ascii="Arial" w:hAnsi="Arial" w:cs="Arial"/>
          <w:b/>
          <w:sz w:val="24"/>
        </w:rPr>
      </w:pPr>
      <w:r>
        <w:rPr>
          <w:rFonts w:ascii="Arial" w:hAnsi="Arial" w:cs="Arial"/>
          <w:b/>
          <w:color w:val="0000FF"/>
          <w:sz w:val="24"/>
        </w:rPr>
        <w:t>C4-221451</w:t>
      </w:r>
      <w:r>
        <w:rPr>
          <w:rFonts w:ascii="Arial" w:hAnsi="Arial" w:cs="Arial"/>
          <w:b/>
          <w:color w:val="0000FF"/>
          <w:sz w:val="24"/>
        </w:rPr>
        <w:tab/>
      </w:r>
      <w:r>
        <w:rPr>
          <w:rFonts w:ascii="Arial" w:hAnsi="Arial" w:cs="Arial"/>
          <w:b/>
          <w:sz w:val="24"/>
        </w:rPr>
        <w:t>Return NodeID in PFCP Session Report Response</w:t>
      </w:r>
    </w:p>
    <w:p w14:paraId="334044D8"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v17.3.0</w:t>
      </w:r>
      <w:r>
        <w:rPr>
          <w:i/>
        </w:rPr>
        <w:tab/>
        <w:t xml:space="preserve">  CR-0605  rev 1 Cat: F (Rel-17)</w:t>
      </w:r>
      <w:r>
        <w:rPr>
          <w:i/>
        </w:rPr>
        <w:br/>
      </w:r>
      <w:r>
        <w:rPr>
          <w:i/>
        </w:rPr>
        <w:br/>
      </w:r>
      <w:r>
        <w:rPr>
          <w:i/>
        </w:rPr>
        <w:tab/>
      </w:r>
      <w:r>
        <w:rPr>
          <w:i/>
        </w:rPr>
        <w:tab/>
      </w:r>
      <w:r>
        <w:rPr>
          <w:i/>
        </w:rPr>
        <w:tab/>
      </w:r>
      <w:r>
        <w:rPr>
          <w:i/>
        </w:rPr>
        <w:tab/>
      </w:r>
      <w:r>
        <w:rPr>
          <w:i/>
        </w:rPr>
        <w:tab/>
        <w:t>Source: ZTE, Ericsson</w:t>
      </w:r>
    </w:p>
    <w:p w14:paraId="19BF240F" w14:textId="77777777" w:rsidR="003E6F6D" w:rsidRDefault="003E6F6D" w:rsidP="003E6F6D">
      <w:pPr>
        <w:rPr>
          <w:color w:val="808080"/>
        </w:rPr>
      </w:pPr>
      <w:r>
        <w:rPr>
          <w:color w:val="808080"/>
        </w:rPr>
        <w:t>(Replaces C4-221045)</w:t>
      </w:r>
    </w:p>
    <w:p w14:paraId="59F4CF77" w14:textId="77777777" w:rsidR="003E6F6D" w:rsidRDefault="003E6F6D" w:rsidP="003E6F6D">
      <w:pPr>
        <w:rPr>
          <w:rFonts w:ascii="Arial" w:hAnsi="Arial" w:cs="Arial"/>
          <w:b/>
        </w:rPr>
      </w:pPr>
      <w:r>
        <w:rPr>
          <w:rFonts w:ascii="Arial" w:hAnsi="Arial" w:cs="Arial"/>
          <w:b/>
        </w:rPr>
        <w:t xml:space="preserve">Abstract: </w:t>
      </w:r>
    </w:p>
    <w:p w14:paraId="52EDB610" w14:textId="77777777" w:rsidR="003E6F6D" w:rsidRDefault="003E6F6D" w:rsidP="003E6F6D">
      <w:r>
        <w:t>This contribution proposes to return Node ID of new SMF in the PFCP Session Report Response message.</w:t>
      </w:r>
    </w:p>
    <w:p w14:paraId="437C05B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DCEFF" w14:textId="7A4FB96A" w:rsidR="003E6F6D" w:rsidRDefault="003E6F6D" w:rsidP="003E6F6D">
      <w:pPr>
        <w:rPr>
          <w:rFonts w:ascii="Arial" w:hAnsi="Arial" w:cs="Arial"/>
          <w:b/>
          <w:sz w:val="24"/>
        </w:rPr>
      </w:pPr>
      <w:r>
        <w:rPr>
          <w:rFonts w:ascii="Arial" w:hAnsi="Arial" w:cs="Arial"/>
          <w:b/>
          <w:color w:val="0000FF"/>
          <w:sz w:val="24"/>
        </w:rPr>
        <w:t>C4-221460</w:t>
      </w:r>
      <w:r>
        <w:rPr>
          <w:rFonts w:ascii="Arial" w:hAnsi="Arial" w:cs="Arial"/>
          <w:b/>
          <w:color w:val="0000FF"/>
          <w:sz w:val="24"/>
        </w:rPr>
        <w:tab/>
      </w:r>
      <w:r>
        <w:rPr>
          <w:rFonts w:ascii="Arial" w:hAnsi="Arial" w:cs="Arial"/>
          <w:b/>
          <w:sz w:val="24"/>
        </w:rPr>
        <w:t>Enhanced handling at user plane path failure</w:t>
      </w:r>
    </w:p>
    <w:p w14:paraId="2F444123"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v17.2.0</w:t>
      </w:r>
      <w:r>
        <w:rPr>
          <w:i/>
        </w:rPr>
        <w:tab/>
        <w:t xml:space="preserve">  CR-0040  rev 3 Cat: B (Rel-17)</w:t>
      </w:r>
      <w:r>
        <w:rPr>
          <w:i/>
        </w:rPr>
        <w:br/>
      </w:r>
      <w:r>
        <w:rPr>
          <w:i/>
        </w:rPr>
        <w:br/>
      </w:r>
      <w:r>
        <w:rPr>
          <w:i/>
        </w:rPr>
        <w:tab/>
      </w:r>
      <w:r>
        <w:rPr>
          <w:i/>
        </w:rPr>
        <w:tab/>
      </w:r>
      <w:r>
        <w:rPr>
          <w:i/>
        </w:rPr>
        <w:tab/>
      </w:r>
      <w:r>
        <w:rPr>
          <w:i/>
        </w:rPr>
        <w:tab/>
      </w:r>
      <w:r>
        <w:rPr>
          <w:i/>
        </w:rPr>
        <w:tab/>
        <w:t>Source: Ericsson</w:t>
      </w:r>
    </w:p>
    <w:p w14:paraId="208DF21D" w14:textId="77777777" w:rsidR="003E6F6D" w:rsidRDefault="003E6F6D" w:rsidP="003E6F6D">
      <w:pPr>
        <w:rPr>
          <w:color w:val="808080"/>
        </w:rPr>
      </w:pPr>
      <w:r>
        <w:rPr>
          <w:color w:val="808080"/>
        </w:rPr>
        <w:t>(Replaces C4-221321)</w:t>
      </w:r>
    </w:p>
    <w:p w14:paraId="2ACC390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9019B" w14:textId="490C547E" w:rsidR="003E6F6D" w:rsidRDefault="003E6F6D" w:rsidP="003E6F6D">
      <w:pPr>
        <w:rPr>
          <w:rFonts w:ascii="Arial" w:hAnsi="Arial" w:cs="Arial"/>
          <w:b/>
          <w:sz w:val="24"/>
        </w:rPr>
      </w:pPr>
      <w:r>
        <w:rPr>
          <w:rFonts w:ascii="Arial" w:hAnsi="Arial" w:cs="Arial"/>
          <w:b/>
          <w:color w:val="0000FF"/>
          <w:sz w:val="24"/>
        </w:rPr>
        <w:t>C4-221461</w:t>
      </w:r>
      <w:r>
        <w:rPr>
          <w:rFonts w:ascii="Arial" w:hAnsi="Arial" w:cs="Arial"/>
          <w:b/>
          <w:color w:val="0000FF"/>
          <w:sz w:val="24"/>
        </w:rPr>
        <w:tab/>
      </w:r>
      <w:r>
        <w:rPr>
          <w:rFonts w:ascii="Arial" w:hAnsi="Arial" w:cs="Arial"/>
          <w:b/>
          <w:sz w:val="24"/>
        </w:rPr>
        <w:t>Enhanced handling at user plane path failure</w:t>
      </w:r>
    </w:p>
    <w:p w14:paraId="79037385"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CR-0601  rev 3 Cat: B (Rel-17)</w:t>
      </w:r>
      <w:r>
        <w:rPr>
          <w:i/>
        </w:rPr>
        <w:br/>
      </w:r>
      <w:r>
        <w:rPr>
          <w:i/>
        </w:rPr>
        <w:br/>
      </w:r>
      <w:r>
        <w:rPr>
          <w:i/>
        </w:rPr>
        <w:tab/>
      </w:r>
      <w:r>
        <w:rPr>
          <w:i/>
        </w:rPr>
        <w:tab/>
      </w:r>
      <w:r>
        <w:rPr>
          <w:i/>
        </w:rPr>
        <w:tab/>
      </w:r>
      <w:r>
        <w:rPr>
          <w:i/>
        </w:rPr>
        <w:tab/>
      </w:r>
      <w:r>
        <w:rPr>
          <w:i/>
        </w:rPr>
        <w:tab/>
        <w:t>Source: Ericsson</w:t>
      </w:r>
    </w:p>
    <w:p w14:paraId="368329D0" w14:textId="77777777" w:rsidR="003E6F6D" w:rsidRDefault="003E6F6D" w:rsidP="003E6F6D">
      <w:pPr>
        <w:rPr>
          <w:color w:val="808080"/>
        </w:rPr>
      </w:pPr>
      <w:r>
        <w:rPr>
          <w:color w:val="808080"/>
        </w:rPr>
        <w:t>(Replaces C4-221322)</w:t>
      </w:r>
    </w:p>
    <w:p w14:paraId="71E346E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125005" w14:textId="3776801D" w:rsidR="003E6F6D" w:rsidRDefault="003E6F6D" w:rsidP="003E6F6D">
      <w:pPr>
        <w:rPr>
          <w:rFonts w:ascii="Arial" w:hAnsi="Arial" w:cs="Arial"/>
          <w:b/>
          <w:sz w:val="24"/>
        </w:rPr>
      </w:pPr>
      <w:r>
        <w:rPr>
          <w:rFonts w:ascii="Arial" w:hAnsi="Arial" w:cs="Arial"/>
          <w:b/>
          <w:color w:val="0000FF"/>
          <w:sz w:val="24"/>
        </w:rPr>
        <w:t>C4-221462</w:t>
      </w:r>
      <w:r>
        <w:rPr>
          <w:rFonts w:ascii="Arial" w:hAnsi="Arial" w:cs="Arial"/>
          <w:b/>
          <w:color w:val="0000FF"/>
          <w:sz w:val="24"/>
        </w:rPr>
        <w:tab/>
      </w:r>
      <w:r>
        <w:rPr>
          <w:rFonts w:ascii="Arial" w:hAnsi="Arial" w:cs="Arial"/>
          <w:b/>
          <w:sz w:val="24"/>
        </w:rPr>
        <w:t>Enhanced handling at user plane path failure</w:t>
      </w:r>
    </w:p>
    <w:p w14:paraId="455C927E"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v17.3.0</w:t>
      </w:r>
      <w:r>
        <w:rPr>
          <w:i/>
        </w:rPr>
        <w:tab/>
        <w:t xml:space="preserve">  CR-0381  rev 1 Cat: B (Rel-17)</w:t>
      </w:r>
      <w:r>
        <w:rPr>
          <w:i/>
        </w:rPr>
        <w:br/>
      </w:r>
      <w:r>
        <w:rPr>
          <w:i/>
        </w:rPr>
        <w:lastRenderedPageBreak/>
        <w:br/>
      </w:r>
      <w:r>
        <w:rPr>
          <w:i/>
        </w:rPr>
        <w:tab/>
      </w:r>
      <w:r>
        <w:rPr>
          <w:i/>
        </w:rPr>
        <w:tab/>
      </w:r>
      <w:r>
        <w:rPr>
          <w:i/>
        </w:rPr>
        <w:tab/>
      </w:r>
      <w:r>
        <w:rPr>
          <w:i/>
        </w:rPr>
        <w:tab/>
      </w:r>
      <w:r>
        <w:rPr>
          <w:i/>
        </w:rPr>
        <w:tab/>
        <w:t>Source: Ericsson</w:t>
      </w:r>
    </w:p>
    <w:p w14:paraId="69A06A47" w14:textId="77777777" w:rsidR="003E6F6D" w:rsidRDefault="003E6F6D" w:rsidP="003E6F6D">
      <w:pPr>
        <w:rPr>
          <w:color w:val="808080"/>
        </w:rPr>
      </w:pPr>
      <w:r>
        <w:rPr>
          <w:color w:val="808080"/>
        </w:rPr>
        <w:t>(Replaces C4-221323)</w:t>
      </w:r>
    </w:p>
    <w:p w14:paraId="45454A1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DB5D2" w14:textId="09B221DD" w:rsidR="003E6F6D" w:rsidRDefault="003E6F6D" w:rsidP="003E6F6D">
      <w:pPr>
        <w:rPr>
          <w:rFonts w:ascii="Arial" w:hAnsi="Arial" w:cs="Arial"/>
          <w:b/>
          <w:sz w:val="24"/>
        </w:rPr>
      </w:pPr>
      <w:r>
        <w:rPr>
          <w:rFonts w:ascii="Arial" w:hAnsi="Arial" w:cs="Arial"/>
          <w:b/>
          <w:color w:val="0000FF"/>
          <w:sz w:val="24"/>
        </w:rPr>
        <w:t>C4-221475</w:t>
      </w:r>
      <w:r>
        <w:rPr>
          <w:rFonts w:ascii="Arial" w:hAnsi="Arial" w:cs="Arial"/>
          <w:b/>
          <w:color w:val="0000FF"/>
          <w:sz w:val="24"/>
        </w:rPr>
        <w:tab/>
      </w:r>
      <w:r>
        <w:rPr>
          <w:rFonts w:ascii="Arial" w:hAnsi="Arial" w:cs="Arial"/>
          <w:b/>
          <w:sz w:val="24"/>
        </w:rPr>
        <w:t>Redirect Port Information</w:t>
      </w:r>
    </w:p>
    <w:p w14:paraId="1C9B343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CR-0613  rev 1 Cat: F (Rel-17)</w:t>
      </w:r>
      <w:r>
        <w:rPr>
          <w:i/>
        </w:rPr>
        <w:br/>
      </w:r>
      <w:r>
        <w:rPr>
          <w:i/>
        </w:rPr>
        <w:br/>
      </w:r>
      <w:r>
        <w:rPr>
          <w:i/>
        </w:rPr>
        <w:tab/>
      </w:r>
      <w:r>
        <w:rPr>
          <w:i/>
        </w:rPr>
        <w:tab/>
      </w:r>
      <w:r>
        <w:rPr>
          <w:i/>
        </w:rPr>
        <w:tab/>
      </w:r>
      <w:r>
        <w:rPr>
          <w:i/>
        </w:rPr>
        <w:tab/>
      </w:r>
      <w:r>
        <w:rPr>
          <w:i/>
        </w:rPr>
        <w:tab/>
        <w:t>Source: Ericsson</w:t>
      </w:r>
    </w:p>
    <w:p w14:paraId="3CC0C7D6" w14:textId="77777777" w:rsidR="003E6F6D" w:rsidRDefault="003E6F6D" w:rsidP="003E6F6D">
      <w:pPr>
        <w:rPr>
          <w:color w:val="808080"/>
        </w:rPr>
      </w:pPr>
      <w:r>
        <w:rPr>
          <w:color w:val="808080"/>
        </w:rPr>
        <w:t>(Replaces C4-221335)</w:t>
      </w:r>
    </w:p>
    <w:p w14:paraId="31E44A7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9DBBA" w14:textId="5935F164" w:rsidR="003E6F6D" w:rsidRDefault="003E6F6D" w:rsidP="003E6F6D">
      <w:pPr>
        <w:rPr>
          <w:rFonts w:ascii="Arial" w:hAnsi="Arial" w:cs="Arial"/>
          <w:b/>
          <w:sz w:val="24"/>
        </w:rPr>
      </w:pPr>
      <w:r>
        <w:rPr>
          <w:rFonts w:ascii="Arial" w:hAnsi="Arial" w:cs="Arial"/>
          <w:b/>
          <w:color w:val="0000FF"/>
          <w:sz w:val="24"/>
        </w:rPr>
        <w:t>C4-221476</w:t>
      </w:r>
      <w:r>
        <w:rPr>
          <w:rFonts w:ascii="Arial" w:hAnsi="Arial" w:cs="Arial"/>
          <w:b/>
          <w:color w:val="0000FF"/>
          <w:sz w:val="24"/>
        </w:rPr>
        <w:tab/>
      </w:r>
      <w:r>
        <w:rPr>
          <w:rFonts w:ascii="Arial" w:hAnsi="Arial" w:cs="Arial"/>
          <w:b/>
          <w:sz w:val="24"/>
        </w:rPr>
        <w:t>Additional Usage Reports Information</w:t>
      </w:r>
    </w:p>
    <w:p w14:paraId="5376720A"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CR-0612  rev 1 Cat: F (Rel-17)</w:t>
      </w:r>
      <w:r>
        <w:rPr>
          <w:i/>
        </w:rPr>
        <w:br/>
      </w:r>
      <w:r>
        <w:rPr>
          <w:i/>
        </w:rPr>
        <w:br/>
      </w:r>
      <w:r>
        <w:rPr>
          <w:i/>
        </w:rPr>
        <w:tab/>
      </w:r>
      <w:r>
        <w:rPr>
          <w:i/>
        </w:rPr>
        <w:tab/>
      </w:r>
      <w:r>
        <w:rPr>
          <w:i/>
        </w:rPr>
        <w:tab/>
      </w:r>
      <w:r>
        <w:rPr>
          <w:i/>
        </w:rPr>
        <w:tab/>
      </w:r>
      <w:r>
        <w:rPr>
          <w:i/>
        </w:rPr>
        <w:tab/>
        <w:t>Source: Ericsson</w:t>
      </w:r>
    </w:p>
    <w:p w14:paraId="1A725696" w14:textId="77777777" w:rsidR="003E6F6D" w:rsidRDefault="003E6F6D" w:rsidP="003E6F6D">
      <w:pPr>
        <w:rPr>
          <w:color w:val="808080"/>
        </w:rPr>
      </w:pPr>
      <w:r>
        <w:rPr>
          <w:color w:val="808080"/>
        </w:rPr>
        <w:t>(Replaces C4-221334)</w:t>
      </w:r>
    </w:p>
    <w:p w14:paraId="40C2F54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A76F4" w14:textId="76F4DBDD" w:rsidR="003E6F6D" w:rsidRDefault="003E6F6D" w:rsidP="003E6F6D">
      <w:pPr>
        <w:rPr>
          <w:rFonts w:ascii="Arial" w:hAnsi="Arial" w:cs="Arial"/>
          <w:b/>
          <w:sz w:val="24"/>
        </w:rPr>
      </w:pPr>
      <w:r>
        <w:rPr>
          <w:rFonts w:ascii="Arial" w:hAnsi="Arial" w:cs="Arial"/>
          <w:b/>
          <w:color w:val="0000FF"/>
          <w:sz w:val="24"/>
        </w:rPr>
        <w:t>C4-221477</w:t>
      </w:r>
      <w:r>
        <w:rPr>
          <w:rFonts w:ascii="Arial" w:hAnsi="Arial" w:cs="Arial"/>
          <w:b/>
          <w:color w:val="0000FF"/>
          <w:sz w:val="24"/>
        </w:rPr>
        <w:tab/>
      </w:r>
      <w:r>
        <w:rPr>
          <w:rFonts w:ascii="Arial" w:hAnsi="Arial" w:cs="Arial"/>
          <w:b/>
          <w:sz w:val="24"/>
        </w:rPr>
        <w:t>Paging Policy Differentiation</w:t>
      </w:r>
    </w:p>
    <w:p w14:paraId="436E5267"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CR-0611  rev 1 Cat: B (Rel-17)</w:t>
      </w:r>
      <w:r>
        <w:rPr>
          <w:i/>
        </w:rPr>
        <w:br/>
      </w:r>
      <w:r>
        <w:rPr>
          <w:i/>
        </w:rPr>
        <w:br/>
      </w:r>
      <w:r>
        <w:rPr>
          <w:i/>
        </w:rPr>
        <w:tab/>
      </w:r>
      <w:r>
        <w:rPr>
          <w:i/>
        </w:rPr>
        <w:tab/>
      </w:r>
      <w:r>
        <w:rPr>
          <w:i/>
        </w:rPr>
        <w:tab/>
      </w:r>
      <w:r>
        <w:rPr>
          <w:i/>
        </w:rPr>
        <w:tab/>
      </w:r>
      <w:r>
        <w:rPr>
          <w:i/>
        </w:rPr>
        <w:tab/>
        <w:t>Source: Ericsson</w:t>
      </w:r>
    </w:p>
    <w:p w14:paraId="38E8A1D2" w14:textId="77777777" w:rsidR="003E6F6D" w:rsidRDefault="003E6F6D" w:rsidP="003E6F6D">
      <w:pPr>
        <w:rPr>
          <w:color w:val="808080"/>
        </w:rPr>
      </w:pPr>
      <w:r>
        <w:rPr>
          <w:color w:val="808080"/>
        </w:rPr>
        <w:t>(Replaces C4-221333)</w:t>
      </w:r>
    </w:p>
    <w:p w14:paraId="56C8A0B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C4-221634</w:t>
      </w:r>
      <w:r>
        <w:rPr>
          <w:color w:val="993300"/>
          <w:u w:val="single"/>
        </w:rPr>
        <w:t>.</w:t>
      </w:r>
    </w:p>
    <w:p w14:paraId="2AA395D0" w14:textId="2092BA42" w:rsidR="003E6F6D" w:rsidRDefault="003E6F6D" w:rsidP="003E6F6D">
      <w:pPr>
        <w:rPr>
          <w:rFonts w:ascii="Arial" w:hAnsi="Arial" w:cs="Arial"/>
          <w:b/>
          <w:sz w:val="24"/>
        </w:rPr>
      </w:pPr>
      <w:r>
        <w:rPr>
          <w:rFonts w:ascii="Arial" w:hAnsi="Arial" w:cs="Arial"/>
          <w:b/>
          <w:color w:val="0000FF"/>
          <w:sz w:val="24"/>
        </w:rPr>
        <w:t>C4-221498</w:t>
      </w:r>
      <w:r>
        <w:rPr>
          <w:rFonts w:ascii="Arial" w:hAnsi="Arial" w:cs="Arial"/>
          <w:b/>
          <w:color w:val="0000FF"/>
          <w:sz w:val="24"/>
        </w:rPr>
        <w:tab/>
      </w:r>
      <w:r>
        <w:rPr>
          <w:rFonts w:ascii="Arial" w:hAnsi="Arial" w:cs="Arial"/>
          <w:b/>
          <w:sz w:val="24"/>
        </w:rPr>
        <w:t>PFCP session related procedures apply to 5GC</w:t>
      </w:r>
    </w:p>
    <w:p w14:paraId="2ABF90C5"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CR-0609  rev 1 Cat: F (Rel-17)</w:t>
      </w:r>
      <w:r>
        <w:rPr>
          <w:i/>
        </w:rPr>
        <w:br/>
      </w:r>
      <w:r>
        <w:rPr>
          <w:i/>
        </w:rPr>
        <w:br/>
      </w:r>
      <w:r>
        <w:rPr>
          <w:i/>
        </w:rPr>
        <w:tab/>
      </w:r>
      <w:r>
        <w:rPr>
          <w:i/>
        </w:rPr>
        <w:tab/>
      </w:r>
      <w:r>
        <w:rPr>
          <w:i/>
        </w:rPr>
        <w:tab/>
      </w:r>
      <w:r>
        <w:rPr>
          <w:i/>
        </w:rPr>
        <w:tab/>
      </w:r>
      <w:r>
        <w:rPr>
          <w:i/>
        </w:rPr>
        <w:tab/>
        <w:t>Source: ZTE / Hannah</w:t>
      </w:r>
    </w:p>
    <w:p w14:paraId="2D7626F1" w14:textId="77777777" w:rsidR="003E6F6D" w:rsidRDefault="003E6F6D" w:rsidP="003E6F6D">
      <w:pPr>
        <w:rPr>
          <w:color w:val="808080"/>
        </w:rPr>
      </w:pPr>
      <w:r>
        <w:rPr>
          <w:color w:val="808080"/>
        </w:rPr>
        <w:t>(Replaces C4-221210)</w:t>
      </w:r>
    </w:p>
    <w:p w14:paraId="6CC7746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04627" w14:textId="1F725711" w:rsidR="003E6F6D" w:rsidRDefault="003E6F6D" w:rsidP="003E6F6D">
      <w:pPr>
        <w:rPr>
          <w:rFonts w:ascii="Arial" w:hAnsi="Arial" w:cs="Arial"/>
          <w:b/>
          <w:sz w:val="24"/>
        </w:rPr>
      </w:pPr>
      <w:r>
        <w:rPr>
          <w:rFonts w:ascii="Arial" w:hAnsi="Arial" w:cs="Arial"/>
          <w:b/>
          <w:color w:val="0000FF"/>
          <w:sz w:val="24"/>
        </w:rPr>
        <w:t>C4-221634</w:t>
      </w:r>
      <w:r>
        <w:rPr>
          <w:rFonts w:ascii="Arial" w:hAnsi="Arial" w:cs="Arial"/>
          <w:b/>
          <w:color w:val="0000FF"/>
          <w:sz w:val="24"/>
        </w:rPr>
        <w:tab/>
      </w:r>
      <w:r>
        <w:rPr>
          <w:rFonts w:ascii="Arial" w:hAnsi="Arial" w:cs="Arial"/>
          <w:b/>
          <w:sz w:val="24"/>
        </w:rPr>
        <w:t>Paging Policy Differentiation</w:t>
      </w:r>
    </w:p>
    <w:p w14:paraId="3ECCF7C4"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CR-0611  rev 2 Cat: B (Rel-17)</w:t>
      </w:r>
      <w:r>
        <w:rPr>
          <w:i/>
        </w:rPr>
        <w:br/>
      </w:r>
      <w:r>
        <w:rPr>
          <w:i/>
        </w:rPr>
        <w:br/>
      </w:r>
      <w:r>
        <w:rPr>
          <w:i/>
        </w:rPr>
        <w:tab/>
      </w:r>
      <w:r>
        <w:rPr>
          <w:i/>
        </w:rPr>
        <w:tab/>
      </w:r>
      <w:r>
        <w:rPr>
          <w:i/>
        </w:rPr>
        <w:tab/>
      </w:r>
      <w:r>
        <w:rPr>
          <w:i/>
        </w:rPr>
        <w:tab/>
      </w:r>
      <w:r>
        <w:rPr>
          <w:i/>
        </w:rPr>
        <w:tab/>
        <w:t>Source: Ericsson</w:t>
      </w:r>
    </w:p>
    <w:p w14:paraId="25B177DD" w14:textId="77777777" w:rsidR="003E6F6D" w:rsidRDefault="003E6F6D" w:rsidP="003E6F6D">
      <w:pPr>
        <w:rPr>
          <w:color w:val="808080"/>
        </w:rPr>
      </w:pPr>
      <w:r>
        <w:rPr>
          <w:color w:val="808080"/>
        </w:rPr>
        <w:t>(Replaces C4-221477)</w:t>
      </w:r>
    </w:p>
    <w:p w14:paraId="1F602BA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0B749" w14:textId="77777777" w:rsidR="003E6F6D" w:rsidRDefault="003E6F6D" w:rsidP="003E6F6D">
      <w:pPr>
        <w:pStyle w:val="Heading4"/>
      </w:pPr>
      <w:bookmarkStart w:id="70" w:name="_Toc97372311"/>
      <w:r>
        <w:lastRenderedPageBreak/>
        <w:t>6.3.4</w:t>
      </w:r>
      <w:r>
        <w:tab/>
        <w:t>NSSF</w:t>
      </w:r>
      <w:bookmarkEnd w:id="70"/>
    </w:p>
    <w:p w14:paraId="2AB95937" w14:textId="77777777" w:rsidR="003E6F6D" w:rsidRDefault="003E6F6D" w:rsidP="003E6F6D">
      <w:pPr>
        <w:pStyle w:val="Heading4"/>
      </w:pPr>
      <w:bookmarkStart w:id="71" w:name="_Toc97372312"/>
      <w:r>
        <w:t>6.3.5</w:t>
      </w:r>
      <w:r>
        <w:tab/>
        <w:t>NRF</w:t>
      </w:r>
      <w:bookmarkEnd w:id="71"/>
    </w:p>
    <w:p w14:paraId="0082DD0E" w14:textId="2FE3C6AF" w:rsidR="003E6F6D" w:rsidRDefault="003E6F6D" w:rsidP="003E6F6D">
      <w:pPr>
        <w:rPr>
          <w:rFonts w:ascii="Arial" w:hAnsi="Arial" w:cs="Arial"/>
          <w:b/>
          <w:sz w:val="24"/>
        </w:rPr>
      </w:pPr>
      <w:r>
        <w:rPr>
          <w:rFonts w:ascii="Arial" w:hAnsi="Arial" w:cs="Arial"/>
          <w:b/>
          <w:color w:val="0000FF"/>
          <w:sz w:val="24"/>
        </w:rPr>
        <w:t>C4-221154</w:t>
      </w:r>
      <w:r>
        <w:rPr>
          <w:rFonts w:ascii="Arial" w:hAnsi="Arial" w:cs="Arial"/>
          <w:b/>
          <w:color w:val="0000FF"/>
          <w:sz w:val="24"/>
        </w:rPr>
        <w:tab/>
      </w:r>
      <w:r>
        <w:rPr>
          <w:rFonts w:ascii="Arial" w:hAnsi="Arial" w:cs="Arial"/>
          <w:b/>
          <w:sz w:val="24"/>
        </w:rPr>
        <w:t>Subscription with GuamiListCond</w:t>
      </w:r>
    </w:p>
    <w:p w14:paraId="18511388"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CR-0672  rev  Cat: F (Rel-17)</w:t>
      </w:r>
      <w:r>
        <w:rPr>
          <w:i/>
        </w:rPr>
        <w:br/>
      </w:r>
      <w:r>
        <w:rPr>
          <w:i/>
        </w:rPr>
        <w:br/>
      </w:r>
      <w:r>
        <w:rPr>
          <w:i/>
        </w:rPr>
        <w:tab/>
      </w:r>
      <w:r>
        <w:rPr>
          <w:i/>
        </w:rPr>
        <w:tab/>
      </w:r>
      <w:r>
        <w:rPr>
          <w:i/>
        </w:rPr>
        <w:tab/>
      </w:r>
      <w:r>
        <w:rPr>
          <w:i/>
        </w:rPr>
        <w:tab/>
      </w:r>
      <w:r>
        <w:rPr>
          <w:i/>
        </w:rPr>
        <w:tab/>
        <w:t>Source: Nokia, Nokia Shanghai Bell</w:t>
      </w:r>
    </w:p>
    <w:p w14:paraId="46C17A7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42260" w14:textId="77777777" w:rsidR="003E6F6D" w:rsidRDefault="003E6F6D" w:rsidP="003E6F6D">
      <w:pPr>
        <w:pStyle w:val="Heading4"/>
      </w:pPr>
      <w:bookmarkStart w:id="72" w:name="_Toc97372313"/>
      <w:r>
        <w:t>6.3.6</w:t>
      </w:r>
      <w:r>
        <w:tab/>
        <w:t>GTP</w:t>
      </w:r>
      <w:bookmarkEnd w:id="72"/>
    </w:p>
    <w:p w14:paraId="5049E384" w14:textId="00827FEE" w:rsidR="003E6F6D" w:rsidRDefault="003E6F6D" w:rsidP="003E6F6D">
      <w:pPr>
        <w:rPr>
          <w:rFonts w:ascii="Arial" w:hAnsi="Arial" w:cs="Arial"/>
          <w:b/>
          <w:sz w:val="24"/>
        </w:rPr>
      </w:pPr>
      <w:r>
        <w:rPr>
          <w:rFonts w:ascii="Arial" w:hAnsi="Arial" w:cs="Arial"/>
          <w:b/>
          <w:color w:val="0000FF"/>
          <w:sz w:val="24"/>
        </w:rPr>
        <w:t>C4-221307</w:t>
      </w:r>
      <w:r>
        <w:rPr>
          <w:rFonts w:ascii="Arial" w:hAnsi="Arial" w:cs="Arial"/>
          <w:b/>
          <w:color w:val="0000FF"/>
          <w:sz w:val="24"/>
        </w:rPr>
        <w:tab/>
      </w:r>
      <w:r>
        <w:rPr>
          <w:rFonts w:ascii="Arial" w:hAnsi="Arial" w:cs="Arial"/>
          <w:b/>
          <w:sz w:val="24"/>
        </w:rPr>
        <w:t>Incorrect references and IE names</w:t>
      </w:r>
    </w:p>
    <w:p w14:paraId="78EFA2B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v17.1.0</w:t>
      </w:r>
      <w:r>
        <w:rPr>
          <w:i/>
        </w:rPr>
        <w:tab/>
        <w:t xml:space="preserve">  CR-1070  rev  Cat: F (Rel-17)</w:t>
      </w:r>
      <w:r>
        <w:rPr>
          <w:i/>
        </w:rPr>
        <w:br/>
      </w:r>
      <w:r>
        <w:rPr>
          <w:i/>
        </w:rPr>
        <w:br/>
      </w:r>
      <w:r>
        <w:rPr>
          <w:i/>
        </w:rPr>
        <w:tab/>
      </w:r>
      <w:r>
        <w:rPr>
          <w:i/>
        </w:rPr>
        <w:tab/>
      </w:r>
      <w:r>
        <w:rPr>
          <w:i/>
        </w:rPr>
        <w:tab/>
      </w:r>
      <w:r>
        <w:rPr>
          <w:i/>
        </w:rPr>
        <w:tab/>
      </w:r>
      <w:r>
        <w:rPr>
          <w:i/>
        </w:rPr>
        <w:tab/>
        <w:t>Source: Huawei</w:t>
      </w:r>
    </w:p>
    <w:p w14:paraId="050D046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C4-221507</w:t>
      </w:r>
      <w:r>
        <w:rPr>
          <w:color w:val="993300"/>
          <w:u w:val="single"/>
        </w:rPr>
        <w:t>.</w:t>
      </w:r>
    </w:p>
    <w:p w14:paraId="2972831C" w14:textId="431F832B" w:rsidR="003E6F6D" w:rsidRDefault="003E6F6D" w:rsidP="003E6F6D">
      <w:pPr>
        <w:rPr>
          <w:rFonts w:ascii="Arial" w:hAnsi="Arial" w:cs="Arial"/>
          <w:b/>
          <w:sz w:val="24"/>
        </w:rPr>
      </w:pPr>
      <w:r>
        <w:rPr>
          <w:rFonts w:ascii="Arial" w:hAnsi="Arial" w:cs="Arial"/>
          <w:b/>
          <w:color w:val="0000FF"/>
          <w:sz w:val="24"/>
        </w:rPr>
        <w:t>C4-221328</w:t>
      </w:r>
      <w:r>
        <w:rPr>
          <w:rFonts w:ascii="Arial" w:hAnsi="Arial" w:cs="Arial"/>
          <w:b/>
          <w:color w:val="0000FF"/>
          <w:sz w:val="24"/>
        </w:rPr>
        <w:tab/>
      </w:r>
      <w:r>
        <w:rPr>
          <w:rFonts w:ascii="Arial" w:hAnsi="Arial" w:cs="Arial"/>
          <w:b/>
          <w:sz w:val="24"/>
        </w:rPr>
        <w:t>Correction to 5GSIWKI flag description</w:t>
      </w:r>
    </w:p>
    <w:p w14:paraId="1AB1E101"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v17.4.0</w:t>
      </w:r>
      <w:r>
        <w:rPr>
          <w:i/>
        </w:rPr>
        <w:tab/>
        <w:t xml:space="preserve">  CR-2050  rev  Cat: F (Rel-17)</w:t>
      </w:r>
      <w:r>
        <w:rPr>
          <w:i/>
        </w:rPr>
        <w:br/>
      </w:r>
      <w:r>
        <w:rPr>
          <w:i/>
        </w:rPr>
        <w:br/>
      </w:r>
      <w:r>
        <w:rPr>
          <w:i/>
        </w:rPr>
        <w:tab/>
      </w:r>
      <w:r>
        <w:rPr>
          <w:i/>
        </w:rPr>
        <w:tab/>
      </w:r>
      <w:r>
        <w:rPr>
          <w:i/>
        </w:rPr>
        <w:tab/>
      </w:r>
      <w:r>
        <w:rPr>
          <w:i/>
        </w:rPr>
        <w:tab/>
      </w:r>
      <w:r>
        <w:rPr>
          <w:i/>
        </w:rPr>
        <w:tab/>
        <w:t>Source: Qualcomm Incorporated</w:t>
      </w:r>
    </w:p>
    <w:p w14:paraId="7025A9A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F7EB87" w14:textId="3CAD9746" w:rsidR="003E6F6D" w:rsidRDefault="003E6F6D" w:rsidP="003E6F6D">
      <w:pPr>
        <w:rPr>
          <w:rFonts w:ascii="Arial" w:hAnsi="Arial" w:cs="Arial"/>
          <w:b/>
          <w:sz w:val="24"/>
        </w:rPr>
      </w:pPr>
      <w:r>
        <w:rPr>
          <w:rFonts w:ascii="Arial" w:hAnsi="Arial" w:cs="Arial"/>
          <w:b/>
          <w:color w:val="0000FF"/>
          <w:sz w:val="24"/>
        </w:rPr>
        <w:t>C4-221507</w:t>
      </w:r>
      <w:r>
        <w:rPr>
          <w:rFonts w:ascii="Arial" w:hAnsi="Arial" w:cs="Arial"/>
          <w:b/>
          <w:color w:val="0000FF"/>
          <w:sz w:val="24"/>
        </w:rPr>
        <w:tab/>
      </w:r>
      <w:r>
        <w:rPr>
          <w:rFonts w:ascii="Arial" w:hAnsi="Arial" w:cs="Arial"/>
          <w:b/>
          <w:sz w:val="24"/>
        </w:rPr>
        <w:t>Incorrect references and IE names</w:t>
      </w:r>
    </w:p>
    <w:p w14:paraId="5398239B"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v17.1.0</w:t>
      </w:r>
      <w:r>
        <w:rPr>
          <w:i/>
        </w:rPr>
        <w:tab/>
        <w:t xml:space="preserve">  CR-1070  rev 1 Cat: F (Rel-17)</w:t>
      </w:r>
      <w:r>
        <w:rPr>
          <w:i/>
        </w:rPr>
        <w:br/>
      </w:r>
      <w:r>
        <w:rPr>
          <w:i/>
        </w:rPr>
        <w:br/>
      </w:r>
      <w:r>
        <w:rPr>
          <w:i/>
        </w:rPr>
        <w:tab/>
      </w:r>
      <w:r>
        <w:rPr>
          <w:i/>
        </w:rPr>
        <w:tab/>
      </w:r>
      <w:r>
        <w:rPr>
          <w:i/>
        </w:rPr>
        <w:tab/>
      </w:r>
      <w:r>
        <w:rPr>
          <w:i/>
        </w:rPr>
        <w:tab/>
      </w:r>
      <w:r>
        <w:rPr>
          <w:i/>
        </w:rPr>
        <w:tab/>
        <w:t>Source: Huawei</w:t>
      </w:r>
    </w:p>
    <w:p w14:paraId="6755B599" w14:textId="77777777" w:rsidR="003E6F6D" w:rsidRDefault="003E6F6D" w:rsidP="003E6F6D">
      <w:pPr>
        <w:rPr>
          <w:color w:val="808080"/>
        </w:rPr>
      </w:pPr>
      <w:r>
        <w:rPr>
          <w:color w:val="808080"/>
        </w:rPr>
        <w:t>(Replaces C4-221307)</w:t>
      </w:r>
    </w:p>
    <w:p w14:paraId="05DE348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E132B" w14:textId="77777777" w:rsidR="003E6F6D" w:rsidRDefault="003E6F6D" w:rsidP="003E6F6D">
      <w:pPr>
        <w:pStyle w:val="Heading4"/>
      </w:pPr>
      <w:bookmarkStart w:id="73" w:name="_Toc97372314"/>
      <w:r>
        <w:t>6.3.7</w:t>
      </w:r>
      <w:r>
        <w:tab/>
        <w:t>DNS</w:t>
      </w:r>
      <w:bookmarkEnd w:id="73"/>
    </w:p>
    <w:p w14:paraId="341F54A1" w14:textId="77777777" w:rsidR="003E6F6D" w:rsidRDefault="003E6F6D" w:rsidP="003E6F6D">
      <w:pPr>
        <w:pStyle w:val="Heading4"/>
      </w:pPr>
      <w:bookmarkStart w:id="74" w:name="_Toc97372315"/>
      <w:r>
        <w:t>6.3.8</w:t>
      </w:r>
      <w:r>
        <w:tab/>
        <w:t>SBI</w:t>
      </w:r>
      <w:bookmarkEnd w:id="74"/>
    </w:p>
    <w:p w14:paraId="6A913DE1" w14:textId="56A84FF7" w:rsidR="003E6F6D" w:rsidRDefault="003E6F6D" w:rsidP="003E6F6D">
      <w:pPr>
        <w:rPr>
          <w:rFonts w:ascii="Arial" w:hAnsi="Arial" w:cs="Arial"/>
          <w:b/>
          <w:sz w:val="24"/>
        </w:rPr>
      </w:pPr>
      <w:r>
        <w:rPr>
          <w:rFonts w:ascii="Arial" w:hAnsi="Arial" w:cs="Arial"/>
          <w:b/>
          <w:color w:val="0000FF"/>
          <w:sz w:val="24"/>
        </w:rPr>
        <w:t>C4-221351</w:t>
      </w:r>
      <w:r>
        <w:rPr>
          <w:rFonts w:ascii="Arial" w:hAnsi="Arial" w:cs="Arial"/>
          <w:b/>
          <w:color w:val="0000FF"/>
          <w:sz w:val="24"/>
        </w:rPr>
        <w:tab/>
      </w:r>
      <w:r>
        <w:rPr>
          <w:rFonts w:ascii="Arial" w:hAnsi="Arial" w:cs="Arial"/>
          <w:b/>
          <w:sz w:val="24"/>
        </w:rPr>
        <w:t>Update incorrect NOTE format</w:t>
      </w:r>
    </w:p>
    <w:p w14:paraId="638963AE"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v17.5.0</w:t>
      </w:r>
      <w:r>
        <w:rPr>
          <w:i/>
        </w:rPr>
        <w:tab/>
        <w:t xml:space="preserve">  CR-0180  rev  Cat: F (Rel-17)</w:t>
      </w:r>
      <w:r>
        <w:rPr>
          <w:i/>
        </w:rPr>
        <w:br/>
      </w:r>
      <w:r>
        <w:rPr>
          <w:i/>
        </w:rPr>
        <w:br/>
      </w:r>
      <w:r>
        <w:rPr>
          <w:i/>
        </w:rPr>
        <w:tab/>
      </w:r>
      <w:r>
        <w:rPr>
          <w:i/>
        </w:rPr>
        <w:tab/>
      </w:r>
      <w:r>
        <w:rPr>
          <w:i/>
        </w:rPr>
        <w:tab/>
      </w:r>
      <w:r>
        <w:rPr>
          <w:i/>
        </w:rPr>
        <w:tab/>
      </w:r>
      <w:r>
        <w:rPr>
          <w:i/>
        </w:rPr>
        <w:tab/>
        <w:t>Source: Huawei</w:t>
      </w:r>
    </w:p>
    <w:p w14:paraId="34658CA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099B7" w14:textId="635FA08E" w:rsidR="003E6F6D" w:rsidRDefault="003E6F6D" w:rsidP="003E6F6D">
      <w:pPr>
        <w:rPr>
          <w:rFonts w:ascii="Arial" w:hAnsi="Arial" w:cs="Arial"/>
          <w:b/>
          <w:sz w:val="24"/>
        </w:rPr>
      </w:pPr>
      <w:r>
        <w:rPr>
          <w:rFonts w:ascii="Arial" w:hAnsi="Arial" w:cs="Arial"/>
          <w:b/>
          <w:color w:val="0000FF"/>
          <w:sz w:val="24"/>
        </w:rPr>
        <w:t>C4-221352</w:t>
      </w:r>
      <w:r>
        <w:rPr>
          <w:rFonts w:ascii="Arial" w:hAnsi="Arial" w:cs="Arial"/>
          <w:b/>
          <w:color w:val="0000FF"/>
          <w:sz w:val="24"/>
        </w:rPr>
        <w:tab/>
      </w:r>
      <w:r>
        <w:rPr>
          <w:rFonts w:ascii="Arial" w:hAnsi="Arial" w:cs="Arial"/>
          <w:b/>
          <w:sz w:val="24"/>
        </w:rPr>
        <w:t>Editorial corrections</w:t>
      </w:r>
    </w:p>
    <w:p w14:paraId="761D90BD"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v17.3.0</w:t>
      </w:r>
      <w:r>
        <w:rPr>
          <w:i/>
        </w:rPr>
        <w:tab/>
        <w:t xml:space="preserve">  CR-0076  rev  Cat: F (Rel-17)</w:t>
      </w:r>
      <w:r>
        <w:rPr>
          <w:i/>
        </w:rPr>
        <w:br/>
      </w:r>
      <w:r>
        <w:rPr>
          <w:i/>
        </w:rPr>
        <w:lastRenderedPageBreak/>
        <w:br/>
      </w:r>
      <w:r>
        <w:rPr>
          <w:i/>
        </w:rPr>
        <w:tab/>
      </w:r>
      <w:r>
        <w:rPr>
          <w:i/>
        </w:rPr>
        <w:tab/>
      </w:r>
      <w:r>
        <w:rPr>
          <w:i/>
        </w:rPr>
        <w:tab/>
      </w:r>
      <w:r>
        <w:rPr>
          <w:i/>
        </w:rPr>
        <w:tab/>
      </w:r>
      <w:r>
        <w:rPr>
          <w:i/>
        </w:rPr>
        <w:tab/>
        <w:t>Source: Huawei</w:t>
      </w:r>
    </w:p>
    <w:p w14:paraId="461CC0A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F519C" w14:textId="3CAC4061" w:rsidR="003E6F6D" w:rsidRDefault="003E6F6D" w:rsidP="003E6F6D">
      <w:pPr>
        <w:rPr>
          <w:rFonts w:ascii="Arial" w:hAnsi="Arial" w:cs="Arial"/>
          <w:b/>
          <w:sz w:val="24"/>
        </w:rPr>
      </w:pPr>
      <w:r>
        <w:rPr>
          <w:rFonts w:ascii="Arial" w:hAnsi="Arial" w:cs="Arial"/>
          <w:b/>
          <w:color w:val="0000FF"/>
          <w:sz w:val="24"/>
        </w:rPr>
        <w:t>C4-221353</w:t>
      </w:r>
      <w:r>
        <w:rPr>
          <w:rFonts w:ascii="Arial" w:hAnsi="Arial" w:cs="Arial"/>
          <w:b/>
          <w:color w:val="0000FF"/>
          <w:sz w:val="24"/>
        </w:rPr>
        <w:tab/>
      </w:r>
      <w:r>
        <w:rPr>
          <w:rFonts w:ascii="Arial" w:hAnsi="Arial" w:cs="Arial"/>
          <w:b/>
          <w:sz w:val="24"/>
        </w:rPr>
        <w:t>Editorial corrections</w:t>
      </w:r>
    </w:p>
    <w:p w14:paraId="6727453A"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29.563 v17.3.0</w:t>
      </w:r>
      <w:r>
        <w:rPr>
          <w:i/>
        </w:rPr>
        <w:tab/>
        <w:t xml:space="preserve">  CR-0058  rev  Cat: F (Rel-17)</w:t>
      </w:r>
      <w:r>
        <w:rPr>
          <w:i/>
        </w:rPr>
        <w:br/>
      </w:r>
      <w:r>
        <w:rPr>
          <w:i/>
        </w:rPr>
        <w:br/>
      </w:r>
      <w:r>
        <w:rPr>
          <w:i/>
        </w:rPr>
        <w:tab/>
      </w:r>
      <w:r>
        <w:rPr>
          <w:i/>
        </w:rPr>
        <w:tab/>
      </w:r>
      <w:r>
        <w:rPr>
          <w:i/>
        </w:rPr>
        <w:tab/>
      </w:r>
      <w:r>
        <w:rPr>
          <w:i/>
        </w:rPr>
        <w:tab/>
      </w:r>
      <w:r>
        <w:rPr>
          <w:i/>
        </w:rPr>
        <w:tab/>
        <w:t>Source: Huawei</w:t>
      </w:r>
    </w:p>
    <w:p w14:paraId="522A1F6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E8E53" w14:textId="65B4D450" w:rsidR="003E6F6D" w:rsidRDefault="003E6F6D" w:rsidP="003E6F6D">
      <w:pPr>
        <w:rPr>
          <w:rFonts w:ascii="Arial" w:hAnsi="Arial" w:cs="Arial"/>
          <w:b/>
          <w:sz w:val="24"/>
        </w:rPr>
      </w:pPr>
      <w:r>
        <w:rPr>
          <w:rFonts w:ascii="Arial" w:hAnsi="Arial" w:cs="Arial"/>
          <w:b/>
          <w:color w:val="0000FF"/>
          <w:sz w:val="24"/>
        </w:rPr>
        <w:t>C4-221354</w:t>
      </w:r>
      <w:r>
        <w:rPr>
          <w:rFonts w:ascii="Arial" w:hAnsi="Arial" w:cs="Arial"/>
          <w:b/>
          <w:color w:val="0000FF"/>
          <w:sz w:val="24"/>
        </w:rPr>
        <w:tab/>
      </w:r>
      <w:r>
        <w:rPr>
          <w:rFonts w:ascii="Arial" w:hAnsi="Arial" w:cs="Arial"/>
          <w:b/>
          <w:sz w:val="24"/>
        </w:rPr>
        <w:t>Update incorrect table number</w:t>
      </w:r>
    </w:p>
    <w:p w14:paraId="28C00891"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v17.3.0</w:t>
      </w:r>
      <w:r>
        <w:rPr>
          <w:i/>
        </w:rPr>
        <w:tab/>
        <w:t xml:space="preserve">  CR-0131  rev  Cat: F (Rel-17)</w:t>
      </w:r>
      <w:r>
        <w:rPr>
          <w:i/>
        </w:rPr>
        <w:br/>
      </w:r>
      <w:r>
        <w:rPr>
          <w:i/>
        </w:rPr>
        <w:br/>
      </w:r>
      <w:r>
        <w:rPr>
          <w:i/>
        </w:rPr>
        <w:tab/>
      </w:r>
      <w:r>
        <w:rPr>
          <w:i/>
        </w:rPr>
        <w:tab/>
      </w:r>
      <w:r>
        <w:rPr>
          <w:i/>
        </w:rPr>
        <w:tab/>
      </w:r>
      <w:r>
        <w:rPr>
          <w:i/>
        </w:rPr>
        <w:tab/>
      </w:r>
      <w:r>
        <w:rPr>
          <w:i/>
        </w:rPr>
        <w:tab/>
        <w:t>Source: Huawei</w:t>
      </w:r>
    </w:p>
    <w:p w14:paraId="672232D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FED1E" w14:textId="77777777" w:rsidR="003E6F6D" w:rsidRDefault="003E6F6D" w:rsidP="003E6F6D">
      <w:pPr>
        <w:pStyle w:val="Heading4"/>
      </w:pPr>
      <w:bookmarkStart w:id="75" w:name="_Toc97372316"/>
      <w:r>
        <w:t>6.3.9</w:t>
      </w:r>
      <w:r>
        <w:tab/>
        <w:t>UDICOM</w:t>
      </w:r>
      <w:bookmarkEnd w:id="75"/>
    </w:p>
    <w:p w14:paraId="13121CB3" w14:textId="77777777" w:rsidR="003E6F6D" w:rsidRDefault="003E6F6D" w:rsidP="003E6F6D">
      <w:pPr>
        <w:pStyle w:val="Heading4"/>
      </w:pPr>
      <w:bookmarkStart w:id="76" w:name="_Toc97372317"/>
      <w:r>
        <w:t>6.3.10</w:t>
      </w:r>
      <w:r>
        <w:tab/>
        <w:t>NSWO_5G</w:t>
      </w:r>
      <w:bookmarkEnd w:id="76"/>
    </w:p>
    <w:p w14:paraId="6541E504" w14:textId="40990612" w:rsidR="003E6F6D" w:rsidRDefault="003E6F6D" w:rsidP="003E6F6D">
      <w:pPr>
        <w:rPr>
          <w:rFonts w:ascii="Arial" w:hAnsi="Arial" w:cs="Arial"/>
          <w:b/>
          <w:sz w:val="24"/>
        </w:rPr>
      </w:pPr>
      <w:r>
        <w:rPr>
          <w:rFonts w:ascii="Arial" w:hAnsi="Arial" w:cs="Arial"/>
          <w:b/>
          <w:color w:val="0000FF"/>
          <w:sz w:val="24"/>
        </w:rPr>
        <w:t>C4-221095</w:t>
      </w:r>
      <w:r>
        <w:rPr>
          <w:rFonts w:ascii="Arial" w:hAnsi="Arial" w:cs="Arial"/>
          <w:b/>
          <w:color w:val="0000FF"/>
          <w:sz w:val="24"/>
        </w:rPr>
        <w:tab/>
      </w:r>
      <w:r>
        <w:rPr>
          <w:rFonts w:ascii="Arial" w:hAnsi="Arial" w:cs="Arial"/>
          <w:b/>
          <w:sz w:val="24"/>
        </w:rPr>
        <w:t>NSWO NF</w:t>
      </w:r>
    </w:p>
    <w:p w14:paraId="3BA8CED7"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CR-0669  rev  Cat: B (Rel-17)</w:t>
      </w:r>
      <w:r>
        <w:rPr>
          <w:i/>
        </w:rPr>
        <w:br/>
      </w:r>
      <w:r>
        <w:rPr>
          <w:i/>
        </w:rPr>
        <w:br/>
      </w:r>
      <w:r>
        <w:rPr>
          <w:i/>
        </w:rPr>
        <w:tab/>
      </w:r>
      <w:r>
        <w:rPr>
          <w:i/>
        </w:rPr>
        <w:tab/>
      </w:r>
      <w:r>
        <w:rPr>
          <w:i/>
        </w:rPr>
        <w:tab/>
      </w:r>
      <w:r>
        <w:rPr>
          <w:i/>
        </w:rPr>
        <w:tab/>
      </w:r>
      <w:r>
        <w:rPr>
          <w:i/>
        </w:rPr>
        <w:tab/>
        <w:t>Source: Nokia, Nokia Shanghai Bell</w:t>
      </w:r>
    </w:p>
    <w:p w14:paraId="0525B74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C4-221469</w:t>
      </w:r>
      <w:r>
        <w:rPr>
          <w:color w:val="993300"/>
          <w:u w:val="single"/>
        </w:rPr>
        <w:t>.</w:t>
      </w:r>
    </w:p>
    <w:p w14:paraId="498ABC1A" w14:textId="276955FC" w:rsidR="003E6F6D" w:rsidRDefault="003E6F6D" w:rsidP="003E6F6D">
      <w:pPr>
        <w:rPr>
          <w:rFonts w:ascii="Arial" w:hAnsi="Arial" w:cs="Arial"/>
          <w:b/>
          <w:sz w:val="24"/>
        </w:rPr>
      </w:pPr>
      <w:r>
        <w:rPr>
          <w:rFonts w:ascii="Arial" w:hAnsi="Arial" w:cs="Arial"/>
          <w:b/>
          <w:color w:val="0000FF"/>
          <w:sz w:val="24"/>
        </w:rPr>
        <w:t>C4-221155</w:t>
      </w:r>
      <w:r>
        <w:rPr>
          <w:rFonts w:ascii="Arial" w:hAnsi="Arial" w:cs="Arial"/>
          <w:b/>
          <w:color w:val="0000FF"/>
          <w:sz w:val="24"/>
        </w:rPr>
        <w:tab/>
      </w:r>
      <w:r>
        <w:rPr>
          <w:rFonts w:ascii="Arial" w:hAnsi="Arial" w:cs="Arial"/>
          <w:b/>
          <w:sz w:val="24"/>
        </w:rPr>
        <w:t>Non-Seamless WLAN offload in 5GS</w:t>
      </w:r>
    </w:p>
    <w:p w14:paraId="6C693C8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v17.1.0</w:t>
      </w:r>
      <w:r>
        <w:rPr>
          <w:i/>
        </w:rPr>
        <w:tab/>
        <w:t xml:space="preserve">  CR-0530  rev  Cat: B (Rel-17)</w:t>
      </w:r>
      <w:r>
        <w:rPr>
          <w:i/>
        </w:rPr>
        <w:br/>
      </w:r>
      <w:r>
        <w:rPr>
          <w:i/>
        </w:rPr>
        <w:br/>
      </w:r>
      <w:r>
        <w:rPr>
          <w:i/>
        </w:rPr>
        <w:tab/>
      </w:r>
      <w:r>
        <w:rPr>
          <w:i/>
        </w:rPr>
        <w:tab/>
      </w:r>
      <w:r>
        <w:rPr>
          <w:i/>
        </w:rPr>
        <w:tab/>
      </w:r>
      <w:r>
        <w:rPr>
          <w:i/>
        </w:rPr>
        <w:tab/>
      </w:r>
      <w:r>
        <w:rPr>
          <w:i/>
        </w:rPr>
        <w:tab/>
        <w:t>Source: Nokia, Nokia Shanghai Bell</w:t>
      </w:r>
    </w:p>
    <w:p w14:paraId="1FDA1D2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466B6" w14:textId="1A4E322A" w:rsidR="003E6F6D" w:rsidRDefault="003E6F6D" w:rsidP="003E6F6D">
      <w:pPr>
        <w:rPr>
          <w:rFonts w:ascii="Arial" w:hAnsi="Arial" w:cs="Arial"/>
          <w:b/>
          <w:sz w:val="24"/>
        </w:rPr>
      </w:pPr>
      <w:r>
        <w:rPr>
          <w:rFonts w:ascii="Arial" w:hAnsi="Arial" w:cs="Arial"/>
          <w:b/>
          <w:color w:val="0000FF"/>
          <w:sz w:val="24"/>
        </w:rPr>
        <w:t>C4-221469</w:t>
      </w:r>
      <w:r>
        <w:rPr>
          <w:rFonts w:ascii="Arial" w:hAnsi="Arial" w:cs="Arial"/>
          <w:b/>
          <w:color w:val="0000FF"/>
          <w:sz w:val="24"/>
        </w:rPr>
        <w:tab/>
      </w:r>
      <w:r>
        <w:rPr>
          <w:rFonts w:ascii="Arial" w:hAnsi="Arial" w:cs="Arial"/>
          <w:b/>
          <w:sz w:val="24"/>
        </w:rPr>
        <w:t>NSWO NF</w:t>
      </w:r>
    </w:p>
    <w:p w14:paraId="4903F06B"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CR-0669  rev 1 Cat: B (Rel-17)</w:t>
      </w:r>
      <w:r>
        <w:rPr>
          <w:i/>
        </w:rPr>
        <w:br/>
      </w:r>
      <w:r>
        <w:rPr>
          <w:i/>
        </w:rPr>
        <w:br/>
      </w:r>
      <w:r>
        <w:rPr>
          <w:i/>
        </w:rPr>
        <w:tab/>
      </w:r>
      <w:r>
        <w:rPr>
          <w:i/>
        </w:rPr>
        <w:tab/>
      </w:r>
      <w:r>
        <w:rPr>
          <w:i/>
        </w:rPr>
        <w:tab/>
      </w:r>
      <w:r>
        <w:rPr>
          <w:i/>
        </w:rPr>
        <w:tab/>
      </w:r>
      <w:r>
        <w:rPr>
          <w:i/>
        </w:rPr>
        <w:tab/>
        <w:t>Source: Nokia, Nokia Shanghai Bell</w:t>
      </w:r>
    </w:p>
    <w:p w14:paraId="0CF20557" w14:textId="77777777" w:rsidR="003E6F6D" w:rsidRDefault="003E6F6D" w:rsidP="003E6F6D">
      <w:pPr>
        <w:rPr>
          <w:color w:val="808080"/>
        </w:rPr>
      </w:pPr>
      <w:r>
        <w:rPr>
          <w:color w:val="808080"/>
        </w:rPr>
        <w:t>(Replaces C4-221095)</w:t>
      </w:r>
    </w:p>
    <w:p w14:paraId="149EDE2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73C97" w14:textId="6510E089" w:rsidR="003E6F6D" w:rsidRDefault="003E6F6D" w:rsidP="003E6F6D">
      <w:pPr>
        <w:rPr>
          <w:rFonts w:ascii="Arial" w:hAnsi="Arial" w:cs="Arial"/>
          <w:b/>
          <w:sz w:val="24"/>
        </w:rPr>
      </w:pPr>
      <w:r>
        <w:rPr>
          <w:rFonts w:ascii="Arial" w:hAnsi="Arial" w:cs="Arial"/>
          <w:b/>
          <w:color w:val="0000FF"/>
          <w:sz w:val="24"/>
        </w:rPr>
        <w:t>C4-221545</w:t>
      </w:r>
      <w:r>
        <w:rPr>
          <w:rFonts w:ascii="Arial" w:hAnsi="Arial" w:cs="Arial"/>
          <w:b/>
          <w:color w:val="0000FF"/>
          <w:sz w:val="24"/>
        </w:rPr>
        <w:tab/>
      </w:r>
      <w:r>
        <w:rPr>
          <w:rFonts w:ascii="Arial" w:hAnsi="Arial" w:cs="Arial"/>
          <w:b/>
          <w:sz w:val="24"/>
        </w:rPr>
        <w:t>NSWO authentication</w:t>
      </w:r>
    </w:p>
    <w:p w14:paraId="41345982"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v17.4.0</w:t>
      </w:r>
      <w:r>
        <w:rPr>
          <w:i/>
        </w:rPr>
        <w:tab/>
        <w:t xml:space="preserve">  CR-0143  rev 1 Cat: B (Rel-17)</w:t>
      </w:r>
      <w:r>
        <w:rPr>
          <w:i/>
        </w:rPr>
        <w:br/>
      </w:r>
      <w:r>
        <w:rPr>
          <w:i/>
        </w:rPr>
        <w:br/>
      </w:r>
      <w:r>
        <w:rPr>
          <w:i/>
        </w:rPr>
        <w:tab/>
      </w:r>
      <w:r>
        <w:rPr>
          <w:i/>
        </w:rPr>
        <w:tab/>
      </w:r>
      <w:r>
        <w:rPr>
          <w:i/>
        </w:rPr>
        <w:tab/>
      </w:r>
      <w:r>
        <w:rPr>
          <w:i/>
        </w:rPr>
        <w:tab/>
      </w:r>
      <w:r>
        <w:rPr>
          <w:i/>
        </w:rPr>
        <w:tab/>
        <w:t>Source: Nokia, Nokia Shanghai Bell</w:t>
      </w:r>
    </w:p>
    <w:p w14:paraId="7FDF4F7E" w14:textId="77777777" w:rsidR="003E6F6D" w:rsidRDefault="003E6F6D" w:rsidP="003E6F6D">
      <w:pPr>
        <w:rPr>
          <w:color w:val="808080"/>
        </w:rPr>
      </w:pPr>
      <w:r>
        <w:rPr>
          <w:color w:val="808080"/>
        </w:rPr>
        <w:t>(Replaces C4-220142)</w:t>
      </w:r>
    </w:p>
    <w:p w14:paraId="28E1A138" w14:textId="77777777" w:rsidR="003E6F6D" w:rsidRDefault="003E6F6D" w:rsidP="003E6F6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E7394" w14:textId="77777777" w:rsidR="003E6F6D" w:rsidRDefault="003E6F6D" w:rsidP="003E6F6D">
      <w:pPr>
        <w:pStyle w:val="Heading4"/>
      </w:pPr>
      <w:bookmarkStart w:id="77" w:name="_Toc97372318"/>
      <w:r>
        <w:t>6.3.11</w:t>
      </w:r>
      <w:r>
        <w:tab/>
        <w:t>P-CSCF</w:t>
      </w:r>
      <w:bookmarkEnd w:id="77"/>
    </w:p>
    <w:p w14:paraId="3B19DCCF" w14:textId="77777777" w:rsidR="003E6F6D" w:rsidRDefault="003E6F6D" w:rsidP="003E6F6D">
      <w:pPr>
        <w:pStyle w:val="Heading4"/>
      </w:pPr>
      <w:bookmarkStart w:id="78" w:name="_Toc97372319"/>
      <w:r>
        <w:t>6.3.12</w:t>
      </w:r>
      <w:r>
        <w:tab/>
        <w:t>5GS_Ph1-CT</w:t>
      </w:r>
      <w:bookmarkEnd w:id="78"/>
    </w:p>
    <w:p w14:paraId="1E0BE4BE" w14:textId="77777777" w:rsidR="003E6F6D" w:rsidRDefault="003E6F6D" w:rsidP="003E6F6D">
      <w:pPr>
        <w:pStyle w:val="Heading4"/>
      </w:pPr>
      <w:bookmarkStart w:id="79" w:name="_Toc97372320"/>
      <w:r>
        <w:t>6.3.13</w:t>
      </w:r>
      <w:r>
        <w:tab/>
        <w:t>V2CAEC</w:t>
      </w:r>
      <w:bookmarkEnd w:id="79"/>
    </w:p>
    <w:p w14:paraId="100D82C3" w14:textId="77777777" w:rsidR="003E6F6D" w:rsidRDefault="003E6F6D" w:rsidP="003E6F6D">
      <w:pPr>
        <w:pStyle w:val="Heading4"/>
      </w:pPr>
      <w:bookmarkStart w:id="80" w:name="_Toc97372321"/>
      <w:r>
        <w:t>6.3.14</w:t>
      </w:r>
      <w:r>
        <w:tab/>
        <w:t>5G_eNS</w:t>
      </w:r>
      <w:bookmarkEnd w:id="80"/>
    </w:p>
    <w:p w14:paraId="44B9FA0B" w14:textId="77777777" w:rsidR="003E6F6D" w:rsidRDefault="003E6F6D" w:rsidP="003E6F6D">
      <w:pPr>
        <w:pStyle w:val="Heading4"/>
      </w:pPr>
      <w:bookmarkStart w:id="81" w:name="_Toc97372322"/>
      <w:r>
        <w:t>6.3.15</w:t>
      </w:r>
      <w:r>
        <w:tab/>
        <w:t>Common Data</w:t>
      </w:r>
      <w:bookmarkEnd w:id="81"/>
    </w:p>
    <w:p w14:paraId="5382E593" w14:textId="6A3711A7" w:rsidR="003E6F6D" w:rsidRDefault="003E6F6D" w:rsidP="003E6F6D">
      <w:pPr>
        <w:rPr>
          <w:rFonts w:ascii="Arial" w:hAnsi="Arial" w:cs="Arial"/>
          <w:b/>
          <w:sz w:val="24"/>
        </w:rPr>
      </w:pPr>
      <w:r>
        <w:rPr>
          <w:rFonts w:ascii="Arial" w:hAnsi="Arial" w:cs="Arial"/>
          <w:b/>
          <w:color w:val="0000FF"/>
          <w:sz w:val="24"/>
        </w:rPr>
        <w:t>C4-221098</w:t>
      </w:r>
      <w:r>
        <w:rPr>
          <w:rFonts w:ascii="Arial" w:hAnsi="Arial" w:cs="Arial"/>
          <w:b/>
          <w:color w:val="0000FF"/>
          <w:sz w:val="24"/>
        </w:rPr>
        <w:tab/>
      </w:r>
      <w:r>
        <w:rPr>
          <w:rFonts w:ascii="Arial" w:hAnsi="Arial" w:cs="Arial"/>
          <w:b/>
          <w:sz w:val="24"/>
        </w:rPr>
        <w:t>Minor corrections</w:t>
      </w:r>
    </w:p>
    <w:p w14:paraId="1D888B6F"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CR-0816  rev  Cat: F (Rel-17)</w:t>
      </w:r>
      <w:r>
        <w:rPr>
          <w:i/>
        </w:rPr>
        <w:br/>
      </w:r>
      <w:r>
        <w:rPr>
          <w:i/>
        </w:rPr>
        <w:br/>
      </w:r>
      <w:r>
        <w:rPr>
          <w:i/>
        </w:rPr>
        <w:tab/>
      </w:r>
      <w:r>
        <w:rPr>
          <w:i/>
        </w:rPr>
        <w:tab/>
      </w:r>
      <w:r>
        <w:rPr>
          <w:i/>
        </w:rPr>
        <w:tab/>
      </w:r>
      <w:r>
        <w:rPr>
          <w:i/>
        </w:rPr>
        <w:tab/>
      </w:r>
      <w:r>
        <w:rPr>
          <w:i/>
        </w:rPr>
        <w:tab/>
        <w:t>Source: Nokia, Nokia Shanghai Bell</w:t>
      </w:r>
    </w:p>
    <w:p w14:paraId="4E49828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C4-221471</w:t>
      </w:r>
      <w:r>
        <w:rPr>
          <w:color w:val="993300"/>
          <w:u w:val="single"/>
        </w:rPr>
        <w:t>.</w:t>
      </w:r>
    </w:p>
    <w:p w14:paraId="5DAD3571" w14:textId="7A4A8F8E" w:rsidR="003E6F6D" w:rsidRDefault="003E6F6D" w:rsidP="003E6F6D">
      <w:pPr>
        <w:rPr>
          <w:rFonts w:ascii="Arial" w:hAnsi="Arial" w:cs="Arial"/>
          <w:b/>
          <w:sz w:val="24"/>
        </w:rPr>
      </w:pPr>
      <w:r>
        <w:rPr>
          <w:rFonts w:ascii="Arial" w:hAnsi="Arial" w:cs="Arial"/>
          <w:b/>
          <w:color w:val="0000FF"/>
          <w:sz w:val="24"/>
        </w:rPr>
        <w:t>C4-221105</w:t>
      </w:r>
      <w:r>
        <w:rPr>
          <w:rFonts w:ascii="Arial" w:hAnsi="Arial" w:cs="Arial"/>
          <w:b/>
          <w:color w:val="0000FF"/>
          <w:sz w:val="24"/>
        </w:rPr>
        <w:tab/>
      </w:r>
      <w:r>
        <w:rPr>
          <w:rFonts w:ascii="Arial" w:hAnsi="Arial" w:cs="Arial"/>
          <w:b/>
          <w:sz w:val="24"/>
        </w:rPr>
        <w:t>Diameter Address in PgwInfo</w:t>
      </w:r>
    </w:p>
    <w:p w14:paraId="76CF0DE3"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CR-0818  rev  Cat: F (Rel-17)</w:t>
      </w:r>
      <w:r>
        <w:rPr>
          <w:i/>
        </w:rPr>
        <w:br/>
      </w:r>
      <w:r>
        <w:rPr>
          <w:i/>
        </w:rPr>
        <w:br/>
      </w:r>
      <w:r>
        <w:rPr>
          <w:i/>
        </w:rPr>
        <w:tab/>
      </w:r>
      <w:r>
        <w:rPr>
          <w:i/>
        </w:rPr>
        <w:tab/>
      </w:r>
      <w:r>
        <w:rPr>
          <w:i/>
        </w:rPr>
        <w:tab/>
      </w:r>
      <w:r>
        <w:rPr>
          <w:i/>
        </w:rPr>
        <w:tab/>
      </w:r>
      <w:r>
        <w:rPr>
          <w:i/>
        </w:rPr>
        <w:tab/>
        <w:t>Source: Nokia, Nokia Shanghai Bell</w:t>
      </w:r>
    </w:p>
    <w:p w14:paraId="0B53C38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C4-221535</w:t>
      </w:r>
      <w:r>
        <w:rPr>
          <w:color w:val="993300"/>
          <w:u w:val="single"/>
        </w:rPr>
        <w:t>.</w:t>
      </w:r>
    </w:p>
    <w:p w14:paraId="19723E9D" w14:textId="4CB0D8C6" w:rsidR="003E6F6D" w:rsidRDefault="003E6F6D" w:rsidP="003E6F6D">
      <w:pPr>
        <w:rPr>
          <w:rFonts w:ascii="Arial" w:hAnsi="Arial" w:cs="Arial"/>
          <w:b/>
          <w:sz w:val="24"/>
        </w:rPr>
      </w:pPr>
      <w:r>
        <w:rPr>
          <w:rFonts w:ascii="Arial" w:hAnsi="Arial" w:cs="Arial"/>
          <w:b/>
          <w:color w:val="0000FF"/>
          <w:sz w:val="24"/>
        </w:rPr>
        <w:t>C4-221350</w:t>
      </w:r>
      <w:r>
        <w:rPr>
          <w:rFonts w:ascii="Arial" w:hAnsi="Arial" w:cs="Arial"/>
          <w:b/>
          <w:color w:val="0000FF"/>
          <w:sz w:val="24"/>
        </w:rPr>
        <w:tab/>
      </w:r>
      <w:r>
        <w:rPr>
          <w:rFonts w:ascii="Arial" w:hAnsi="Arial" w:cs="Arial"/>
          <w:b/>
          <w:sz w:val="24"/>
        </w:rPr>
        <w:t>Update incorrect NOTE format</w:t>
      </w:r>
    </w:p>
    <w:p w14:paraId="620147F4"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v17.5.0</w:t>
      </w:r>
      <w:r>
        <w:rPr>
          <w:i/>
        </w:rPr>
        <w:tab/>
        <w:t xml:space="preserve">  CR-0834  rev  Cat: F (Rel-17)</w:t>
      </w:r>
      <w:r>
        <w:rPr>
          <w:i/>
        </w:rPr>
        <w:br/>
      </w:r>
      <w:r>
        <w:rPr>
          <w:i/>
        </w:rPr>
        <w:br/>
      </w:r>
      <w:r>
        <w:rPr>
          <w:i/>
        </w:rPr>
        <w:tab/>
      </w:r>
      <w:r>
        <w:rPr>
          <w:i/>
        </w:rPr>
        <w:tab/>
      </w:r>
      <w:r>
        <w:rPr>
          <w:i/>
        </w:rPr>
        <w:tab/>
      </w:r>
      <w:r>
        <w:rPr>
          <w:i/>
        </w:rPr>
        <w:tab/>
      </w:r>
      <w:r>
        <w:rPr>
          <w:i/>
        </w:rPr>
        <w:tab/>
        <w:t>Source: Huawei</w:t>
      </w:r>
    </w:p>
    <w:p w14:paraId="36ABFCF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90A0F" w14:textId="5A3F6F6D" w:rsidR="003E6F6D" w:rsidRDefault="003E6F6D" w:rsidP="003E6F6D">
      <w:pPr>
        <w:rPr>
          <w:rFonts w:ascii="Arial" w:hAnsi="Arial" w:cs="Arial"/>
          <w:b/>
          <w:sz w:val="24"/>
        </w:rPr>
      </w:pPr>
      <w:r>
        <w:rPr>
          <w:rFonts w:ascii="Arial" w:hAnsi="Arial" w:cs="Arial"/>
          <w:b/>
          <w:color w:val="0000FF"/>
          <w:sz w:val="24"/>
        </w:rPr>
        <w:t>C4-221471</w:t>
      </w:r>
      <w:r>
        <w:rPr>
          <w:rFonts w:ascii="Arial" w:hAnsi="Arial" w:cs="Arial"/>
          <w:b/>
          <w:color w:val="0000FF"/>
          <w:sz w:val="24"/>
        </w:rPr>
        <w:tab/>
      </w:r>
      <w:r>
        <w:rPr>
          <w:rFonts w:ascii="Arial" w:hAnsi="Arial" w:cs="Arial"/>
          <w:b/>
          <w:sz w:val="24"/>
        </w:rPr>
        <w:t>Minor corrections</w:t>
      </w:r>
    </w:p>
    <w:p w14:paraId="7601765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CR-0816  rev 1 Cat: F (Rel-17)</w:t>
      </w:r>
      <w:r>
        <w:rPr>
          <w:i/>
        </w:rPr>
        <w:br/>
      </w:r>
      <w:r>
        <w:rPr>
          <w:i/>
        </w:rPr>
        <w:br/>
      </w:r>
      <w:r>
        <w:rPr>
          <w:i/>
        </w:rPr>
        <w:tab/>
      </w:r>
      <w:r>
        <w:rPr>
          <w:i/>
        </w:rPr>
        <w:tab/>
      </w:r>
      <w:r>
        <w:rPr>
          <w:i/>
        </w:rPr>
        <w:tab/>
      </w:r>
      <w:r>
        <w:rPr>
          <w:i/>
        </w:rPr>
        <w:tab/>
      </w:r>
      <w:r>
        <w:rPr>
          <w:i/>
        </w:rPr>
        <w:tab/>
        <w:t>Source: Nokia, Nokia Shanghai Bell</w:t>
      </w:r>
    </w:p>
    <w:p w14:paraId="1D8FCD6C" w14:textId="77777777" w:rsidR="003E6F6D" w:rsidRDefault="003E6F6D" w:rsidP="003E6F6D">
      <w:pPr>
        <w:rPr>
          <w:color w:val="808080"/>
        </w:rPr>
      </w:pPr>
      <w:r>
        <w:rPr>
          <w:color w:val="808080"/>
        </w:rPr>
        <w:t>(Replaces C4-221098)</w:t>
      </w:r>
    </w:p>
    <w:p w14:paraId="1B58005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29CE3" w14:textId="6B9DD2F9" w:rsidR="003E6F6D" w:rsidRDefault="003E6F6D" w:rsidP="003E6F6D">
      <w:pPr>
        <w:rPr>
          <w:rFonts w:ascii="Arial" w:hAnsi="Arial" w:cs="Arial"/>
          <w:b/>
          <w:sz w:val="24"/>
        </w:rPr>
      </w:pPr>
      <w:r>
        <w:rPr>
          <w:rFonts w:ascii="Arial" w:hAnsi="Arial" w:cs="Arial"/>
          <w:b/>
          <w:color w:val="0000FF"/>
          <w:sz w:val="24"/>
        </w:rPr>
        <w:t>C4-221535</w:t>
      </w:r>
      <w:r>
        <w:rPr>
          <w:rFonts w:ascii="Arial" w:hAnsi="Arial" w:cs="Arial"/>
          <w:b/>
          <w:color w:val="0000FF"/>
          <w:sz w:val="24"/>
        </w:rPr>
        <w:tab/>
      </w:r>
      <w:r>
        <w:rPr>
          <w:rFonts w:ascii="Arial" w:hAnsi="Arial" w:cs="Arial"/>
          <w:b/>
          <w:sz w:val="24"/>
        </w:rPr>
        <w:t>PLMN Id of PGW-C+SMF</w:t>
      </w:r>
    </w:p>
    <w:p w14:paraId="72E35C7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CR-0818  rev 1 Cat: F (Rel-17)</w:t>
      </w:r>
      <w:r>
        <w:rPr>
          <w:i/>
        </w:rPr>
        <w:br/>
      </w:r>
      <w:r>
        <w:rPr>
          <w:i/>
        </w:rPr>
        <w:br/>
      </w:r>
      <w:r>
        <w:rPr>
          <w:i/>
        </w:rPr>
        <w:tab/>
      </w:r>
      <w:r>
        <w:rPr>
          <w:i/>
        </w:rPr>
        <w:tab/>
      </w:r>
      <w:r>
        <w:rPr>
          <w:i/>
        </w:rPr>
        <w:tab/>
      </w:r>
      <w:r>
        <w:rPr>
          <w:i/>
        </w:rPr>
        <w:tab/>
      </w:r>
      <w:r>
        <w:rPr>
          <w:i/>
        </w:rPr>
        <w:tab/>
        <w:t>Source: Nokia, Nokia Shanghai Bell</w:t>
      </w:r>
    </w:p>
    <w:p w14:paraId="37256D49" w14:textId="77777777" w:rsidR="003E6F6D" w:rsidRDefault="003E6F6D" w:rsidP="003E6F6D">
      <w:pPr>
        <w:rPr>
          <w:color w:val="808080"/>
        </w:rPr>
      </w:pPr>
      <w:r>
        <w:rPr>
          <w:color w:val="808080"/>
        </w:rPr>
        <w:t>(Replaces C4-221105)</w:t>
      </w:r>
    </w:p>
    <w:p w14:paraId="4C111A1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18518" w14:textId="77777777" w:rsidR="003E6F6D" w:rsidRDefault="003E6F6D" w:rsidP="003E6F6D">
      <w:pPr>
        <w:pStyle w:val="Heading4"/>
      </w:pPr>
      <w:bookmarkStart w:id="82" w:name="_Toc97372323"/>
      <w:r>
        <w:lastRenderedPageBreak/>
        <w:t>6.3.16</w:t>
      </w:r>
      <w:r>
        <w:tab/>
        <w:t>AUSF</w:t>
      </w:r>
      <w:bookmarkEnd w:id="82"/>
    </w:p>
    <w:p w14:paraId="20B38528" w14:textId="572352E0" w:rsidR="003E6F6D" w:rsidRDefault="003E6F6D" w:rsidP="003E6F6D">
      <w:pPr>
        <w:rPr>
          <w:rFonts w:ascii="Arial" w:hAnsi="Arial" w:cs="Arial"/>
          <w:b/>
          <w:sz w:val="24"/>
        </w:rPr>
      </w:pPr>
      <w:r>
        <w:rPr>
          <w:rFonts w:ascii="Arial" w:hAnsi="Arial" w:cs="Arial"/>
          <w:b/>
          <w:color w:val="0000FF"/>
          <w:sz w:val="24"/>
        </w:rPr>
        <w:t>C4-221103</w:t>
      </w:r>
      <w:r>
        <w:rPr>
          <w:rFonts w:ascii="Arial" w:hAnsi="Arial" w:cs="Arial"/>
          <w:b/>
          <w:color w:val="0000FF"/>
          <w:sz w:val="24"/>
        </w:rPr>
        <w:tab/>
      </w:r>
      <w:r>
        <w:rPr>
          <w:rFonts w:ascii="Arial" w:hAnsi="Arial" w:cs="Arial"/>
          <w:b/>
          <w:sz w:val="24"/>
        </w:rPr>
        <w:t>Deletion of security context in AUSF</w:t>
      </w:r>
    </w:p>
    <w:p w14:paraId="168B269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v17.4.0</w:t>
      </w:r>
      <w:r>
        <w:rPr>
          <w:i/>
        </w:rPr>
        <w:tab/>
        <w:t xml:space="preserve">  CR-0146  rev  Cat: F (Rel-17)</w:t>
      </w:r>
      <w:r>
        <w:rPr>
          <w:i/>
        </w:rPr>
        <w:br/>
      </w:r>
      <w:r>
        <w:rPr>
          <w:i/>
        </w:rPr>
        <w:br/>
      </w:r>
      <w:r>
        <w:rPr>
          <w:i/>
        </w:rPr>
        <w:tab/>
      </w:r>
      <w:r>
        <w:rPr>
          <w:i/>
        </w:rPr>
        <w:tab/>
      </w:r>
      <w:r>
        <w:rPr>
          <w:i/>
        </w:rPr>
        <w:tab/>
      </w:r>
      <w:r>
        <w:rPr>
          <w:i/>
        </w:rPr>
        <w:tab/>
      </w:r>
      <w:r>
        <w:rPr>
          <w:i/>
        </w:rPr>
        <w:tab/>
        <w:t>Source: Nokia, Nokia Shanghai Bell</w:t>
      </w:r>
    </w:p>
    <w:p w14:paraId="464FF54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858551" w14:textId="77777777" w:rsidR="003E6F6D" w:rsidRDefault="003E6F6D" w:rsidP="003E6F6D">
      <w:pPr>
        <w:pStyle w:val="Heading4"/>
      </w:pPr>
      <w:bookmarkStart w:id="83" w:name="_Toc97372324"/>
      <w:r>
        <w:t>6.3.17</w:t>
      </w:r>
      <w:r>
        <w:tab/>
        <w:t>Diameter</w:t>
      </w:r>
      <w:bookmarkEnd w:id="83"/>
    </w:p>
    <w:p w14:paraId="012F4062" w14:textId="78C65C20" w:rsidR="003E6F6D" w:rsidRDefault="003E6F6D" w:rsidP="003E6F6D">
      <w:pPr>
        <w:rPr>
          <w:rFonts w:ascii="Arial" w:hAnsi="Arial" w:cs="Arial"/>
          <w:b/>
          <w:sz w:val="24"/>
        </w:rPr>
      </w:pPr>
      <w:r>
        <w:rPr>
          <w:rFonts w:ascii="Arial" w:hAnsi="Arial" w:cs="Arial"/>
          <w:b/>
          <w:color w:val="0000FF"/>
          <w:sz w:val="24"/>
        </w:rPr>
        <w:t>C4-221187</w:t>
      </w:r>
      <w:r>
        <w:rPr>
          <w:rFonts w:ascii="Arial" w:hAnsi="Arial" w:cs="Arial"/>
          <w:b/>
          <w:color w:val="0000FF"/>
          <w:sz w:val="24"/>
        </w:rPr>
        <w:tab/>
      </w:r>
      <w:r>
        <w:rPr>
          <w:rFonts w:ascii="Arial" w:hAnsi="Arial" w:cs="Arial"/>
          <w:b/>
          <w:sz w:val="24"/>
        </w:rPr>
        <w:t>Removal of Monitoring Events when External ID or MSISDN is deleted</w:t>
      </w:r>
    </w:p>
    <w:p w14:paraId="33C08B6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v17.1.0</w:t>
      </w:r>
      <w:r>
        <w:rPr>
          <w:i/>
        </w:rPr>
        <w:tab/>
        <w:t xml:space="preserve">  CR-0832  rev  Cat: F (Rel-17)</w:t>
      </w:r>
      <w:r>
        <w:rPr>
          <w:i/>
        </w:rPr>
        <w:br/>
      </w:r>
      <w:r>
        <w:rPr>
          <w:i/>
        </w:rPr>
        <w:br/>
      </w:r>
      <w:r>
        <w:rPr>
          <w:i/>
        </w:rPr>
        <w:tab/>
      </w:r>
      <w:r>
        <w:rPr>
          <w:i/>
        </w:rPr>
        <w:tab/>
      </w:r>
      <w:r>
        <w:rPr>
          <w:i/>
        </w:rPr>
        <w:tab/>
      </w:r>
      <w:r>
        <w:rPr>
          <w:i/>
        </w:rPr>
        <w:tab/>
      </w:r>
      <w:r>
        <w:rPr>
          <w:i/>
        </w:rPr>
        <w:tab/>
        <w:t>Source: Ericsson</w:t>
      </w:r>
    </w:p>
    <w:p w14:paraId="38B22E1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92AF0" w14:textId="7B571264" w:rsidR="003E6F6D" w:rsidRDefault="003E6F6D" w:rsidP="003E6F6D">
      <w:pPr>
        <w:rPr>
          <w:rFonts w:ascii="Arial" w:hAnsi="Arial" w:cs="Arial"/>
          <w:b/>
          <w:sz w:val="24"/>
        </w:rPr>
      </w:pPr>
      <w:r>
        <w:rPr>
          <w:rFonts w:ascii="Arial" w:hAnsi="Arial" w:cs="Arial"/>
          <w:b/>
          <w:color w:val="0000FF"/>
          <w:sz w:val="24"/>
        </w:rPr>
        <w:t>C4-221188</w:t>
      </w:r>
      <w:r>
        <w:rPr>
          <w:rFonts w:ascii="Arial" w:hAnsi="Arial" w:cs="Arial"/>
          <w:b/>
          <w:color w:val="0000FF"/>
          <w:sz w:val="24"/>
        </w:rPr>
        <w:tab/>
      </w:r>
      <w:r>
        <w:rPr>
          <w:rFonts w:ascii="Arial" w:hAnsi="Arial" w:cs="Arial"/>
          <w:b/>
          <w:sz w:val="24"/>
        </w:rPr>
        <w:t>Event Cancellation Report feature</w:t>
      </w:r>
    </w:p>
    <w:p w14:paraId="5F01780A"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v17.2.0</w:t>
      </w:r>
      <w:r>
        <w:rPr>
          <w:i/>
        </w:rPr>
        <w:tab/>
        <w:t xml:space="preserve">  CR-0180  rev  Cat: F (Rel-17)</w:t>
      </w:r>
      <w:r>
        <w:rPr>
          <w:i/>
        </w:rPr>
        <w:br/>
      </w:r>
      <w:r>
        <w:rPr>
          <w:i/>
        </w:rPr>
        <w:br/>
      </w:r>
      <w:r>
        <w:rPr>
          <w:i/>
        </w:rPr>
        <w:tab/>
      </w:r>
      <w:r>
        <w:rPr>
          <w:i/>
        </w:rPr>
        <w:tab/>
      </w:r>
      <w:r>
        <w:rPr>
          <w:i/>
        </w:rPr>
        <w:tab/>
      </w:r>
      <w:r>
        <w:rPr>
          <w:i/>
        </w:rPr>
        <w:tab/>
      </w:r>
      <w:r>
        <w:rPr>
          <w:i/>
        </w:rPr>
        <w:tab/>
        <w:t>Source: Ericsson</w:t>
      </w:r>
    </w:p>
    <w:p w14:paraId="5F7B227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98B8D" w14:textId="35D48BF4" w:rsidR="003E6F6D" w:rsidRDefault="003E6F6D" w:rsidP="003E6F6D">
      <w:pPr>
        <w:rPr>
          <w:rFonts w:ascii="Arial" w:hAnsi="Arial" w:cs="Arial"/>
          <w:b/>
          <w:sz w:val="24"/>
        </w:rPr>
      </w:pPr>
      <w:r>
        <w:rPr>
          <w:rFonts w:ascii="Arial" w:hAnsi="Arial" w:cs="Arial"/>
          <w:b/>
          <w:color w:val="0000FF"/>
          <w:sz w:val="24"/>
        </w:rPr>
        <w:t>C4-221202</w:t>
      </w:r>
      <w:r>
        <w:rPr>
          <w:rFonts w:ascii="Arial" w:hAnsi="Arial" w:cs="Arial"/>
          <w:b/>
          <w:color w:val="0000FF"/>
          <w:sz w:val="24"/>
        </w:rPr>
        <w:tab/>
      </w:r>
      <w:r>
        <w:rPr>
          <w:rFonts w:ascii="Arial" w:hAnsi="Arial" w:cs="Arial"/>
          <w:b/>
          <w:sz w:val="24"/>
        </w:rPr>
        <w:t>Unavailable Location Information</w:t>
      </w:r>
    </w:p>
    <w:p w14:paraId="77B39ABC"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v17.2.0</w:t>
      </w:r>
      <w:r>
        <w:rPr>
          <w:i/>
        </w:rPr>
        <w:tab/>
        <w:t xml:space="preserve">  CR-0645  rev  Cat: F (Rel-17)</w:t>
      </w:r>
      <w:r>
        <w:rPr>
          <w:i/>
        </w:rPr>
        <w:br/>
      </w:r>
      <w:r>
        <w:rPr>
          <w:i/>
        </w:rPr>
        <w:br/>
      </w:r>
      <w:r>
        <w:rPr>
          <w:i/>
        </w:rPr>
        <w:tab/>
      </w:r>
      <w:r>
        <w:rPr>
          <w:i/>
        </w:rPr>
        <w:tab/>
      </w:r>
      <w:r>
        <w:rPr>
          <w:i/>
        </w:rPr>
        <w:tab/>
      </w:r>
      <w:r>
        <w:rPr>
          <w:i/>
        </w:rPr>
        <w:tab/>
      </w:r>
      <w:r>
        <w:rPr>
          <w:i/>
        </w:rPr>
        <w:tab/>
        <w:t>Source: Ericsson</w:t>
      </w:r>
    </w:p>
    <w:p w14:paraId="3B4811B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E1057" w14:textId="77777777" w:rsidR="003E6F6D" w:rsidRDefault="003E6F6D" w:rsidP="003E6F6D">
      <w:pPr>
        <w:pStyle w:val="Heading4"/>
      </w:pPr>
      <w:bookmarkStart w:id="84" w:name="_Toc97372325"/>
      <w:r>
        <w:t>6.3.18</w:t>
      </w:r>
      <w:r>
        <w:tab/>
        <w:t>Routing of IMS traffic</w:t>
      </w:r>
      <w:bookmarkEnd w:id="84"/>
    </w:p>
    <w:p w14:paraId="3609EE93" w14:textId="6F880419" w:rsidR="003E6F6D" w:rsidRDefault="003E6F6D" w:rsidP="003E6F6D">
      <w:pPr>
        <w:rPr>
          <w:rFonts w:ascii="Arial" w:hAnsi="Arial" w:cs="Arial"/>
          <w:b/>
          <w:sz w:val="24"/>
        </w:rPr>
      </w:pPr>
      <w:r>
        <w:rPr>
          <w:rFonts w:ascii="Arial" w:hAnsi="Arial" w:cs="Arial"/>
          <w:b/>
          <w:color w:val="0000FF"/>
          <w:sz w:val="24"/>
        </w:rPr>
        <w:t>C4-221107</w:t>
      </w:r>
      <w:r>
        <w:rPr>
          <w:rFonts w:ascii="Arial" w:hAnsi="Arial" w:cs="Arial"/>
          <w:b/>
          <w:color w:val="0000FF"/>
          <w:sz w:val="24"/>
        </w:rPr>
        <w:tab/>
      </w:r>
      <w:r>
        <w:rPr>
          <w:rFonts w:ascii="Arial" w:hAnsi="Arial" w:cs="Arial"/>
          <w:b/>
          <w:sz w:val="24"/>
        </w:rPr>
        <w:t>Routing of IMS traffic via localized IMS media plane functions</w:t>
      </w:r>
    </w:p>
    <w:p w14:paraId="20D77AC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v17.0.0</w:t>
      </w:r>
      <w:r>
        <w:rPr>
          <w:i/>
        </w:rPr>
        <w:tab/>
        <w:t xml:space="preserve">  CR-0698  rev  Cat: B (Rel-17)</w:t>
      </w:r>
      <w:r>
        <w:rPr>
          <w:i/>
        </w:rPr>
        <w:br/>
      </w:r>
      <w:r>
        <w:rPr>
          <w:i/>
        </w:rPr>
        <w:br/>
      </w:r>
      <w:r>
        <w:rPr>
          <w:i/>
        </w:rPr>
        <w:tab/>
      </w:r>
      <w:r>
        <w:rPr>
          <w:i/>
        </w:rPr>
        <w:tab/>
      </w:r>
      <w:r>
        <w:rPr>
          <w:i/>
        </w:rPr>
        <w:tab/>
      </w:r>
      <w:r>
        <w:rPr>
          <w:i/>
        </w:rPr>
        <w:tab/>
      </w:r>
      <w:r>
        <w:rPr>
          <w:i/>
        </w:rPr>
        <w:tab/>
        <w:t>Source: Nokia, Nokia Shanghai Bell</w:t>
      </w:r>
    </w:p>
    <w:p w14:paraId="005F3F6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1232E9" w14:textId="6BFC3290" w:rsidR="003E6F6D" w:rsidRDefault="003E6F6D" w:rsidP="003E6F6D">
      <w:pPr>
        <w:rPr>
          <w:rFonts w:ascii="Arial" w:hAnsi="Arial" w:cs="Arial"/>
          <w:b/>
          <w:sz w:val="24"/>
        </w:rPr>
      </w:pPr>
      <w:r>
        <w:rPr>
          <w:rFonts w:ascii="Arial" w:hAnsi="Arial" w:cs="Arial"/>
          <w:b/>
          <w:color w:val="0000FF"/>
          <w:sz w:val="24"/>
        </w:rPr>
        <w:t>C4-221108</w:t>
      </w:r>
      <w:r>
        <w:rPr>
          <w:rFonts w:ascii="Arial" w:hAnsi="Arial" w:cs="Arial"/>
          <w:b/>
          <w:color w:val="0000FF"/>
          <w:sz w:val="24"/>
        </w:rPr>
        <w:tab/>
      </w:r>
      <w:r>
        <w:rPr>
          <w:rFonts w:ascii="Arial" w:hAnsi="Arial" w:cs="Arial"/>
          <w:b/>
          <w:sz w:val="24"/>
        </w:rPr>
        <w:t>Routing of IMS traffic via localized IMS media plane functions</w:t>
      </w:r>
    </w:p>
    <w:p w14:paraId="4943FCF5"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v17.0.0</w:t>
      </w:r>
      <w:r>
        <w:rPr>
          <w:i/>
        </w:rPr>
        <w:tab/>
        <w:t xml:space="preserve">  CR-0299  rev  Cat: B (Rel-17)</w:t>
      </w:r>
      <w:r>
        <w:rPr>
          <w:i/>
        </w:rPr>
        <w:br/>
      </w:r>
      <w:r>
        <w:rPr>
          <w:i/>
        </w:rPr>
        <w:br/>
      </w:r>
      <w:r>
        <w:rPr>
          <w:i/>
        </w:rPr>
        <w:tab/>
      </w:r>
      <w:r>
        <w:rPr>
          <w:i/>
        </w:rPr>
        <w:tab/>
      </w:r>
      <w:r>
        <w:rPr>
          <w:i/>
        </w:rPr>
        <w:tab/>
      </w:r>
      <w:r>
        <w:rPr>
          <w:i/>
        </w:rPr>
        <w:tab/>
      </w:r>
      <w:r>
        <w:rPr>
          <w:i/>
        </w:rPr>
        <w:tab/>
        <w:t>Source: Nokia, Nokia Shanghai Bell</w:t>
      </w:r>
    </w:p>
    <w:p w14:paraId="40870BD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2CBA9E" w14:textId="0D92680C" w:rsidR="003E6F6D" w:rsidRDefault="003E6F6D" w:rsidP="003E6F6D">
      <w:pPr>
        <w:rPr>
          <w:rFonts w:ascii="Arial" w:hAnsi="Arial" w:cs="Arial"/>
          <w:b/>
          <w:sz w:val="24"/>
        </w:rPr>
      </w:pPr>
      <w:r>
        <w:rPr>
          <w:rFonts w:ascii="Arial" w:hAnsi="Arial" w:cs="Arial"/>
          <w:b/>
          <w:color w:val="0000FF"/>
          <w:sz w:val="24"/>
        </w:rPr>
        <w:t>C4-221109</w:t>
      </w:r>
      <w:r>
        <w:rPr>
          <w:rFonts w:ascii="Arial" w:hAnsi="Arial" w:cs="Arial"/>
          <w:b/>
          <w:color w:val="0000FF"/>
          <w:sz w:val="24"/>
        </w:rPr>
        <w:tab/>
      </w:r>
      <w:r>
        <w:rPr>
          <w:rFonts w:ascii="Arial" w:hAnsi="Arial" w:cs="Arial"/>
          <w:b/>
          <w:sz w:val="24"/>
        </w:rPr>
        <w:t>Routing of IMS traffic via localized IMS media plane functions</w:t>
      </w:r>
    </w:p>
    <w:p w14:paraId="3866B69B"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v17.1.0</w:t>
      </w:r>
      <w:r>
        <w:rPr>
          <w:i/>
        </w:rPr>
        <w:tab/>
        <w:t xml:space="preserve">  CR-0696  rev  Cat: B (Rel-17)</w:t>
      </w:r>
      <w:r>
        <w:rPr>
          <w:i/>
        </w:rPr>
        <w:br/>
      </w:r>
      <w:r>
        <w:rPr>
          <w:i/>
        </w:rPr>
        <w:br/>
      </w:r>
      <w:r>
        <w:rPr>
          <w:i/>
        </w:rPr>
        <w:tab/>
      </w:r>
      <w:r>
        <w:rPr>
          <w:i/>
        </w:rPr>
        <w:tab/>
      </w:r>
      <w:r>
        <w:rPr>
          <w:i/>
        </w:rPr>
        <w:tab/>
      </w:r>
      <w:r>
        <w:rPr>
          <w:i/>
        </w:rPr>
        <w:tab/>
      </w:r>
      <w:r>
        <w:rPr>
          <w:i/>
        </w:rPr>
        <w:tab/>
        <w:t>Source: Nokia, Nokia Shanghai Bell</w:t>
      </w:r>
    </w:p>
    <w:p w14:paraId="7755F71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AE5E77" w14:textId="550DFC07" w:rsidR="003E6F6D" w:rsidRDefault="003E6F6D" w:rsidP="003E6F6D">
      <w:pPr>
        <w:rPr>
          <w:rFonts w:ascii="Arial" w:hAnsi="Arial" w:cs="Arial"/>
          <w:b/>
          <w:sz w:val="24"/>
        </w:rPr>
      </w:pPr>
      <w:r>
        <w:rPr>
          <w:rFonts w:ascii="Arial" w:hAnsi="Arial" w:cs="Arial"/>
          <w:b/>
          <w:color w:val="0000FF"/>
          <w:sz w:val="24"/>
        </w:rPr>
        <w:t>C4-221110</w:t>
      </w:r>
      <w:r>
        <w:rPr>
          <w:rFonts w:ascii="Arial" w:hAnsi="Arial" w:cs="Arial"/>
          <w:b/>
          <w:color w:val="0000FF"/>
          <w:sz w:val="24"/>
        </w:rPr>
        <w:tab/>
      </w:r>
      <w:r>
        <w:rPr>
          <w:rFonts w:ascii="Arial" w:hAnsi="Arial" w:cs="Arial"/>
          <w:b/>
          <w:sz w:val="24"/>
        </w:rPr>
        <w:t>Routing of IMS traffic via localized IMS media plane functions</w:t>
      </w:r>
    </w:p>
    <w:p w14:paraId="7F7683D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v17.2.0</w:t>
      </w:r>
      <w:r>
        <w:rPr>
          <w:i/>
        </w:rPr>
        <w:tab/>
        <w:t xml:space="preserve">  CR-0644  rev  Cat: B (Rel-17)</w:t>
      </w:r>
      <w:r>
        <w:rPr>
          <w:i/>
        </w:rPr>
        <w:br/>
      </w:r>
      <w:r>
        <w:rPr>
          <w:i/>
        </w:rPr>
        <w:br/>
      </w:r>
      <w:r>
        <w:rPr>
          <w:i/>
        </w:rPr>
        <w:tab/>
      </w:r>
      <w:r>
        <w:rPr>
          <w:i/>
        </w:rPr>
        <w:tab/>
      </w:r>
      <w:r>
        <w:rPr>
          <w:i/>
        </w:rPr>
        <w:tab/>
      </w:r>
      <w:r>
        <w:rPr>
          <w:i/>
        </w:rPr>
        <w:tab/>
      </w:r>
      <w:r>
        <w:rPr>
          <w:i/>
        </w:rPr>
        <w:tab/>
        <w:t>Source: Nokia, Nokia Shanghai Bell</w:t>
      </w:r>
    </w:p>
    <w:p w14:paraId="7B07E76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8A7C93" w14:textId="157D5099" w:rsidR="003E6F6D" w:rsidRDefault="003E6F6D" w:rsidP="003E6F6D">
      <w:pPr>
        <w:rPr>
          <w:rFonts w:ascii="Arial" w:hAnsi="Arial" w:cs="Arial"/>
          <w:b/>
          <w:sz w:val="24"/>
        </w:rPr>
      </w:pPr>
      <w:r>
        <w:rPr>
          <w:rFonts w:ascii="Arial" w:hAnsi="Arial" w:cs="Arial"/>
          <w:b/>
          <w:color w:val="0000FF"/>
          <w:sz w:val="24"/>
        </w:rPr>
        <w:t>C4-221111</w:t>
      </w:r>
      <w:r>
        <w:rPr>
          <w:rFonts w:ascii="Arial" w:hAnsi="Arial" w:cs="Arial"/>
          <w:b/>
          <w:color w:val="0000FF"/>
          <w:sz w:val="24"/>
        </w:rPr>
        <w:tab/>
      </w:r>
      <w:r>
        <w:rPr>
          <w:rFonts w:ascii="Arial" w:hAnsi="Arial" w:cs="Arial"/>
          <w:b/>
          <w:sz w:val="24"/>
        </w:rPr>
        <w:t>Routing of IMS traffic via localized IMS media plane functions</w:t>
      </w:r>
    </w:p>
    <w:p w14:paraId="406063F3"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CR-0820  rev  Cat: B (Rel-17)</w:t>
      </w:r>
      <w:r>
        <w:rPr>
          <w:i/>
        </w:rPr>
        <w:br/>
      </w:r>
      <w:r>
        <w:rPr>
          <w:i/>
        </w:rPr>
        <w:br/>
      </w:r>
      <w:r>
        <w:rPr>
          <w:i/>
        </w:rPr>
        <w:tab/>
      </w:r>
      <w:r>
        <w:rPr>
          <w:i/>
        </w:rPr>
        <w:tab/>
      </w:r>
      <w:r>
        <w:rPr>
          <w:i/>
        </w:rPr>
        <w:tab/>
      </w:r>
      <w:r>
        <w:rPr>
          <w:i/>
        </w:rPr>
        <w:tab/>
      </w:r>
      <w:r>
        <w:rPr>
          <w:i/>
        </w:rPr>
        <w:tab/>
        <w:t>Source: Nokia, Nokia Shanghai Bell</w:t>
      </w:r>
    </w:p>
    <w:p w14:paraId="114C765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1CC09C" w14:textId="77777777" w:rsidR="003E6F6D" w:rsidRDefault="003E6F6D" w:rsidP="003E6F6D">
      <w:pPr>
        <w:pStyle w:val="Heading4"/>
      </w:pPr>
      <w:bookmarkStart w:id="85" w:name="_Toc97372326"/>
      <w:r>
        <w:t>6.3.19</w:t>
      </w:r>
      <w:r>
        <w:tab/>
        <w:t>SMF</w:t>
      </w:r>
      <w:bookmarkEnd w:id="85"/>
    </w:p>
    <w:p w14:paraId="0389BCC0" w14:textId="42A16214" w:rsidR="003E6F6D" w:rsidRDefault="003E6F6D" w:rsidP="003E6F6D">
      <w:pPr>
        <w:rPr>
          <w:rFonts w:ascii="Arial" w:hAnsi="Arial" w:cs="Arial"/>
          <w:b/>
          <w:sz w:val="24"/>
        </w:rPr>
      </w:pPr>
      <w:r>
        <w:rPr>
          <w:rFonts w:ascii="Arial" w:hAnsi="Arial" w:cs="Arial"/>
          <w:b/>
          <w:color w:val="0000FF"/>
          <w:sz w:val="24"/>
        </w:rPr>
        <w:t>C4-221304</w:t>
      </w:r>
      <w:r>
        <w:rPr>
          <w:rFonts w:ascii="Arial" w:hAnsi="Arial" w:cs="Arial"/>
          <w:b/>
          <w:color w:val="0000FF"/>
          <w:sz w:val="24"/>
        </w:rPr>
        <w:tab/>
      </w:r>
      <w:r>
        <w:rPr>
          <w:rFonts w:ascii="Arial" w:hAnsi="Arial" w:cs="Arial"/>
          <w:b/>
          <w:sz w:val="24"/>
        </w:rPr>
        <w:t>NGAP cause in network (e.g. H-SMF, SMF) requested PDU session modification</w:t>
      </w:r>
    </w:p>
    <w:p w14:paraId="55EC42D3"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CR-0538  rev  Cat: F (Rel-17)</w:t>
      </w:r>
      <w:r>
        <w:rPr>
          <w:i/>
        </w:rPr>
        <w:br/>
      </w:r>
      <w:r>
        <w:rPr>
          <w:i/>
        </w:rPr>
        <w:br/>
      </w:r>
      <w:r>
        <w:rPr>
          <w:i/>
        </w:rPr>
        <w:tab/>
      </w:r>
      <w:r>
        <w:rPr>
          <w:i/>
        </w:rPr>
        <w:tab/>
      </w:r>
      <w:r>
        <w:rPr>
          <w:i/>
        </w:rPr>
        <w:tab/>
      </w:r>
      <w:r>
        <w:rPr>
          <w:i/>
        </w:rPr>
        <w:tab/>
      </w:r>
      <w:r>
        <w:rPr>
          <w:i/>
        </w:rPr>
        <w:tab/>
        <w:t>Source: Huawei</w:t>
      </w:r>
    </w:p>
    <w:p w14:paraId="2F3E0F7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C4-221576</w:t>
      </w:r>
      <w:r>
        <w:rPr>
          <w:color w:val="993300"/>
          <w:u w:val="single"/>
        </w:rPr>
        <w:t>.</w:t>
      </w:r>
    </w:p>
    <w:p w14:paraId="443C7355" w14:textId="446B1A4C" w:rsidR="003E6F6D" w:rsidRDefault="003E6F6D" w:rsidP="003E6F6D">
      <w:pPr>
        <w:rPr>
          <w:rFonts w:ascii="Arial" w:hAnsi="Arial" w:cs="Arial"/>
          <w:b/>
          <w:sz w:val="24"/>
        </w:rPr>
      </w:pPr>
      <w:r>
        <w:rPr>
          <w:rFonts w:ascii="Arial" w:hAnsi="Arial" w:cs="Arial"/>
          <w:b/>
          <w:color w:val="0000FF"/>
          <w:sz w:val="24"/>
        </w:rPr>
        <w:t>C4-221305</w:t>
      </w:r>
      <w:r>
        <w:rPr>
          <w:rFonts w:ascii="Arial" w:hAnsi="Arial" w:cs="Arial"/>
          <w:b/>
          <w:color w:val="0000FF"/>
          <w:sz w:val="24"/>
        </w:rPr>
        <w:tab/>
      </w:r>
      <w:r>
        <w:rPr>
          <w:rFonts w:ascii="Arial" w:hAnsi="Arial" w:cs="Arial"/>
          <w:b/>
          <w:sz w:val="24"/>
        </w:rPr>
        <w:t>SMF URI</w:t>
      </w:r>
    </w:p>
    <w:p w14:paraId="543A15AB"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CR-0539  rev  Cat: F (Rel-17)</w:t>
      </w:r>
      <w:r>
        <w:rPr>
          <w:i/>
        </w:rPr>
        <w:br/>
      </w:r>
      <w:r>
        <w:rPr>
          <w:i/>
        </w:rPr>
        <w:br/>
      </w:r>
      <w:r>
        <w:rPr>
          <w:i/>
        </w:rPr>
        <w:tab/>
      </w:r>
      <w:r>
        <w:rPr>
          <w:i/>
        </w:rPr>
        <w:tab/>
      </w:r>
      <w:r>
        <w:rPr>
          <w:i/>
        </w:rPr>
        <w:tab/>
      </w:r>
      <w:r>
        <w:rPr>
          <w:i/>
        </w:rPr>
        <w:tab/>
      </w:r>
      <w:r>
        <w:rPr>
          <w:i/>
        </w:rPr>
        <w:tab/>
        <w:t>Source: Huawei</w:t>
      </w:r>
    </w:p>
    <w:p w14:paraId="1F24BDB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C4-221578</w:t>
      </w:r>
      <w:r>
        <w:rPr>
          <w:color w:val="993300"/>
          <w:u w:val="single"/>
        </w:rPr>
        <w:t>.</w:t>
      </w:r>
    </w:p>
    <w:p w14:paraId="5BDCA987" w14:textId="61C1FB2D" w:rsidR="003E6F6D" w:rsidRDefault="003E6F6D" w:rsidP="003E6F6D">
      <w:pPr>
        <w:rPr>
          <w:rFonts w:ascii="Arial" w:hAnsi="Arial" w:cs="Arial"/>
          <w:b/>
          <w:sz w:val="24"/>
        </w:rPr>
      </w:pPr>
      <w:r>
        <w:rPr>
          <w:rFonts w:ascii="Arial" w:hAnsi="Arial" w:cs="Arial"/>
          <w:b/>
          <w:color w:val="0000FF"/>
          <w:sz w:val="24"/>
        </w:rPr>
        <w:t>C4-221306</w:t>
      </w:r>
      <w:r>
        <w:rPr>
          <w:rFonts w:ascii="Arial" w:hAnsi="Arial" w:cs="Arial"/>
          <w:b/>
          <w:color w:val="0000FF"/>
          <w:sz w:val="24"/>
        </w:rPr>
        <w:tab/>
      </w:r>
      <w:r>
        <w:rPr>
          <w:rFonts w:ascii="Arial" w:hAnsi="Arial" w:cs="Arial"/>
          <w:b/>
          <w:sz w:val="24"/>
        </w:rPr>
        <w:t>SSC Mode in SmContext and error in QoS constraints from the VPLMN</w:t>
      </w:r>
    </w:p>
    <w:p w14:paraId="1FEAC99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CR-0540  rev  Cat: F (Rel-17)</w:t>
      </w:r>
      <w:r>
        <w:rPr>
          <w:i/>
        </w:rPr>
        <w:br/>
      </w:r>
      <w:r>
        <w:rPr>
          <w:i/>
        </w:rPr>
        <w:br/>
      </w:r>
      <w:r>
        <w:rPr>
          <w:i/>
        </w:rPr>
        <w:tab/>
      </w:r>
      <w:r>
        <w:rPr>
          <w:i/>
        </w:rPr>
        <w:tab/>
      </w:r>
      <w:r>
        <w:rPr>
          <w:i/>
        </w:rPr>
        <w:tab/>
      </w:r>
      <w:r>
        <w:rPr>
          <w:i/>
        </w:rPr>
        <w:tab/>
      </w:r>
      <w:r>
        <w:rPr>
          <w:i/>
        </w:rPr>
        <w:tab/>
        <w:t>Source: Huawei</w:t>
      </w:r>
    </w:p>
    <w:p w14:paraId="60E695D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C4-221579</w:t>
      </w:r>
      <w:r>
        <w:rPr>
          <w:color w:val="993300"/>
          <w:u w:val="single"/>
        </w:rPr>
        <w:t>.</w:t>
      </w:r>
    </w:p>
    <w:p w14:paraId="69CDD4F9" w14:textId="624F65FB" w:rsidR="003E6F6D" w:rsidRDefault="003E6F6D" w:rsidP="003E6F6D">
      <w:pPr>
        <w:rPr>
          <w:rFonts w:ascii="Arial" w:hAnsi="Arial" w:cs="Arial"/>
          <w:b/>
          <w:sz w:val="24"/>
        </w:rPr>
      </w:pPr>
      <w:r>
        <w:rPr>
          <w:rFonts w:ascii="Arial" w:hAnsi="Arial" w:cs="Arial"/>
          <w:b/>
          <w:color w:val="0000FF"/>
          <w:sz w:val="24"/>
        </w:rPr>
        <w:t>C4-221576</w:t>
      </w:r>
      <w:r>
        <w:rPr>
          <w:rFonts w:ascii="Arial" w:hAnsi="Arial" w:cs="Arial"/>
          <w:b/>
          <w:color w:val="0000FF"/>
          <w:sz w:val="24"/>
        </w:rPr>
        <w:tab/>
      </w:r>
      <w:r>
        <w:rPr>
          <w:rFonts w:ascii="Arial" w:hAnsi="Arial" w:cs="Arial"/>
          <w:b/>
          <w:sz w:val="24"/>
        </w:rPr>
        <w:t>NGAP cause in network (e.g. H-SMF, SMF) requested PDU session modification</w:t>
      </w:r>
    </w:p>
    <w:p w14:paraId="65EC0245"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CR-0538  rev 1 Cat: F (Rel-17)</w:t>
      </w:r>
      <w:r>
        <w:rPr>
          <w:i/>
        </w:rPr>
        <w:br/>
      </w:r>
      <w:r>
        <w:rPr>
          <w:i/>
        </w:rPr>
        <w:br/>
      </w:r>
      <w:r>
        <w:rPr>
          <w:i/>
        </w:rPr>
        <w:tab/>
      </w:r>
      <w:r>
        <w:rPr>
          <w:i/>
        </w:rPr>
        <w:tab/>
      </w:r>
      <w:r>
        <w:rPr>
          <w:i/>
        </w:rPr>
        <w:tab/>
      </w:r>
      <w:r>
        <w:rPr>
          <w:i/>
        </w:rPr>
        <w:tab/>
      </w:r>
      <w:r>
        <w:rPr>
          <w:i/>
        </w:rPr>
        <w:tab/>
        <w:t>Source: Huawei</w:t>
      </w:r>
    </w:p>
    <w:p w14:paraId="265B2E41" w14:textId="77777777" w:rsidR="003E6F6D" w:rsidRDefault="003E6F6D" w:rsidP="003E6F6D">
      <w:pPr>
        <w:rPr>
          <w:color w:val="808080"/>
        </w:rPr>
      </w:pPr>
      <w:r>
        <w:rPr>
          <w:color w:val="808080"/>
        </w:rPr>
        <w:t>(Replaces C4-221304)</w:t>
      </w:r>
    </w:p>
    <w:p w14:paraId="3169C47D" w14:textId="77777777" w:rsidR="003E6F6D" w:rsidRDefault="003E6F6D" w:rsidP="003E6F6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84014" w14:textId="228AAF9D" w:rsidR="003E6F6D" w:rsidRDefault="003E6F6D" w:rsidP="003E6F6D">
      <w:pPr>
        <w:rPr>
          <w:rFonts w:ascii="Arial" w:hAnsi="Arial" w:cs="Arial"/>
          <w:b/>
          <w:sz w:val="24"/>
        </w:rPr>
      </w:pPr>
      <w:r>
        <w:rPr>
          <w:rFonts w:ascii="Arial" w:hAnsi="Arial" w:cs="Arial"/>
          <w:b/>
          <w:color w:val="0000FF"/>
          <w:sz w:val="24"/>
        </w:rPr>
        <w:t>C4-221578</w:t>
      </w:r>
      <w:r>
        <w:rPr>
          <w:rFonts w:ascii="Arial" w:hAnsi="Arial" w:cs="Arial"/>
          <w:b/>
          <w:color w:val="0000FF"/>
          <w:sz w:val="24"/>
        </w:rPr>
        <w:tab/>
      </w:r>
      <w:r>
        <w:rPr>
          <w:rFonts w:ascii="Arial" w:hAnsi="Arial" w:cs="Arial"/>
          <w:b/>
          <w:sz w:val="24"/>
        </w:rPr>
        <w:t>SMF URI attributes in Create SM Context for PDU sessions with I-SMF/V-SMF</w:t>
      </w:r>
    </w:p>
    <w:p w14:paraId="550A6E87"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CR-0539  rev 1 Cat: F (Rel-17)</w:t>
      </w:r>
      <w:r>
        <w:rPr>
          <w:i/>
        </w:rPr>
        <w:br/>
      </w:r>
      <w:r>
        <w:rPr>
          <w:i/>
        </w:rPr>
        <w:br/>
      </w:r>
      <w:r>
        <w:rPr>
          <w:i/>
        </w:rPr>
        <w:tab/>
      </w:r>
      <w:r>
        <w:rPr>
          <w:i/>
        </w:rPr>
        <w:tab/>
      </w:r>
      <w:r>
        <w:rPr>
          <w:i/>
        </w:rPr>
        <w:tab/>
      </w:r>
      <w:r>
        <w:rPr>
          <w:i/>
        </w:rPr>
        <w:tab/>
      </w:r>
      <w:r>
        <w:rPr>
          <w:i/>
        </w:rPr>
        <w:tab/>
        <w:t>Source: Huawei, Nokia, Nokia Shanghai Bell</w:t>
      </w:r>
    </w:p>
    <w:p w14:paraId="6BEFD67C" w14:textId="77777777" w:rsidR="003E6F6D" w:rsidRDefault="003E6F6D" w:rsidP="003E6F6D">
      <w:pPr>
        <w:rPr>
          <w:color w:val="808080"/>
        </w:rPr>
      </w:pPr>
      <w:r>
        <w:rPr>
          <w:color w:val="808080"/>
        </w:rPr>
        <w:t>(Replaces C4-221305)</w:t>
      </w:r>
    </w:p>
    <w:p w14:paraId="369D82F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FEF74" w14:textId="5601AA8A" w:rsidR="003E6F6D" w:rsidRDefault="003E6F6D" w:rsidP="003E6F6D">
      <w:pPr>
        <w:rPr>
          <w:rFonts w:ascii="Arial" w:hAnsi="Arial" w:cs="Arial"/>
          <w:b/>
          <w:sz w:val="24"/>
        </w:rPr>
      </w:pPr>
      <w:r>
        <w:rPr>
          <w:rFonts w:ascii="Arial" w:hAnsi="Arial" w:cs="Arial"/>
          <w:b/>
          <w:color w:val="0000FF"/>
          <w:sz w:val="24"/>
        </w:rPr>
        <w:t>C4-221579</w:t>
      </w:r>
      <w:r>
        <w:rPr>
          <w:rFonts w:ascii="Arial" w:hAnsi="Arial" w:cs="Arial"/>
          <w:b/>
          <w:color w:val="0000FF"/>
          <w:sz w:val="24"/>
        </w:rPr>
        <w:tab/>
      </w:r>
      <w:r>
        <w:rPr>
          <w:rFonts w:ascii="Arial" w:hAnsi="Arial" w:cs="Arial"/>
          <w:b/>
          <w:sz w:val="24"/>
        </w:rPr>
        <w:t>SSC Mode in SmContext and error in QoS constraints from the VPLMN</w:t>
      </w:r>
    </w:p>
    <w:p w14:paraId="58871D04"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CR-0540  rev 1 Cat: F (Rel-17)</w:t>
      </w:r>
      <w:r>
        <w:rPr>
          <w:i/>
        </w:rPr>
        <w:br/>
      </w:r>
      <w:r>
        <w:rPr>
          <w:i/>
        </w:rPr>
        <w:br/>
      </w:r>
      <w:r>
        <w:rPr>
          <w:i/>
        </w:rPr>
        <w:tab/>
      </w:r>
      <w:r>
        <w:rPr>
          <w:i/>
        </w:rPr>
        <w:tab/>
      </w:r>
      <w:r>
        <w:rPr>
          <w:i/>
        </w:rPr>
        <w:tab/>
      </w:r>
      <w:r>
        <w:rPr>
          <w:i/>
        </w:rPr>
        <w:tab/>
      </w:r>
      <w:r>
        <w:rPr>
          <w:i/>
        </w:rPr>
        <w:tab/>
        <w:t>Source: Huawei</w:t>
      </w:r>
    </w:p>
    <w:p w14:paraId="553227E8" w14:textId="77777777" w:rsidR="003E6F6D" w:rsidRDefault="003E6F6D" w:rsidP="003E6F6D">
      <w:pPr>
        <w:rPr>
          <w:color w:val="808080"/>
        </w:rPr>
      </w:pPr>
      <w:r>
        <w:rPr>
          <w:color w:val="808080"/>
        </w:rPr>
        <w:t>(Replaces C4-221306)</w:t>
      </w:r>
    </w:p>
    <w:p w14:paraId="0BE1218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E593A" w14:textId="77777777" w:rsidR="003E6F6D" w:rsidRDefault="003E6F6D" w:rsidP="003E6F6D">
      <w:pPr>
        <w:pStyle w:val="Heading4"/>
      </w:pPr>
      <w:bookmarkStart w:id="86" w:name="_Toc97372327"/>
      <w:r>
        <w:t>6.3.20</w:t>
      </w:r>
      <w:r>
        <w:tab/>
        <w:t>AMF</w:t>
      </w:r>
      <w:bookmarkEnd w:id="86"/>
    </w:p>
    <w:p w14:paraId="18F86300" w14:textId="61091B2C" w:rsidR="003E6F6D" w:rsidRDefault="003E6F6D" w:rsidP="003E6F6D">
      <w:pPr>
        <w:rPr>
          <w:rFonts w:ascii="Arial" w:hAnsi="Arial" w:cs="Arial"/>
          <w:b/>
          <w:sz w:val="24"/>
        </w:rPr>
      </w:pPr>
      <w:r>
        <w:rPr>
          <w:rFonts w:ascii="Arial" w:hAnsi="Arial" w:cs="Arial"/>
          <w:b/>
          <w:color w:val="0000FF"/>
          <w:sz w:val="24"/>
        </w:rPr>
        <w:t>C4-221238</w:t>
      </w:r>
      <w:r>
        <w:rPr>
          <w:rFonts w:ascii="Arial" w:hAnsi="Arial" w:cs="Arial"/>
          <w:b/>
          <w:color w:val="0000FF"/>
          <w:sz w:val="24"/>
        </w:rPr>
        <w:tab/>
      </w:r>
      <w:r>
        <w:rPr>
          <w:rFonts w:ascii="Arial" w:hAnsi="Arial" w:cs="Arial"/>
          <w:b/>
          <w:sz w:val="24"/>
        </w:rPr>
        <w:t>Additional Subscribed Policy Request Triggers in 3GPP R17</w:t>
      </w:r>
    </w:p>
    <w:p w14:paraId="3AF95D4F"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CR-0693  rev  Cat: B (Rel-17)</w:t>
      </w:r>
      <w:r>
        <w:rPr>
          <w:i/>
        </w:rPr>
        <w:br/>
      </w:r>
      <w:r>
        <w:rPr>
          <w:i/>
        </w:rPr>
        <w:br/>
      </w:r>
      <w:r>
        <w:rPr>
          <w:i/>
        </w:rPr>
        <w:tab/>
      </w:r>
      <w:r>
        <w:rPr>
          <w:i/>
        </w:rPr>
        <w:tab/>
      </w:r>
      <w:r>
        <w:rPr>
          <w:i/>
        </w:rPr>
        <w:tab/>
      </w:r>
      <w:r>
        <w:rPr>
          <w:i/>
        </w:rPr>
        <w:tab/>
      </w:r>
      <w:r>
        <w:rPr>
          <w:i/>
        </w:rPr>
        <w:tab/>
        <w:t>Source: Ericsson</w:t>
      </w:r>
    </w:p>
    <w:p w14:paraId="0E7DC05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366E7" w14:textId="77777777" w:rsidR="003E6F6D" w:rsidRDefault="003E6F6D" w:rsidP="003E6F6D">
      <w:pPr>
        <w:pStyle w:val="Heading4"/>
      </w:pPr>
      <w:bookmarkStart w:id="87" w:name="_Toc97372328"/>
      <w:r>
        <w:t>6.3.21</w:t>
      </w:r>
      <w:r>
        <w:tab/>
        <w:t>Open API version and External docs</w:t>
      </w:r>
      <w:bookmarkEnd w:id="87"/>
    </w:p>
    <w:p w14:paraId="35644937" w14:textId="0A1C1334" w:rsidR="003E6F6D" w:rsidRDefault="003E6F6D" w:rsidP="003E6F6D">
      <w:pPr>
        <w:rPr>
          <w:rFonts w:ascii="Arial" w:hAnsi="Arial" w:cs="Arial"/>
          <w:b/>
          <w:sz w:val="24"/>
        </w:rPr>
      </w:pPr>
      <w:r>
        <w:rPr>
          <w:rFonts w:ascii="Arial" w:hAnsi="Arial" w:cs="Arial"/>
          <w:b/>
          <w:color w:val="0000FF"/>
          <w:sz w:val="24"/>
        </w:rPr>
        <w:t>C4-221597</w:t>
      </w:r>
      <w:r>
        <w:rPr>
          <w:rFonts w:ascii="Arial" w:hAnsi="Arial" w:cs="Arial"/>
          <w:b/>
          <w:color w:val="0000FF"/>
          <w:sz w:val="24"/>
        </w:rPr>
        <w:tab/>
      </w:r>
      <w:r>
        <w:rPr>
          <w:rFonts w:ascii="Arial" w:hAnsi="Arial" w:cs="Arial"/>
          <w:b/>
          <w:sz w:val="24"/>
        </w:rPr>
        <w:t>29.502 Rel-17 API version and External doc update</w:t>
      </w:r>
    </w:p>
    <w:p w14:paraId="47A179E8"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CR-0545  rev  Cat: F (Rel-17)</w:t>
      </w:r>
      <w:r>
        <w:rPr>
          <w:i/>
        </w:rPr>
        <w:br/>
      </w:r>
      <w:r>
        <w:rPr>
          <w:i/>
        </w:rPr>
        <w:br/>
      </w:r>
      <w:r>
        <w:rPr>
          <w:i/>
        </w:rPr>
        <w:tab/>
      </w:r>
      <w:r>
        <w:rPr>
          <w:i/>
        </w:rPr>
        <w:tab/>
      </w:r>
      <w:r>
        <w:rPr>
          <w:i/>
        </w:rPr>
        <w:tab/>
      </w:r>
      <w:r>
        <w:rPr>
          <w:i/>
        </w:rPr>
        <w:tab/>
      </w:r>
      <w:r>
        <w:rPr>
          <w:i/>
        </w:rPr>
        <w:tab/>
        <w:t>Source: Nokia</w:t>
      </w:r>
    </w:p>
    <w:p w14:paraId="6A0C03E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9630A" w14:textId="05C08D88" w:rsidR="003E6F6D" w:rsidRDefault="003E6F6D" w:rsidP="003E6F6D">
      <w:pPr>
        <w:rPr>
          <w:rFonts w:ascii="Arial" w:hAnsi="Arial" w:cs="Arial"/>
          <w:b/>
          <w:sz w:val="24"/>
        </w:rPr>
      </w:pPr>
      <w:r>
        <w:rPr>
          <w:rFonts w:ascii="Arial" w:hAnsi="Arial" w:cs="Arial"/>
          <w:b/>
          <w:color w:val="0000FF"/>
          <w:sz w:val="24"/>
        </w:rPr>
        <w:t>C4-221598</w:t>
      </w:r>
      <w:r>
        <w:rPr>
          <w:rFonts w:ascii="Arial" w:hAnsi="Arial" w:cs="Arial"/>
          <w:b/>
          <w:color w:val="0000FF"/>
          <w:sz w:val="24"/>
        </w:rPr>
        <w:tab/>
      </w:r>
      <w:r>
        <w:rPr>
          <w:rFonts w:ascii="Arial" w:hAnsi="Arial" w:cs="Arial"/>
          <w:b/>
          <w:sz w:val="24"/>
        </w:rPr>
        <w:t>29.503 Rel-17 API version and External doc update</w:t>
      </w:r>
    </w:p>
    <w:p w14:paraId="21EEAA3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CR-0839  rev  Cat: F (Rel-17)</w:t>
      </w:r>
      <w:r>
        <w:rPr>
          <w:i/>
        </w:rPr>
        <w:br/>
      </w:r>
      <w:r>
        <w:rPr>
          <w:i/>
        </w:rPr>
        <w:br/>
      </w:r>
      <w:r>
        <w:rPr>
          <w:i/>
        </w:rPr>
        <w:tab/>
      </w:r>
      <w:r>
        <w:rPr>
          <w:i/>
        </w:rPr>
        <w:tab/>
      </w:r>
      <w:r>
        <w:rPr>
          <w:i/>
        </w:rPr>
        <w:tab/>
      </w:r>
      <w:r>
        <w:rPr>
          <w:i/>
        </w:rPr>
        <w:tab/>
      </w:r>
      <w:r>
        <w:rPr>
          <w:i/>
        </w:rPr>
        <w:tab/>
        <w:t>Source: Nokia</w:t>
      </w:r>
    </w:p>
    <w:p w14:paraId="3E6D417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251EE" w14:textId="0497268C" w:rsidR="003E6F6D" w:rsidRDefault="003E6F6D" w:rsidP="003E6F6D">
      <w:pPr>
        <w:rPr>
          <w:rFonts w:ascii="Arial" w:hAnsi="Arial" w:cs="Arial"/>
          <w:b/>
          <w:sz w:val="24"/>
        </w:rPr>
      </w:pPr>
      <w:r>
        <w:rPr>
          <w:rFonts w:ascii="Arial" w:hAnsi="Arial" w:cs="Arial"/>
          <w:b/>
          <w:color w:val="0000FF"/>
          <w:sz w:val="24"/>
        </w:rPr>
        <w:t>C4-221599</w:t>
      </w:r>
      <w:r>
        <w:rPr>
          <w:rFonts w:ascii="Arial" w:hAnsi="Arial" w:cs="Arial"/>
          <w:b/>
          <w:color w:val="0000FF"/>
          <w:sz w:val="24"/>
        </w:rPr>
        <w:tab/>
      </w:r>
      <w:r>
        <w:rPr>
          <w:rFonts w:ascii="Arial" w:hAnsi="Arial" w:cs="Arial"/>
          <w:b/>
          <w:sz w:val="24"/>
        </w:rPr>
        <w:t>29.504 Rel-17 API version and External doc update</w:t>
      </w:r>
    </w:p>
    <w:p w14:paraId="72C3605E"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v17.5.0</w:t>
      </w:r>
      <w:r>
        <w:rPr>
          <w:i/>
        </w:rPr>
        <w:tab/>
        <w:t xml:space="preserve">  CR-0181  rev  Cat: F (Rel-17)</w:t>
      </w:r>
      <w:r>
        <w:rPr>
          <w:i/>
        </w:rPr>
        <w:br/>
      </w:r>
      <w:r>
        <w:rPr>
          <w:i/>
        </w:rPr>
        <w:br/>
      </w:r>
      <w:r>
        <w:rPr>
          <w:i/>
        </w:rPr>
        <w:tab/>
      </w:r>
      <w:r>
        <w:rPr>
          <w:i/>
        </w:rPr>
        <w:tab/>
      </w:r>
      <w:r>
        <w:rPr>
          <w:i/>
        </w:rPr>
        <w:tab/>
      </w:r>
      <w:r>
        <w:rPr>
          <w:i/>
        </w:rPr>
        <w:tab/>
      </w:r>
      <w:r>
        <w:rPr>
          <w:i/>
        </w:rPr>
        <w:tab/>
        <w:t>Source: China Mobile</w:t>
      </w:r>
    </w:p>
    <w:p w14:paraId="793CCFC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E6E70" w14:textId="7C47129F" w:rsidR="003E6F6D" w:rsidRDefault="003E6F6D" w:rsidP="003E6F6D">
      <w:pPr>
        <w:rPr>
          <w:rFonts w:ascii="Arial" w:hAnsi="Arial" w:cs="Arial"/>
          <w:b/>
          <w:sz w:val="24"/>
        </w:rPr>
      </w:pPr>
      <w:r>
        <w:rPr>
          <w:rFonts w:ascii="Arial" w:hAnsi="Arial" w:cs="Arial"/>
          <w:b/>
          <w:color w:val="0000FF"/>
          <w:sz w:val="24"/>
        </w:rPr>
        <w:lastRenderedPageBreak/>
        <w:t>C4-221600</w:t>
      </w:r>
      <w:r>
        <w:rPr>
          <w:rFonts w:ascii="Arial" w:hAnsi="Arial" w:cs="Arial"/>
          <w:b/>
          <w:color w:val="0000FF"/>
          <w:sz w:val="24"/>
        </w:rPr>
        <w:tab/>
      </w:r>
      <w:r>
        <w:rPr>
          <w:rFonts w:ascii="Arial" w:hAnsi="Arial" w:cs="Arial"/>
          <w:b/>
          <w:sz w:val="24"/>
        </w:rPr>
        <w:t>29.505 Rel-17 External doc update</w:t>
      </w:r>
    </w:p>
    <w:p w14:paraId="4FA0F17E"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v17.5.0</w:t>
      </w:r>
      <w:r>
        <w:rPr>
          <w:i/>
        </w:rPr>
        <w:tab/>
        <w:t xml:space="preserve">  CR-0428  rev  Cat: F (Rel-17)</w:t>
      </w:r>
      <w:r>
        <w:rPr>
          <w:i/>
        </w:rPr>
        <w:br/>
      </w:r>
      <w:r>
        <w:rPr>
          <w:i/>
        </w:rPr>
        <w:br/>
      </w:r>
      <w:r>
        <w:rPr>
          <w:i/>
        </w:rPr>
        <w:tab/>
      </w:r>
      <w:r>
        <w:rPr>
          <w:i/>
        </w:rPr>
        <w:tab/>
      </w:r>
      <w:r>
        <w:rPr>
          <w:i/>
        </w:rPr>
        <w:tab/>
      </w:r>
      <w:r>
        <w:rPr>
          <w:i/>
        </w:rPr>
        <w:tab/>
      </w:r>
      <w:r>
        <w:rPr>
          <w:i/>
        </w:rPr>
        <w:tab/>
        <w:t>Source: China Mobile</w:t>
      </w:r>
    </w:p>
    <w:p w14:paraId="7A437CC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24F47" w14:textId="33F0AFEF" w:rsidR="003E6F6D" w:rsidRDefault="003E6F6D" w:rsidP="003E6F6D">
      <w:pPr>
        <w:rPr>
          <w:rFonts w:ascii="Arial" w:hAnsi="Arial" w:cs="Arial"/>
          <w:b/>
          <w:sz w:val="24"/>
        </w:rPr>
      </w:pPr>
      <w:r>
        <w:rPr>
          <w:rFonts w:ascii="Arial" w:hAnsi="Arial" w:cs="Arial"/>
          <w:b/>
          <w:color w:val="0000FF"/>
          <w:sz w:val="24"/>
        </w:rPr>
        <w:t>C4-221601</w:t>
      </w:r>
      <w:r>
        <w:rPr>
          <w:rFonts w:ascii="Arial" w:hAnsi="Arial" w:cs="Arial"/>
          <w:b/>
          <w:color w:val="0000FF"/>
          <w:sz w:val="24"/>
        </w:rPr>
        <w:tab/>
      </w:r>
      <w:r>
        <w:rPr>
          <w:rFonts w:ascii="Arial" w:hAnsi="Arial" w:cs="Arial"/>
          <w:b/>
          <w:sz w:val="24"/>
        </w:rPr>
        <w:t>29.509 Rel-17 API version and External doc update</w:t>
      </w:r>
    </w:p>
    <w:p w14:paraId="4F5BF63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v17.4.0</w:t>
      </w:r>
      <w:r>
        <w:rPr>
          <w:i/>
        </w:rPr>
        <w:tab/>
        <w:t xml:space="preserve">  CR-0155  rev  Cat: F (Rel-17)</w:t>
      </w:r>
      <w:r>
        <w:rPr>
          <w:i/>
        </w:rPr>
        <w:br/>
      </w:r>
      <w:r>
        <w:rPr>
          <w:i/>
        </w:rPr>
        <w:br/>
      </w:r>
      <w:r>
        <w:rPr>
          <w:i/>
        </w:rPr>
        <w:tab/>
      </w:r>
      <w:r>
        <w:rPr>
          <w:i/>
        </w:rPr>
        <w:tab/>
      </w:r>
      <w:r>
        <w:rPr>
          <w:i/>
        </w:rPr>
        <w:tab/>
      </w:r>
      <w:r>
        <w:rPr>
          <w:i/>
        </w:rPr>
        <w:tab/>
      </w:r>
      <w:r>
        <w:rPr>
          <w:i/>
        </w:rPr>
        <w:tab/>
        <w:t>Source: Orange</w:t>
      </w:r>
    </w:p>
    <w:p w14:paraId="341EC7C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A223E" w14:textId="5D47E0BB" w:rsidR="003E6F6D" w:rsidRDefault="003E6F6D" w:rsidP="003E6F6D">
      <w:pPr>
        <w:rPr>
          <w:rFonts w:ascii="Arial" w:hAnsi="Arial" w:cs="Arial"/>
          <w:b/>
          <w:sz w:val="24"/>
        </w:rPr>
      </w:pPr>
      <w:r>
        <w:rPr>
          <w:rFonts w:ascii="Arial" w:hAnsi="Arial" w:cs="Arial"/>
          <w:b/>
          <w:color w:val="0000FF"/>
          <w:sz w:val="24"/>
        </w:rPr>
        <w:t>C4-221602</w:t>
      </w:r>
      <w:r>
        <w:rPr>
          <w:rFonts w:ascii="Arial" w:hAnsi="Arial" w:cs="Arial"/>
          <w:b/>
          <w:color w:val="0000FF"/>
          <w:sz w:val="24"/>
        </w:rPr>
        <w:tab/>
      </w:r>
      <w:r>
        <w:rPr>
          <w:rFonts w:ascii="Arial" w:hAnsi="Arial" w:cs="Arial"/>
          <w:b/>
          <w:sz w:val="24"/>
        </w:rPr>
        <w:t>29.510 Rel-17 API version and External doc update</w:t>
      </w:r>
    </w:p>
    <w:p w14:paraId="52D5BC64"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CR-0689  rev  Cat: F (Rel-17)</w:t>
      </w:r>
      <w:r>
        <w:rPr>
          <w:i/>
        </w:rPr>
        <w:br/>
      </w:r>
      <w:r>
        <w:rPr>
          <w:i/>
        </w:rPr>
        <w:br/>
      </w:r>
      <w:r>
        <w:rPr>
          <w:i/>
        </w:rPr>
        <w:tab/>
      </w:r>
      <w:r>
        <w:rPr>
          <w:i/>
        </w:rPr>
        <w:tab/>
      </w:r>
      <w:r>
        <w:rPr>
          <w:i/>
        </w:rPr>
        <w:tab/>
      </w:r>
      <w:r>
        <w:rPr>
          <w:i/>
        </w:rPr>
        <w:tab/>
      </w:r>
      <w:r>
        <w:rPr>
          <w:i/>
        </w:rPr>
        <w:tab/>
        <w:t>Source: Ericsson</w:t>
      </w:r>
    </w:p>
    <w:p w14:paraId="73CC5DF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5585A" w14:textId="77AC4A9D" w:rsidR="003E6F6D" w:rsidRDefault="003E6F6D" w:rsidP="003E6F6D">
      <w:pPr>
        <w:rPr>
          <w:rFonts w:ascii="Arial" w:hAnsi="Arial" w:cs="Arial"/>
          <w:b/>
          <w:sz w:val="24"/>
        </w:rPr>
      </w:pPr>
      <w:r>
        <w:rPr>
          <w:rFonts w:ascii="Arial" w:hAnsi="Arial" w:cs="Arial"/>
          <w:b/>
          <w:color w:val="0000FF"/>
          <w:sz w:val="24"/>
        </w:rPr>
        <w:t>C4-221603</w:t>
      </w:r>
      <w:r>
        <w:rPr>
          <w:rFonts w:ascii="Arial" w:hAnsi="Arial" w:cs="Arial"/>
          <w:b/>
          <w:color w:val="0000FF"/>
          <w:sz w:val="24"/>
        </w:rPr>
        <w:tab/>
      </w:r>
      <w:r>
        <w:rPr>
          <w:rFonts w:ascii="Arial" w:hAnsi="Arial" w:cs="Arial"/>
          <w:b/>
          <w:sz w:val="24"/>
        </w:rPr>
        <w:t>29.515 Rel-17 API version and External doc update</w:t>
      </w:r>
    </w:p>
    <w:p w14:paraId="0E5840F4"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v17.3.0</w:t>
      </w:r>
      <w:r>
        <w:rPr>
          <w:i/>
        </w:rPr>
        <w:tab/>
        <w:t xml:space="preserve">  CR-0077  rev  Cat: F (Rel-17)</w:t>
      </w:r>
      <w:r>
        <w:rPr>
          <w:i/>
        </w:rPr>
        <w:br/>
      </w:r>
      <w:r>
        <w:rPr>
          <w:i/>
        </w:rPr>
        <w:br/>
      </w:r>
      <w:r>
        <w:rPr>
          <w:i/>
        </w:rPr>
        <w:tab/>
      </w:r>
      <w:r>
        <w:rPr>
          <w:i/>
        </w:rPr>
        <w:tab/>
      </w:r>
      <w:r>
        <w:rPr>
          <w:i/>
        </w:rPr>
        <w:tab/>
      </w:r>
      <w:r>
        <w:rPr>
          <w:i/>
        </w:rPr>
        <w:tab/>
      </w:r>
      <w:r>
        <w:rPr>
          <w:i/>
        </w:rPr>
        <w:tab/>
        <w:t>Source: CATT</w:t>
      </w:r>
    </w:p>
    <w:p w14:paraId="390CE3B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7656B" w14:textId="114575DA" w:rsidR="003E6F6D" w:rsidRDefault="003E6F6D" w:rsidP="003E6F6D">
      <w:pPr>
        <w:rPr>
          <w:rFonts w:ascii="Arial" w:hAnsi="Arial" w:cs="Arial"/>
          <w:b/>
          <w:sz w:val="24"/>
        </w:rPr>
      </w:pPr>
      <w:r>
        <w:rPr>
          <w:rFonts w:ascii="Arial" w:hAnsi="Arial" w:cs="Arial"/>
          <w:b/>
          <w:color w:val="0000FF"/>
          <w:sz w:val="24"/>
        </w:rPr>
        <w:t>C4-221604</w:t>
      </w:r>
      <w:r>
        <w:rPr>
          <w:rFonts w:ascii="Arial" w:hAnsi="Arial" w:cs="Arial"/>
          <w:b/>
          <w:color w:val="0000FF"/>
          <w:sz w:val="24"/>
        </w:rPr>
        <w:tab/>
      </w:r>
      <w:r>
        <w:rPr>
          <w:rFonts w:ascii="Arial" w:hAnsi="Arial" w:cs="Arial"/>
          <w:b/>
          <w:sz w:val="24"/>
        </w:rPr>
        <w:t>29.518 Rel-17 API version and External doc update</w:t>
      </w:r>
    </w:p>
    <w:p w14:paraId="3AF74CDE"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CR-0712  rev  Cat: F (Rel-17)</w:t>
      </w:r>
      <w:r>
        <w:rPr>
          <w:i/>
        </w:rPr>
        <w:br/>
      </w:r>
      <w:r>
        <w:rPr>
          <w:i/>
        </w:rPr>
        <w:br/>
      </w:r>
      <w:r>
        <w:rPr>
          <w:i/>
        </w:rPr>
        <w:tab/>
      </w:r>
      <w:r>
        <w:rPr>
          <w:i/>
        </w:rPr>
        <w:tab/>
      </w:r>
      <w:r>
        <w:rPr>
          <w:i/>
        </w:rPr>
        <w:tab/>
      </w:r>
      <w:r>
        <w:rPr>
          <w:i/>
        </w:rPr>
        <w:tab/>
      </w:r>
      <w:r>
        <w:rPr>
          <w:i/>
        </w:rPr>
        <w:tab/>
        <w:t>Source: Ericsson</w:t>
      </w:r>
    </w:p>
    <w:p w14:paraId="0102708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6E4D8" w14:textId="40627334" w:rsidR="003E6F6D" w:rsidRDefault="003E6F6D" w:rsidP="003E6F6D">
      <w:pPr>
        <w:rPr>
          <w:rFonts w:ascii="Arial" w:hAnsi="Arial" w:cs="Arial"/>
          <w:b/>
          <w:sz w:val="24"/>
        </w:rPr>
      </w:pPr>
      <w:r>
        <w:rPr>
          <w:rFonts w:ascii="Arial" w:hAnsi="Arial" w:cs="Arial"/>
          <w:b/>
          <w:color w:val="0000FF"/>
          <w:sz w:val="24"/>
        </w:rPr>
        <w:t>C4-221605</w:t>
      </w:r>
      <w:r>
        <w:rPr>
          <w:rFonts w:ascii="Arial" w:hAnsi="Arial" w:cs="Arial"/>
          <w:b/>
          <w:color w:val="0000FF"/>
          <w:sz w:val="24"/>
        </w:rPr>
        <w:tab/>
      </w:r>
      <w:r>
        <w:rPr>
          <w:rFonts w:ascii="Arial" w:hAnsi="Arial" w:cs="Arial"/>
          <w:b/>
          <w:sz w:val="24"/>
        </w:rPr>
        <w:t>29.526 Rel-17 API version and External doc update</w:t>
      </w:r>
    </w:p>
    <w:p w14:paraId="65EBC57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v17.3.0</w:t>
      </w:r>
      <w:r>
        <w:rPr>
          <w:i/>
        </w:rPr>
        <w:tab/>
        <w:t xml:space="preserve">  CR-0058  rev  Cat: F (Rel-17)</w:t>
      </w:r>
      <w:r>
        <w:rPr>
          <w:i/>
        </w:rPr>
        <w:br/>
      </w:r>
      <w:r>
        <w:rPr>
          <w:i/>
        </w:rPr>
        <w:br/>
      </w:r>
      <w:r>
        <w:rPr>
          <w:i/>
        </w:rPr>
        <w:tab/>
      </w:r>
      <w:r>
        <w:rPr>
          <w:i/>
        </w:rPr>
        <w:tab/>
      </w:r>
      <w:r>
        <w:rPr>
          <w:i/>
        </w:rPr>
        <w:tab/>
      </w:r>
      <w:r>
        <w:rPr>
          <w:i/>
        </w:rPr>
        <w:tab/>
      </w:r>
      <w:r>
        <w:rPr>
          <w:i/>
        </w:rPr>
        <w:tab/>
        <w:t>Source: ZTE</w:t>
      </w:r>
    </w:p>
    <w:p w14:paraId="1148894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A71CD" w14:textId="3C30AF3D" w:rsidR="003E6F6D" w:rsidRDefault="003E6F6D" w:rsidP="003E6F6D">
      <w:pPr>
        <w:rPr>
          <w:rFonts w:ascii="Arial" w:hAnsi="Arial" w:cs="Arial"/>
          <w:b/>
          <w:sz w:val="24"/>
        </w:rPr>
      </w:pPr>
      <w:r>
        <w:rPr>
          <w:rFonts w:ascii="Arial" w:hAnsi="Arial" w:cs="Arial"/>
          <w:b/>
          <w:color w:val="0000FF"/>
          <w:sz w:val="24"/>
        </w:rPr>
        <w:t>C4-221606</w:t>
      </w:r>
      <w:r>
        <w:rPr>
          <w:rFonts w:ascii="Arial" w:hAnsi="Arial" w:cs="Arial"/>
          <w:b/>
          <w:color w:val="0000FF"/>
          <w:sz w:val="24"/>
        </w:rPr>
        <w:tab/>
      </w:r>
      <w:r>
        <w:rPr>
          <w:rFonts w:ascii="Arial" w:hAnsi="Arial" w:cs="Arial"/>
          <w:b/>
          <w:sz w:val="24"/>
        </w:rPr>
        <w:t>29.531 Rel-17 API version and External doc update</w:t>
      </w:r>
    </w:p>
    <w:p w14:paraId="7CA0918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v17.3.0</w:t>
      </w:r>
      <w:r>
        <w:rPr>
          <w:i/>
        </w:rPr>
        <w:tab/>
        <w:t xml:space="preserve">  CR-0127  rev  Cat: F (Rel-17)</w:t>
      </w:r>
      <w:r>
        <w:rPr>
          <w:i/>
        </w:rPr>
        <w:br/>
      </w:r>
      <w:r>
        <w:rPr>
          <w:i/>
        </w:rPr>
        <w:br/>
      </w:r>
      <w:r>
        <w:rPr>
          <w:i/>
        </w:rPr>
        <w:tab/>
      </w:r>
      <w:r>
        <w:rPr>
          <w:i/>
        </w:rPr>
        <w:tab/>
      </w:r>
      <w:r>
        <w:rPr>
          <w:i/>
        </w:rPr>
        <w:tab/>
      </w:r>
      <w:r>
        <w:rPr>
          <w:i/>
        </w:rPr>
        <w:tab/>
      </w:r>
      <w:r>
        <w:rPr>
          <w:i/>
        </w:rPr>
        <w:tab/>
        <w:t>Source: Huawei</w:t>
      </w:r>
    </w:p>
    <w:p w14:paraId="5EEAF72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F8E14" w14:textId="251C6953" w:rsidR="003E6F6D" w:rsidRDefault="003E6F6D" w:rsidP="003E6F6D">
      <w:pPr>
        <w:rPr>
          <w:rFonts w:ascii="Arial" w:hAnsi="Arial" w:cs="Arial"/>
          <w:b/>
          <w:sz w:val="24"/>
        </w:rPr>
      </w:pPr>
      <w:r>
        <w:rPr>
          <w:rFonts w:ascii="Arial" w:hAnsi="Arial" w:cs="Arial"/>
          <w:b/>
          <w:color w:val="0000FF"/>
          <w:sz w:val="24"/>
        </w:rPr>
        <w:t>C4-221607</w:t>
      </w:r>
      <w:r>
        <w:rPr>
          <w:rFonts w:ascii="Arial" w:hAnsi="Arial" w:cs="Arial"/>
          <w:b/>
          <w:color w:val="0000FF"/>
          <w:sz w:val="24"/>
        </w:rPr>
        <w:tab/>
      </w:r>
      <w:r>
        <w:rPr>
          <w:rFonts w:ascii="Arial" w:hAnsi="Arial" w:cs="Arial"/>
          <w:b/>
          <w:sz w:val="24"/>
        </w:rPr>
        <w:t>29.540 Rel-17 API version and External doc update</w:t>
      </w:r>
    </w:p>
    <w:p w14:paraId="3A8D0EA6"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v17.3.0</w:t>
      </w:r>
      <w:r>
        <w:rPr>
          <w:i/>
        </w:rPr>
        <w:tab/>
        <w:t xml:space="preserve">  CR-0097  rev  Cat: F (Rel-17)</w:t>
      </w:r>
      <w:r>
        <w:rPr>
          <w:i/>
        </w:rPr>
        <w:br/>
      </w:r>
      <w:r>
        <w:rPr>
          <w:i/>
        </w:rPr>
        <w:br/>
      </w:r>
      <w:r>
        <w:rPr>
          <w:i/>
        </w:rPr>
        <w:tab/>
      </w:r>
      <w:r>
        <w:rPr>
          <w:i/>
        </w:rPr>
        <w:tab/>
      </w:r>
      <w:r>
        <w:rPr>
          <w:i/>
        </w:rPr>
        <w:tab/>
      </w:r>
      <w:r>
        <w:rPr>
          <w:i/>
        </w:rPr>
        <w:tab/>
      </w:r>
      <w:r>
        <w:rPr>
          <w:i/>
        </w:rPr>
        <w:tab/>
        <w:t>Source: ZTE</w:t>
      </w:r>
    </w:p>
    <w:p w14:paraId="1102812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15FA1" w14:textId="0DB8FB71" w:rsidR="003E6F6D" w:rsidRDefault="003E6F6D" w:rsidP="003E6F6D">
      <w:pPr>
        <w:rPr>
          <w:rFonts w:ascii="Arial" w:hAnsi="Arial" w:cs="Arial"/>
          <w:b/>
          <w:sz w:val="24"/>
        </w:rPr>
      </w:pPr>
      <w:r>
        <w:rPr>
          <w:rFonts w:ascii="Arial" w:hAnsi="Arial" w:cs="Arial"/>
          <w:b/>
          <w:color w:val="0000FF"/>
          <w:sz w:val="24"/>
        </w:rPr>
        <w:t>C4-221608</w:t>
      </w:r>
      <w:r>
        <w:rPr>
          <w:rFonts w:ascii="Arial" w:hAnsi="Arial" w:cs="Arial"/>
          <w:b/>
          <w:color w:val="0000FF"/>
          <w:sz w:val="24"/>
        </w:rPr>
        <w:tab/>
      </w:r>
      <w:r>
        <w:rPr>
          <w:rFonts w:ascii="Arial" w:hAnsi="Arial" w:cs="Arial"/>
          <w:b/>
          <w:sz w:val="24"/>
        </w:rPr>
        <w:t>29.541 Rel-17 API version and External doc update</w:t>
      </w:r>
    </w:p>
    <w:p w14:paraId="664C41A8"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v17.1.0</w:t>
      </w:r>
      <w:r>
        <w:rPr>
          <w:i/>
        </w:rPr>
        <w:tab/>
        <w:t xml:space="preserve">  CR-0025  rev  Cat: F (Rel-17)</w:t>
      </w:r>
      <w:r>
        <w:rPr>
          <w:i/>
        </w:rPr>
        <w:br/>
      </w:r>
      <w:r>
        <w:rPr>
          <w:i/>
        </w:rPr>
        <w:br/>
      </w:r>
      <w:r>
        <w:rPr>
          <w:i/>
        </w:rPr>
        <w:tab/>
      </w:r>
      <w:r>
        <w:rPr>
          <w:i/>
        </w:rPr>
        <w:tab/>
      </w:r>
      <w:r>
        <w:rPr>
          <w:i/>
        </w:rPr>
        <w:tab/>
      </w:r>
      <w:r>
        <w:rPr>
          <w:i/>
        </w:rPr>
        <w:tab/>
      </w:r>
      <w:r>
        <w:rPr>
          <w:i/>
        </w:rPr>
        <w:tab/>
        <w:t>Source: Ericsson</w:t>
      </w:r>
    </w:p>
    <w:p w14:paraId="5B37E32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92DF9E" w14:textId="567DDF90" w:rsidR="003E6F6D" w:rsidRDefault="003E6F6D" w:rsidP="003E6F6D">
      <w:pPr>
        <w:rPr>
          <w:rFonts w:ascii="Arial" w:hAnsi="Arial" w:cs="Arial"/>
          <w:b/>
          <w:sz w:val="24"/>
        </w:rPr>
      </w:pPr>
      <w:r>
        <w:rPr>
          <w:rFonts w:ascii="Arial" w:hAnsi="Arial" w:cs="Arial"/>
          <w:b/>
          <w:color w:val="0000FF"/>
          <w:sz w:val="24"/>
        </w:rPr>
        <w:t>C4-221609</w:t>
      </w:r>
      <w:r>
        <w:rPr>
          <w:rFonts w:ascii="Arial" w:hAnsi="Arial" w:cs="Arial"/>
          <w:b/>
          <w:color w:val="0000FF"/>
          <w:sz w:val="24"/>
        </w:rPr>
        <w:tab/>
      </w:r>
      <w:r>
        <w:rPr>
          <w:rFonts w:ascii="Arial" w:hAnsi="Arial" w:cs="Arial"/>
          <w:b/>
          <w:sz w:val="24"/>
        </w:rPr>
        <w:t>29.542 Rel-17 API version and External doc update</w:t>
      </w:r>
    </w:p>
    <w:p w14:paraId="35178741"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v17.2.0</w:t>
      </w:r>
      <w:r>
        <w:rPr>
          <w:i/>
        </w:rPr>
        <w:tab/>
        <w:t xml:space="preserve">  CR-0026  rev  Cat: F (Rel-17)</w:t>
      </w:r>
      <w:r>
        <w:rPr>
          <w:i/>
        </w:rPr>
        <w:br/>
      </w:r>
      <w:r>
        <w:rPr>
          <w:i/>
        </w:rPr>
        <w:br/>
      </w:r>
      <w:r>
        <w:rPr>
          <w:i/>
        </w:rPr>
        <w:tab/>
      </w:r>
      <w:r>
        <w:rPr>
          <w:i/>
        </w:rPr>
        <w:tab/>
      </w:r>
      <w:r>
        <w:rPr>
          <w:i/>
        </w:rPr>
        <w:tab/>
      </w:r>
      <w:r>
        <w:rPr>
          <w:i/>
        </w:rPr>
        <w:tab/>
      </w:r>
      <w:r>
        <w:rPr>
          <w:i/>
        </w:rPr>
        <w:tab/>
        <w:t>Source: Ericsson</w:t>
      </w:r>
    </w:p>
    <w:p w14:paraId="36F6AB9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F68E60" w14:textId="366F84EC" w:rsidR="003E6F6D" w:rsidRDefault="003E6F6D" w:rsidP="003E6F6D">
      <w:pPr>
        <w:rPr>
          <w:rFonts w:ascii="Arial" w:hAnsi="Arial" w:cs="Arial"/>
          <w:b/>
          <w:sz w:val="24"/>
        </w:rPr>
      </w:pPr>
      <w:r>
        <w:rPr>
          <w:rFonts w:ascii="Arial" w:hAnsi="Arial" w:cs="Arial"/>
          <w:b/>
          <w:color w:val="0000FF"/>
          <w:sz w:val="24"/>
        </w:rPr>
        <w:t>C4-221610</w:t>
      </w:r>
      <w:r>
        <w:rPr>
          <w:rFonts w:ascii="Arial" w:hAnsi="Arial" w:cs="Arial"/>
          <w:b/>
          <w:color w:val="0000FF"/>
          <w:sz w:val="24"/>
        </w:rPr>
        <w:tab/>
      </w:r>
      <w:r>
        <w:rPr>
          <w:rFonts w:ascii="Arial" w:hAnsi="Arial" w:cs="Arial"/>
          <w:b/>
          <w:sz w:val="24"/>
        </w:rPr>
        <w:t>29.544 Rel-17 API version and External doc update</w:t>
      </w:r>
    </w:p>
    <w:p w14:paraId="7583CB82"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v17.1.0</w:t>
      </w:r>
      <w:r>
        <w:rPr>
          <w:i/>
        </w:rPr>
        <w:tab/>
        <w:t xml:space="preserve">  CR-0017  rev  Cat: F (Rel-17)</w:t>
      </w:r>
      <w:r>
        <w:rPr>
          <w:i/>
        </w:rPr>
        <w:br/>
      </w:r>
      <w:r>
        <w:rPr>
          <w:i/>
        </w:rPr>
        <w:br/>
      </w:r>
      <w:r>
        <w:rPr>
          <w:i/>
        </w:rPr>
        <w:tab/>
      </w:r>
      <w:r>
        <w:rPr>
          <w:i/>
        </w:rPr>
        <w:tab/>
      </w:r>
      <w:r>
        <w:rPr>
          <w:i/>
        </w:rPr>
        <w:tab/>
      </w:r>
      <w:r>
        <w:rPr>
          <w:i/>
        </w:rPr>
        <w:tab/>
      </w:r>
      <w:r>
        <w:rPr>
          <w:i/>
        </w:rPr>
        <w:tab/>
        <w:t>Source: Nokia</w:t>
      </w:r>
    </w:p>
    <w:p w14:paraId="4A0FE4F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B2401" w14:textId="1E63181E" w:rsidR="003E6F6D" w:rsidRDefault="003E6F6D" w:rsidP="003E6F6D">
      <w:pPr>
        <w:rPr>
          <w:rFonts w:ascii="Arial" w:hAnsi="Arial" w:cs="Arial"/>
          <w:b/>
          <w:sz w:val="24"/>
        </w:rPr>
      </w:pPr>
      <w:r>
        <w:rPr>
          <w:rFonts w:ascii="Arial" w:hAnsi="Arial" w:cs="Arial"/>
          <w:b/>
          <w:color w:val="0000FF"/>
          <w:sz w:val="24"/>
        </w:rPr>
        <w:t>C4-221611</w:t>
      </w:r>
      <w:r>
        <w:rPr>
          <w:rFonts w:ascii="Arial" w:hAnsi="Arial" w:cs="Arial"/>
          <w:b/>
          <w:color w:val="0000FF"/>
          <w:sz w:val="24"/>
        </w:rPr>
        <w:tab/>
      </w:r>
      <w:r>
        <w:rPr>
          <w:rFonts w:ascii="Arial" w:hAnsi="Arial" w:cs="Arial"/>
          <w:b/>
          <w:sz w:val="24"/>
        </w:rPr>
        <w:t>29.562 Rel-17 API version and External doc update</w:t>
      </w:r>
    </w:p>
    <w:p w14:paraId="7EFE538C"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v17.3.0</w:t>
      </w:r>
      <w:r>
        <w:rPr>
          <w:i/>
        </w:rPr>
        <w:tab/>
        <w:t xml:space="preserve">  CR-0101  rev  Cat: F (Rel-17)</w:t>
      </w:r>
      <w:r>
        <w:rPr>
          <w:i/>
        </w:rPr>
        <w:br/>
      </w:r>
      <w:r>
        <w:rPr>
          <w:i/>
        </w:rPr>
        <w:br/>
      </w:r>
      <w:r>
        <w:rPr>
          <w:i/>
        </w:rPr>
        <w:tab/>
      </w:r>
      <w:r>
        <w:rPr>
          <w:i/>
        </w:rPr>
        <w:tab/>
      </w:r>
      <w:r>
        <w:rPr>
          <w:i/>
        </w:rPr>
        <w:tab/>
      </w:r>
      <w:r>
        <w:rPr>
          <w:i/>
        </w:rPr>
        <w:tab/>
      </w:r>
      <w:r>
        <w:rPr>
          <w:i/>
        </w:rPr>
        <w:tab/>
        <w:t>Source: Ericsson</w:t>
      </w:r>
    </w:p>
    <w:p w14:paraId="0EB4927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0FFF4" w14:textId="3084B12B" w:rsidR="003E6F6D" w:rsidRDefault="003E6F6D" w:rsidP="003E6F6D">
      <w:pPr>
        <w:rPr>
          <w:rFonts w:ascii="Arial" w:hAnsi="Arial" w:cs="Arial"/>
          <w:b/>
          <w:sz w:val="24"/>
        </w:rPr>
      </w:pPr>
      <w:r>
        <w:rPr>
          <w:rFonts w:ascii="Arial" w:hAnsi="Arial" w:cs="Arial"/>
          <w:b/>
          <w:color w:val="0000FF"/>
          <w:sz w:val="24"/>
        </w:rPr>
        <w:t>C4-221612</w:t>
      </w:r>
      <w:r>
        <w:rPr>
          <w:rFonts w:ascii="Arial" w:hAnsi="Arial" w:cs="Arial"/>
          <w:b/>
          <w:color w:val="0000FF"/>
          <w:sz w:val="24"/>
        </w:rPr>
        <w:tab/>
      </w:r>
      <w:r>
        <w:rPr>
          <w:rFonts w:ascii="Arial" w:hAnsi="Arial" w:cs="Arial"/>
          <w:b/>
          <w:sz w:val="24"/>
        </w:rPr>
        <w:t>29.563 Rel-17 API version and External doc update</w:t>
      </w:r>
    </w:p>
    <w:p w14:paraId="4B6DB5AE"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v17.3.0</w:t>
      </w:r>
      <w:r>
        <w:rPr>
          <w:i/>
        </w:rPr>
        <w:tab/>
        <w:t xml:space="preserve">  CR-0059  rev  Cat: F (Rel-17)</w:t>
      </w:r>
      <w:r>
        <w:rPr>
          <w:i/>
        </w:rPr>
        <w:br/>
      </w:r>
      <w:r>
        <w:rPr>
          <w:i/>
        </w:rPr>
        <w:br/>
      </w:r>
      <w:r>
        <w:rPr>
          <w:i/>
        </w:rPr>
        <w:tab/>
      </w:r>
      <w:r>
        <w:rPr>
          <w:i/>
        </w:rPr>
        <w:tab/>
      </w:r>
      <w:r>
        <w:rPr>
          <w:i/>
        </w:rPr>
        <w:tab/>
      </w:r>
      <w:r>
        <w:rPr>
          <w:i/>
        </w:rPr>
        <w:tab/>
      </w:r>
      <w:r>
        <w:rPr>
          <w:i/>
        </w:rPr>
        <w:tab/>
        <w:t>Source: Ericsson</w:t>
      </w:r>
    </w:p>
    <w:p w14:paraId="6DC0E41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D8307" w14:textId="44C44FD6" w:rsidR="003E6F6D" w:rsidRDefault="003E6F6D" w:rsidP="003E6F6D">
      <w:pPr>
        <w:rPr>
          <w:rFonts w:ascii="Arial" w:hAnsi="Arial" w:cs="Arial"/>
          <w:b/>
          <w:sz w:val="24"/>
        </w:rPr>
      </w:pPr>
      <w:r>
        <w:rPr>
          <w:rFonts w:ascii="Arial" w:hAnsi="Arial" w:cs="Arial"/>
          <w:b/>
          <w:color w:val="0000FF"/>
          <w:sz w:val="24"/>
        </w:rPr>
        <w:t>C4-221613</w:t>
      </w:r>
      <w:r>
        <w:rPr>
          <w:rFonts w:ascii="Arial" w:hAnsi="Arial" w:cs="Arial"/>
          <w:b/>
          <w:color w:val="0000FF"/>
          <w:sz w:val="24"/>
        </w:rPr>
        <w:tab/>
      </w:r>
      <w:r>
        <w:rPr>
          <w:rFonts w:ascii="Arial" w:hAnsi="Arial" w:cs="Arial"/>
          <w:b/>
          <w:sz w:val="24"/>
        </w:rPr>
        <w:t>29.571 Rel-17 API version and External doc update</w:t>
      </w:r>
    </w:p>
    <w:p w14:paraId="08C8038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CR-0340  rev  Cat: F (Rel-17)</w:t>
      </w:r>
      <w:r>
        <w:rPr>
          <w:i/>
        </w:rPr>
        <w:br/>
      </w:r>
      <w:r>
        <w:rPr>
          <w:i/>
        </w:rPr>
        <w:br/>
      </w:r>
      <w:r>
        <w:rPr>
          <w:i/>
        </w:rPr>
        <w:tab/>
      </w:r>
      <w:r>
        <w:rPr>
          <w:i/>
        </w:rPr>
        <w:tab/>
      </w:r>
      <w:r>
        <w:rPr>
          <w:i/>
        </w:rPr>
        <w:tab/>
      </w:r>
      <w:r>
        <w:rPr>
          <w:i/>
        </w:rPr>
        <w:tab/>
      </w:r>
      <w:r>
        <w:rPr>
          <w:i/>
        </w:rPr>
        <w:tab/>
        <w:t>Source: Huawei</w:t>
      </w:r>
    </w:p>
    <w:p w14:paraId="408420E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78DF3" w14:textId="226114C0" w:rsidR="003E6F6D" w:rsidRDefault="003E6F6D" w:rsidP="003E6F6D">
      <w:pPr>
        <w:rPr>
          <w:rFonts w:ascii="Arial" w:hAnsi="Arial" w:cs="Arial"/>
          <w:b/>
          <w:sz w:val="24"/>
        </w:rPr>
      </w:pPr>
      <w:r>
        <w:rPr>
          <w:rFonts w:ascii="Arial" w:hAnsi="Arial" w:cs="Arial"/>
          <w:b/>
          <w:color w:val="0000FF"/>
          <w:sz w:val="24"/>
        </w:rPr>
        <w:t>C4-221614</w:t>
      </w:r>
      <w:r>
        <w:rPr>
          <w:rFonts w:ascii="Arial" w:hAnsi="Arial" w:cs="Arial"/>
          <w:b/>
          <w:color w:val="0000FF"/>
          <w:sz w:val="24"/>
        </w:rPr>
        <w:tab/>
      </w:r>
      <w:r>
        <w:rPr>
          <w:rFonts w:ascii="Arial" w:hAnsi="Arial" w:cs="Arial"/>
          <w:b/>
          <w:sz w:val="24"/>
        </w:rPr>
        <w:t>29.573 Rel-17 API version and External doc update</w:t>
      </w:r>
    </w:p>
    <w:p w14:paraId="78E0835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v17.3.0</w:t>
      </w:r>
      <w:r>
        <w:rPr>
          <w:i/>
        </w:rPr>
        <w:tab/>
        <w:t xml:space="preserve">  CR-0090  rev  Cat: F (Rel-17)</w:t>
      </w:r>
      <w:r>
        <w:rPr>
          <w:i/>
        </w:rPr>
        <w:br/>
      </w:r>
      <w:r>
        <w:rPr>
          <w:i/>
        </w:rPr>
        <w:lastRenderedPageBreak/>
        <w:br/>
      </w:r>
      <w:r>
        <w:rPr>
          <w:i/>
        </w:rPr>
        <w:tab/>
      </w:r>
      <w:r>
        <w:rPr>
          <w:i/>
        </w:rPr>
        <w:tab/>
      </w:r>
      <w:r>
        <w:rPr>
          <w:i/>
        </w:rPr>
        <w:tab/>
      </w:r>
      <w:r>
        <w:rPr>
          <w:i/>
        </w:rPr>
        <w:tab/>
      </w:r>
      <w:r>
        <w:rPr>
          <w:i/>
        </w:rPr>
        <w:tab/>
        <w:t>Source: Huawei</w:t>
      </w:r>
    </w:p>
    <w:p w14:paraId="5A57410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5D342" w14:textId="747FEF91" w:rsidR="003E6F6D" w:rsidRDefault="003E6F6D" w:rsidP="003E6F6D">
      <w:pPr>
        <w:rPr>
          <w:rFonts w:ascii="Arial" w:hAnsi="Arial" w:cs="Arial"/>
          <w:b/>
          <w:sz w:val="24"/>
        </w:rPr>
      </w:pPr>
      <w:r>
        <w:rPr>
          <w:rFonts w:ascii="Arial" w:hAnsi="Arial" w:cs="Arial"/>
          <w:b/>
          <w:color w:val="0000FF"/>
          <w:sz w:val="24"/>
        </w:rPr>
        <w:t>C4-221615</w:t>
      </w:r>
      <w:r>
        <w:rPr>
          <w:rFonts w:ascii="Arial" w:hAnsi="Arial" w:cs="Arial"/>
          <w:b/>
          <w:color w:val="0000FF"/>
          <w:sz w:val="24"/>
        </w:rPr>
        <w:tab/>
      </w:r>
      <w:r>
        <w:rPr>
          <w:rFonts w:ascii="Arial" w:hAnsi="Arial" w:cs="Arial"/>
          <w:b/>
          <w:sz w:val="24"/>
        </w:rPr>
        <w:t>29.598 Rel-17 API version and External doc update</w:t>
      </w:r>
    </w:p>
    <w:p w14:paraId="4552F6D5"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v17.4.0</w:t>
      </w:r>
      <w:r>
        <w:rPr>
          <w:i/>
        </w:rPr>
        <w:tab/>
        <w:t xml:space="preserve">  CR-0053  rev  Cat: F (Rel-17)</w:t>
      </w:r>
      <w:r>
        <w:rPr>
          <w:i/>
        </w:rPr>
        <w:br/>
      </w:r>
      <w:r>
        <w:rPr>
          <w:i/>
        </w:rPr>
        <w:br/>
      </w:r>
      <w:r>
        <w:rPr>
          <w:i/>
        </w:rPr>
        <w:tab/>
      </w:r>
      <w:r>
        <w:rPr>
          <w:i/>
        </w:rPr>
        <w:tab/>
      </w:r>
      <w:r>
        <w:rPr>
          <w:i/>
        </w:rPr>
        <w:tab/>
      </w:r>
      <w:r>
        <w:rPr>
          <w:i/>
        </w:rPr>
        <w:tab/>
      </w:r>
      <w:r>
        <w:rPr>
          <w:i/>
        </w:rPr>
        <w:tab/>
        <w:t>Source: HPe</w:t>
      </w:r>
    </w:p>
    <w:p w14:paraId="77E9EC6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67287" w14:textId="77165B32" w:rsidR="003E6F6D" w:rsidRDefault="003E6F6D" w:rsidP="003E6F6D">
      <w:pPr>
        <w:rPr>
          <w:rFonts w:ascii="Arial" w:hAnsi="Arial" w:cs="Arial"/>
          <w:b/>
          <w:sz w:val="24"/>
        </w:rPr>
      </w:pPr>
      <w:r>
        <w:rPr>
          <w:rFonts w:ascii="Arial" w:hAnsi="Arial" w:cs="Arial"/>
          <w:b/>
          <w:color w:val="0000FF"/>
          <w:sz w:val="24"/>
        </w:rPr>
        <w:t>C4-221616</w:t>
      </w:r>
      <w:r>
        <w:rPr>
          <w:rFonts w:ascii="Arial" w:hAnsi="Arial" w:cs="Arial"/>
          <w:b/>
          <w:color w:val="0000FF"/>
          <w:sz w:val="24"/>
        </w:rPr>
        <w:tab/>
      </w:r>
      <w:r>
        <w:rPr>
          <w:rFonts w:ascii="Arial" w:hAnsi="Arial" w:cs="Arial"/>
          <w:b/>
          <w:sz w:val="24"/>
        </w:rPr>
        <w:t>29.673 Rel-17 API version and External doc update</w:t>
      </w:r>
    </w:p>
    <w:p w14:paraId="0DD6E3B1"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v17.3.0</w:t>
      </w:r>
      <w:r>
        <w:rPr>
          <w:i/>
        </w:rPr>
        <w:tab/>
        <w:t xml:space="preserve">  CR-0037  rev  Cat: F (Rel-17)</w:t>
      </w:r>
      <w:r>
        <w:rPr>
          <w:i/>
        </w:rPr>
        <w:br/>
      </w:r>
      <w:r>
        <w:rPr>
          <w:i/>
        </w:rPr>
        <w:br/>
      </w:r>
      <w:r>
        <w:rPr>
          <w:i/>
        </w:rPr>
        <w:tab/>
      </w:r>
      <w:r>
        <w:rPr>
          <w:i/>
        </w:rPr>
        <w:tab/>
      </w:r>
      <w:r>
        <w:rPr>
          <w:i/>
        </w:rPr>
        <w:tab/>
      </w:r>
      <w:r>
        <w:rPr>
          <w:i/>
        </w:rPr>
        <w:tab/>
      </w:r>
      <w:r>
        <w:rPr>
          <w:i/>
        </w:rPr>
        <w:tab/>
        <w:t>Source: Ericsson</w:t>
      </w:r>
    </w:p>
    <w:p w14:paraId="6605E40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09264F" w14:textId="77777777" w:rsidR="003E6F6D" w:rsidRDefault="003E6F6D" w:rsidP="003E6F6D">
      <w:pPr>
        <w:pStyle w:val="Heading2"/>
      </w:pPr>
      <w:bookmarkStart w:id="88" w:name="_Toc97372329"/>
      <w:r>
        <w:t>7</w:t>
      </w:r>
      <w:r>
        <w:tab/>
        <w:t>Release 16</w:t>
      </w:r>
      <w:bookmarkEnd w:id="88"/>
    </w:p>
    <w:p w14:paraId="678199C6" w14:textId="77777777" w:rsidR="003E6F6D" w:rsidRDefault="003E6F6D" w:rsidP="003E6F6D">
      <w:pPr>
        <w:pStyle w:val="Heading3"/>
      </w:pPr>
      <w:bookmarkStart w:id="89" w:name="_Toc97372330"/>
      <w:r>
        <w:t>7.1</w:t>
      </w:r>
      <w:r>
        <w:tab/>
        <w:t>CT4 Led WIs</w:t>
      </w:r>
      <w:bookmarkEnd w:id="89"/>
    </w:p>
    <w:p w14:paraId="68CDA727" w14:textId="77777777" w:rsidR="003E6F6D" w:rsidRDefault="003E6F6D" w:rsidP="003E6F6D">
      <w:pPr>
        <w:pStyle w:val="Heading4"/>
      </w:pPr>
      <w:bookmarkStart w:id="90" w:name="_Toc97372331"/>
      <w:r>
        <w:t>7.1.1</w:t>
      </w:r>
      <w:r>
        <w:tab/>
        <w:t>CT aspects on Enhancements to the Service-Based 5G System Architecture [5G_eSBA]</w:t>
      </w:r>
      <w:bookmarkEnd w:id="90"/>
    </w:p>
    <w:p w14:paraId="2FB59768" w14:textId="23A8BBFB" w:rsidR="003E6F6D" w:rsidRDefault="003E6F6D" w:rsidP="003E6F6D">
      <w:pPr>
        <w:rPr>
          <w:rFonts w:ascii="Arial" w:hAnsi="Arial" w:cs="Arial"/>
          <w:b/>
          <w:sz w:val="24"/>
        </w:rPr>
      </w:pPr>
      <w:r>
        <w:rPr>
          <w:rFonts w:ascii="Arial" w:hAnsi="Arial" w:cs="Arial"/>
          <w:b/>
          <w:color w:val="0000FF"/>
          <w:sz w:val="24"/>
        </w:rPr>
        <w:t>C4-221068</w:t>
      </w:r>
      <w:r>
        <w:rPr>
          <w:rFonts w:ascii="Arial" w:hAnsi="Arial" w:cs="Arial"/>
          <w:b/>
          <w:color w:val="0000FF"/>
          <w:sz w:val="24"/>
        </w:rPr>
        <w:tab/>
      </w:r>
      <w:r>
        <w:rPr>
          <w:rFonts w:ascii="Arial" w:hAnsi="Arial" w:cs="Arial"/>
          <w:b/>
          <w:sz w:val="24"/>
        </w:rPr>
        <w:t>ABNF correction for binding header</w:t>
      </w:r>
    </w:p>
    <w:p w14:paraId="5507129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v16.10.0</w:t>
      </w:r>
      <w:r>
        <w:rPr>
          <w:i/>
        </w:rPr>
        <w:tab/>
        <w:t xml:space="preserve">  CR-0308  rev  Cat: F (Rel-16)</w:t>
      </w:r>
      <w:r>
        <w:rPr>
          <w:i/>
        </w:rPr>
        <w:br/>
      </w:r>
      <w:r>
        <w:rPr>
          <w:i/>
        </w:rPr>
        <w:br/>
      </w:r>
      <w:r>
        <w:rPr>
          <w:i/>
        </w:rPr>
        <w:tab/>
      </w:r>
      <w:r>
        <w:rPr>
          <w:i/>
        </w:rPr>
        <w:tab/>
      </w:r>
      <w:r>
        <w:rPr>
          <w:i/>
        </w:rPr>
        <w:tab/>
      </w:r>
      <w:r>
        <w:rPr>
          <w:i/>
        </w:rPr>
        <w:tab/>
      </w:r>
      <w:r>
        <w:rPr>
          <w:i/>
        </w:rPr>
        <w:tab/>
        <w:t>Source: Nokia, Nokia Shanghai Bell</w:t>
      </w:r>
    </w:p>
    <w:p w14:paraId="4D5F0C2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046DB" w14:textId="65A32FF1" w:rsidR="003E6F6D" w:rsidRDefault="003E6F6D" w:rsidP="003E6F6D">
      <w:pPr>
        <w:rPr>
          <w:rFonts w:ascii="Arial" w:hAnsi="Arial" w:cs="Arial"/>
          <w:b/>
          <w:sz w:val="24"/>
        </w:rPr>
      </w:pPr>
      <w:r>
        <w:rPr>
          <w:rFonts w:ascii="Arial" w:hAnsi="Arial" w:cs="Arial"/>
          <w:b/>
          <w:color w:val="0000FF"/>
          <w:sz w:val="24"/>
        </w:rPr>
        <w:t>C4-221069</w:t>
      </w:r>
      <w:r>
        <w:rPr>
          <w:rFonts w:ascii="Arial" w:hAnsi="Arial" w:cs="Arial"/>
          <w:b/>
          <w:color w:val="0000FF"/>
          <w:sz w:val="24"/>
        </w:rPr>
        <w:tab/>
      </w:r>
      <w:r>
        <w:rPr>
          <w:rFonts w:ascii="Arial" w:hAnsi="Arial" w:cs="Arial"/>
          <w:b/>
          <w:sz w:val="24"/>
        </w:rPr>
        <w:t>ABNF correction for binding header</w:t>
      </w:r>
    </w:p>
    <w:p w14:paraId="60BD842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CR-0309  rev  Cat: A (Rel-17)</w:t>
      </w:r>
      <w:r>
        <w:rPr>
          <w:i/>
        </w:rPr>
        <w:br/>
      </w:r>
      <w:r>
        <w:rPr>
          <w:i/>
        </w:rPr>
        <w:br/>
      </w:r>
      <w:r>
        <w:rPr>
          <w:i/>
        </w:rPr>
        <w:tab/>
      </w:r>
      <w:r>
        <w:rPr>
          <w:i/>
        </w:rPr>
        <w:tab/>
      </w:r>
      <w:r>
        <w:rPr>
          <w:i/>
        </w:rPr>
        <w:tab/>
      </w:r>
      <w:r>
        <w:rPr>
          <w:i/>
        </w:rPr>
        <w:tab/>
      </w:r>
      <w:r>
        <w:rPr>
          <w:i/>
        </w:rPr>
        <w:tab/>
        <w:t>Source: Nokia, Nokia Shanghai Bell</w:t>
      </w:r>
    </w:p>
    <w:p w14:paraId="2A93591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31541" w14:textId="77E6A72A" w:rsidR="003E6F6D" w:rsidRDefault="003E6F6D" w:rsidP="003E6F6D">
      <w:pPr>
        <w:rPr>
          <w:rFonts w:ascii="Arial" w:hAnsi="Arial" w:cs="Arial"/>
          <w:b/>
          <w:sz w:val="24"/>
        </w:rPr>
      </w:pPr>
      <w:r>
        <w:rPr>
          <w:rFonts w:ascii="Arial" w:hAnsi="Arial" w:cs="Arial"/>
          <w:b/>
          <w:color w:val="0000FF"/>
          <w:sz w:val="24"/>
        </w:rPr>
        <w:t>C4-221072</w:t>
      </w:r>
      <w:r>
        <w:rPr>
          <w:rFonts w:ascii="Arial" w:hAnsi="Arial" w:cs="Arial"/>
          <w:b/>
          <w:color w:val="0000FF"/>
          <w:sz w:val="24"/>
        </w:rPr>
        <w:tab/>
      </w:r>
      <w:r>
        <w:rPr>
          <w:rFonts w:ascii="Arial" w:hAnsi="Arial" w:cs="Arial"/>
          <w:b/>
          <w:sz w:val="24"/>
        </w:rPr>
        <w:t>ServiceName data type extension to cover the missing NEF services</w:t>
      </w:r>
    </w:p>
    <w:p w14:paraId="179CA57C"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v16.10.0</w:t>
      </w:r>
      <w:r>
        <w:rPr>
          <w:i/>
        </w:rPr>
        <w:tab/>
        <w:t xml:space="preserve">  CR-0666  rev  Cat: F (Rel-16)</w:t>
      </w:r>
      <w:r>
        <w:rPr>
          <w:i/>
        </w:rPr>
        <w:br/>
      </w:r>
      <w:r>
        <w:rPr>
          <w:i/>
        </w:rPr>
        <w:br/>
      </w:r>
      <w:r>
        <w:rPr>
          <w:i/>
        </w:rPr>
        <w:tab/>
      </w:r>
      <w:r>
        <w:rPr>
          <w:i/>
        </w:rPr>
        <w:tab/>
      </w:r>
      <w:r>
        <w:rPr>
          <w:i/>
        </w:rPr>
        <w:tab/>
      </w:r>
      <w:r>
        <w:rPr>
          <w:i/>
        </w:rPr>
        <w:tab/>
      </w:r>
      <w:r>
        <w:rPr>
          <w:i/>
        </w:rPr>
        <w:tab/>
        <w:t>Source: Nokia, Nokia Shanghai Bell</w:t>
      </w:r>
    </w:p>
    <w:p w14:paraId="04A82C4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800B9" w14:textId="05EDC2C2" w:rsidR="003E6F6D" w:rsidRDefault="003E6F6D" w:rsidP="003E6F6D">
      <w:pPr>
        <w:rPr>
          <w:rFonts w:ascii="Arial" w:hAnsi="Arial" w:cs="Arial"/>
          <w:b/>
          <w:sz w:val="24"/>
        </w:rPr>
      </w:pPr>
      <w:r>
        <w:rPr>
          <w:rFonts w:ascii="Arial" w:hAnsi="Arial" w:cs="Arial"/>
          <w:b/>
          <w:color w:val="0000FF"/>
          <w:sz w:val="24"/>
        </w:rPr>
        <w:t>C4-221156</w:t>
      </w:r>
      <w:r>
        <w:rPr>
          <w:rFonts w:ascii="Arial" w:hAnsi="Arial" w:cs="Arial"/>
          <w:b/>
          <w:color w:val="0000FF"/>
          <w:sz w:val="24"/>
        </w:rPr>
        <w:tab/>
      </w:r>
      <w:r>
        <w:rPr>
          <w:rFonts w:ascii="Arial" w:hAnsi="Arial" w:cs="Arial"/>
          <w:b/>
          <w:sz w:val="24"/>
        </w:rPr>
        <w:t>3gpp-Sbi-Discovery-service-names header</w:t>
      </w:r>
    </w:p>
    <w:p w14:paraId="1E9E64FE"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v16.10.0</w:t>
      </w:r>
      <w:r>
        <w:rPr>
          <w:i/>
        </w:rPr>
        <w:tab/>
        <w:t xml:space="preserve">  CR-0313  rev  Cat: F (Rel-16)</w:t>
      </w:r>
      <w:r>
        <w:rPr>
          <w:i/>
        </w:rPr>
        <w:br/>
      </w:r>
      <w:r>
        <w:rPr>
          <w:i/>
        </w:rPr>
        <w:lastRenderedPageBreak/>
        <w:br/>
      </w:r>
      <w:r>
        <w:rPr>
          <w:i/>
        </w:rPr>
        <w:tab/>
      </w:r>
      <w:r>
        <w:rPr>
          <w:i/>
        </w:rPr>
        <w:tab/>
      </w:r>
      <w:r>
        <w:rPr>
          <w:i/>
        </w:rPr>
        <w:tab/>
      </w:r>
      <w:r>
        <w:rPr>
          <w:i/>
        </w:rPr>
        <w:tab/>
      </w:r>
      <w:r>
        <w:rPr>
          <w:i/>
        </w:rPr>
        <w:tab/>
        <w:t>Source: Nokia, Nokia Shanghai Bell</w:t>
      </w:r>
    </w:p>
    <w:p w14:paraId="7E54278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54400" w14:textId="67F298C3" w:rsidR="003E6F6D" w:rsidRDefault="003E6F6D" w:rsidP="003E6F6D">
      <w:pPr>
        <w:rPr>
          <w:rFonts w:ascii="Arial" w:hAnsi="Arial" w:cs="Arial"/>
          <w:b/>
          <w:sz w:val="24"/>
        </w:rPr>
      </w:pPr>
      <w:r>
        <w:rPr>
          <w:rFonts w:ascii="Arial" w:hAnsi="Arial" w:cs="Arial"/>
          <w:b/>
          <w:color w:val="0000FF"/>
          <w:sz w:val="24"/>
        </w:rPr>
        <w:t>C4-221157</w:t>
      </w:r>
      <w:r>
        <w:rPr>
          <w:rFonts w:ascii="Arial" w:hAnsi="Arial" w:cs="Arial"/>
          <w:b/>
          <w:color w:val="0000FF"/>
          <w:sz w:val="24"/>
        </w:rPr>
        <w:tab/>
      </w:r>
      <w:r>
        <w:rPr>
          <w:rFonts w:ascii="Arial" w:hAnsi="Arial" w:cs="Arial"/>
          <w:b/>
          <w:sz w:val="24"/>
        </w:rPr>
        <w:t>3gpp-Sbi-Discovery-service-names header</w:t>
      </w:r>
    </w:p>
    <w:p w14:paraId="7D7CB653"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CR-0314  rev  Cat: A (Rel-17)</w:t>
      </w:r>
      <w:r>
        <w:rPr>
          <w:i/>
        </w:rPr>
        <w:br/>
      </w:r>
      <w:r>
        <w:rPr>
          <w:i/>
        </w:rPr>
        <w:br/>
      </w:r>
      <w:r>
        <w:rPr>
          <w:i/>
        </w:rPr>
        <w:tab/>
      </w:r>
      <w:r>
        <w:rPr>
          <w:i/>
        </w:rPr>
        <w:tab/>
      </w:r>
      <w:r>
        <w:rPr>
          <w:i/>
        </w:rPr>
        <w:tab/>
      </w:r>
      <w:r>
        <w:rPr>
          <w:i/>
        </w:rPr>
        <w:tab/>
      </w:r>
      <w:r>
        <w:rPr>
          <w:i/>
        </w:rPr>
        <w:tab/>
        <w:t>Source: Nokia, Nokia Shanghai Bell</w:t>
      </w:r>
    </w:p>
    <w:p w14:paraId="0E609C9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DB5864" w14:textId="4F5A74F2" w:rsidR="003E6F6D" w:rsidRDefault="003E6F6D" w:rsidP="003E6F6D">
      <w:pPr>
        <w:rPr>
          <w:rFonts w:ascii="Arial" w:hAnsi="Arial" w:cs="Arial"/>
          <w:b/>
          <w:sz w:val="24"/>
        </w:rPr>
      </w:pPr>
      <w:r>
        <w:rPr>
          <w:rFonts w:ascii="Arial" w:hAnsi="Arial" w:cs="Arial"/>
          <w:b/>
          <w:color w:val="0000FF"/>
          <w:sz w:val="24"/>
        </w:rPr>
        <w:t>C4-221158</w:t>
      </w:r>
      <w:r>
        <w:rPr>
          <w:rFonts w:ascii="Arial" w:hAnsi="Arial" w:cs="Arial"/>
          <w:b/>
          <w:color w:val="0000FF"/>
          <w:sz w:val="24"/>
        </w:rPr>
        <w:tab/>
      </w:r>
      <w:r>
        <w:rPr>
          <w:rFonts w:ascii="Arial" w:hAnsi="Arial" w:cs="Arial"/>
          <w:b/>
          <w:sz w:val="24"/>
        </w:rPr>
        <w:t>ABNF definition of the 3gpp-Sbi-Target-Nf-Id header</w:t>
      </w:r>
    </w:p>
    <w:p w14:paraId="716D523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v16.10.0</w:t>
      </w:r>
      <w:r>
        <w:rPr>
          <w:i/>
        </w:rPr>
        <w:tab/>
        <w:t xml:space="preserve">  CR-0300  rev 1 Cat: F (Rel-16)</w:t>
      </w:r>
      <w:r>
        <w:rPr>
          <w:i/>
        </w:rPr>
        <w:br/>
      </w:r>
      <w:r>
        <w:rPr>
          <w:i/>
        </w:rPr>
        <w:br/>
      </w:r>
      <w:r>
        <w:rPr>
          <w:i/>
        </w:rPr>
        <w:tab/>
      </w:r>
      <w:r>
        <w:rPr>
          <w:i/>
        </w:rPr>
        <w:tab/>
      </w:r>
      <w:r>
        <w:rPr>
          <w:i/>
        </w:rPr>
        <w:tab/>
      </w:r>
      <w:r>
        <w:rPr>
          <w:i/>
        </w:rPr>
        <w:tab/>
      </w:r>
      <w:r>
        <w:rPr>
          <w:i/>
        </w:rPr>
        <w:tab/>
        <w:t>Source: Nokia, Nokia Shanghai Bell</w:t>
      </w:r>
    </w:p>
    <w:p w14:paraId="2E75909B" w14:textId="77777777" w:rsidR="003E6F6D" w:rsidRDefault="003E6F6D" w:rsidP="003E6F6D">
      <w:pPr>
        <w:rPr>
          <w:color w:val="808080"/>
        </w:rPr>
      </w:pPr>
      <w:r>
        <w:rPr>
          <w:color w:val="808080"/>
        </w:rPr>
        <w:t>(Replaces C4-220108)</w:t>
      </w:r>
    </w:p>
    <w:p w14:paraId="42B1116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454D84" w14:textId="47D88830" w:rsidR="003E6F6D" w:rsidRDefault="003E6F6D" w:rsidP="003E6F6D">
      <w:pPr>
        <w:rPr>
          <w:rFonts w:ascii="Arial" w:hAnsi="Arial" w:cs="Arial"/>
          <w:b/>
          <w:sz w:val="24"/>
        </w:rPr>
      </w:pPr>
      <w:r>
        <w:rPr>
          <w:rFonts w:ascii="Arial" w:hAnsi="Arial" w:cs="Arial"/>
          <w:b/>
          <w:color w:val="0000FF"/>
          <w:sz w:val="24"/>
        </w:rPr>
        <w:t>C4-221159</w:t>
      </w:r>
      <w:r>
        <w:rPr>
          <w:rFonts w:ascii="Arial" w:hAnsi="Arial" w:cs="Arial"/>
          <w:b/>
          <w:color w:val="0000FF"/>
          <w:sz w:val="24"/>
        </w:rPr>
        <w:tab/>
      </w:r>
      <w:r>
        <w:rPr>
          <w:rFonts w:ascii="Arial" w:hAnsi="Arial" w:cs="Arial"/>
          <w:b/>
          <w:sz w:val="24"/>
        </w:rPr>
        <w:t>ABNF definition of the 3gpp-Sbi-Target-Nf-Id header</w:t>
      </w:r>
    </w:p>
    <w:p w14:paraId="00EF117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CR-0315  rev  Cat: A (Rel-17)</w:t>
      </w:r>
      <w:r>
        <w:rPr>
          <w:i/>
        </w:rPr>
        <w:br/>
      </w:r>
      <w:r>
        <w:rPr>
          <w:i/>
        </w:rPr>
        <w:br/>
      </w:r>
      <w:r>
        <w:rPr>
          <w:i/>
        </w:rPr>
        <w:tab/>
      </w:r>
      <w:r>
        <w:rPr>
          <w:i/>
        </w:rPr>
        <w:tab/>
      </w:r>
      <w:r>
        <w:rPr>
          <w:i/>
        </w:rPr>
        <w:tab/>
      </w:r>
      <w:r>
        <w:rPr>
          <w:i/>
        </w:rPr>
        <w:tab/>
      </w:r>
      <w:r>
        <w:rPr>
          <w:i/>
        </w:rPr>
        <w:tab/>
        <w:t>Source: Nokia, Nokia Shanghai Bell</w:t>
      </w:r>
    </w:p>
    <w:p w14:paraId="0CA16D4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D8376" w14:textId="00241482" w:rsidR="003E6F6D" w:rsidRDefault="003E6F6D" w:rsidP="003E6F6D">
      <w:pPr>
        <w:rPr>
          <w:rFonts w:ascii="Arial" w:hAnsi="Arial" w:cs="Arial"/>
          <w:b/>
          <w:sz w:val="24"/>
        </w:rPr>
      </w:pPr>
      <w:r>
        <w:rPr>
          <w:rFonts w:ascii="Arial" w:hAnsi="Arial" w:cs="Arial"/>
          <w:b/>
          <w:color w:val="0000FF"/>
          <w:sz w:val="24"/>
        </w:rPr>
        <w:t>C4-221269</w:t>
      </w:r>
      <w:r>
        <w:rPr>
          <w:rFonts w:ascii="Arial" w:hAnsi="Arial" w:cs="Arial"/>
          <w:b/>
          <w:color w:val="0000FF"/>
          <w:sz w:val="24"/>
        </w:rPr>
        <w:tab/>
      </w:r>
      <w:r>
        <w:rPr>
          <w:rFonts w:ascii="Arial" w:hAnsi="Arial" w:cs="Arial"/>
          <w:b/>
          <w:sz w:val="24"/>
        </w:rPr>
        <w:t>Correction on Pseudo-header Setting</w:t>
      </w:r>
    </w:p>
    <w:p w14:paraId="1DDAA9BC"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v16.10.0</w:t>
      </w:r>
      <w:r>
        <w:rPr>
          <w:i/>
        </w:rPr>
        <w:tab/>
        <w:t xml:space="preserve">  CR-0321  rev  Cat: F (Rel-16)</w:t>
      </w:r>
      <w:r>
        <w:rPr>
          <w:i/>
        </w:rPr>
        <w:br/>
      </w:r>
      <w:r>
        <w:rPr>
          <w:i/>
        </w:rPr>
        <w:br/>
      </w:r>
      <w:r>
        <w:rPr>
          <w:i/>
        </w:rPr>
        <w:tab/>
      </w:r>
      <w:r>
        <w:rPr>
          <w:i/>
        </w:rPr>
        <w:tab/>
      </w:r>
      <w:r>
        <w:rPr>
          <w:i/>
        </w:rPr>
        <w:tab/>
      </w:r>
      <w:r>
        <w:rPr>
          <w:i/>
        </w:rPr>
        <w:tab/>
      </w:r>
      <w:r>
        <w:rPr>
          <w:i/>
        </w:rPr>
        <w:tab/>
        <w:t>Source: Huawei</w:t>
      </w:r>
    </w:p>
    <w:p w14:paraId="648CD06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37D0C" w14:textId="2EC52D98" w:rsidR="003E6F6D" w:rsidRDefault="003E6F6D" w:rsidP="003E6F6D">
      <w:pPr>
        <w:rPr>
          <w:rFonts w:ascii="Arial" w:hAnsi="Arial" w:cs="Arial"/>
          <w:b/>
          <w:sz w:val="24"/>
        </w:rPr>
      </w:pPr>
      <w:r>
        <w:rPr>
          <w:rFonts w:ascii="Arial" w:hAnsi="Arial" w:cs="Arial"/>
          <w:b/>
          <w:color w:val="0000FF"/>
          <w:sz w:val="24"/>
        </w:rPr>
        <w:t>C4-221270</w:t>
      </w:r>
      <w:r>
        <w:rPr>
          <w:rFonts w:ascii="Arial" w:hAnsi="Arial" w:cs="Arial"/>
          <w:b/>
          <w:color w:val="0000FF"/>
          <w:sz w:val="24"/>
        </w:rPr>
        <w:tab/>
      </w:r>
      <w:r>
        <w:rPr>
          <w:rFonts w:ascii="Arial" w:hAnsi="Arial" w:cs="Arial"/>
          <w:b/>
          <w:sz w:val="24"/>
        </w:rPr>
        <w:t>Correction on Pseudo-header Setting</w:t>
      </w:r>
    </w:p>
    <w:p w14:paraId="461170DF"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CR-0322  rev  Cat: A (Rel-17)</w:t>
      </w:r>
      <w:r>
        <w:rPr>
          <w:i/>
        </w:rPr>
        <w:br/>
      </w:r>
      <w:r>
        <w:rPr>
          <w:i/>
        </w:rPr>
        <w:br/>
      </w:r>
      <w:r>
        <w:rPr>
          <w:i/>
        </w:rPr>
        <w:tab/>
      </w:r>
      <w:r>
        <w:rPr>
          <w:i/>
        </w:rPr>
        <w:tab/>
      </w:r>
      <w:r>
        <w:rPr>
          <w:i/>
        </w:rPr>
        <w:tab/>
      </w:r>
      <w:r>
        <w:rPr>
          <w:i/>
        </w:rPr>
        <w:tab/>
      </w:r>
      <w:r>
        <w:rPr>
          <w:i/>
        </w:rPr>
        <w:tab/>
        <w:t>Source: Huawei</w:t>
      </w:r>
    </w:p>
    <w:p w14:paraId="246E0E7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2FAE1" w14:textId="54B719B0" w:rsidR="003E6F6D" w:rsidRDefault="003E6F6D" w:rsidP="003E6F6D">
      <w:pPr>
        <w:rPr>
          <w:rFonts w:ascii="Arial" w:hAnsi="Arial" w:cs="Arial"/>
          <w:b/>
          <w:sz w:val="24"/>
        </w:rPr>
      </w:pPr>
      <w:r>
        <w:rPr>
          <w:rFonts w:ascii="Arial" w:hAnsi="Arial" w:cs="Arial"/>
          <w:b/>
          <w:color w:val="0000FF"/>
          <w:sz w:val="24"/>
        </w:rPr>
        <w:t>C4-221271</w:t>
      </w:r>
      <w:r>
        <w:rPr>
          <w:rFonts w:ascii="Arial" w:hAnsi="Arial" w:cs="Arial"/>
          <w:b/>
          <w:color w:val="0000FF"/>
          <w:sz w:val="24"/>
        </w:rPr>
        <w:tab/>
      </w:r>
      <w:r>
        <w:rPr>
          <w:rFonts w:ascii="Arial" w:hAnsi="Arial" w:cs="Arial"/>
          <w:b/>
          <w:sz w:val="24"/>
        </w:rPr>
        <w:t>307/308 redirection</w:t>
      </w:r>
    </w:p>
    <w:p w14:paraId="60C43825"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v16.8.0</w:t>
      </w:r>
      <w:r>
        <w:rPr>
          <w:i/>
        </w:rPr>
        <w:tab/>
        <w:t xml:space="preserve">  CR-0150  rev  Cat: F (Rel-16)</w:t>
      </w:r>
      <w:r>
        <w:rPr>
          <w:i/>
        </w:rPr>
        <w:br/>
      </w:r>
      <w:r>
        <w:rPr>
          <w:i/>
        </w:rPr>
        <w:br/>
      </w:r>
      <w:r>
        <w:rPr>
          <w:i/>
        </w:rPr>
        <w:tab/>
      </w:r>
      <w:r>
        <w:rPr>
          <w:i/>
        </w:rPr>
        <w:tab/>
      </w:r>
      <w:r>
        <w:rPr>
          <w:i/>
        </w:rPr>
        <w:tab/>
      </w:r>
      <w:r>
        <w:rPr>
          <w:i/>
        </w:rPr>
        <w:tab/>
      </w:r>
      <w:r>
        <w:rPr>
          <w:i/>
        </w:rPr>
        <w:tab/>
        <w:t>Source: Huawei</w:t>
      </w:r>
    </w:p>
    <w:p w14:paraId="7D380D0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15393" w14:textId="6F5C44AD" w:rsidR="003E6F6D" w:rsidRDefault="003E6F6D" w:rsidP="003E6F6D">
      <w:pPr>
        <w:rPr>
          <w:rFonts w:ascii="Arial" w:hAnsi="Arial" w:cs="Arial"/>
          <w:b/>
          <w:sz w:val="24"/>
        </w:rPr>
      </w:pPr>
      <w:r>
        <w:rPr>
          <w:rFonts w:ascii="Arial" w:hAnsi="Arial" w:cs="Arial"/>
          <w:b/>
          <w:color w:val="0000FF"/>
          <w:sz w:val="24"/>
        </w:rPr>
        <w:t>C4-221272</w:t>
      </w:r>
      <w:r>
        <w:rPr>
          <w:rFonts w:ascii="Arial" w:hAnsi="Arial" w:cs="Arial"/>
          <w:b/>
          <w:color w:val="0000FF"/>
          <w:sz w:val="24"/>
        </w:rPr>
        <w:tab/>
      </w:r>
      <w:r>
        <w:rPr>
          <w:rFonts w:ascii="Arial" w:hAnsi="Arial" w:cs="Arial"/>
          <w:b/>
          <w:sz w:val="24"/>
        </w:rPr>
        <w:t>307/308 redirection</w:t>
      </w:r>
    </w:p>
    <w:p w14:paraId="71849E8E"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v17.4.0</w:t>
      </w:r>
      <w:r>
        <w:rPr>
          <w:i/>
        </w:rPr>
        <w:tab/>
        <w:t xml:space="preserve">  CR-0151  rev  Cat: A (Rel-17)</w:t>
      </w:r>
      <w:r>
        <w:rPr>
          <w:i/>
        </w:rPr>
        <w:br/>
      </w:r>
      <w:r>
        <w:rPr>
          <w:i/>
        </w:rPr>
        <w:lastRenderedPageBreak/>
        <w:br/>
      </w:r>
      <w:r>
        <w:rPr>
          <w:i/>
        </w:rPr>
        <w:tab/>
      </w:r>
      <w:r>
        <w:rPr>
          <w:i/>
        </w:rPr>
        <w:tab/>
      </w:r>
      <w:r>
        <w:rPr>
          <w:i/>
        </w:rPr>
        <w:tab/>
      </w:r>
      <w:r>
        <w:rPr>
          <w:i/>
        </w:rPr>
        <w:tab/>
      </w:r>
      <w:r>
        <w:rPr>
          <w:i/>
        </w:rPr>
        <w:tab/>
        <w:t>Source: Huawei</w:t>
      </w:r>
    </w:p>
    <w:p w14:paraId="3150390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3A000" w14:textId="0E9BFDF4" w:rsidR="003E6F6D" w:rsidRDefault="003E6F6D" w:rsidP="003E6F6D">
      <w:pPr>
        <w:rPr>
          <w:rFonts w:ascii="Arial" w:hAnsi="Arial" w:cs="Arial"/>
          <w:b/>
          <w:sz w:val="24"/>
        </w:rPr>
      </w:pPr>
      <w:r>
        <w:rPr>
          <w:rFonts w:ascii="Arial" w:hAnsi="Arial" w:cs="Arial"/>
          <w:b/>
          <w:color w:val="0000FF"/>
          <w:sz w:val="24"/>
        </w:rPr>
        <w:t>C4-221312</w:t>
      </w:r>
      <w:r>
        <w:rPr>
          <w:rFonts w:ascii="Arial" w:hAnsi="Arial" w:cs="Arial"/>
          <w:b/>
          <w:color w:val="0000FF"/>
          <w:sz w:val="24"/>
        </w:rPr>
        <w:tab/>
      </w:r>
      <w:r>
        <w:rPr>
          <w:rFonts w:ascii="Arial" w:hAnsi="Arial" w:cs="Arial"/>
          <w:b/>
          <w:sz w:val="24"/>
        </w:rPr>
        <w:t>ABNF definition of the 3gpp-Sbi-Target-Nf-Id header</w:t>
      </w:r>
    </w:p>
    <w:p w14:paraId="49E0FB22"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v16.10.0</w:t>
      </w:r>
      <w:r>
        <w:rPr>
          <w:i/>
        </w:rPr>
        <w:tab/>
        <w:t xml:space="preserve">  CR-0324  rev  Cat: F (Rel-16)</w:t>
      </w:r>
      <w:r>
        <w:rPr>
          <w:i/>
        </w:rPr>
        <w:br/>
      </w:r>
      <w:r>
        <w:rPr>
          <w:i/>
        </w:rPr>
        <w:br/>
      </w:r>
      <w:r>
        <w:rPr>
          <w:i/>
        </w:rPr>
        <w:tab/>
      </w:r>
      <w:r>
        <w:rPr>
          <w:i/>
        </w:rPr>
        <w:tab/>
      </w:r>
      <w:r>
        <w:rPr>
          <w:i/>
        </w:rPr>
        <w:tab/>
      </w:r>
      <w:r>
        <w:rPr>
          <w:i/>
        </w:rPr>
        <w:tab/>
      </w:r>
      <w:r>
        <w:rPr>
          <w:i/>
        </w:rPr>
        <w:tab/>
        <w:t>Source: Nokia, Nokia Shanghai Bell</w:t>
      </w:r>
    </w:p>
    <w:p w14:paraId="75F8376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A4386" w14:textId="74E200F4" w:rsidR="003E6F6D" w:rsidRDefault="003E6F6D" w:rsidP="003E6F6D">
      <w:pPr>
        <w:rPr>
          <w:rFonts w:ascii="Arial" w:hAnsi="Arial" w:cs="Arial"/>
          <w:b/>
          <w:sz w:val="24"/>
        </w:rPr>
      </w:pPr>
      <w:r>
        <w:rPr>
          <w:rFonts w:ascii="Arial" w:hAnsi="Arial" w:cs="Arial"/>
          <w:b/>
          <w:color w:val="0000FF"/>
          <w:sz w:val="24"/>
        </w:rPr>
        <w:t>C4-221313</w:t>
      </w:r>
      <w:r>
        <w:rPr>
          <w:rFonts w:ascii="Arial" w:hAnsi="Arial" w:cs="Arial"/>
          <w:b/>
          <w:color w:val="0000FF"/>
          <w:sz w:val="24"/>
        </w:rPr>
        <w:tab/>
      </w:r>
      <w:r>
        <w:rPr>
          <w:rFonts w:ascii="Arial" w:hAnsi="Arial" w:cs="Arial"/>
          <w:b/>
          <w:sz w:val="24"/>
        </w:rPr>
        <w:t>3gpp-Sbi-Discovery-service-names header</w:t>
      </w:r>
    </w:p>
    <w:p w14:paraId="38ADC02C"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CR-0300  rev 2 Cat: A (Rel-17)</w:t>
      </w:r>
      <w:r>
        <w:rPr>
          <w:i/>
        </w:rPr>
        <w:br/>
      </w:r>
      <w:r>
        <w:rPr>
          <w:i/>
        </w:rPr>
        <w:br/>
      </w:r>
      <w:r>
        <w:rPr>
          <w:i/>
        </w:rPr>
        <w:tab/>
      </w:r>
      <w:r>
        <w:rPr>
          <w:i/>
        </w:rPr>
        <w:tab/>
      </w:r>
      <w:r>
        <w:rPr>
          <w:i/>
        </w:rPr>
        <w:tab/>
      </w:r>
      <w:r>
        <w:rPr>
          <w:i/>
        </w:rPr>
        <w:tab/>
      </w:r>
      <w:r>
        <w:rPr>
          <w:i/>
        </w:rPr>
        <w:tab/>
        <w:t>Source: Nokia, Nokia Shanghai Bell</w:t>
      </w:r>
    </w:p>
    <w:p w14:paraId="5973913D" w14:textId="77777777" w:rsidR="003E6F6D" w:rsidRDefault="003E6F6D" w:rsidP="003E6F6D">
      <w:pPr>
        <w:rPr>
          <w:color w:val="808080"/>
        </w:rPr>
      </w:pPr>
      <w:r>
        <w:rPr>
          <w:color w:val="808080"/>
        </w:rPr>
        <w:t>(Replaces C4-220108)</w:t>
      </w:r>
    </w:p>
    <w:p w14:paraId="1DDB9DF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B3575" w14:textId="77777777" w:rsidR="003E6F6D" w:rsidRDefault="003E6F6D" w:rsidP="003E6F6D">
      <w:pPr>
        <w:pStyle w:val="Heading4"/>
      </w:pPr>
      <w:bookmarkStart w:id="91" w:name="_Toc97372332"/>
      <w:r>
        <w:t>7.1.2</w:t>
      </w:r>
      <w:r>
        <w:tab/>
        <w:t>CT aspects of Enhancing Topology of SMF and UPF in 5G Networks [ETSUN]</w:t>
      </w:r>
      <w:bookmarkEnd w:id="91"/>
    </w:p>
    <w:p w14:paraId="1D4B76C5" w14:textId="7055B503" w:rsidR="003E6F6D" w:rsidRDefault="003E6F6D" w:rsidP="003E6F6D">
      <w:pPr>
        <w:rPr>
          <w:rFonts w:ascii="Arial" w:hAnsi="Arial" w:cs="Arial"/>
          <w:b/>
          <w:sz w:val="24"/>
        </w:rPr>
      </w:pPr>
      <w:r>
        <w:rPr>
          <w:rFonts w:ascii="Arial" w:hAnsi="Arial" w:cs="Arial"/>
          <w:b/>
          <w:color w:val="0000FF"/>
          <w:sz w:val="24"/>
        </w:rPr>
        <w:t>C4-221133</w:t>
      </w:r>
      <w:r>
        <w:rPr>
          <w:rFonts w:ascii="Arial" w:hAnsi="Arial" w:cs="Arial"/>
          <w:b/>
          <w:color w:val="0000FF"/>
          <w:sz w:val="24"/>
        </w:rPr>
        <w:tab/>
      </w:r>
      <w:r>
        <w:rPr>
          <w:rFonts w:ascii="Arial" w:hAnsi="Arial" w:cs="Arial"/>
          <w:b/>
          <w:sz w:val="24"/>
        </w:rPr>
        <w:t>Inter-PLMN mobility of PDU sessions</w:t>
      </w:r>
    </w:p>
    <w:p w14:paraId="4F4448BF"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CR-0524  rev  Cat: B (Rel-17)</w:t>
      </w:r>
      <w:r>
        <w:rPr>
          <w:i/>
        </w:rPr>
        <w:br/>
      </w:r>
      <w:r>
        <w:rPr>
          <w:i/>
        </w:rPr>
        <w:br/>
      </w:r>
      <w:r>
        <w:rPr>
          <w:i/>
        </w:rPr>
        <w:tab/>
      </w:r>
      <w:r>
        <w:rPr>
          <w:i/>
        </w:rPr>
        <w:tab/>
      </w:r>
      <w:r>
        <w:rPr>
          <w:i/>
        </w:rPr>
        <w:tab/>
      </w:r>
      <w:r>
        <w:rPr>
          <w:i/>
        </w:rPr>
        <w:tab/>
      </w:r>
      <w:r>
        <w:rPr>
          <w:i/>
        </w:rPr>
        <w:tab/>
        <w:t>Source: Nokia, Nokia Shanghai Bell</w:t>
      </w:r>
    </w:p>
    <w:p w14:paraId="2F0EBBC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C4-221480</w:t>
      </w:r>
      <w:r>
        <w:rPr>
          <w:color w:val="993300"/>
          <w:u w:val="single"/>
        </w:rPr>
        <w:t>.</w:t>
      </w:r>
    </w:p>
    <w:p w14:paraId="230E1653" w14:textId="1F83FE58" w:rsidR="003E6F6D" w:rsidRDefault="003E6F6D" w:rsidP="003E6F6D">
      <w:pPr>
        <w:rPr>
          <w:rFonts w:ascii="Arial" w:hAnsi="Arial" w:cs="Arial"/>
          <w:b/>
          <w:sz w:val="24"/>
        </w:rPr>
      </w:pPr>
      <w:r>
        <w:rPr>
          <w:rFonts w:ascii="Arial" w:hAnsi="Arial" w:cs="Arial"/>
          <w:b/>
          <w:color w:val="0000FF"/>
          <w:sz w:val="24"/>
        </w:rPr>
        <w:t>C4-221134</w:t>
      </w:r>
      <w:r>
        <w:rPr>
          <w:rFonts w:ascii="Arial" w:hAnsi="Arial" w:cs="Arial"/>
          <w:b/>
          <w:color w:val="0000FF"/>
          <w:sz w:val="24"/>
        </w:rPr>
        <w:tab/>
      </w:r>
      <w:r>
        <w:rPr>
          <w:rFonts w:ascii="Arial" w:hAnsi="Arial" w:cs="Arial"/>
          <w:b/>
          <w:sz w:val="24"/>
        </w:rPr>
        <w:t>Inter-PLMN mobility of PDU sessions</w:t>
      </w:r>
    </w:p>
    <w:p w14:paraId="1A7CB925"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CR-0682  rev  Cat: B (Rel-17)</w:t>
      </w:r>
      <w:r>
        <w:rPr>
          <w:i/>
        </w:rPr>
        <w:br/>
      </w:r>
      <w:r>
        <w:rPr>
          <w:i/>
        </w:rPr>
        <w:br/>
      </w:r>
      <w:r>
        <w:rPr>
          <w:i/>
        </w:rPr>
        <w:tab/>
      </w:r>
      <w:r>
        <w:rPr>
          <w:i/>
        </w:rPr>
        <w:tab/>
      </w:r>
      <w:r>
        <w:rPr>
          <w:i/>
        </w:rPr>
        <w:tab/>
      </w:r>
      <w:r>
        <w:rPr>
          <w:i/>
        </w:rPr>
        <w:tab/>
      </w:r>
      <w:r>
        <w:rPr>
          <w:i/>
        </w:rPr>
        <w:tab/>
        <w:t>Source: Nokia, Nokia Shanghai Bell</w:t>
      </w:r>
    </w:p>
    <w:p w14:paraId="49DC588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C4-221481</w:t>
      </w:r>
      <w:r>
        <w:rPr>
          <w:color w:val="993300"/>
          <w:u w:val="single"/>
        </w:rPr>
        <w:t>.</w:t>
      </w:r>
    </w:p>
    <w:p w14:paraId="25C135A9" w14:textId="0DBF6B29" w:rsidR="003E6F6D" w:rsidRDefault="003E6F6D" w:rsidP="003E6F6D">
      <w:pPr>
        <w:rPr>
          <w:rFonts w:ascii="Arial" w:hAnsi="Arial" w:cs="Arial"/>
          <w:b/>
          <w:sz w:val="24"/>
        </w:rPr>
      </w:pPr>
      <w:r>
        <w:rPr>
          <w:rFonts w:ascii="Arial" w:hAnsi="Arial" w:cs="Arial"/>
          <w:b/>
          <w:color w:val="0000FF"/>
          <w:sz w:val="24"/>
        </w:rPr>
        <w:t>C4-221160</w:t>
      </w:r>
      <w:r>
        <w:rPr>
          <w:rFonts w:ascii="Arial" w:hAnsi="Arial" w:cs="Arial"/>
          <w:b/>
          <w:color w:val="0000FF"/>
          <w:sz w:val="24"/>
        </w:rPr>
        <w:tab/>
      </w:r>
      <w:r>
        <w:rPr>
          <w:rFonts w:ascii="Arial" w:hAnsi="Arial" w:cs="Arial"/>
          <w:b/>
          <w:sz w:val="24"/>
        </w:rPr>
        <w:t>Handover of a PDU session with I-SMF from 3GPP to non-3GPP access</w:t>
      </w:r>
    </w:p>
    <w:p w14:paraId="0D29B38C"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v16.10.0</w:t>
      </w:r>
      <w:r>
        <w:rPr>
          <w:i/>
        </w:rPr>
        <w:tab/>
        <w:t xml:space="preserve">  CR-0525  rev  Cat: F (Rel-16)</w:t>
      </w:r>
      <w:r>
        <w:rPr>
          <w:i/>
        </w:rPr>
        <w:br/>
      </w:r>
      <w:r>
        <w:rPr>
          <w:i/>
        </w:rPr>
        <w:br/>
      </w:r>
      <w:r>
        <w:rPr>
          <w:i/>
        </w:rPr>
        <w:tab/>
      </w:r>
      <w:r>
        <w:rPr>
          <w:i/>
        </w:rPr>
        <w:tab/>
      </w:r>
      <w:r>
        <w:rPr>
          <w:i/>
        </w:rPr>
        <w:tab/>
      </w:r>
      <w:r>
        <w:rPr>
          <w:i/>
        </w:rPr>
        <w:tab/>
      </w:r>
      <w:r>
        <w:rPr>
          <w:i/>
        </w:rPr>
        <w:tab/>
        <w:t>Source: Nokia, Nokia Shanghai Bell</w:t>
      </w:r>
    </w:p>
    <w:p w14:paraId="000683E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C4-221491</w:t>
      </w:r>
      <w:r>
        <w:rPr>
          <w:color w:val="993300"/>
          <w:u w:val="single"/>
        </w:rPr>
        <w:t>.</w:t>
      </w:r>
    </w:p>
    <w:p w14:paraId="037EC2B0" w14:textId="00B83C59" w:rsidR="003E6F6D" w:rsidRDefault="003E6F6D" w:rsidP="003E6F6D">
      <w:pPr>
        <w:rPr>
          <w:rFonts w:ascii="Arial" w:hAnsi="Arial" w:cs="Arial"/>
          <w:b/>
          <w:sz w:val="24"/>
        </w:rPr>
      </w:pPr>
      <w:r>
        <w:rPr>
          <w:rFonts w:ascii="Arial" w:hAnsi="Arial" w:cs="Arial"/>
          <w:b/>
          <w:color w:val="0000FF"/>
          <w:sz w:val="24"/>
        </w:rPr>
        <w:t>C4-221161</w:t>
      </w:r>
      <w:r>
        <w:rPr>
          <w:rFonts w:ascii="Arial" w:hAnsi="Arial" w:cs="Arial"/>
          <w:b/>
          <w:color w:val="0000FF"/>
          <w:sz w:val="24"/>
        </w:rPr>
        <w:tab/>
      </w:r>
      <w:r>
        <w:rPr>
          <w:rFonts w:ascii="Arial" w:hAnsi="Arial" w:cs="Arial"/>
          <w:b/>
          <w:sz w:val="24"/>
        </w:rPr>
        <w:t>Handover of a PDU session with I-SMF from 3GPP to non-3GPP access</w:t>
      </w:r>
    </w:p>
    <w:p w14:paraId="39413D5F"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CR-0526  rev  Cat: A (Rel-17)</w:t>
      </w:r>
      <w:r>
        <w:rPr>
          <w:i/>
        </w:rPr>
        <w:br/>
      </w:r>
      <w:r>
        <w:rPr>
          <w:i/>
        </w:rPr>
        <w:br/>
      </w:r>
      <w:r>
        <w:rPr>
          <w:i/>
        </w:rPr>
        <w:tab/>
      </w:r>
      <w:r>
        <w:rPr>
          <w:i/>
        </w:rPr>
        <w:tab/>
      </w:r>
      <w:r>
        <w:rPr>
          <w:i/>
        </w:rPr>
        <w:tab/>
      </w:r>
      <w:r>
        <w:rPr>
          <w:i/>
        </w:rPr>
        <w:tab/>
      </w:r>
      <w:r>
        <w:rPr>
          <w:i/>
        </w:rPr>
        <w:tab/>
        <w:t>Source: Nokia, Nokia Shanghai Bell</w:t>
      </w:r>
    </w:p>
    <w:p w14:paraId="7EAA453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C4-221492</w:t>
      </w:r>
      <w:r>
        <w:rPr>
          <w:color w:val="993300"/>
          <w:u w:val="single"/>
        </w:rPr>
        <w:t>.</w:t>
      </w:r>
    </w:p>
    <w:p w14:paraId="36EFD561" w14:textId="6090F9EE" w:rsidR="003E6F6D" w:rsidRDefault="003E6F6D" w:rsidP="003E6F6D">
      <w:pPr>
        <w:rPr>
          <w:rFonts w:ascii="Arial" w:hAnsi="Arial" w:cs="Arial"/>
          <w:b/>
          <w:sz w:val="24"/>
        </w:rPr>
      </w:pPr>
      <w:r>
        <w:rPr>
          <w:rFonts w:ascii="Arial" w:hAnsi="Arial" w:cs="Arial"/>
          <w:b/>
          <w:color w:val="0000FF"/>
          <w:sz w:val="24"/>
        </w:rPr>
        <w:lastRenderedPageBreak/>
        <w:t>C4-221275</w:t>
      </w:r>
      <w:r>
        <w:rPr>
          <w:rFonts w:ascii="Arial" w:hAnsi="Arial" w:cs="Arial"/>
          <w:b/>
          <w:color w:val="0000FF"/>
          <w:sz w:val="24"/>
        </w:rPr>
        <w:tab/>
      </w:r>
      <w:r>
        <w:rPr>
          <w:rFonts w:ascii="Arial" w:hAnsi="Arial" w:cs="Arial"/>
          <w:b/>
          <w:sz w:val="24"/>
        </w:rPr>
        <w:t>SM Context retrieval in roaming</w:t>
      </w:r>
    </w:p>
    <w:p w14:paraId="0E529E88" w14:textId="77777777" w:rsidR="003E6F6D" w:rsidRDefault="003E6F6D" w:rsidP="003E6F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FFAC2B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10FA1" w14:textId="436B6BCE" w:rsidR="003E6F6D" w:rsidRDefault="003E6F6D" w:rsidP="003E6F6D">
      <w:pPr>
        <w:rPr>
          <w:rFonts w:ascii="Arial" w:hAnsi="Arial" w:cs="Arial"/>
          <w:b/>
          <w:sz w:val="24"/>
        </w:rPr>
      </w:pPr>
      <w:r>
        <w:rPr>
          <w:rFonts w:ascii="Arial" w:hAnsi="Arial" w:cs="Arial"/>
          <w:b/>
          <w:color w:val="0000FF"/>
          <w:sz w:val="24"/>
        </w:rPr>
        <w:t>C4-221276</w:t>
      </w:r>
      <w:r>
        <w:rPr>
          <w:rFonts w:ascii="Arial" w:hAnsi="Arial" w:cs="Arial"/>
          <w:b/>
          <w:color w:val="0000FF"/>
          <w:sz w:val="24"/>
        </w:rPr>
        <w:tab/>
      </w:r>
      <w:r>
        <w:rPr>
          <w:rFonts w:ascii="Arial" w:hAnsi="Arial" w:cs="Arial"/>
          <w:b/>
          <w:sz w:val="24"/>
        </w:rPr>
        <w:t>SMF URI change in target AMF</w:t>
      </w:r>
    </w:p>
    <w:p w14:paraId="7C3B514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v16.10.0</w:t>
      </w:r>
      <w:r>
        <w:rPr>
          <w:i/>
        </w:rPr>
        <w:tab/>
        <w:t xml:space="preserve">  CR-0702  rev  Cat: F (Rel-16)</w:t>
      </w:r>
      <w:r>
        <w:rPr>
          <w:i/>
        </w:rPr>
        <w:br/>
      </w:r>
      <w:r>
        <w:rPr>
          <w:i/>
        </w:rPr>
        <w:br/>
      </w:r>
      <w:r>
        <w:rPr>
          <w:i/>
        </w:rPr>
        <w:tab/>
      </w:r>
      <w:r>
        <w:rPr>
          <w:i/>
        </w:rPr>
        <w:tab/>
      </w:r>
      <w:r>
        <w:rPr>
          <w:i/>
        </w:rPr>
        <w:tab/>
      </w:r>
      <w:r>
        <w:rPr>
          <w:i/>
        </w:rPr>
        <w:tab/>
      </w:r>
      <w:r>
        <w:rPr>
          <w:i/>
        </w:rPr>
        <w:tab/>
        <w:t>Source: Huawei</w:t>
      </w:r>
    </w:p>
    <w:p w14:paraId="08CC623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13864C" w14:textId="512E013E" w:rsidR="003E6F6D" w:rsidRDefault="003E6F6D" w:rsidP="003E6F6D">
      <w:pPr>
        <w:rPr>
          <w:rFonts w:ascii="Arial" w:hAnsi="Arial" w:cs="Arial"/>
          <w:b/>
          <w:sz w:val="24"/>
        </w:rPr>
      </w:pPr>
      <w:r>
        <w:rPr>
          <w:rFonts w:ascii="Arial" w:hAnsi="Arial" w:cs="Arial"/>
          <w:b/>
          <w:color w:val="0000FF"/>
          <w:sz w:val="24"/>
        </w:rPr>
        <w:t>C4-221277</w:t>
      </w:r>
      <w:r>
        <w:rPr>
          <w:rFonts w:ascii="Arial" w:hAnsi="Arial" w:cs="Arial"/>
          <w:b/>
          <w:color w:val="0000FF"/>
          <w:sz w:val="24"/>
        </w:rPr>
        <w:tab/>
      </w:r>
      <w:r>
        <w:rPr>
          <w:rFonts w:ascii="Arial" w:hAnsi="Arial" w:cs="Arial"/>
          <w:b/>
          <w:sz w:val="24"/>
        </w:rPr>
        <w:t>SMF URI change in target AMF</w:t>
      </w:r>
    </w:p>
    <w:p w14:paraId="4F1FF342"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CR-0703  rev  Cat: A (Rel-17)</w:t>
      </w:r>
      <w:r>
        <w:rPr>
          <w:i/>
        </w:rPr>
        <w:br/>
      </w:r>
      <w:r>
        <w:rPr>
          <w:i/>
        </w:rPr>
        <w:br/>
      </w:r>
      <w:r>
        <w:rPr>
          <w:i/>
        </w:rPr>
        <w:tab/>
      </w:r>
      <w:r>
        <w:rPr>
          <w:i/>
        </w:rPr>
        <w:tab/>
      </w:r>
      <w:r>
        <w:rPr>
          <w:i/>
        </w:rPr>
        <w:tab/>
      </w:r>
      <w:r>
        <w:rPr>
          <w:i/>
        </w:rPr>
        <w:tab/>
      </w:r>
      <w:r>
        <w:rPr>
          <w:i/>
        </w:rPr>
        <w:tab/>
        <w:t>Source: Huawei</w:t>
      </w:r>
    </w:p>
    <w:p w14:paraId="3703134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F2876E" w14:textId="7254A365" w:rsidR="003E6F6D" w:rsidRDefault="003E6F6D" w:rsidP="003E6F6D">
      <w:pPr>
        <w:rPr>
          <w:rFonts w:ascii="Arial" w:hAnsi="Arial" w:cs="Arial"/>
          <w:b/>
          <w:sz w:val="24"/>
        </w:rPr>
      </w:pPr>
      <w:r>
        <w:rPr>
          <w:rFonts w:ascii="Arial" w:hAnsi="Arial" w:cs="Arial"/>
          <w:b/>
          <w:color w:val="0000FF"/>
          <w:sz w:val="24"/>
        </w:rPr>
        <w:t>C4-221278</w:t>
      </w:r>
      <w:r>
        <w:rPr>
          <w:rFonts w:ascii="Arial" w:hAnsi="Arial" w:cs="Arial"/>
          <w:b/>
          <w:color w:val="0000FF"/>
          <w:sz w:val="24"/>
        </w:rPr>
        <w:tab/>
      </w:r>
      <w:r>
        <w:rPr>
          <w:rFonts w:ascii="Arial" w:hAnsi="Arial" w:cs="Arial"/>
          <w:b/>
          <w:sz w:val="24"/>
        </w:rPr>
        <w:t>PLMN Id of the SMF</w:t>
      </w:r>
    </w:p>
    <w:p w14:paraId="7C2AB5D1"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v16.10.0</w:t>
      </w:r>
      <w:r>
        <w:rPr>
          <w:i/>
        </w:rPr>
        <w:tab/>
        <w:t xml:space="preserve">  CR-0532  rev  Cat: F (Rel-16)</w:t>
      </w:r>
      <w:r>
        <w:rPr>
          <w:i/>
        </w:rPr>
        <w:br/>
      </w:r>
      <w:r>
        <w:rPr>
          <w:i/>
        </w:rPr>
        <w:br/>
      </w:r>
      <w:r>
        <w:rPr>
          <w:i/>
        </w:rPr>
        <w:tab/>
      </w:r>
      <w:r>
        <w:rPr>
          <w:i/>
        </w:rPr>
        <w:tab/>
      </w:r>
      <w:r>
        <w:rPr>
          <w:i/>
        </w:rPr>
        <w:tab/>
      </w:r>
      <w:r>
        <w:rPr>
          <w:i/>
        </w:rPr>
        <w:tab/>
      </w:r>
      <w:r>
        <w:rPr>
          <w:i/>
        </w:rPr>
        <w:tab/>
        <w:t>Source: Huawei</w:t>
      </w:r>
    </w:p>
    <w:p w14:paraId="3B5C332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0D4417" w14:textId="1C7CDE85" w:rsidR="003E6F6D" w:rsidRDefault="003E6F6D" w:rsidP="003E6F6D">
      <w:pPr>
        <w:rPr>
          <w:rFonts w:ascii="Arial" w:hAnsi="Arial" w:cs="Arial"/>
          <w:b/>
          <w:sz w:val="24"/>
        </w:rPr>
      </w:pPr>
      <w:r>
        <w:rPr>
          <w:rFonts w:ascii="Arial" w:hAnsi="Arial" w:cs="Arial"/>
          <w:b/>
          <w:color w:val="0000FF"/>
          <w:sz w:val="24"/>
        </w:rPr>
        <w:t>C4-221279</w:t>
      </w:r>
      <w:r>
        <w:rPr>
          <w:rFonts w:ascii="Arial" w:hAnsi="Arial" w:cs="Arial"/>
          <w:b/>
          <w:color w:val="0000FF"/>
          <w:sz w:val="24"/>
        </w:rPr>
        <w:tab/>
      </w:r>
      <w:r>
        <w:rPr>
          <w:rFonts w:ascii="Arial" w:hAnsi="Arial" w:cs="Arial"/>
          <w:b/>
          <w:sz w:val="24"/>
        </w:rPr>
        <w:t>PLMN Id of the SMF</w:t>
      </w:r>
    </w:p>
    <w:p w14:paraId="28D2EBBB"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CR-0533  rev  Cat: A (Rel-17)</w:t>
      </w:r>
      <w:r>
        <w:rPr>
          <w:i/>
        </w:rPr>
        <w:br/>
      </w:r>
      <w:r>
        <w:rPr>
          <w:i/>
        </w:rPr>
        <w:br/>
      </w:r>
      <w:r>
        <w:rPr>
          <w:i/>
        </w:rPr>
        <w:tab/>
      </w:r>
      <w:r>
        <w:rPr>
          <w:i/>
        </w:rPr>
        <w:tab/>
      </w:r>
      <w:r>
        <w:rPr>
          <w:i/>
        </w:rPr>
        <w:tab/>
      </w:r>
      <w:r>
        <w:rPr>
          <w:i/>
        </w:rPr>
        <w:tab/>
      </w:r>
      <w:r>
        <w:rPr>
          <w:i/>
        </w:rPr>
        <w:tab/>
        <w:t>Source: Huawei</w:t>
      </w:r>
    </w:p>
    <w:p w14:paraId="4A213AB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C4-221499</w:t>
      </w:r>
      <w:r>
        <w:rPr>
          <w:color w:val="993300"/>
          <w:u w:val="single"/>
        </w:rPr>
        <w:t>.</w:t>
      </w:r>
    </w:p>
    <w:p w14:paraId="7D715EDE" w14:textId="2107123C" w:rsidR="003E6F6D" w:rsidRDefault="003E6F6D" w:rsidP="003E6F6D">
      <w:pPr>
        <w:rPr>
          <w:rFonts w:ascii="Arial" w:hAnsi="Arial" w:cs="Arial"/>
          <w:b/>
          <w:sz w:val="24"/>
        </w:rPr>
      </w:pPr>
      <w:r>
        <w:rPr>
          <w:rFonts w:ascii="Arial" w:hAnsi="Arial" w:cs="Arial"/>
          <w:b/>
          <w:color w:val="0000FF"/>
          <w:sz w:val="24"/>
        </w:rPr>
        <w:t>C4-221280</w:t>
      </w:r>
      <w:r>
        <w:rPr>
          <w:rFonts w:ascii="Arial" w:hAnsi="Arial" w:cs="Arial"/>
          <w:b/>
          <w:color w:val="0000FF"/>
          <w:sz w:val="24"/>
        </w:rPr>
        <w:tab/>
      </w:r>
      <w:r>
        <w:rPr>
          <w:rFonts w:ascii="Arial" w:hAnsi="Arial" w:cs="Arial"/>
          <w:b/>
          <w:sz w:val="24"/>
        </w:rPr>
        <w:t>ServingNetwork in SmContextRetrieveData</w:t>
      </w:r>
    </w:p>
    <w:p w14:paraId="3DEA31C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v16.10.0</w:t>
      </w:r>
      <w:r>
        <w:rPr>
          <w:i/>
        </w:rPr>
        <w:tab/>
        <w:t xml:space="preserve">  CR-0534  rev  Cat: F (Rel-16)</w:t>
      </w:r>
      <w:r>
        <w:rPr>
          <w:i/>
        </w:rPr>
        <w:br/>
      </w:r>
      <w:r>
        <w:rPr>
          <w:i/>
        </w:rPr>
        <w:br/>
      </w:r>
      <w:r>
        <w:rPr>
          <w:i/>
        </w:rPr>
        <w:tab/>
      </w:r>
      <w:r>
        <w:rPr>
          <w:i/>
        </w:rPr>
        <w:tab/>
      </w:r>
      <w:r>
        <w:rPr>
          <w:i/>
        </w:rPr>
        <w:tab/>
      </w:r>
      <w:r>
        <w:rPr>
          <w:i/>
        </w:rPr>
        <w:tab/>
      </w:r>
      <w:r>
        <w:rPr>
          <w:i/>
        </w:rPr>
        <w:tab/>
        <w:t>Source: Huawei</w:t>
      </w:r>
    </w:p>
    <w:p w14:paraId="39D8296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5349F6" w14:textId="2E966F6A" w:rsidR="003E6F6D" w:rsidRDefault="003E6F6D" w:rsidP="003E6F6D">
      <w:pPr>
        <w:rPr>
          <w:rFonts w:ascii="Arial" w:hAnsi="Arial" w:cs="Arial"/>
          <w:b/>
          <w:sz w:val="24"/>
        </w:rPr>
      </w:pPr>
      <w:r>
        <w:rPr>
          <w:rFonts w:ascii="Arial" w:hAnsi="Arial" w:cs="Arial"/>
          <w:b/>
          <w:color w:val="0000FF"/>
          <w:sz w:val="24"/>
        </w:rPr>
        <w:t>C4-221281</w:t>
      </w:r>
      <w:r>
        <w:rPr>
          <w:rFonts w:ascii="Arial" w:hAnsi="Arial" w:cs="Arial"/>
          <w:b/>
          <w:color w:val="0000FF"/>
          <w:sz w:val="24"/>
        </w:rPr>
        <w:tab/>
      </w:r>
      <w:r>
        <w:rPr>
          <w:rFonts w:ascii="Arial" w:hAnsi="Arial" w:cs="Arial"/>
          <w:b/>
          <w:sz w:val="24"/>
        </w:rPr>
        <w:t>ServingNetwork in SmContextRetrieveData</w:t>
      </w:r>
    </w:p>
    <w:p w14:paraId="7ED39AB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CR-0535  rev  Cat: A (Rel-17)</w:t>
      </w:r>
      <w:r>
        <w:rPr>
          <w:i/>
        </w:rPr>
        <w:br/>
      </w:r>
      <w:r>
        <w:rPr>
          <w:i/>
        </w:rPr>
        <w:br/>
      </w:r>
      <w:r>
        <w:rPr>
          <w:i/>
        </w:rPr>
        <w:tab/>
      </w:r>
      <w:r>
        <w:rPr>
          <w:i/>
        </w:rPr>
        <w:tab/>
      </w:r>
      <w:r>
        <w:rPr>
          <w:i/>
        </w:rPr>
        <w:tab/>
      </w:r>
      <w:r>
        <w:rPr>
          <w:i/>
        </w:rPr>
        <w:tab/>
      </w:r>
      <w:r>
        <w:rPr>
          <w:i/>
        </w:rPr>
        <w:tab/>
        <w:t>Source: Huawei</w:t>
      </w:r>
    </w:p>
    <w:p w14:paraId="2351A5B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C4-221500</w:t>
      </w:r>
      <w:r>
        <w:rPr>
          <w:color w:val="993300"/>
          <w:u w:val="single"/>
        </w:rPr>
        <w:t>.</w:t>
      </w:r>
    </w:p>
    <w:p w14:paraId="5C3CFCD7" w14:textId="67E4A773" w:rsidR="003E6F6D" w:rsidRDefault="003E6F6D" w:rsidP="003E6F6D">
      <w:pPr>
        <w:rPr>
          <w:rFonts w:ascii="Arial" w:hAnsi="Arial" w:cs="Arial"/>
          <w:b/>
          <w:sz w:val="24"/>
        </w:rPr>
      </w:pPr>
      <w:r>
        <w:rPr>
          <w:rFonts w:ascii="Arial" w:hAnsi="Arial" w:cs="Arial"/>
          <w:b/>
          <w:color w:val="0000FF"/>
          <w:sz w:val="24"/>
        </w:rPr>
        <w:t>C4-221282</w:t>
      </w:r>
      <w:r>
        <w:rPr>
          <w:rFonts w:ascii="Arial" w:hAnsi="Arial" w:cs="Arial"/>
          <w:b/>
          <w:color w:val="0000FF"/>
          <w:sz w:val="24"/>
        </w:rPr>
        <w:tab/>
      </w:r>
      <w:r>
        <w:rPr>
          <w:rFonts w:ascii="Arial" w:hAnsi="Arial" w:cs="Arial"/>
          <w:b/>
          <w:sz w:val="24"/>
        </w:rPr>
        <w:t>V-SMF removal during Inter-AMF registration</w:t>
      </w:r>
    </w:p>
    <w:p w14:paraId="42EBA6C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v16.10.0</w:t>
      </w:r>
      <w:r>
        <w:rPr>
          <w:i/>
        </w:rPr>
        <w:tab/>
        <w:t xml:space="preserve">  CR-0704  rev  Cat: F (Rel-16)</w:t>
      </w:r>
      <w:r>
        <w:rPr>
          <w:i/>
        </w:rPr>
        <w:br/>
      </w:r>
      <w:r>
        <w:rPr>
          <w:i/>
        </w:rPr>
        <w:lastRenderedPageBreak/>
        <w:br/>
      </w:r>
      <w:r>
        <w:rPr>
          <w:i/>
        </w:rPr>
        <w:tab/>
      </w:r>
      <w:r>
        <w:rPr>
          <w:i/>
        </w:rPr>
        <w:tab/>
      </w:r>
      <w:r>
        <w:rPr>
          <w:i/>
        </w:rPr>
        <w:tab/>
      </w:r>
      <w:r>
        <w:rPr>
          <w:i/>
        </w:rPr>
        <w:tab/>
      </w:r>
      <w:r>
        <w:rPr>
          <w:i/>
        </w:rPr>
        <w:tab/>
        <w:t>Source: Huawei</w:t>
      </w:r>
    </w:p>
    <w:p w14:paraId="6A1A3CD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8D632" w14:textId="7EABA468" w:rsidR="003E6F6D" w:rsidRDefault="003E6F6D" w:rsidP="003E6F6D">
      <w:pPr>
        <w:rPr>
          <w:rFonts w:ascii="Arial" w:hAnsi="Arial" w:cs="Arial"/>
          <w:b/>
          <w:sz w:val="24"/>
        </w:rPr>
      </w:pPr>
      <w:r>
        <w:rPr>
          <w:rFonts w:ascii="Arial" w:hAnsi="Arial" w:cs="Arial"/>
          <w:b/>
          <w:color w:val="0000FF"/>
          <w:sz w:val="24"/>
        </w:rPr>
        <w:t>C4-221283</w:t>
      </w:r>
      <w:r>
        <w:rPr>
          <w:rFonts w:ascii="Arial" w:hAnsi="Arial" w:cs="Arial"/>
          <w:b/>
          <w:color w:val="0000FF"/>
          <w:sz w:val="24"/>
        </w:rPr>
        <w:tab/>
      </w:r>
      <w:r>
        <w:rPr>
          <w:rFonts w:ascii="Arial" w:hAnsi="Arial" w:cs="Arial"/>
          <w:b/>
          <w:sz w:val="24"/>
        </w:rPr>
        <w:t>V-SMF removal during Inter-AMF registration</w:t>
      </w:r>
    </w:p>
    <w:p w14:paraId="516947A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CR-0705  rev  Cat: A (Rel-17)</w:t>
      </w:r>
      <w:r>
        <w:rPr>
          <w:i/>
        </w:rPr>
        <w:br/>
      </w:r>
      <w:r>
        <w:rPr>
          <w:i/>
        </w:rPr>
        <w:br/>
      </w:r>
      <w:r>
        <w:rPr>
          <w:i/>
        </w:rPr>
        <w:tab/>
      </w:r>
      <w:r>
        <w:rPr>
          <w:i/>
        </w:rPr>
        <w:tab/>
      </w:r>
      <w:r>
        <w:rPr>
          <w:i/>
        </w:rPr>
        <w:tab/>
      </w:r>
      <w:r>
        <w:rPr>
          <w:i/>
        </w:rPr>
        <w:tab/>
      </w:r>
      <w:r>
        <w:rPr>
          <w:i/>
        </w:rPr>
        <w:tab/>
        <w:t>Source: Huawei</w:t>
      </w:r>
    </w:p>
    <w:p w14:paraId="5EA45A5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F1575" w14:textId="2D5B36E7" w:rsidR="003E6F6D" w:rsidRDefault="003E6F6D" w:rsidP="003E6F6D">
      <w:pPr>
        <w:rPr>
          <w:rFonts w:ascii="Arial" w:hAnsi="Arial" w:cs="Arial"/>
          <w:b/>
          <w:sz w:val="24"/>
        </w:rPr>
      </w:pPr>
      <w:r>
        <w:rPr>
          <w:rFonts w:ascii="Arial" w:hAnsi="Arial" w:cs="Arial"/>
          <w:b/>
          <w:color w:val="0000FF"/>
          <w:sz w:val="24"/>
        </w:rPr>
        <w:t>C4-221311</w:t>
      </w:r>
      <w:r>
        <w:rPr>
          <w:rFonts w:ascii="Arial" w:hAnsi="Arial" w:cs="Arial"/>
          <w:b/>
          <w:color w:val="0000FF"/>
          <w:sz w:val="24"/>
        </w:rPr>
        <w:tab/>
      </w:r>
      <w:r>
        <w:rPr>
          <w:rFonts w:ascii="Arial" w:hAnsi="Arial" w:cs="Arial"/>
          <w:b/>
          <w:sz w:val="24"/>
        </w:rPr>
        <w:t>Handling of SmContextRef during Inter-PLMN AMF Mobility</w:t>
      </w:r>
    </w:p>
    <w:p w14:paraId="06ADE780"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v17.4.0</w:t>
      </w:r>
      <w:r>
        <w:rPr>
          <w:i/>
        </w:rPr>
        <w:tab/>
        <w:t xml:space="preserve">  CR-0708  rev  Cat: F (Rel-17)</w:t>
      </w:r>
      <w:r>
        <w:rPr>
          <w:i/>
        </w:rPr>
        <w:br/>
      </w:r>
      <w:r>
        <w:rPr>
          <w:i/>
        </w:rPr>
        <w:br/>
      </w:r>
      <w:r>
        <w:rPr>
          <w:i/>
        </w:rPr>
        <w:tab/>
      </w:r>
      <w:r>
        <w:rPr>
          <w:i/>
        </w:rPr>
        <w:tab/>
      </w:r>
      <w:r>
        <w:rPr>
          <w:i/>
        </w:rPr>
        <w:tab/>
      </w:r>
      <w:r>
        <w:rPr>
          <w:i/>
        </w:rPr>
        <w:tab/>
      </w:r>
      <w:r>
        <w:rPr>
          <w:i/>
        </w:rPr>
        <w:tab/>
        <w:t>Source: ZTE</w:t>
      </w:r>
    </w:p>
    <w:p w14:paraId="7B677ED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5FB16" w14:textId="283A7E58" w:rsidR="003E6F6D" w:rsidRDefault="003E6F6D" w:rsidP="003E6F6D">
      <w:pPr>
        <w:rPr>
          <w:rFonts w:ascii="Arial" w:hAnsi="Arial" w:cs="Arial"/>
          <w:b/>
          <w:sz w:val="24"/>
        </w:rPr>
      </w:pPr>
      <w:r>
        <w:rPr>
          <w:rFonts w:ascii="Arial" w:hAnsi="Arial" w:cs="Arial"/>
          <w:b/>
          <w:color w:val="0000FF"/>
          <w:sz w:val="24"/>
        </w:rPr>
        <w:t>C4-221480</w:t>
      </w:r>
      <w:r>
        <w:rPr>
          <w:rFonts w:ascii="Arial" w:hAnsi="Arial" w:cs="Arial"/>
          <w:b/>
          <w:color w:val="0000FF"/>
          <w:sz w:val="24"/>
        </w:rPr>
        <w:tab/>
      </w:r>
      <w:r>
        <w:rPr>
          <w:rFonts w:ascii="Arial" w:hAnsi="Arial" w:cs="Arial"/>
          <w:b/>
          <w:sz w:val="24"/>
        </w:rPr>
        <w:t>Inter-PLMN mobility of PDU sessions</w:t>
      </w:r>
    </w:p>
    <w:p w14:paraId="68A15C41"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CR-0524  rev 1 Cat: B (Rel-17)</w:t>
      </w:r>
      <w:r>
        <w:rPr>
          <w:i/>
        </w:rPr>
        <w:br/>
      </w:r>
      <w:r>
        <w:rPr>
          <w:i/>
        </w:rPr>
        <w:br/>
      </w:r>
      <w:r>
        <w:rPr>
          <w:i/>
        </w:rPr>
        <w:tab/>
      </w:r>
      <w:r>
        <w:rPr>
          <w:i/>
        </w:rPr>
        <w:tab/>
      </w:r>
      <w:r>
        <w:rPr>
          <w:i/>
        </w:rPr>
        <w:tab/>
      </w:r>
      <w:r>
        <w:rPr>
          <w:i/>
        </w:rPr>
        <w:tab/>
      </w:r>
      <w:r>
        <w:rPr>
          <w:i/>
        </w:rPr>
        <w:tab/>
        <w:t>Source: Nokia, Nokia Shanghai Bell, Huawei, ZTE</w:t>
      </w:r>
    </w:p>
    <w:p w14:paraId="3AAA702C" w14:textId="77777777" w:rsidR="003E6F6D" w:rsidRDefault="003E6F6D" w:rsidP="003E6F6D">
      <w:pPr>
        <w:rPr>
          <w:color w:val="808080"/>
        </w:rPr>
      </w:pPr>
      <w:r>
        <w:rPr>
          <w:color w:val="808080"/>
        </w:rPr>
        <w:t>(Replaces C4-221133)</w:t>
      </w:r>
    </w:p>
    <w:p w14:paraId="36AD3E6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DBCC6" w14:textId="4E706E40" w:rsidR="003E6F6D" w:rsidRDefault="003E6F6D" w:rsidP="003E6F6D">
      <w:pPr>
        <w:rPr>
          <w:rFonts w:ascii="Arial" w:hAnsi="Arial" w:cs="Arial"/>
          <w:b/>
          <w:sz w:val="24"/>
        </w:rPr>
      </w:pPr>
      <w:r>
        <w:rPr>
          <w:rFonts w:ascii="Arial" w:hAnsi="Arial" w:cs="Arial"/>
          <w:b/>
          <w:color w:val="0000FF"/>
          <w:sz w:val="24"/>
        </w:rPr>
        <w:t>C4-221481</w:t>
      </w:r>
      <w:r>
        <w:rPr>
          <w:rFonts w:ascii="Arial" w:hAnsi="Arial" w:cs="Arial"/>
          <w:b/>
          <w:color w:val="0000FF"/>
          <w:sz w:val="24"/>
        </w:rPr>
        <w:tab/>
      </w:r>
      <w:r>
        <w:rPr>
          <w:rFonts w:ascii="Arial" w:hAnsi="Arial" w:cs="Arial"/>
          <w:b/>
          <w:sz w:val="24"/>
        </w:rPr>
        <w:t>Inter-PLMN mobility of PDU sessions</w:t>
      </w:r>
    </w:p>
    <w:p w14:paraId="651E95FA"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CR-0682  rev 1 Cat: B (Rel-17)</w:t>
      </w:r>
      <w:r>
        <w:rPr>
          <w:i/>
        </w:rPr>
        <w:br/>
      </w:r>
      <w:r>
        <w:rPr>
          <w:i/>
        </w:rPr>
        <w:br/>
      </w:r>
      <w:r>
        <w:rPr>
          <w:i/>
        </w:rPr>
        <w:tab/>
      </w:r>
      <w:r>
        <w:rPr>
          <w:i/>
        </w:rPr>
        <w:tab/>
      </w:r>
      <w:r>
        <w:rPr>
          <w:i/>
        </w:rPr>
        <w:tab/>
      </w:r>
      <w:r>
        <w:rPr>
          <w:i/>
        </w:rPr>
        <w:tab/>
      </w:r>
      <w:r>
        <w:rPr>
          <w:i/>
        </w:rPr>
        <w:tab/>
        <w:t>Source: Nokia, Nokia Shanghai Bell, Huawei</w:t>
      </w:r>
    </w:p>
    <w:p w14:paraId="1C6D42BC" w14:textId="77777777" w:rsidR="003E6F6D" w:rsidRDefault="003E6F6D" w:rsidP="003E6F6D">
      <w:pPr>
        <w:rPr>
          <w:color w:val="808080"/>
        </w:rPr>
      </w:pPr>
      <w:r>
        <w:rPr>
          <w:color w:val="808080"/>
        </w:rPr>
        <w:t>(Replaces C4-221134)</w:t>
      </w:r>
    </w:p>
    <w:p w14:paraId="7C3B2A4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270AE" w14:textId="29D541F0" w:rsidR="003E6F6D" w:rsidRDefault="003E6F6D" w:rsidP="003E6F6D">
      <w:pPr>
        <w:rPr>
          <w:rFonts w:ascii="Arial" w:hAnsi="Arial" w:cs="Arial"/>
          <w:b/>
          <w:sz w:val="24"/>
        </w:rPr>
      </w:pPr>
      <w:r>
        <w:rPr>
          <w:rFonts w:ascii="Arial" w:hAnsi="Arial" w:cs="Arial"/>
          <w:b/>
          <w:color w:val="0000FF"/>
          <w:sz w:val="24"/>
        </w:rPr>
        <w:t>C4-221491</w:t>
      </w:r>
      <w:r>
        <w:rPr>
          <w:rFonts w:ascii="Arial" w:hAnsi="Arial" w:cs="Arial"/>
          <w:b/>
          <w:color w:val="0000FF"/>
          <w:sz w:val="24"/>
        </w:rPr>
        <w:tab/>
      </w:r>
      <w:r>
        <w:rPr>
          <w:rFonts w:ascii="Arial" w:hAnsi="Arial" w:cs="Arial"/>
          <w:b/>
          <w:sz w:val="24"/>
        </w:rPr>
        <w:t>Handover of a PDU session with I-SMF from 3GPP to non-3GPP access</w:t>
      </w:r>
    </w:p>
    <w:p w14:paraId="6446E74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v16.10.0</w:t>
      </w:r>
      <w:r>
        <w:rPr>
          <w:i/>
        </w:rPr>
        <w:tab/>
        <w:t xml:space="preserve">  CR-0525  rev 1 Cat: F (Rel-16)</w:t>
      </w:r>
      <w:r>
        <w:rPr>
          <w:i/>
        </w:rPr>
        <w:br/>
      </w:r>
      <w:r>
        <w:rPr>
          <w:i/>
        </w:rPr>
        <w:br/>
      </w:r>
      <w:r>
        <w:rPr>
          <w:i/>
        </w:rPr>
        <w:tab/>
      </w:r>
      <w:r>
        <w:rPr>
          <w:i/>
        </w:rPr>
        <w:tab/>
      </w:r>
      <w:r>
        <w:rPr>
          <w:i/>
        </w:rPr>
        <w:tab/>
      </w:r>
      <w:r>
        <w:rPr>
          <w:i/>
        </w:rPr>
        <w:tab/>
      </w:r>
      <w:r>
        <w:rPr>
          <w:i/>
        </w:rPr>
        <w:tab/>
        <w:t>Source: Nokia, Nokia Shanghai Bell</w:t>
      </w:r>
    </w:p>
    <w:p w14:paraId="69C5E703" w14:textId="77777777" w:rsidR="003E6F6D" w:rsidRDefault="003E6F6D" w:rsidP="003E6F6D">
      <w:pPr>
        <w:rPr>
          <w:color w:val="808080"/>
        </w:rPr>
      </w:pPr>
      <w:r>
        <w:rPr>
          <w:color w:val="808080"/>
        </w:rPr>
        <w:t>(Replaces C4-221160)</w:t>
      </w:r>
    </w:p>
    <w:p w14:paraId="10B2972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F682E" w14:textId="746562D3" w:rsidR="003E6F6D" w:rsidRDefault="003E6F6D" w:rsidP="003E6F6D">
      <w:pPr>
        <w:rPr>
          <w:rFonts w:ascii="Arial" w:hAnsi="Arial" w:cs="Arial"/>
          <w:b/>
          <w:sz w:val="24"/>
        </w:rPr>
      </w:pPr>
      <w:r>
        <w:rPr>
          <w:rFonts w:ascii="Arial" w:hAnsi="Arial" w:cs="Arial"/>
          <w:b/>
          <w:color w:val="0000FF"/>
          <w:sz w:val="24"/>
        </w:rPr>
        <w:t>C4-221492</w:t>
      </w:r>
      <w:r>
        <w:rPr>
          <w:rFonts w:ascii="Arial" w:hAnsi="Arial" w:cs="Arial"/>
          <w:b/>
          <w:color w:val="0000FF"/>
          <w:sz w:val="24"/>
        </w:rPr>
        <w:tab/>
      </w:r>
      <w:r>
        <w:rPr>
          <w:rFonts w:ascii="Arial" w:hAnsi="Arial" w:cs="Arial"/>
          <w:b/>
          <w:sz w:val="24"/>
        </w:rPr>
        <w:t>Handover of a PDU session with I-SMF from 3GPP to non-3GPP access</w:t>
      </w:r>
    </w:p>
    <w:p w14:paraId="66B01F67"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CR-0526  rev 1 Cat: A (Rel-17)</w:t>
      </w:r>
      <w:r>
        <w:rPr>
          <w:i/>
        </w:rPr>
        <w:br/>
      </w:r>
      <w:r>
        <w:rPr>
          <w:i/>
        </w:rPr>
        <w:br/>
      </w:r>
      <w:r>
        <w:rPr>
          <w:i/>
        </w:rPr>
        <w:tab/>
      </w:r>
      <w:r>
        <w:rPr>
          <w:i/>
        </w:rPr>
        <w:tab/>
      </w:r>
      <w:r>
        <w:rPr>
          <w:i/>
        </w:rPr>
        <w:tab/>
      </w:r>
      <w:r>
        <w:rPr>
          <w:i/>
        </w:rPr>
        <w:tab/>
      </w:r>
      <w:r>
        <w:rPr>
          <w:i/>
        </w:rPr>
        <w:tab/>
        <w:t>Source: Nokia, Nokia Shanghai Bell</w:t>
      </w:r>
    </w:p>
    <w:p w14:paraId="7058A665" w14:textId="77777777" w:rsidR="003E6F6D" w:rsidRDefault="003E6F6D" w:rsidP="003E6F6D">
      <w:pPr>
        <w:rPr>
          <w:color w:val="808080"/>
        </w:rPr>
      </w:pPr>
      <w:r>
        <w:rPr>
          <w:color w:val="808080"/>
        </w:rPr>
        <w:t>(Replaces C4-221161)</w:t>
      </w:r>
    </w:p>
    <w:p w14:paraId="0E76A822" w14:textId="77777777" w:rsidR="003E6F6D" w:rsidRDefault="003E6F6D" w:rsidP="003E6F6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D3362" w14:textId="631F7E69" w:rsidR="003E6F6D" w:rsidRDefault="003E6F6D" w:rsidP="003E6F6D">
      <w:pPr>
        <w:rPr>
          <w:rFonts w:ascii="Arial" w:hAnsi="Arial" w:cs="Arial"/>
          <w:b/>
          <w:sz w:val="24"/>
        </w:rPr>
      </w:pPr>
      <w:r>
        <w:rPr>
          <w:rFonts w:ascii="Arial" w:hAnsi="Arial" w:cs="Arial"/>
          <w:b/>
          <w:color w:val="0000FF"/>
          <w:sz w:val="24"/>
        </w:rPr>
        <w:t>C4-221499</w:t>
      </w:r>
      <w:r>
        <w:rPr>
          <w:rFonts w:ascii="Arial" w:hAnsi="Arial" w:cs="Arial"/>
          <w:b/>
          <w:color w:val="0000FF"/>
          <w:sz w:val="24"/>
        </w:rPr>
        <w:tab/>
      </w:r>
      <w:r>
        <w:rPr>
          <w:rFonts w:ascii="Arial" w:hAnsi="Arial" w:cs="Arial"/>
          <w:b/>
          <w:sz w:val="24"/>
        </w:rPr>
        <w:t>PLMN Id of the SMF</w:t>
      </w:r>
    </w:p>
    <w:p w14:paraId="33316E6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CR-0533  rev 1 Cat: B (Rel-17)</w:t>
      </w:r>
      <w:r>
        <w:rPr>
          <w:i/>
        </w:rPr>
        <w:br/>
      </w:r>
      <w:r>
        <w:rPr>
          <w:i/>
        </w:rPr>
        <w:br/>
      </w:r>
      <w:r>
        <w:rPr>
          <w:i/>
        </w:rPr>
        <w:tab/>
      </w:r>
      <w:r>
        <w:rPr>
          <w:i/>
        </w:rPr>
        <w:tab/>
      </w:r>
      <w:r>
        <w:rPr>
          <w:i/>
        </w:rPr>
        <w:tab/>
      </w:r>
      <w:r>
        <w:rPr>
          <w:i/>
        </w:rPr>
        <w:tab/>
      </w:r>
      <w:r>
        <w:rPr>
          <w:i/>
        </w:rPr>
        <w:tab/>
        <w:t>Source: Huawei, Nokia, Nokia Shanghai Bell</w:t>
      </w:r>
    </w:p>
    <w:p w14:paraId="0B0A931F" w14:textId="77777777" w:rsidR="003E6F6D" w:rsidRDefault="003E6F6D" w:rsidP="003E6F6D">
      <w:pPr>
        <w:rPr>
          <w:color w:val="808080"/>
        </w:rPr>
      </w:pPr>
      <w:r>
        <w:rPr>
          <w:color w:val="808080"/>
        </w:rPr>
        <w:t>(Replaces C4-221279)</w:t>
      </w:r>
    </w:p>
    <w:p w14:paraId="088AA6E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1772F" w14:textId="0ECB99BC" w:rsidR="003E6F6D" w:rsidRDefault="003E6F6D" w:rsidP="003E6F6D">
      <w:pPr>
        <w:rPr>
          <w:rFonts w:ascii="Arial" w:hAnsi="Arial" w:cs="Arial"/>
          <w:b/>
          <w:sz w:val="24"/>
        </w:rPr>
      </w:pPr>
      <w:r>
        <w:rPr>
          <w:rFonts w:ascii="Arial" w:hAnsi="Arial" w:cs="Arial"/>
          <w:b/>
          <w:color w:val="0000FF"/>
          <w:sz w:val="24"/>
        </w:rPr>
        <w:t>C4-221500</w:t>
      </w:r>
      <w:r>
        <w:rPr>
          <w:rFonts w:ascii="Arial" w:hAnsi="Arial" w:cs="Arial"/>
          <w:b/>
          <w:color w:val="0000FF"/>
          <w:sz w:val="24"/>
        </w:rPr>
        <w:tab/>
      </w:r>
      <w:r>
        <w:rPr>
          <w:rFonts w:ascii="Arial" w:hAnsi="Arial" w:cs="Arial"/>
          <w:b/>
          <w:sz w:val="24"/>
        </w:rPr>
        <w:t>ServingNetwork in SmContextRetrieveData</w:t>
      </w:r>
    </w:p>
    <w:p w14:paraId="46CA144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CR-0535  rev 1 Cat: B (Rel-17)</w:t>
      </w:r>
      <w:r>
        <w:rPr>
          <w:i/>
        </w:rPr>
        <w:br/>
      </w:r>
      <w:r>
        <w:rPr>
          <w:i/>
        </w:rPr>
        <w:br/>
      </w:r>
      <w:r>
        <w:rPr>
          <w:i/>
        </w:rPr>
        <w:tab/>
      </w:r>
      <w:r>
        <w:rPr>
          <w:i/>
        </w:rPr>
        <w:tab/>
      </w:r>
      <w:r>
        <w:rPr>
          <w:i/>
        </w:rPr>
        <w:tab/>
      </w:r>
      <w:r>
        <w:rPr>
          <w:i/>
        </w:rPr>
        <w:tab/>
      </w:r>
      <w:r>
        <w:rPr>
          <w:i/>
        </w:rPr>
        <w:tab/>
        <w:t>Source: Huawei, Nokia, Nokia Shanghai Bell</w:t>
      </w:r>
    </w:p>
    <w:p w14:paraId="2E987508" w14:textId="77777777" w:rsidR="003E6F6D" w:rsidRDefault="003E6F6D" w:rsidP="003E6F6D">
      <w:pPr>
        <w:rPr>
          <w:color w:val="808080"/>
        </w:rPr>
      </w:pPr>
      <w:r>
        <w:rPr>
          <w:color w:val="808080"/>
        </w:rPr>
        <w:t>(Replaces C4-221281)</w:t>
      </w:r>
    </w:p>
    <w:p w14:paraId="16B310C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5366A" w14:textId="77777777" w:rsidR="003E6F6D" w:rsidRDefault="003E6F6D" w:rsidP="003E6F6D">
      <w:pPr>
        <w:pStyle w:val="Heading4"/>
      </w:pPr>
      <w:bookmarkStart w:id="92" w:name="_Toc97372333"/>
      <w:r>
        <w:t>7.1.3</w:t>
      </w:r>
      <w:r>
        <w:tab/>
        <w:t>CT aspects of Enhancement to the 5GC LoCation Services [5G_eLCS]</w:t>
      </w:r>
      <w:bookmarkEnd w:id="92"/>
    </w:p>
    <w:p w14:paraId="3511F4E8" w14:textId="77777777" w:rsidR="003E6F6D" w:rsidRDefault="003E6F6D" w:rsidP="003E6F6D">
      <w:pPr>
        <w:pStyle w:val="Heading4"/>
      </w:pPr>
      <w:bookmarkStart w:id="93" w:name="_Toc97372334"/>
      <w:r>
        <w:t>7.1.4</w:t>
      </w:r>
      <w:r>
        <w:tab/>
        <w:t>CT Aspects of Media Handling for RAN Delay Budget Reporting in MTSI [E2E_DELAY]</w:t>
      </w:r>
      <w:bookmarkEnd w:id="93"/>
    </w:p>
    <w:p w14:paraId="01375D2B" w14:textId="77777777" w:rsidR="003E6F6D" w:rsidRDefault="003E6F6D" w:rsidP="003E6F6D">
      <w:pPr>
        <w:pStyle w:val="Heading4"/>
      </w:pPr>
      <w:bookmarkStart w:id="94" w:name="_Toc97372335"/>
      <w:r>
        <w:t>7.1.5</w:t>
      </w:r>
      <w:r>
        <w:tab/>
        <w:t>User data interworking, Coexistence and Migration [UDICOM]</w:t>
      </w:r>
      <w:bookmarkEnd w:id="94"/>
    </w:p>
    <w:p w14:paraId="33D5699C" w14:textId="04221647" w:rsidR="003E6F6D" w:rsidRDefault="003E6F6D" w:rsidP="003E6F6D">
      <w:pPr>
        <w:rPr>
          <w:rFonts w:ascii="Arial" w:hAnsi="Arial" w:cs="Arial"/>
          <w:b/>
          <w:sz w:val="24"/>
        </w:rPr>
      </w:pPr>
      <w:r>
        <w:rPr>
          <w:rFonts w:ascii="Arial" w:hAnsi="Arial" w:cs="Arial"/>
          <w:b/>
          <w:color w:val="0000FF"/>
          <w:sz w:val="24"/>
        </w:rPr>
        <w:t>C4-221061</w:t>
      </w:r>
      <w:r>
        <w:rPr>
          <w:rFonts w:ascii="Arial" w:hAnsi="Arial" w:cs="Arial"/>
          <w:b/>
          <w:color w:val="0000FF"/>
          <w:sz w:val="24"/>
        </w:rPr>
        <w:tab/>
      </w:r>
      <w:r>
        <w:rPr>
          <w:rFonts w:ascii="Arial" w:hAnsi="Arial" w:cs="Arial"/>
          <w:b/>
          <w:sz w:val="24"/>
        </w:rPr>
        <w:t>Reachability for SMS subscription</w:t>
      </w:r>
    </w:p>
    <w:p w14:paraId="2570467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v16.5.0</w:t>
      </w:r>
      <w:r>
        <w:rPr>
          <w:i/>
        </w:rPr>
        <w:tab/>
        <w:t xml:space="preserve">  CR-0035  rev  Cat: F (Rel-16)</w:t>
      </w:r>
      <w:r>
        <w:rPr>
          <w:i/>
        </w:rPr>
        <w:br/>
      </w:r>
      <w:r>
        <w:rPr>
          <w:i/>
        </w:rPr>
        <w:br/>
      </w:r>
      <w:r>
        <w:rPr>
          <w:i/>
        </w:rPr>
        <w:tab/>
      </w:r>
      <w:r>
        <w:rPr>
          <w:i/>
        </w:rPr>
        <w:tab/>
      </w:r>
      <w:r>
        <w:rPr>
          <w:i/>
        </w:rPr>
        <w:tab/>
      </w:r>
      <w:r>
        <w:rPr>
          <w:i/>
        </w:rPr>
        <w:tab/>
      </w:r>
      <w:r>
        <w:rPr>
          <w:i/>
        </w:rPr>
        <w:tab/>
        <w:t>Source: Nokia, Nokia Shanghai Bell</w:t>
      </w:r>
    </w:p>
    <w:p w14:paraId="5559157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BD5A11" w14:textId="6A4EC03F" w:rsidR="003E6F6D" w:rsidRDefault="003E6F6D" w:rsidP="003E6F6D">
      <w:pPr>
        <w:rPr>
          <w:rFonts w:ascii="Arial" w:hAnsi="Arial" w:cs="Arial"/>
          <w:b/>
          <w:sz w:val="24"/>
        </w:rPr>
      </w:pPr>
      <w:r>
        <w:rPr>
          <w:rFonts w:ascii="Arial" w:hAnsi="Arial" w:cs="Arial"/>
          <w:b/>
          <w:color w:val="0000FF"/>
          <w:sz w:val="24"/>
        </w:rPr>
        <w:t>C4-221062</w:t>
      </w:r>
      <w:r>
        <w:rPr>
          <w:rFonts w:ascii="Arial" w:hAnsi="Arial" w:cs="Arial"/>
          <w:b/>
          <w:color w:val="0000FF"/>
          <w:sz w:val="24"/>
        </w:rPr>
        <w:tab/>
      </w:r>
      <w:r>
        <w:rPr>
          <w:rFonts w:ascii="Arial" w:hAnsi="Arial" w:cs="Arial"/>
          <w:b/>
          <w:sz w:val="24"/>
        </w:rPr>
        <w:t>Reachability for SMS subscription</w:t>
      </w:r>
    </w:p>
    <w:p w14:paraId="74D12947"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v17.0.0</w:t>
      </w:r>
      <w:r>
        <w:rPr>
          <w:i/>
        </w:rPr>
        <w:tab/>
        <w:t xml:space="preserve">  CR-0036  rev  Cat: A (Rel-17)</w:t>
      </w:r>
      <w:r>
        <w:rPr>
          <w:i/>
        </w:rPr>
        <w:br/>
      </w:r>
      <w:r>
        <w:rPr>
          <w:i/>
        </w:rPr>
        <w:br/>
      </w:r>
      <w:r>
        <w:rPr>
          <w:i/>
        </w:rPr>
        <w:tab/>
      </w:r>
      <w:r>
        <w:rPr>
          <w:i/>
        </w:rPr>
        <w:tab/>
      </w:r>
      <w:r>
        <w:rPr>
          <w:i/>
        </w:rPr>
        <w:tab/>
      </w:r>
      <w:r>
        <w:rPr>
          <w:i/>
        </w:rPr>
        <w:tab/>
      </w:r>
      <w:r>
        <w:rPr>
          <w:i/>
        </w:rPr>
        <w:tab/>
        <w:t>Source: Nokia, Nokia Shanghai Bell</w:t>
      </w:r>
    </w:p>
    <w:p w14:paraId="415734B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32131E" w14:textId="2A4E0419" w:rsidR="003E6F6D" w:rsidRDefault="003E6F6D" w:rsidP="003E6F6D">
      <w:pPr>
        <w:rPr>
          <w:rFonts w:ascii="Arial" w:hAnsi="Arial" w:cs="Arial"/>
          <w:b/>
          <w:sz w:val="24"/>
        </w:rPr>
      </w:pPr>
      <w:r>
        <w:rPr>
          <w:rFonts w:ascii="Arial" w:hAnsi="Arial" w:cs="Arial"/>
          <w:b/>
          <w:color w:val="0000FF"/>
          <w:sz w:val="24"/>
        </w:rPr>
        <w:t>C4-221063</w:t>
      </w:r>
      <w:r>
        <w:rPr>
          <w:rFonts w:ascii="Arial" w:hAnsi="Arial" w:cs="Arial"/>
          <w:b/>
          <w:color w:val="0000FF"/>
          <w:sz w:val="24"/>
        </w:rPr>
        <w:tab/>
      </w:r>
      <w:r>
        <w:rPr>
          <w:rFonts w:ascii="Arial" w:hAnsi="Arial" w:cs="Arial"/>
          <w:b/>
          <w:sz w:val="24"/>
        </w:rPr>
        <w:t>Reachability for SMS subscription</w:t>
      </w:r>
    </w:p>
    <w:p w14:paraId="79FB48C8"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v16.10.0</w:t>
      </w:r>
      <w:r>
        <w:rPr>
          <w:i/>
        </w:rPr>
        <w:tab/>
        <w:t xml:space="preserve">  CR-0804  rev  Cat: F (Rel-16)</w:t>
      </w:r>
      <w:r>
        <w:rPr>
          <w:i/>
        </w:rPr>
        <w:br/>
      </w:r>
      <w:r>
        <w:rPr>
          <w:i/>
        </w:rPr>
        <w:br/>
      </w:r>
      <w:r>
        <w:rPr>
          <w:i/>
        </w:rPr>
        <w:tab/>
      </w:r>
      <w:r>
        <w:rPr>
          <w:i/>
        </w:rPr>
        <w:tab/>
      </w:r>
      <w:r>
        <w:rPr>
          <w:i/>
        </w:rPr>
        <w:tab/>
      </w:r>
      <w:r>
        <w:rPr>
          <w:i/>
        </w:rPr>
        <w:tab/>
      </w:r>
      <w:r>
        <w:rPr>
          <w:i/>
        </w:rPr>
        <w:tab/>
        <w:t>Source: Nokia, Nokia Shanghai Bell</w:t>
      </w:r>
    </w:p>
    <w:p w14:paraId="1C07995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FFEA28" w14:textId="181A0B73" w:rsidR="003E6F6D" w:rsidRDefault="003E6F6D" w:rsidP="003E6F6D">
      <w:pPr>
        <w:rPr>
          <w:rFonts w:ascii="Arial" w:hAnsi="Arial" w:cs="Arial"/>
          <w:b/>
          <w:sz w:val="24"/>
        </w:rPr>
      </w:pPr>
      <w:r>
        <w:rPr>
          <w:rFonts w:ascii="Arial" w:hAnsi="Arial" w:cs="Arial"/>
          <w:b/>
          <w:color w:val="0000FF"/>
          <w:sz w:val="24"/>
        </w:rPr>
        <w:t>C4-221064</w:t>
      </w:r>
      <w:r>
        <w:rPr>
          <w:rFonts w:ascii="Arial" w:hAnsi="Arial" w:cs="Arial"/>
          <w:b/>
          <w:color w:val="0000FF"/>
          <w:sz w:val="24"/>
        </w:rPr>
        <w:tab/>
      </w:r>
      <w:r>
        <w:rPr>
          <w:rFonts w:ascii="Arial" w:hAnsi="Arial" w:cs="Arial"/>
          <w:b/>
          <w:sz w:val="24"/>
        </w:rPr>
        <w:t>Reachability for SMS subscription</w:t>
      </w:r>
    </w:p>
    <w:p w14:paraId="3FE76CAA"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CR-0805  rev  Cat: A (Rel-17)</w:t>
      </w:r>
      <w:r>
        <w:rPr>
          <w:i/>
        </w:rPr>
        <w:br/>
      </w:r>
      <w:r>
        <w:rPr>
          <w:i/>
        </w:rPr>
        <w:lastRenderedPageBreak/>
        <w:br/>
      </w:r>
      <w:r>
        <w:rPr>
          <w:i/>
        </w:rPr>
        <w:tab/>
      </w:r>
      <w:r>
        <w:rPr>
          <w:i/>
        </w:rPr>
        <w:tab/>
      </w:r>
      <w:r>
        <w:rPr>
          <w:i/>
        </w:rPr>
        <w:tab/>
      </w:r>
      <w:r>
        <w:rPr>
          <w:i/>
        </w:rPr>
        <w:tab/>
      </w:r>
      <w:r>
        <w:rPr>
          <w:i/>
        </w:rPr>
        <w:tab/>
        <w:t>Source: Nokia, Nokia Shanghai Bell</w:t>
      </w:r>
    </w:p>
    <w:p w14:paraId="20CBC4D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34B4E5" w14:textId="77777777" w:rsidR="003E6F6D" w:rsidRDefault="003E6F6D" w:rsidP="003E6F6D">
      <w:pPr>
        <w:pStyle w:val="Heading4"/>
      </w:pPr>
      <w:bookmarkStart w:id="95" w:name="_Toc97372336"/>
      <w:r>
        <w:t>7.1.6</w:t>
      </w:r>
      <w:r>
        <w:tab/>
        <w:t>Service based Interface protocol improvements [SBIProtoc16]</w:t>
      </w:r>
      <w:bookmarkEnd w:id="95"/>
    </w:p>
    <w:p w14:paraId="3A360435" w14:textId="2570B445" w:rsidR="003E6F6D" w:rsidRDefault="003E6F6D" w:rsidP="003E6F6D">
      <w:pPr>
        <w:rPr>
          <w:rFonts w:ascii="Arial" w:hAnsi="Arial" w:cs="Arial"/>
          <w:b/>
          <w:sz w:val="24"/>
        </w:rPr>
      </w:pPr>
      <w:r>
        <w:rPr>
          <w:rFonts w:ascii="Arial" w:hAnsi="Arial" w:cs="Arial"/>
          <w:b/>
          <w:color w:val="0000FF"/>
          <w:sz w:val="24"/>
        </w:rPr>
        <w:t>C4-221046</w:t>
      </w:r>
      <w:r>
        <w:rPr>
          <w:rFonts w:ascii="Arial" w:hAnsi="Arial" w:cs="Arial"/>
          <w:b/>
          <w:color w:val="0000FF"/>
          <w:sz w:val="24"/>
        </w:rPr>
        <w:tab/>
      </w:r>
      <w:r>
        <w:rPr>
          <w:rFonts w:ascii="Arial" w:hAnsi="Arial" w:cs="Arial"/>
          <w:b/>
          <w:sz w:val="24"/>
        </w:rPr>
        <w:t>Re-used data type is missing</w:t>
      </w:r>
    </w:p>
    <w:p w14:paraId="712E3FB1"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v16.10.0</w:t>
      </w:r>
      <w:r>
        <w:rPr>
          <w:i/>
        </w:rPr>
        <w:tab/>
        <w:t xml:space="preserve">  CR-0802  rev  Cat: F (Rel-16)</w:t>
      </w:r>
      <w:r>
        <w:rPr>
          <w:i/>
        </w:rPr>
        <w:br/>
      </w:r>
      <w:r>
        <w:rPr>
          <w:i/>
        </w:rPr>
        <w:br/>
      </w:r>
      <w:r>
        <w:rPr>
          <w:i/>
        </w:rPr>
        <w:tab/>
      </w:r>
      <w:r>
        <w:rPr>
          <w:i/>
        </w:rPr>
        <w:tab/>
      </w:r>
      <w:r>
        <w:rPr>
          <w:i/>
        </w:rPr>
        <w:tab/>
      </w:r>
      <w:r>
        <w:rPr>
          <w:i/>
        </w:rPr>
        <w:tab/>
      </w:r>
      <w:r>
        <w:rPr>
          <w:i/>
        </w:rPr>
        <w:tab/>
        <w:t>Source: ZTE</w:t>
      </w:r>
    </w:p>
    <w:p w14:paraId="56A84CD3" w14:textId="77777777" w:rsidR="003E6F6D" w:rsidRDefault="003E6F6D" w:rsidP="003E6F6D">
      <w:pPr>
        <w:rPr>
          <w:rFonts w:ascii="Arial" w:hAnsi="Arial" w:cs="Arial"/>
          <w:b/>
        </w:rPr>
      </w:pPr>
      <w:r>
        <w:rPr>
          <w:rFonts w:ascii="Arial" w:hAnsi="Arial" w:cs="Arial"/>
          <w:b/>
        </w:rPr>
        <w:t xml:space="preserve">Abstract: </w:t>
      </w:r>
    </w:p>
    <w:p w14:paraId="1498BD74" w14:textId="77777777" w:rsidR="003E6F6D" w:rsidRDefault="003E6F6D" w:rsidP="003E6F6D">
      <w:r>
        <w:t>This contribution adds the missing re-used data types.</w:t>
      </w:r>
    </w:p>
    <w:p w14:paraId="2514479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C0877E" w14:textId="26412FFA" w:rsidR="003E6F6D" w:rsidRDefault="003E6F6D" w:rsidP="003E6F6D">
      <w:pPr>
        <w:rPr>
          <w:rFonts w:ascii="Arial" w:hAnsi="Arial" w:cs="Arial"/>
          <w:b/>
          <w:sz w:val="24"/>
        </w:rPr>
      </w:pPr>
      <w:r>
        <w:rPr>
          <w:rFonts w:ascii="Arial" w:hAnsi="Arial" w:cs="Arial"/>
          <w:b/>
          <w:color w:val="0000FF"/>
          <w:sz w:val="24"/>
        </w:rPr>
        <w:t>C4-221047</w:t>
      </w:r>
      <w:r>
        <w:rPr>
          <w:rFonts w:ascii="Arial" w:hAnsi="Arial" w:cs="Arial"/>
          <w:b/>
          <w:color w:val="0000FF"/>
          <w:sz w:val="24"/>
        </w:rPr>
        <w:tab/>
      </w:r>
      <w:r>
        <w:rPr>
          <w:rFonts w:ascii="Arial" w:hAnsi="Arial" w:cs="Arial"/>
          <w:b/>
          <w:sz w:val="24"/>
        </w:rPr>
        <w:t>Re-used data type is missing</w:t>
      </w:r>
    </w:p>
    <w:p w14:paraId="288C4E75"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v17.5.0</w:t>
      </w:r>
      <w:r>
        <w:rPr>
          <w:i/>
        </w:rPr>
        <w:tab/>
        <w:t xml:space="preserve">  CR-0803  rev  Cat: A (Rel-17)</w:t>
      </w:r>
      <w:r>
        <w:rPr>
          <w:i/>
        </w:rPr>
        <w:br/>
      </w:r>
      <w:r>
        <w:rPr>
          <w:i/>
        </w:rPr>
        <w:br/>
      </w:r>
      <w:r>
        <w:rPr>
          <w:i/>
        </w:rPr>
        <w:tab/>
      </w:r>
      <w:r>
        <w:rPr>
          <w:i/>
        </w:rPr>
        <w:tab/>
      </w:r>
      <w:r>
        <w:rPr>
          <w:i/>
        </w:rPr>
        <w:tab/>
      </w:r>
      <w:r>
        <w:rPr>
          <w:i/>
        </w:rPr>
        <w:tab/>
      </w:r>
      <w:r>
        <w:rPr>
          <w:i/>
        </w:rPr>
        <w:tab/>
        <w:t>Source: ZTE</w:t>
      </w:r>
    </w:p>
    <w:p w14:paraId="13F92A75" w14:textId="77777777" w:rsidR="003E6F6D" w:rsidRDefault="003E6F6D" w:rsidP="003E6F6D">
      <w:pPr>
        <w:rPr>
          <w:rFonts w:ascii="Arial" w:hAnsi="Arial" w:cs="Arial"/>
          <w:b/>
        </w:rPr>
      </w:pPr>
      <w:r>
        <w:rPr>
          <w:rFonts w:ascii="Arial" w:hAnsi="Arial" w:cs="Arial"/>
          <w:b/>
        </w:rPr>
        <w:t xml:space="preserve">Abstract: </w:t>
      </w:r>
    </w:p>
    <w:p w14:paraId="6A4EDAF5" w14:textId="77777777" w:rsidR="003E6F6D" w:rsidRDefault="003E6F6D" w:rsidP="003E6F6D">
      <w:r>
        <w:t>This contribution adds the missing re-used data types.</w:t>
      </w:r>
    </w:p>
    <w:p w14:paraId="7418C1D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C4-221452</w:t>
      </w:r>
      <w:r>
        <w:rPr>
          <w:color w:val="993300"/>
          <w:u w:val="single"/>
        </w:rPr>
        <w:t>.</w:t>
      </w:r>
    </w:p>
    <w:p w14:paraId="2DDA45EA" w14:textId="0EB4BF96" w:rsidR="003E6F6D" w:rsidRDefault="003E6F6D" w:rsidP="003E6F6D">
      <w:pPr>
        <w:rPr>
          <w:rFonts w:ascii="Arial" w:hAnsi="Arial" w:cs="Arial"/>
          <w:b/>
          <w:sz w:val="24"/>
        </w:rPr>
      </w:pPr>
      <w:r>
        <w:rPr>
          <w:rFonts w:ascii="Arial" w:hAnsi="Arial" w:cs="Arial"/>
          <w:b/>
          <w:color w:val="0000FF"/>
          <w:sz w:val="24"/>
        </w:rPr>
        <w:t>C4-221048</w:t>
      </w:r>
      <w:r>
        <w:rPr>
          <w:rFonts w:ascii="Arial" w:hAnsi="Arial" w:cs="Arial"/>
          <w:b/>
          <w:color w:val="0000FF"/>
          <w:sz w:val="24"/>
        </w:rPr>
        <w:tab/>
      </w:r>
      <w:r>
        <w:rPr>
          <w:rFonts w:ascii="Arial" w:hAnsi="Arial" w:cs="Arial"/>
          <w:b/>
          <w:sz w:val="24"/>
        </w:rPr>
        <w:t>3xx Redirect Response</w:t>
      </w:r>
    </w:p>
    <w:p w14:paraId="71A86D18"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v16.9.0</w:t>
      </w:r>
      <w:r>
        <w:rPr>
          <w:i/>
        </w:rPr>
        <w:tab/>
        <w:t xml:space="preserve">  CR-0095  rev  Cat: F (Rel-16)</w:t>
      </w:r>
      <w:r>
        <w:rPr>
          <w:i/>
        </w:rPr>
        <w:br/>
      </w:r>
      <w:r>
        <w:rPr>
          <w:i/>
        </w:rPr>
        <w:br/>
      </w:r>
      <w:r>
        <w:rPr>
          <w:i/>
        </w:rPr>
        <w:tab/>
      </w:r>
      <w:r>
        <w:rPr>
          <w:i/>
        </w:rPr>
        <w:tab/>
      </w:r>
      <w:r>
        <w:rPr>
          <w:i/>
        </w:rPr>
        <w:tab/>
      </w:r>
      <w:r>
        <w:rPr>
          <w:i/>
        </w:rPr>
        <w:tab/>
      </w:r>
      <w:r>
        <w:rPr>
          <w:i/>
        </w:rPr>
        <w:tab/>
        <w:t>Source: ZTE</w:t>
      </w:r>
    </w:p>
    <w:p w14:paraId="4E478A73" w14:textId="77777777" w:rsidR="003E6F6D" w:rsidRDefault="003E6F6D" w:rsidP="003E6F6D">
      <w:pPr>
        <w:rPr>
          <w:rFonts w:ascii="Arial" w:hAnsi="Arial" w:cs="Arial"/>
          <w:b/>
        </w:rPr>
      </w:pPr>
      <w:r>
        <w:rPr>
          <w:rFonts w:ascii="Arial" w:hAnsi="Arial" w:cs="Arial"/>
          <w:b/>
        </w:rPr>
        <w:t xml:space="preserve">Abstract: </w:t>
      </w:r>
    </w:p>
    <w:p w14:paraId="27ED2934" w14:textId="77777777" w:rsidR="003E6F6D" w:rsidRDefault="003E6F6D" w:rsidP="003E6F6D">
      <w:r>
        <w:t>This contribution corrects the procedure description for 307/308 response.</w:t>
      </w:r>
    </w:p>
    <w:p w14:paraId="3C5A573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C4-221453</w:t>
      </w:r>
      <w:r>
        <w:rPr>
          <w:color w:val="993300"/>
          <w:u w:val="single"/>
        </w:rPr>
        <w:t>.</w:t>
      </w:r>
    </w:p>
    <w:p w14:paraId="4726A3C6" w14:textId="096D3E72" w:rsidR="003E6F6D" w:rsidRDefault="003E6F6D" w:rsidP="003E6F6D">
      <w:pPr>
        <w:rPr>
          <w:rFonts w:ascii="Arial" w:hAnsi="Arial" w:cs="Arial"/>
          <w:b/>
          <w:sz w:val="24"/>
        </w:rPr>
      </w:pPr>
      <w:r>
        <w:rPr>
          <w:rFonts w:ascii="Arial" w:hAnsi="Arial" w:cs="Arial"/>
          <w:b/>
          <w:color w:val="0000FF"/>
          <w:sz w:val="24"/>
        </w:rPr>
        <w:t>C4-221049</w:t>
      </w:r>
      <w:r>
        <w:rPr>
          <w:rFonts w:ascii="Arial" w:hAnsi="Arial" w:cs="Arial"/>
          <w:b/>
          <w:color w:val="0000FF"/>
          <w:sz w:val="24"/>
        </w:rPr>
        <w:tab/>
      </w:r>
      <w:r>
        <w:rPr>
          <w:rFonts w:ascii="Arial" w:hAnsi="Arial" w:cs="Arial"/>
          <w:b/>
          <w:sz w:val="24"/>
        </w:rPr>
        <w:t>3xx Redirect Response</w:t>
      </w:r>
    </w:p>
    <w:p w14:paraId="05706B3D"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v17.3.0</w:t>
      </w:r>
      <w:r>
        <w:rPr>
          <w:i/>
        </w:rPr>
        <w:tab/>
        <w:t xml:space="preserve">  CR-0096  rev  Cat: A (Rel-17)</w:t>
      </w:r>
      <w:r>
        <w:rPr>
          <w:i/>
        </w:rPr>
        <w:br/>
      </w:r>
      <w:r>
        <w:rPr>
          <w:i/>
        </w:rPr>
        <w:br/>
      </w:r>
      <w:r>
        <w:rPr>
          <w:i/>
        </w:rPr>
        <w:tab/>
      </w:r>
      <w:r>
        <w:rPr>
          <w:i/>
        </w:rPr>
        <w:tab/>
      </w:r>
      <w:r>
        <w:rPr>
          <w:i/>
        </w:rPr>
        <w:tab/>
      </w:r>
      <w:r>
        <w:rPr>
          <w:i/>
        </w:rPr>
        <w:tab/>
      </w:r>
      <w:r>
        <w:rPr>
          <w:i/>
        </w:rPr>
        <w:tab/>
        <w:t>Source: ZTE</w:t>
      </w:r>
    </w:p>
    <w:p w14:paraId="46A0BB26" w14:textId="77777777" w:rsidR="003E6F6D" w:rsidRDefault="003E6F6D" w:rsidP="003E6F6D">
      <w:pPr>
        <w:rPr>
          <w:rFonts w:ascii="Arial" w:hAnsi="Arial" w:cs="Arial"/>
          <w:b/>
        </w:rPr>
      </w:pPr>
      <w:r>
        <w:rPr>
          <w:rFonts w:ascii="Arial" w:hAnsi="Arial" w:cs="Arial"/>
          <w:b/>
        </w:rPr>
        <w:t xml:space="preserve">Abstract: </w:t>
      </w:r>
    </w:p>
    <w:p w14:paraId="557DD556" w14:textId="77777777" w:rsidR="003E6F6D" w:rsidRDefault="003E6F6D" w:rsidP="003E6F6D">
      <w:r>
        <w:t>This contribution corrects the procedure description for 307/308 response.</w:t>
      </w:r>
    </w:p>
    <w:p w14:paraId="5AD6630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C4-221454</w:t>
      </w:r>
      <w:r>
        <w:rPr>
          <w:color w:val="993300"/>
          <w:u w:val="single"/>
        </w:rPr>
        <w:t>.</w:t>
      </w:r>
    </w:p>
    <w:p w14:paraId="3F014FB7" w14:textId="5906780E" w:rsidR="003E6F6D" w:rsidRDefault="003E6F6D" w:rsidP="003E6F6D">
      <w:pPr>
        <w:rPr>
          <w:rFonts w:ascii="Arial" w:hAnsi="Arial" w:cs="Arial"/>
          <w:b/>
          <w:sz w:val="24"/>
        </w:rPr>
      </w:pPr>
      <w:r>
        <w:rPr>
          <w:rFonts w:ascii="Arial" w:hAnsi="Arial" w:cs="Arial"/>
          <w:b/>
          <w:color w:val="0000FF"/>
          <w:sz w:val="24"/>
        </w:rPr>
        <w:t>C4-221050</w:t>
      </w:r>
      <w:r>
        <w:rPr>
          <w:rFonts w:ascii="Arial" w:hAnsi="Arial" w:cs="Arial"/>
          <w:b/>
          <w:color w:val="0000FF"/>
          <w:sz w:val="24"/>
        </w:rPr>
        <w:tab/>
      </w:r>
      <w:r>
        <w:rPr>
          <w:rFonts w:ascii="Arial" w:hAnsi="Arial" w:cs="Arial"/>
          <w:b/>
          <w:sz w:val="24"/>
        </w:rPr>
        <w:t>3xx Redirect Response</w:t>
      </w:r>
    </w:p>
    <w:p w14:paraId="7CEF5684"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v16.6.0</w:t>
      </w:r>
      <w:r>
        <w:rPr>
          <w:i/>
        </w:rPr>
        <w:tab/>
        <w:t xml:space="preserve">  CR-0052  rev  Cat: F (Rel-16)</w:t>
      </w:r>
      <w:r>
        <w:rPr>
          <w:i/>
        </w:rPr>
        <w:br/>
      </w:r>
      <w:r>
        <w:rPr>
          <w:i/>
        </w:rPr>
        <w:br/>
      </w:r>
      <w:r>
        <w:rPr>
          <w:i/>
        </w:rPr>
        <w:tab/>
      </w:r>
      <w:r>
        <w:rPr>
          <w:i/>
        </w:rPr>
        <w:tab/>
      </w:r>
      <w:r>
        <w:rPr>
          <w:i/>
        </w:rPr>
        <w:tab/>
      </w:r>
      <w:r>
        <w:rPr>
          <w:i/>
        </w:rPr>
        <w:tab/>
      </w:r>
      <w:r>
        <w:rPr>
          <w:i/>
        </w:rPr>
        <w:tab/>
        <w:t>Source: ZTE</w:t>
      </w:r>
    </w:p>
    <w:p w14:paraId="48F71423" w14:textId="77777777" w:rsidR="003E6F6D" w:rsidRDefault="003E6F6D" w:rsidP="003E6F6D">
      <w:pPr>
        <w:rPr>
          <w:rFonts w:ascii="Arial" w:hAnsi="Arial" w:cs="Arial"/>
          <w:b/>
        </w:rPr>
      </w:pPr>
      <w:r>
        <w:rPr>
          <w:rFonts w:ascii="Arial" w:hAnsi="Arial" w:cs="Arial"/>
          <w:b/>
        </w:rPr>
        <w:lastRenderedPageBreak/>
        <w:t xml:space="preserve">Abstract: </w:t>
      </w:r>
    </w:p>
    <w:p w14:paraId="3F412E2E" w14:textId="77777777" w:rsidR="003E6F6D" w:rsidRDefault="003E6F6D" w:rsidP="003E6F6D">
      <w:r>
        <w:t>This contribution corrects the procedure description for 307/308 response.</w:t>
      </w:r>
    </w:p>
    <w:p w14:paraId="1E99AF0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C4-221455</w:t>
      </w:r>
      <w:r>
        <w:rPr>
          <w:color w:val="993300"/>
          <w:u w:val="single"/>
        </w:rPr>
        <w:t>.</w:t>
      </w:r>
    </w:p>
    <w:p w14:paraId="6838903E" w14:textId="76C33E9D" w:rsidR="003E6F6D" w:rsidRDefault="003E6F6D" w:rsidP="003E6F6D">
      <w:pPr>
        <w:rPr>
          <w:rFonts w:ascii="Arial" w:hAnsi="Arial" w:cs="Arial"/>
          <w:b/>
          <w:sz w:val="24"/>
        </w:rPr>
      </w:pPr>
      <w:r>
        <w:rPr>
          <w:rFonts w:ascii="Arial" w:hAnsi="Arial" w:cs="Arial"/>
          <w:b/>
          <w:color w:val="0000FF"/>
          <w:sz w:val="24"/>
        </w:rPr>
        <w:t>C4-221051</w:t>
      </w:r>
      <w:r>
        <w:rPr>
          <w:rFonts w:ascii="Arial" w:hAnsi="Arial" w:cs="Arial"/>
          <w:b/>
          <w:color w:val="0000FF"/>
          <w:sz w:val="24"/>
        </w:rPr>
        <w:tab/>
      </w:r>
      <w:r>
        <w:rPr>
          <w:rFonts w:ascii="Arial" w:hAnsi="Arial" w:cs="Arial"/>
          <w:b/>
          <w:sz w:val="24"/>
        </w:rPr>
        <w:t>3xx Redirect Response</w:t>
      </w:r>
    </w:p>
    <w:p w14:paraId="199FAA00"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v17.3.0</w:t>
      </w:r>
      <w:r>
        <w:rPr>
          <w:i/>
        </w:rPr>
        <w:tab/>
        <w:t xml:space="preserve">  CR-0053  rev  Cat: A (Rel-17)</w:t>
      </w:r>
      <w:r>
        <w:rPr>
          <w:i/>
        </w:rPr>
        <w:br/>
      </w:r>
      <w:r>
        <w:rPr>
          <w:i/>
        </w:rPr>
        <w:br/>
      </w:r>
      <w:r>
        <w:rPr>
          <w:i/>
        </w:rPr>
        <w:tab/>
      </w:r>
      <w:r>
        <w:rPr>
          <w:i/>
        </w:rPr>
        <w:tab/>
      </w:r>
      <w:r>
        <w:rPr>
          <w:i/>
        </w:rPr>
        <w:tab/>
      </w:r>
      <w:r>
        <w:rPr>
          <w:i/>
        </w:rPr>
        <w:tab/>
      </w:r>
      <w:r>
        <w:rPr>
          <w:i/>
        </w:rPr>
        <w:tab/>
        <w:t>Source: ZTE</w:t>
      </w:r>
    </w:p>
    <w:p w14:paraId="28A21EAC" w14:textId="77777777" w:rsidR="003E6F6D" w:rsidRDefault="003E6F6D" w:rsidP="003E6F6D">
      <w:pPr>
        <w:rPr>
          <w:rFonts w:ascii="Arial" w:hAnsi="Arial" w:cs="Arial"/>
          <w:b/>
        </w:rPr>
      </w:pPr>
      <w:r>
        <w:rPr>
          <w:rFonts w:ascii="Arial" w:hAnsi="Arial" w:cs="Arial"/>
          <w:b/>
        </w:rPr>
        <w:t xml:space="preserve">Abstract: </w:t>
      </w:r>
    </w:p>
    <w:p w14:paraId="2A3A7364" w14:textId="77777777" w:rsidR="003E6F6D" w:rsidRDefault="003E6F6D" w:rsidP="003E6F6D">
      <w:r>
        <w:t>This contribution corrects the procedure description for 307/308 response.</w:t>
      </w:r>
    </w:p>
    <w:p w14:paraId="5FE9505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C4-221456</w:t>
      </w:r>
      <w:r>
        <w:rPr>
          <w:color w:val="993300"/>
          <w:u w:val="single"/>
        </w:rPr>
        <w:t>.</w:t>
      </w:r>
    </w:p>
    <w:p w14:paraId="3B4616AE" w14:textId="513AC531" w:rsidR="003E6F6D" w:rsidRDefault="003E6F6D" w:rsidP="003E6F6D">
      <w:pPr>
        <w:rPr>
          <w:rFonts w:ascii="Arial" w:hAnsi="Arial" w:cs="Arial"/>
          <w:b/>
          <w:sz w:val="24"/>
        </w:rPr>
      </w:pPr>
      <w:r>
        <w:rPr>
          <w:rFonts w:ascii="Arial" w:hAnsi="Arial" w:cs="Arial"/>
          <w:b/>
          <w:color w:val="0000FF"/>
          <w:sz w:val="24"/>
        </w:rPr>
        <w:t>C4-221052</w:t>
      </w:r>
      <w:r>
        <w:rPr>
          <w:rFonts w:ascii="Arial" w:hAnsi="Arial" w:cs="Arial"/>
          <w:b/>
          <w:color w:val="0000FF"/>
          <w:sz w:val="24"/>
        </w:rPr>
        <w:tab/>
      </w:r>
      <w:r>
        <w:rPr>
          <w:rFonts w:ascii="Arial" w:hAnsi="Arial" w:cs="Arial"/>
          <w:b/>
          <w:sz w:val="24"/>
        </w:rPr>
        <w:t>Incorrect Service Name</w:t>
      </w:r>
    </w:p>
    <w:p w14:paraId="404B9829"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v16.6.0</w:t>
      </w:r>
      <w:r>
        <w:rPr>
          <w:i/>
        </w:rPr>
        <w:tab/>
        <w:t xml:space="preserve">  CR-0054  rev  Cat: F (Rel-16)</w:t>
      </w:r>
      <w:r>
        <w:rPr>
          <w:i/>
        </w:rPr>
        <w:br/>
      </w:r>
      <w:r>
        <w:rPr>
          <w:i/>
        </w:rPr>
        <w:br/>
      </w:r>
      <w:r>
        <w:rPr>
          <w:i/>
        </w:rPr>
        <w:tab/>
      </w:r>
      <w:r>
        <w:rPr>
          <w:i/>
        </w:rPr>
        <w:tab/>
      </w:r>
      <w:r>
        <w:rPr>
          <w:i/>
        </w:rPr>
        <w:tab/>
      </w:r>
      <w:r>
        <w:rPr>
          <w:i/>
        </w:rPr>
        <w:tab/>
      </w:r>
      <w:r>
        <w:rPr>
          <w:i/>
        </w:rPr>
        <w:tab/>
        <w:t>Source: ZTE</w:t>
      </w:r>
    </w:p>
    <w:p w14:paraId="7341D3E4" w14:textId="77777777" w:rsidR="003E6F6D" w:rsidRDefault="003E6F6D" w:rsidP="003E6F6D">
      <w:pPr>
        <w:rPr>
          <w:rFonts w:ascii="Arial" w:hAnsi="Arial" w:cs="Arial"/>
          <w:b/>
        </w:rPr>
      </w:pPr>
      <w:r>
        <w:rPr>
          <w:rFonts w:ascii="Arial" w:hAnsi="Arial" w:cs="Arial"/>
          <w:b/>
        </w:rPr>
        <w:t xml:space="preserve">Abstract: </w:t>
      </w:r>
    </w:p>
    <w:p w14:paraId="7F3C37C2" w14:textId="77777777" w:rsidR="003E6F6D" w:rsidRDefault="003E6F6D" w:rsidP="003E6F6D">
      <w:r>
        <w:t>This contribution proposes correction to the service name in clause 5.2.1.</w:t>
      </w:r>
    </w:p>
    <w:p w14:paraId="09E7607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ABBFF1" w14:textId="6A876D22" w:rsidR="003E6F6D" w:rsidRDefault="003E6F6D" w:rsidP="003E6F6D">
      <w:pPr>
        <w:rPr>
          <w:rFonts w:ascii="Arial" w:hAnsi="Arial" w:cs="Arial"/>
          <w:b/>
          <w:sz w:val="24"/>
        </w:rPr>
      </w:pPr>
      <w:r>
        <w:rPr>
          <w:rFonts w:ascii="Arial" w:hAnsi="Arial" w:cs="Arial"/>
          <w:b/>
          <w:color w:val="0000FF"/>
          <w:sz w:val="24"/>
        </w:rPr>
        <w:t>C4-221053</w:t>
      </w:r>
      <w:r>
        <w:rPr>
          <w:rFonts w:ascii="Arial" w:hAnsi="Arial" w:cs="Arial"/>
          <w:b/>
          <w:color w:val="0000FF"/>
          <w:sz w:val="24"/>
        </w:rPr>
        <w:tab/>
      </w:r>
      <w:r>
        <w:rPr>
          <w:rFonts w:ascii="Arial" w:hAnsi="Arial" w:cs="Arial"/>
          <w:b/>
          <w:sz w:val="24"/>
        </w:rPr>
        <w:t>Incorrect Service Name</w:t>
      </w:r>
    </w:p>
    <w:p w14:paraId="7E236D28"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v17.3.0</w:t>
      </w:r>
      <w:r>
        <w:rPr>
          <w:i/>
        </w:rPr>
        <w:tab/>
        <w:t xml:space="preserve">  CR-0055  rev  Cat: A (Rel-17)</w:t>
      </w:r>
      <w:r>
        <w:rPr>
          <w:i/>
        </w:rPr>
        <w:br/>
      </w:r>
      <w:r>
        <w:rPr>
          <w:i/>
        </w:rPr>
        <w:br/>
      </w:r>
      <w:r>
        <w:rPr>
          <w:i/>
        </w:rPr>
        <w:tab/>
      </w:r>
      <w:r>
        <w:rPr>
          <w:i/>
        </w:rPr>
        <w:tab/>
      </w:r>
      <w:r>
        <w:rPr>
          <w:i/>
        </w:rPr>
        <w:tab/>
      </w:r>
      <w:r>
        <w:rPr>
          <w:i/>
        </w:rPr>
        <w:tab/>
      </w:r>
      <w:r>
        <w:rPr>
          <w:i/>
        </w:rPr>
        <w:tab/>
        <w:t>Source: ZTE</w:t>
      </w:r>
    </w:p>
    <w:p w14:paraId="44B14B21" w14:textId="77777777" w:rsidR="003E6F6D" w:rsidRDefault="003E6F6D" w:rsidP="003E6F6D">
      <w:pPr>
        <w:rPr>
          <w:rFonts w:ascii="Arial" w:hAnsi="Arial" w:cs="Arial"/>
          <w:b/>
        </w:rPr>
      </w:pPr>
      <w:r>
        <w:rPr>
          <w:rFonts w:ascii="Arial" w:hAnsi="Arial" w:cs="Arial"/>
          <w:b/>
        </w:rPr>
        <w:t xml:space="preserve">Abstract: </w:t>
      </w:r>
    </w:p>
    <w:p w14:paraId="5F214420" w14:textId="77777777" w:rsidR="003E6F6D" w:rsidRDefault="003E6F6D" w:rsidP="003E6F6D">
      <w:r>
        <w:t>This contribution proposes correction to the service name in clause 5.2.1.</w:t>
      </w:r>
    </w:p>
    <w:p w14:paraId="6AD0E39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C4-221457</w:t>
      </w:r>
      <w:r>
        <w:rPr>
          <w:color w:val="993300"/>
          <w:u w:val="single"/>
        </w:rPr>
        <w:t>.</w:t>
      </w:r>
    </w:p>
    <w:p w14:paraId="6872B287" w14:textId="6DB4FF81" w:rsidR="003E6F6D" w:rsidRDefault="003E6F6D" w:rsidP="003E6F6D">
      <w:pPr>
        <w:rPr>
          <w:rFonts w:ascii="Arial" w:hAnsi="Arial" w:cs="Arial"/>
          <w:b/>
          <w:sz w:val="24"/>
        </w:rPr>
      </w:pPr>
      <w:r>
        <w:rPr>
          <w:rFonts w:ascii="Arial" w:hAnsi="Arial" w:cs="Arial"/>
          <w:b/>
          <w:color w:val="0000FF"/>
          <w:sz w:val="24"/>
        </w:rPr>
        <w:t>C4-221089</w:t>
      </w:r>
      <w:r>
        <w:rPr>
          <w:rFonts w:ascii="Arial" w:hAnsi="Arial" w:cs="Arial"/>
          <w:b/>
          <w:color w:val="0000FF"/>
          <w:sz w:val="24"/>
        </w:rPr>
        <w:tab/>
      </w:r>
      <w:r>
        <w:rPr>
          <w:rFonts w:ascii="Arial" w:hAnsi="Arial" w:cs="Arial"/>
          <w:b/>
          <w:sz w:val="24"/>
        </w:rPr>
        <w:t>Missing path parameter</w:t>
      </w:r>
    </w:p>
    <w:p w14:paraId="711FDA0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v16.9.0</w:t>
      </w:r>
      <w:r>
        <w:rPr>
          <w:i/>
        </w:rPr>
        <w:tab/>
        <w:t xml:space="preserve">  CR-0418  rev  Cat: F (Rel-16)</w:t>
      </w:r>
      <w:r>
        <w:rPr>
          <w:i/>
        </w:rPr>
        <w:br/>
      </w:r>
      <w:r>
        <w:rPr>
          <w:i/>
        </w:rPr>
        <w:br/>
      </w:r>
      <w:r>
        <w:rPr>
          <w:i/>
        </w:rPr>
        <w:tab/>
      </w:r>
      <w:r>
        <w:rPr>
          <w:i/>
        </w:rPr>
        <w:tab/>
      </w:r>
      <w:r>
        <w:rPr>
          <w:i/>
        </w:rPr>
        <w:tab/>
      </w:r>
      <w:r>
        <w:rPr>
          <w:i/>
        </w:rPr>
        <w:tab/>
      </w:r>
      <w:r>
        <w:rPr>
          <w:i/>
        </w:rPr>
        <w:tab/>
        <w:t>Source: Nokia, Nokia Shanghai Bell</w:t>
      </w:r>
    </w:p>
    <w:p w14:paraId="58032A7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AF538" w14:textId="192E3310" w:rsidR="003E6F6D" w:rsidRDefault="003E6F6D" w:rsidP="003E6F6D">
      <w:pPr>
        <w:rPr>
          <w:rFonts w:ascii="Arial" w:hAnsi="Arial" w:cs="Arial"/>
          <w:b/>
          <w:sz w:val="24"/>
        </w:rPr>
      </w:pPr>
      <w:r>
        <w:rPr>
          <w:rFonts w:ascii="Arial" w:hAnsi="Arial" w:cs="Arial"/>
          <w:b/>
          <w:color w:val="0000FF"/>
          <w:sz w:val="24"/>
        </w:rPr>
        <w:t>C4-221090</w:t>
      </w:r>
      <w:r>
        <w:rPr>
          <w:rFonts w:ascii="Arial" w:hAnsi="Arial" w:cs="Arial"/>
          <w:b/>
          <w:color w:val="0000FF"/>
          <w:sz w:val="24"/>
        </w:rPr>
        <w:tab/>
      </w:r>
      <w:r>
        <w:rPr>
          <w:rFonts w:ascii="Arial" w:hAnsi="Arial" w:cs="Arial"/>
          <w:b/>
          <w:sz w:val="24"/>
        </w:rPr>
        <w:t>Missing path parameter</w:t>
      </w:r>
    </w:p>
    <w:p w14:paraId="49389508"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v17.5.0</w:t>
      </w:r>
      <w:r>
        <w:rPr>
          <w:i/>
        </w:rPr>
        <w:tab/>
        <w:t xml:space="preserve">  CR-0419  rev  Cat: A (Rel-17)</w:t>
      </w:r>
      <w:r>
        <w:rPr>
          <w:i/>
        </w:rPr>
        <w:br/>
      </w:r>
      <w:r>
        <w:rPr>
          <w:i/>
        </w:rPr>
        <w:br/>
      </w:r>
      <w:r>
        <w:rPr>
          <w:i/>
        </w:rPr>
        <w:tab/>
      </w:r>
      <w:r>
        <w:rPr>
          <w:i/>
        </w:rPr>
        <w:tab/>
      </w:r>
      <w:r>
        <w:rPr>
          <w:i/>
        </w:rPr>
        <w:tab/>
      </w:r>
      <w:r>
        <w:rPr>
          <w:i/>
        </w:rPr>
        <w:tab/>
      </w:r>
      <w:r>
        <w:rPr>
          <w:i/>
        </w:rPr>
        <w:tab/>
        <w:t>Source: Nokia, Nokia Shanghai Bell</w:t>
      </w:r>
    </w:p>
    <w:p w14:paraId="19780F4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9B6C5" w14:textId="00C1C982" w:rsidR="003E6F6D" w:rsidRDefault="003E6F6D" w:rsidP="003E6F6D">
      <w:pPr>
        <w:rPr>
          <w:rFonts w:ascii="Arial" w:hAnsi="Arial" w:cs="Arial"/>
          <w:b/>
          <w:sz w:val="24"/>
        </w:rPr>
      </w:pPr>
      <w:r>
        <w:rPr>
          <w:rFonts w:ascii="Arial" w:hAnsi="Arial" w:cs="Arial"/>
          <w:b/>
          <w:color w:val="0000FF"/>
          <w:sz w:val="24"/>
        </w:rPr>
        <w:t>C4-221195</w:t>
      </w:r>
      <w:r>
        <w:rPr>
          <w:rFonts w:ascii="Arial" w:hAnsi="Arial" w:cs="Arial"/>
          <w:b/>
          <w:color w:val="0000FF"/>
          <w:sz w:val="24"/>
        </w:rPr>
        <w:tab/>
      </w:r>
      <w:r>
        <w:rPr>
          <w:rFonts w:ascii="Arial" w:hAnsi="Arial" w:cs="Arial"/>
          <w:b/>
          <w:sz w:val="24"/>
        </w:rPr>
        <w:t>Chapter and OperationId Updates</w:t>
      </w:r>
    </w:p>
    <w:p w14:paraId="31A73CBF"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v16.9.0</w:t>
      </w:r>
      <w:r>
        <w:rPr>
          <w:i/>
        </w:rPr>
        <w:tab/>
        <w:t xml:space="preserve">  CR-0422  rev  Cat: F (Rel-16)</w:t>
      </w:r>
      <w:r>
        <w:rPr>
          <w:i/>
        </w:rPr>
        <w:br/>
      </w:r>
      <w:r>
        <w:rPr>
          <w:i/>
        </w:rPr>
        <w:br/>
      </w:r>
      <w:r>
        <w:rPr>
          <w:i/>
        </w:rPr>
        <w:tab/>
      </w:r>
      <w:r>
        <w:rPr>
          <w:i/>
        </w:rPr>
        <w:tab/>
      </w:r>
      <w:r>
        <w:rPr>
          <w:i/>
        </w:rPr>
        <w:tab/>
      </w:r>
      <w:r>
        <w:rPr>
          <w:i/>
        </w:rPr>
        <w:tab/>
      </w:r>
      <w:r>
        <w:rPr>
          <w:i/>
        </w:rPr>
        <w:tab/>
        <w:t>Source: Hewlett-Packard Enterprise</w:t>
      </w:r>
    </w:p>
    <w:p w14:paraId="7A3FEBF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C1EF3" w14:textId="6B2A59C6" w:rsidR="003E6F6D" w:rsidRDefault="003E6F6D" w:rsidP="003E6F6D">
      <w:pPr>
        <w:rPr>
          <w:rFonts w:ascii="Arial" w:hAnsi="Arial" w:cs="Arial"/>
          <w:b/>
          <w:sz w:val="24"/>
        </w:rPr>
      </w:pPr>
      <w:r>
        <w:rPr>
          <w:rFonts w:ascii="Arial" w:hAnsi="Arial" w:cs="Arial"/>
          <w:b/>
          <w:color w:val="0000FF"/>
          <w:sz w:val="24"/>
        </w:rPr>
        <w:t>C4-221196</w:t>
      </w:r>
      <w:r>
        <w:rPr>
          <w:rFonts w:ascii="Arial" w:hAnsi="Arial" w:cs="Arial"/>
          <w:b/>
          <w:color w:val="0000FF"/>
          <w:sz w:val="24"/>
        </w:rPr>
        <w:tab/>
      </w:r>
      <w:r>
        <w:rPr>
          <w:rFonts w:ascii="Arial" w:hAnsi="Arial" w:cs="Arial"/>
          <w:b/>
          <w:sz w:val="24"/>
        </w:rPr>
        <w:t>Chapter and OperationId Updates</w:t>
      </w:r>
    </w:p>
    <w:p w14:paraId="76A33F2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v17.5.0</w:t>
      </w:r>
      <w:r>
        <w:rPr>
          <w:i/>
        </w:rPr>
        <w:tab/>
        <w:t xml:space="preserve">  CR-0423  rev  Cat: A (Rel-17)</w:t>
      </w:r>
      <w:r>
        <w:rPr>
          <w:i/>
        </w:rPr>
        <w:br/>
      </w:r>
      <w:r>
        <w:rPr>
          <w:i/>
        </w:rPr>
        <w:br/>
      </w:r>
      <w:r>
        <w:rPr>
          <w:i/>
        </w:rPr>
        <w:tab/>
      </w:r>
      <w:r>
        <w:rPr>
          <w:i/>
        </w:rPr>
        <w:tab/>
      </w:r>
      <w:r>
        <w:rPr>
          <w:i/>
        </w:rPr>
        <w:tab/>
      </w:r>
      <w:r>
        <w:rPr>
          <w:i/>
        </w:rPr>
        <w:tab/>
      </w:r>
      <w:r>
        <w:rPr>
          <w:i/>
        </w:rPr>
        <w:tab/>
        <w:t>Source: Hewlett-Packard Enterprise</w:t>
      </w:r>
    </w:p>
    <w:p w14:paraId="16A624B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C4-221436</w:t>
      </w:r>
      <w:r>
        <w:rPr>
          <w:color w:val="993300"/>
          <w:u w:val="single"/>
        </w:rPr>
        <w:t>.</w:t>
      </w:r>
    </w:p>
    <w:p w14:paraId="52C2F3A5" w14:textId="05A49388" w:rsidR="003E6F6D" w:rsidRDefault="003E6F6D" w:rsidP="003E6F6D">
      <w:pPr>
        <w:rPr>
          <w:rFonts w:ascii="Arial" w:hAnsi="Arial" w:cs="Arial"/>
          <w:b/>
          <w:sz w:val="24"/>
        </w:rPr>
      </w:pPr>
      <w:r>
        <w:rPr>
          <w:rFonts w:ascii="Arial" w:hAnsi="Arial" w:cs="Arial"/>
          <w:b/>
          <w:color w:val="0000FF"/>
          <w:sz w:val="24"/>
        </w:rPr>
        <w:t>C4-221199</w:t>
      </w:r>
      <w:r>
        <w:rPr>
          <w:rFonts w:ascii="Arial" w:hAnsi="Arial" w:cs="Arial"/>
          <w:b/>
          <w:color w:val="0000FF"/>
          <w:sz w:val="24"/>
        </w:rPr>
        <w:tab/>
      </w:r>
      <w:r>
        <w:rPr>
          <w:rFonts w:ascii="Arial" w:hAnsi="Arial" w:cs="Arial"/>
          <w:b/>
          <w:sz w:val="24"/>
        </w:rPr>
        <w:t>Routing Indicator</w:t>
      </w:r>
    </w:p>
    <w:p w14:paraId="5F93EC72"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v16.8.0</w:t>
      </w:r>
      <w:r>
        <w:rPr>
          <w:i/>
        </w:rPr>
        <w:tab/>
        <w:t xml:space="preserve">  CR-0148  rev  Cat: F (Rel-16)</w:t>
      </w:r>
      <w:r>
        <w:rPr>
          <w:i/>
        </w:rPr>
        <w:br/>
      </w:r>
      <w:r>
        <w:rPr>
          <w:i/>
        </w:rPr>
        <w:br/>
      </w:r>
      <w:r>
        <w:rPr>
          <w:i/>
        </w:rPr>
        <w:tab/>
      </w:r>
      <w:r>
        <w:rPr>
          <w:i/>
        </w:rPr>
        <w:tab/>
      </w:r>
      <w:r>
        <w:rPr>
          <w:i/>
        </w:rPr>
        <w:tab/>
      </w:r>
      <w:r>
        <w:rPr>
          <w:i/>
        </w:rPr>
        <w:tab/>
      </w:r>
      <w:r>
        <w:rPr>
          <w:i/>
        </w:rPr>
        <w:tab/>
        <w:t>Source: Ericsson</w:t>
      </w:r>
    </w:p>
    <w:p w14:paraId="1B60E72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C8C4B" w14:textId="75395918" w:rsidR="003E6F6D" w:rsidRDefault="003E6F6D" w:rsidP="003E6F6D">
      <w:pPr>
        <w:rPr>
          <w:rFonts w:ascii="Arial" w:hAnsi="Arial" w:cs="Arial"/>
          <w:b/>
          <w:sz w:val="24"/>
        </w:rPr>
      </w:pPr>
      <w:r>
        <w:rPr>
          <w:rFonts w:ascii="Arial" w:hAnsi="Arial" w:cs="Arial"/>
          <w:b/>
          <w:color w:val="0000FF"/>
          <w:sz w:val="24"/>
        </w:rPr>
        <w:t>C4-221200</w:t>
      </w:r>
      <w:r>
        <w:rPr>
          <w:rFonts w:ascii="Arial" w:hAnsi="Arial" w:cs="Arial"/>
          <w:b/>
          <w:color w:val="0000FF"/>
          <w:sz w:val="24"/>
        </w:rPr>
        <w:tab/>
      </w:r>
      <w:r>
        <w:rPr>
          <w:rFonts w:ascii="Arial" w:hAnsi="Arial" w:cs="Arial"/>
          <w:b/>
          <w:sz w:val="24"/>
        </w:rPr>
        <w:t>Routing Indicator</w:t>
      </w:r>
    </w:p>
    <w:p w14:paraId="054DC9EB"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v17.4.0</w:t>
      </w:r>
      <w:r>
        <w:rPr>
          <w:i/>
        </w:rPr>
        <w:tab/>
        <w:t xml:space="preserve">  CR-0149  rev  Cat: A (Rel-17)</w:t>
      </w:r>
      <w:r>
        <w:rPr>
          <w:i/>
        </w:rPr>
        <w:br/>
      </w:r>
      <w:r>
        <w:rPr>
          <w:i/>
        </w:rPr>
        <w:br/>
      </w:r>
      <w:r>
        <w:rPr>
          <w:i/>
        </w:rPr>
        <w:tab/>
      </w:r>
      <w:r>
        <w:rPr>
          <w:i/>
        </w:rPr>
        <w:tab/>
      </w:r>
      <w:r>
        <w:rPr>
          <w:i/>
        </w:rPr>
        <w:tab/>
      </w:r>
      <w:r>
        <w:rPr>
          <w:i/>
        </w:rPr>
        <w:tab/>
      </w:r>
      <w:r>
        <w:rPr>
          <w:i/>
        </w:rPr>
        <w:tab/>
        <w:t>Source: Ericsson</w:t>
      </w:r>
    </w:p>
    <w:p w14:paraId="4A323BA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BEDC6" w14:textId="7DD0676E" w:rsidR="003E6F6D" w:rsidRDefault="003E6F6D" w:rsidP="003E6F6D">
      <w:pPr>
        <w:rPr>
          <w:rFonts w:ascii="Arial" w:hAnsi="Arial" w:cs="Arial"/>
          <w:b/>
          <w:sz w:val="24"/>
        </w:rPr>
      </w:pPr>
      <w:r>
        <w:rPr>
          <w:rFonts w:ascii="Arial" w:hAnsi="Arial" w:cs="Arial"/>
          <w:b/>
          <w:color w:val="0000FF"/>
          <w:sz w:val="24"/>
        </w:rPr>
        <w:t>C4-221347</w:t>
      </w:r>
      <w:r>
        <w:rPr>
          <w:rFonts w:ascii="Arial" w:hAnsi="Arial" w:cs="Arial"/>
          <w:b/>
          <w:color w:val="0000FF"/>
          <w:sz w:val="24"/>
        </w:rPr>
        <w:tab/>
      </w:r>
      <w:r>
        <w:rPr>
          <w:rFonts w:ascii="Arial" w:hAnsi="Arial" w:cs="Arial"/>
          <w:b/>
          <w:sz w:val="24"/>
        </w:rPr>
        <w:t>Corrections on attributes</w:t>
      </w:r>
    </w:p>
    <w:p w14:paraId="10438163"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v16.8.0</w:t>
      </w:r>
      <w:r>
        <w:rPr>
          <w:i/>
        </w:rPr>
        <w:tab/>
        <w:t xml:space="preserve">  CR-0129  rev  Cat: F (Rel-16)</w:t>
      </w:r>
      <w:r>
        <w:rPr>
          <w:i/>
        </w:rPr>
        <w:br/>
      </w:r>
      <w:r>
        <w:rPr>
          <w:i/>
        </w:rPr>
        <w:br/>
      </w:r>
      <w:r>
        <w:rPr>
          <w:i/>
        </w:rPr>
        <w:tab/>
      </w:r>
      <w:r>
        <w:rPr>
          <w:i/>
        </w:rPr>
        <w:tab/>
      </w:r>
      <w:r>
        <w:rPr>
          <w:i/>
        </w:rPr>
        <w:tab/>
      </w:r>
      <w:r>
        <w:rPr>
          <w:i/>
        </w:rPr>
        <w:tab/>
      </w:r>
      <w:r>
        <w:rPr>
          <w:i/>
        </w:rPr>
        <w:tab/>
        <w:t>Source: Huawei</w:t>
      </w:r>
    </w:p>
    <w:p w14:paraId="7A3279C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CED15" w14:textId="28E30CE5" w:rsidR="003E6F6D" w:rsidRDefault="003E6F6D" w:rsidP="003E6F6D">
      <w:pPr>
        <w:rPr>
          <w:rFonts w:ascii="Arial" w:hAnsi="Arial" w:cs="Arial"/>
          <w:b/>
          <w:sz w:val="24"/>
        </w:rPr>
      </w:pPr>
      <w:r>
        <w:rPr>
          <w:rFonts w:ascii="Arial" w:hAnsi="Arial" w:cs="Arial"/>
          <w:b/>
          <w:color w:val="0000FF"/>
          <w:sz w:val="24"/>
        </w:rPr>
        <w:t>C4-221348</w:t>
      </w:r>
      <w:r>
        <w:rPr>
          <w:rFonts w:ascii="Arial" w:hAnsi="Arial" w:cs="Arial"/>
          <w:b/>
          <w:color w:val="0000FF"/>
          <w:sz w:val="24"/>
        </w:rPr>
        <w:tab/>
      </w:r>
      <w:r>
        <w:rPr>
          <w:rFonts w:ascii="Arial" w:hAnsi="Arial" w:cs="Arial"/>
          <w:b/>
          <w:sz w:val="24"/>
        </w:rPr>
        <w:t>Corrections on attributes</w:t>
      </w:r>
    </w:p>
    <w:p w14:paraId="112B1233"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v17.3.0</w:t>
      </w:r>
      <w:r>
        <w:rPr>
          <w:i/>
        </w:rPr>
        <w:tab/>
        <w:t xml:space="preserve">  CR-0130  rev  Cat: A (Rel-17)</w:t>
      </w:r>
      <w:r>
        <w:rPr>
          <w:i/>
        </w:rPr>
        <w:br/>
      </w:r>
      <w:r>
        <w:rPr>
          <w:i/>
        </w:rPr>
        <w:br/>
      </w:r>
      <w:r>
        <w:rPr>
          <w:i/>
        </w:rPr>
        <w:tab/>
      </w:r>
      <w:r>
        <w:rPr>
          <w:i/>
        </w:rPr>
        <w:tab/>
      </w:r>
      <w:r>
        <w:rPr>
          <w:i/>
        </w:rPr>
        <w:tab/>
      </w:r>
      <w:r>
        <w:rPr>
          <w:i/>
        </w:rPr>
        <w:tab/>
      </w:r>
      <w:r>
        <w:rPr>
          <w:i/>
        </w:rPr>
        <w:tab/>
        <w:t>Source: Huawei</w:t>
      </w:r>
    </w:p>
    <w:p w14:paraId="01BC82A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280F7" w14:textId="51152E32" w:rsidR="003E6F6D" w:rsidRDefault="003E6F6D" w:rsidP="003E6F6D">
      <w:pPr>
        <w:rPr>
          <w:rFonts w:ascii="Arial" w:hAnsi="Arial" w:cs="Arial"/>
          <w:b/>
          <w:sz w:val="24"/>
        </w:rPr>
      </w:pPr>
      <w:r>
        <w:rPr>
          <w:rFonts w:ascii="Arial" w:hAnsi="Arial" w:cs="Arial"/>
          <w:b/>
          <w:color w:val="0000FF"/>
          <w:sz w:val="24"/>
        </w:rPr>
        <w:t>C4-221436</w:t>
      </w:r>
      <w:r>
        <w:rPr>
          <w:rFonts w:ascii="Arial" w:hAnsi="Arial" w:cs="Arial"/>
          <w:b/>
          <w:color w:val="0000FF"/>
          <w:sz w:val="24"/>
        </w:rPr>
        <w:tab/>
      </w:r>
      <w:r>
        <w:rPr>
          <w:rFonts w:ascii="Arial" w:hAnsi="Arial" w:cs="Arial"/>
          <w:b/>
          <w:sz w:val="24"/>
        </w:rPr>
        <w:t>Chapter and OperationId Updates</w:t>
      </w:r>
    </w:p>
    <w:p w14:paraId="7686E37E"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v17.5.0</w:t>
      </w:r>
      <w:r>
        <w:rPr>
          <w:i/>
        </w:rPr>
        <w:tab/>
        <w:t xml:space="preserve">  CR-0423  rev 1 Cat: A (Rel-17)</w:t>
      </w:r>
      <w:r>
        <w:rPr>
          <w:i/>
        </w:rPr>
        <w:br/>
      </w:r>
      <w:r>
        <w:rPr>
          <w:i/>
        </w:rPr>
        <w:br/>
      </w:r>
      <w:r>
        <w:rPr>
          <w:i/>
        </w:rPr>
        <w:tab/>
      </w:r>
      <w:r>
        <w:rPr>
          <w:i/>
        </w:rPr>
        <w:tab/>
      </w:r>
      <w:r>
        <w:rPr>
          <w:i/>
        </w:rPr>
        <w:tab/>
      </w:r>
      <w:r>
        <w:rPr>
          <w:i/>
        </w:rPr>
        <w:tab/>
      </w:r>
      <w:r>
        <w:rPr>
          <w:i/>
        </w:rPr>
        <w:tab/>
        <w:t>Source: Hewlett-Packard Enterprise</w:t>
      </w:r>
    </w:p>
    <w:p w14:paraId="77C3BDE3" w14:textId="77777777" w:rsidR="003E6F6D" w:rsidRDefault="003E6F6D" w:rsidP="003E6F6D">
      <w:pPr>
        <w:rPr>
          <w:color w:val="808080"/>
        </w:rPr>
      </w:pPr>
      <w:r>
        <w:rPr>
          <w:color w:val="808080"/>
        </w:rPr>
        <w:t>(Replaces C4-221196)</w:t>
      </w:r>
    </w:p>
    <w:p w14:paraId="22E64B2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A0E01" w14:textId="08BE3B78" w:rsidR="003E6F6D" w:rsidRDefault="003E6F6D" w:rsidP="003E6F6D">
      <w:pPr>
        <w:rPr>
          <w:rFonts w:ascii="Arial" w:hAnsi="Arial" w:cs="Arial"/>
          <w:b/>
          <w:sz w:val="24"/>
        </w:rPr>
      </w:pPr>
      <w:r>
        <w:rPr>
          <w:rFonts w:ascii="Arial" w:hAnsi="Arial" w:cs="Arial"/>
          <w:b/>
          <w:color w:val="0000FF"/>
          <w:sz w:val="24"/>
        </w:rPr>
        <w:t>C4-221452</w:t>
      </w:r>
      <w:r>
        <w:rPr>
          <w:rFonts w:ascii="Arial" w:hAnsi="Arial" w:cs="Arial"/>
          <w:b/>
          <w:color w:val="0000FF"/>
          <w:sz w:val="24"/>
        </w:rPr>
        <w:tab/>
      </w:r>
      <w:r>
        <w:rPr>
          <w:rFonts w:ascii="Arial" w:hAnsi="Arial" w:cs="Arial"/>
          <w:b/>
          <w:sz w:val="24"/>
        </w:rPr>
        <w:t>Re-used data type is missing</w:t>
      </w:r>
    </w:p>
    <w:p w14:paraId="4F2FC3BC"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v17.5.0</w:t>
      </w:r>
      <w:r>
        <w:rPr>
          <w:i/>
        </w:rPr>
        <w:tab/>
        <w:t xml:space="preserve">  CR-0803  rev 1 Cat: F (Rel-17)</w:t>
      </w:r>
      <w:r>
        <w:rPr>
          <w:i/>
        </w:rPr>
        <w:br/>
      </w:r>
      <w:r>
        <w:rPr>
          <w:i/>
        </w:rPr>
        <w:br/>
      </w:r>
      <w:r>
        <w:rPr>
          <w:i/>
        </w:rPr>
        <w:tab/>
      </w:r>
      <w:r>
        <w:rPr>
          <w:i/>
        </w:rPr>
        <w:tab/>
      </w:r>
      <w:r>
        <w:rPr>
          <w:i/>
        </w:rPr>
        <w:tab/>
      </w:r>
      <w:r>
        <w:rPr>
          <w:i/>
        </w:rPr>
        <w:tab/>
      </w:r>
      <w:r>
        <w:rPr>
          <w:i/>
        </w:rPr>
        <w:tab/>
        <w:t>Source: ZTE</w:t>
      </w:r>
    </w:p>
    <w:p w14:paraId="1E7682AA" w14:textId="77777777" w:rsidR="003E6F6D" w:rsidRDefault="003E6F6D" w:rsidP="003E6F6D">
      <w:pPr>
        <w:rPr>
          <w:color w:val="808080"/>
        </w:rPr>
      </w:pPr>
      <w:r>
        <w:rPr>
          <w:color w:val="808080"/>
        </w:rPr>
        <w:t>(Replaces C4-221047)</w:t>
      </w:r>
    </w:p>
    <w:p w14:paraId="70F5795D" w14:textId="77777777" w:rsidR="003E6F6D" w:rsidRDefault="003E6F6D" w:rsidP="003E6F6D">
      <w:pPr>
        <w:rPr>
          <w:rFonts w:ascii="Arial" w:hAnsi="Arial" w:cs="Arial"/>
          <w:b/>
        </w:rPr>
      </w:pPr>
      <w:r>
        <w:rPr>
          <w:rFonts w:ascii="Arial" w:hAnsi="Arial" w:cs="Arial"/>
          <w:b/>
        </w:rPr>
        <w:t xml:space="preserve">Abstract: </w:t>
      </w:r>
    </w:p>
    <w:p w14:paraId="75ADB402" w14:textId="77777777" w:rsidR="003E6F6D" w:rsidRDefault="003E6F6D" w:rsidP="003E6F6D">
      <w:r>
        <w:t>This contribution adds the missing re-used data types.</w:t>
      </w:r>
    </w:p>
    <w:p w14:paraId="5EB43E6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C286A" w14:textId="1444020D" w:rsidR="003E6F6D" w:rsidRDefault="003E6F6D" w:rsidP="003E6F6D">
      <w:pPr>
        <w:rPr>
          <w:rFonts w:ascii="Arial" w:hAnsi="Arial" w:cs="Arial"/>
          <w:b/>
          <w:sz w:val="24"/>
        </w:rPr>
      </w:pPr>
      <w:r>
        <w:rPr>
          <w:rFonts w:ascii="Arial" w:hAnsi="Arial" w:cs="Arial"/>
          <w:b/>
          <w:color w:val="0000FF"/>
          <w:sz w:val="24"/>
        </w:rPr>
        <w:t>C4-221453</w:t>
      </w:r>
      <w:r>
        <w:rPr>
          <w:rFonts w:ascii="Arial" w:hAnsi="Arial" w:cs="Arial"/>
          <w:b/>
          <w:color w:val="0000FF"/>
          <w:sz w:val="24"/>
        </w:rPr>
        <w:tab/>
      </w:r>
      <w:r>
        <w:rPr>
          <w:rFonts w:ascii="Arial" w:hAnsi="Arial" w:cs="Arial"/>
          <w:b/>
          <w:sz w:val="24"/>
        </w:rPr>
        <w:t>3xx Redirect Response</w:t>
      </w:r>
    </w:p>
    <w:p w14:paraId="4FF9A8D1"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v16.9.0</w:t>
      </w:r>
      <w:r>
        <w:rPr>
          <w:i/>
        </w:rPr>
        <w:tab/>
        <w:t xml:space="preserve">  CR-0095  rev 1 Cat: F (Rel-16)</w:t>
      </w:r>
      <w:r>
        <w:rPr>
          <w:i/>
        </w:rPr>
        <w:br/>
      </w:r>
      <w:r>
        <w:rPr>
          <w:i/>
        </w:rPr>
        <w:br/>
      </w:r>
      <w:r>
        <w:rPr>
          <w:i/>
        </w:rPr>
        <w:tab/>
      </w:r>
      <w:r>
        <w:rPr>
          <w:i/>
        </w:rPr>
        <w:tab/>
      </w:r>
      <w:r>
        <w:rPr>
          <w:i/>
        </w:rPr>
        <w:tab/>
      </w:r>
      <w:r>
        <w:rPr>
          <w:i/>
        </w:rPr>
        <w:tab/>
      </w:r>
      <w:r>
        <w:rPr>
          <w:i/>
        </w:rPr>
        <w:tab/>
        <w:t>Source: ZTE</w:t>
      </w:r>
    </w:p>
    <w:p w14:paraId="16DA6A52" w14:textId="77777777" w:rsidR="003E6F6D" w:rsidRDefault="003E6F6D" w:rsidP="003E6F6D">
      <w:pPr>
        <w:rPr>
          <w:color w:val="808080"/>
        </w:rPr>
      </w:pPr>
      <w:r>
        <w:rPr>
          <w:color w:val="808080"/>
        </w:rPr>
        <w:t>(Replaces C4-221048)</w:t>
      </w:r>
    </w:p>
    <w:p w14:paraId="2B417988" w14:textId="77777777" w:rsidR="003E6F6D" w:rsidRDefault="003E6F6D" w:rsidP="003E6F6D">
      <w:pPr>
        <w:rPr>
          <w:rFonts w:ascii="Arial" w:hAnsi="Arial" w:cs="Arial"/>
          <w:b/>
        </w:rPr>
      </w:pPr>
      <w:r>
        <w:rPr>
          <w:rFonts w:ascii="Arial" w:hAnsi="Arial" w:cs="Arial"/>
          <w:b/>
        </w:rPr>
        <w:t xml:space="preserve">Abstract: </w:t>
      </w:r>
    </w:p>
    <w:p w14:paraId="6EE12101" w14:textId="77777777" w:rsidR="003E6F6D" w:rsidRDefault="003E6F6D" w:rsidP="003E6F6D">
      <w:r>
        <w:t>This contribution corrects the procedure description for 307/308 response.</w:t>
      </w:r>
    </w:p>
    <w:p w14:paraId="7175E2F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F7628" w14:textId="064F930A" w:rsidR="003E6F6D" w:rsidRDefault="003E6F6D" w:rsidP="003E6F6D">
      <w:pPr>
        <w:rPr>
          <w:rFonts w:ascii="Arial" w:hAnsi="Arial" w:cs="Arial"/>
          <w:b/>
          <w:sz w:val="24"/>
        </w:rPr>
      </w:pPr>
      <w:r>
        <w:rPr>
          <w:rFonts w:ascii="Arial" w:hAnsi="Arial" w:cs="Arial"/>
          <w:b/>
          <w:color w:val="0000FF"/>
          <w:sz w:val="24"/>
        </w:rPr>
        <w:t>C4-221454</w:t>
      </w:r>
      <w:r>
        <w:rPr>
          <w:rFonts w:ascii="Arial" w:hAnsi="Arial" w:cs="Arial"/>
          <w:b/>
          <w:color w:val="0000FF"/>
          <w:sz w:val="24"/>
        </w:rPr>
        <w:tab/>
      </w:r>
      <w:r>
        <w:rPr>
          <w:rFonts w:ascii="Arial" w:hAnsi="Arial" w:cs="Arial"/>
          <w:b/>
          <w:sz w:val="24"/>
        </w:rPr>
        <w:t>3xx Redirect Response</w:t>
      </w:r>
    </w:p>
    <w:p w14:paraId="3940CEC7"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v17.3.0</w:t>
      </w:r>
      <w:r>
        <w:rPr>
          <w:i/>
        </w:rPr>
        <w:tab/>
        <w:t xml:space="preserve">  CR-0096  rev 1 Cat: A (Rel-17)</w:t>
      </w:r>
      <w:r>
        <w:rPr>
          <w:i/>
        </w:rPr>
        <w:br/>
      </w:r>
      <w:r>
        <w:rPr>
          <w:i/>
        </w:rPr>
        <w:br/>
      </w:r>
      <w:r>
        <w:rPr>
          <w:i/>
        </w:rPr>
        <w:tab/>
      </w:r>
      <w:r>
        <w:rPr>
          <w:i/>
        </w:rPr>
        <w:tab/>
      </w:r>
      <w:r>
        <w:rPr>
          <w:i/>
        </w:rPr>
        <w:tab/>
      </w:r>
      <w:r>
        <w:rPr>
          <w:i/>
        </w:rPr>
        <w:tab/>
      </w:r>
      <w:r>
        <w:rPr>
          <w:i/>
        </w:rPr>
        <w:tab/>
        <w:t>Source: ZTE</w:t>
      </w:r>
    </w:p>
    <w:p w14:paraId="45BEB266" w14:textId="77777777" w:rsidR="003E6F6D" w:rsidRDefault="003E6F6D" w:rsidP="003E6F6D">
      <w:pPr>
        <w:rPr>
          <w:color w:val="808080"/>
        </w:rPr>
      </w:pPr>
      <w:r>
        <w:rPr>
          <w:color w:val="808080"/>
        </w:rPr>
        <w:t>(Replaces C4-221049)</w:t>
      </w:r>
    </w:p>
    <w:p w14:paraId="20DB4A8D" w14:textId="77777777" w:rsidR="003E6F6D" w:rsidRDefault="003E6F6D" w:rsidP="003E6F6D">
      <w:pPr>
        <w:rPr>
          <w:rFonts w:ascii="Arial" w:hAnsi="Arial" w:cs="Arial"/>
          <w:b/>
        </w:rPr>
      </w:pPr>
      <w:r>
        <w:rPr>
          <w:rFonts w:ascii="Arial" w:hAnsi="Arial" w:cs="Arial"/>
          <w:b/>
        </w:rPr>
        <w:t xml:space="preserve">Abstract: </w:t>
      </w:r>
    </w:p>
    <w:p w14:paraId="0EC86C3A" w14:textId="77777777" w:rsidR="003E6F6D" w:rsidRDefault="003E6F6D" w:rsidP="003E6F6D">
      <w:r>
        <w:t>This contribution corrects the procedure description for 307/308 response.</w:t>
      </w:r>
    </w:p>
    <w:p w14:paraId="72713F9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8A4D3" w14:textId="17A6F51E" w:rsidR="003E6F6D" w:rsidRDefault="003E6F6D" w:rsidP="003E6F6D">
      <w:pPr>
        <w:rPr>
          <w:rFonts w:ascii="Arial" w:hAnsi="Arial" w:cs="Arial"/>
          <w:b/>
          <w:sz w:val="24"/>
        </w:rPr>
      </w:pPr>
      <w:r>
        <w:rPr>
          <w:rFonts w:ascii="Arial" w:hAnsi="Arial" w:cs="Arial"/>
          <w:b/>
          <w:color w:val="0000FF"/>
          <w:sz w:val="24"/>
        </w:rPr>
        <w:t>C4-221455</w:t>
      </w:r>
      <w:r>
        <w:rPr>
          <w:rFonts w:ascii="Arial" w:hAnsi="Arial" w:cs="Arial"/>
          <w:b/>
          <w:color w:val="0000FF"/>
          <w:sz w:val="24"/>
        </w:rPr>
        <w:tab/>
      </w:r>
      <w:r>
        <w:rPr>
          <w:rFonts w:ascii="Arial" w:hAnsi="Arial" w:cs="Arial"/>
          <w:b/>
          <w:sz w:val="24"/>
        </w:rPr>
        <w:t>3xx Redirect Response</w:t>
      </w:r>
    </w:p>
    <w:p w14:paraId="79EE4316"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v16.6.0</w:t>
      </w:r>
      <w:r>
        <w:rPr>
          <w:i/>
        </w:rPr>
        <w:tab/>
        <w:t xml:space="preserve">  CR-0052  rev 1 Cat: F (Rel-16)</w:t>
      </w:r>
      <w:r>
        <w:rPr>
          <w:i/>
        </w:rPr>
        <w:br/>
      </w:r>
      <w:r>
        <w:rPr>
          <w:i/>
        </w:rPr>
        <w:br/>
      </w:r>
      <w:r>
        <w:rPr>
          <w:i/>
        </w:rPr>
        <w:tab/>
      </w:r>
      <w:r>
        <w:rPr>
          <w:i/>
        </w:rPr>
        <w:tab/>
      </w:r>
      <w:r>
        <w:rPr>
          <w:i/>
        </w:rPr>
        <w:tab/>
      </w:r>
      <w:r>
        <w:rPr>
          <w:i/>
        </w:rPr>
        <w:tab/>
      </w:r>
      <w:r>
        <w:rPr>
          <w:i/>
        </w:rPr>
        <w:tab/>
        <w:t>Source: ZTE</w:t>
      </w:r>
    </w:p>
    <w:p w14:paraId="095B59D7" w14:textId="77777777" w:rsidR="003E6F6D" w:rsidRDefault="003E6F6D" w:rsidP="003E6F6D">
      <w:pPr>
        <w:rPr>
          <w:color w:val="808080"/>
        </w:rPr>
      </w:pPr>
      <w:r>
        <w:rPr>
          <w:color w:val="808080"/>
        </w:rPr>
        <w:t>(Replaces C4-221050)</w:t>
      </w:r>
    </w:p>
    <w:p w14:paraId="67A3F8CB" w14:textId="77777777" w:rsidR="003E6F6D" w:rsidRDefault="003E6F6D" w:rsidP="003E6F6D">
      <w:pPr>
        <w:rPr>
          <w:rFonts w:ascii="Arial" w:hAnsi="Arial" w:cs="Arial"/>
          <w:b/>
        </w:rPr>
      </w:pPr>
      <w:r>
        <w:rPr>
          <w:rFonts w:ascii="Arial" w:hAnsi="Arial" w:cs="Arial"/>
          <w:b/>
        </w:rPr>
        <w:t xml:space="preserve">Abstract: </w:t>
      </w:r>
    </w:p>
    <w:p w14:paraId="38EF1116" w14:textId="77777777" w:rsidR="003E6F6D" w:rsidRDefault="003E6F6D" w:rsidP="003E6F6D">
      <w:r>
        <w:t>This contribution corrects the procedure description for 307/308 response.</w:t>
      </w:r>
    </w:p>
    <w:p w14:paraId="57F0740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64368" w14:textId="076DD28C" w:rsidR="003E6F6D" w:rsidRDefault="003E6F6D" w:rsidP="003E6F6D">
      <w:pPr>
        <w:rPr>
          <w:rFonts w:ascii="Arial" w:hAnsi="Arial" w:cs="Arial"/>
          <w:b/>
          <w:sz w:val="24"/>
        </w:rPr>
      </w:pPr>
      <w:r>
        <w:rPr>
          <w:rFonts w:ascii="Arial" w:hAnsi="Arial" w:cs="Arial"/>
          <w:b/>
          <w:color w:val="0000FF"/>
          <w:sz w:val="24"/>
        </w:rPr>
        <w:t>C4-221456</w:t>
      </w:r>
      <w:r>
        <w:rPr>
          <w:rFonts w:ascii="Arial" w:hAnsi="Arial" w:cs="Arial"/>
          <w:b/>
          <w:color w:val="0000FF"/>
          <w:sz w:val="24"/>
        </w:rPr>
        <w:tab/>
      </w:r>
      <w:r>
        <w:rPr>
          <w:rFonts w:ascii="Arial" w:hAnsi="Arial" w:cs="Arial"/>
          <w:b/>
          <w:sz w:val="24"/>
        </w:rPr>
        <w:t>3xx Redirect Response</w:t>
      </w:r>
    </w:p>
    <w:p w14:paraId="2FD8F75D"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v17.3.0</w:t>
      </w:r>
      <w:r>
        <w:rPr>
          <w:i/>
        </w:rPr>
        <w:tab/>
        <w:t xml:space="preserve">  CR-0053  rev 1 Cat: A (Rel-17)</w:t>
      </w:r>
      <w:r>
        <w:rPr>
          <w:i/>
        </w:rPr>
        <w:br/>
      </w:r>
      <w:r>
        <w:rPr>
          <w:i/>
        </w:rPr>
        <w:br/>
      </w:r>
      <w:r>
        <w:rPr>
          <w:i/>
        </w:rPr>
        <w:tab/>
      </w:r>
      <w:r>
        <w:rPr>
          <w:i/>
        </w:rPr>
        <w:tab/>
      </w:r>
      <w:r>
        <w:rPr>
          <w:i/>
        </w:rPr>
        <w:tab/>
      </w:r>
      <w:r>
        <w:rPr>
          <w:i/>
        </w:rPr>
        <w:tab/>
      </w:r>
      <w:r>
        <w:rPr>
          <w:i/>
        </w:rPr>
        <w:tab/>
        <w:t>Source: ZTE</w:t>
      </w:r>
    </w:p>
    <w:p w14:paraId="7541B566" w14:textId="77777777" w:rsidR="003E6F6D" w:rsidRDefault="003E6F6D" w:rsidP="003E6F6D">
      <w:pPr>
        <w:rPr>
          <w:color w:val="808080"/>
        </w:rPr>
      </w:pPr>
      <w:r>
        <w:rPr>
          <w:color w:val="808080"/>
        </w:rPr>
        <w:t>(Replaces C4-221051)</w:t>
      </w:r>
    </w:p>
    <w:p w14:paraId="1DD85928" w14:textId="77777777" w:rsidR="003E6F6D" w:rsidRDefault="003E6F6D" w:rsidP="003E6F6D">
      <w:pPr>
        <w:rPr>
          <w:rFonts w:ascii="Arial" w:hAnsi="Arial" w:cs="Arial"/>
          <w:b/>
        </w:rPr>
      </w:pPr>
      <w:r>
        <w:rPr>
          <w:rFonts w:ascii="Arial" w:hAnsi="Arial" w:cs="Arial"/>
          <w:b/>
        </w:rPr>
        <w:lastRenderedPageBreak/>
        <w:t xml:space="preserve">Abstract: </w:t>
      </w:r>
    </w:p>
    <w:p w14:paraId="072046A2" w14:textId="77777777" w:rsidR="003E6F6D" w:rsidRDefault="003E6F6D" w:rsidP="003E6F6D">
      <w:r>
        <w:t>This contribution corrects the procedure description for 307/308 response.</w:t>
      </w:r>
    </w:p>
    <w:p w14:paraId="34FBEA4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2F770" w14:textId="149566BD" w:rsidR="003E6F6D" w:rsidRDefault="003E6F6D" w:rsidP="003E6F6D">
      <w:pPr>
        <w:rPr>
          <w:rFonts w:ascii="Arial" w:hAnsi="Arial" w:cs="Arial"/>
          <w:b/>
          <w:sz w:val="24"/>
        </w:rPr>
      </w:pPr>
      <w:r>
        <w:rPr>
          <w:rFonts w:ascii="Arial" w:hAnsi="Arial" w:cs="Arial"/>
          <w:b/>
          <w:color w:val="0000FF"/>
          <w:sz w:val="24"/>
        </w:rPr>
        <w:t>C4-221457</w:t>
      </w:r>
      <w:r>
        <w:rPr>
          <w:rFonts w:ascii="Arial" w:hAnsi="Arial" w:cs="Arial"/>
          <w:b/>
          <w:color w:val="0000FF"/>
          <w:sz w:val="24"/>
        </w:rPr>
        <w:tab/>
      </w:r>
      <w:r>
        <w:rPr>
          <w:rFonts w:ascii="Arial" w:hAnsi="Arial" w:cs="Arial"/>
          <w:b/>
          <w:sz w:val="24"/>
        </w:rPr>
        <w:t>Incorrect Service Name</w:t>
      </w:r>
    </w:p>
    <w:p w14:paraId="61C64724"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v17.3.0</w:t>
      </w:r>
      <w:r>
        <w:rPr>
          <w:i/>
        </w:rPr>
        <w:tab/>
        <w:t xml:space="preserve">  CR-0055  rev 1 Cat: F (Rel-17)</w:t>
      </w:r>
      <w:r>
        <w:rPr>
          <w:i/>
        </w:rPr>
        <w:br/>
      </w:r>
      <w:r>
        <w:rPr>
          <w:i/>
        </w:rPr>
        <w:br/>
      </w:r>
      <w:r>
        <w:rPr>
          <w:i/>
        </w:rPr>
        <w:tab/>
      </w:r>
      <w:r>
        <w:rPr>
          <w:i/>
        </w:rPr>
        <w:tab/>
      </w:r>
      <w:r>
        <w:rPr>
          <w:i/>
        </w:rPr>
        <w:tab/>
      </w:r>
      <w:r>
        <w:rPr>
          <w:i/>
        </w:rPr>
        <w:tab/>
      </w:r>
      <w:r>
        <w:rPr>
          <w:i/>
        </w:rPr>
        <w:tab/>
        <w:t>Source: ZTE</w:t>
      </w:r>
    </w:p>
    <w:p w14:paraId="02615466" w14:textId="77777777" w:rsidR="003E6F6D" w:rsidRDefault="003E6F6D" w:rsidP="003E6F6D">
      <w:pPr>
        <w:rPr>
          <w:color w:val="808080"/>
        </w:rPr>
      </w:pPr>
      <w:r>
        <w:rPr>
          <w:color w:val="808080"/>
        </w:rPr>
        <w:t>(Replaces C4-221053)</w:t>
      </w:r>
    </w:p>
    <w:p w14:paraId="2376187B" w14:textId="77777777" w:rsidR="003E6F6D" w:rsidRDefault="003E6F6D" w:rsidP="003E6F6D">
      <w:pPr>
        <w:rPr>
          <w:rFonts w:ascii="Arial" w:hAnsi="Arial" w:cs="Arial"/>
          <w:b/>
        </w:rPr>
      </w:pPr>
      <w:r>
        <w:rPr>
          <w:rFonts w:ascii="Arial" w:hAnsi="Arial" w:cs="Arial"/>
          <w:b/>
        </w:rPr>
        <w:t xml:space="preserve">Abstract: </w:t>
      </w:r>
    </w:p>
    <w:p w14:paraId="22C14EB8" w14:textId="77777777" w:rsidR="003E6F6D" w:rsidRDefault="003E6F6D" w:rsidP="003E6F6D">
      <w:r>
        <w:t>This contribution proposes correction to the service name in clause 5.2.1.</w:t>
      </w:r>
    </w:p>
    <w:p w14:paraId="457BE02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45751" w14:textId="77777777" w:rsidR="003E6F6D" w:rsidRDefault="003E6F6D" w:rsidP="003E6F6D">
      <w:pPr>
        <w:pStyle w:val="Heading4"/>
      </w:pPr>
      <w:bookmarkStart w:id="96" w:name="_Toc97372337"/>
      <w:r>
        <w:t>7.1.7</w:t>
      </w:r>
      <w:r>
        <w:tab/>
        <w:t>CT aspects of optimisations on UE radio capability signalling [RACS]</w:t>
      </w:r>
      <w:bookmarkEnd w:id="96"/>
    </w:p>
    <w:p w14:paraId="661DFD8E" w14:textId="77777777" w:rsidR="003E6F6D" w:rsidRDefault="003E6F6D" w:rsidP="003E6F6D">
      <w:pPr>
        <w:pStyle w:val="Heading4"/>
      </w:pPr>
      <w:bookmarkStart w:id="97" w:name="_Toc97372338"/>
      <w:r>
        <w:t>7.1.8</w:t>
      </w:r>
      <w:r>
        <w:tab/>
        <w:t>CT aspect of single radio voice continuity from 5GS to 3G [5G_SRVCC]</w:t>
      </w:r>
      <w:bookmarkEnd w:id="97"/>
    </w:p>
    <w:p w14:paraId="42931230" w14:textId="4F2F52AF" w:rsidR="003E6F6D" w:rsidRDefault="003E6F6D" w:rsidP="003E6F6D">
      <w:pPr>
        <w:rPr>
          <w:rFonts w:ascii="Arial" w:hAnsi="Arial" w:cs="Arial"/>
          <w:b/>
          <w:sz w:val="24"/>
        </w:rPr>
      </w:pPr>
      <w:r>
        <w:rPr>
          <w:rFonts w:ascii="Arial" w:hAnsi="Arial" w:cs="Arial"/>
          <w:b/>
          <w:color w:val="0000FF"/>
          <w:sz w:val="24"/>
        </w:rPr>
        <w:t>C4-221162</w:t>
      </w:r>
      <w:r>
        <w:rPr>
          <w:rFonts w:ascii="Arial" w:hAnsi="Arial" w:cs="Arial"/>
          <w:b/>
          <w:color w:val="0000FF"/>
          <w:sz w:val="24"/>
        </w:rPr>
        <w:tab/>
      </w:r>
      <w:r>
        <w:rPr>
          <w:rFonts w:ascii="Arial" w:hAnsi="Arial" w:cs="Arial"/>
          <w:b/>
          <w:sz w:val="24"/>
        </w:rPr>
        <w:t>CR implementation errors (5G SRVCC from 5GS to 3G)</w:t>
      </w:r>
    </w:p>
    <w:p w14:paraId="4E7389AB"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v16.10.0</w:t>
      </w:r>
      <w:r>
        <w:rPr>
          <w:i/>
        </w:rPr>
        <w:tab/>
        <w:t xml:space="preserve">  CR-2045  rev  Cat: F (Rel-16)</w:t>
      </w:r>
      <w:r>
        <w:rPr>
          <w:i/>
        </w:rPr>
        <w:br/>
      </w:r>
      <w:r>
        <w:rPr>
          <w:i/>
        </w:rPr>
        <w:br/>
      </w:r>
      <w:r>
        <w:rPr>
          <w:i/>
        </w:rPr>
        <w:tab/>
      </w:r>
      <w:r>
        <w:rPr>
          <w:i/>
        </w:rPr>
        <w:tab/>
      </w:r>
      <w:r>
        <w:rPr>
          <w:i/>
        </w:rPr>
        <w:tab/>
      </w:r>
      <w:r>
        <w:rPr>
          <w:i/>
        </w:rPr>
        <w:tab/>
      </w:r>
      <w:r>
        <w:rPr>
          <w:i/>
        </w:rPr>
        <w:tab/>
        <w:t>Source: Nokia, Nokia Shanghai Bell</w:t>
      </w:r>
    </w:p>
    <w:p w14:paraId="149C139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3DDF0" w14:textId="3F910F20" w:rsidR="003E6F6D" w:rsidRDefault="003E6F6D" w:rsidP="003E6F6D">
      <w:pPr>
        <w:rPr>
          <w:rFonts w:ascii="Arial" w:hAnsi="Arial" w:cs="Arial"/>
          <w:b/>
          <w:sz w:val="24"/>
        </w:rPr>
      </w:pPr>
      <w:r>
        <w:rPr>
          <w:rFonts w:ascii="Arial" w:hAnsi="Arial" w:cs="Arial"/>
          <w:b/>
          <w:color w:val="0000FF"/>
          <w:sz w:val="24"/>
        </w:rPr>
        <w:t>C4-221163</w:t>
      </w:r>
      <w:r>
        <w:rPr>
          <w:rFonts w:ascii="Arial" w:hAnsi="Arial" w:cs="Arial"/>
          <w:b/>
          <w:color w:val="0000FF"/>
          <w:sz w:val="24"/>
        </w:rPr>
        <w:tab/>
      </w:r>
      <w:r>
        <w:rPr>
          <w:rFonts w:ascii="Arial" w:hAnsi="Arial" w:cs="Arial"/>
          <w:b/>
          <w:sz w:val="24"/>
        </w:rPr>
        <w:t>CR implementation errors (5G SRVCC from 5GS to 3G)</w:t>
      </w:r>
    </w:p>
    <w:p w14:paraId="3C6ACAC1"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v17.4.0</w:t>
      </w:r>
      <w:r>
        <w:rPr>
          <w:i/>
        </w:rPr>
        <w:tab/>
        <w:t xml:space="preserve">  CR-2039  rev 1 Cat: A (Rel-17)</w:t>
      </w:r>
      <w:r>
        <w:rPr>
          <w:i/>
        </w:rPr>
        <w:br/>
      </w:r>
      <w:r>
        <w:rPr>
          <w:i/>
        </w:rPr>
        <w:br/>
      </w:r>
      <w:r>
        <w:rPr>
          <w:i/>
        </w:rPr>
        <w:tab/>
      </w:r>
      <w:r>
        <w:rPr>
          <w:i/>
        </w:rPr>
        <w:tab/>
      </w:r>
      <w:r>
        <w:rPr>
          <w:i/>
        </w:rPr>
        <w:tab/>
      </w:r>
      <w:r>
        <w:rPr>
          <w:i/>
        </w:rPr>
        <w:tab/>
      </w:r>
      <w:r>
        <w:rPr>
          <w:i/>
        </w:rPr>
        <w:tab/>
        <w:t>Source: Nokia, Nokia Shanghai Bell</w:t>
      </w:r>
    </w:p>
    <w:p w14:paraId="5591562B" w14:textId="77777777" w:rsidR="003E6F6D" w:rsidRDefault="003E6F6D" w:rsidP="003E6F6D">
      <w:pPr>
        <w:rPr>
          <w:color w:val="808080"/>
        </w:rPr>
      </w:pPr>
      <w:r>
        <w:rPr>
          <w:color w:val="808080"/>
        </w:rPr>
        <w:t>(Replaces C4-220110)</w:t>
      </w:r>
    </w:p>
    <w:p w14:paraId="7E174ED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E2786" w14:textId="0F07AC87" w:rsidR="003E6F6D" w:rsidRDefault="003E6F6D" w:rsidP="003E6F6D">
      <w:pPr>
        <w:rPr>
          <w:rFonts w:ascii="Arial" w:hAnsi="Arial" w:cs="Arial"/>
          <w:b/>
          <w:sz w:val="24"/>
        </w:rPr>
      </w:pPr>
      <w:r>
        <w:rPr>
          <w:rFonts w:ascii="Arial" w:hAnsi="Arial" w:cs="Arial"/>
          <w:b/>
          <w:color w:val="0000FF"/>
          <w:sz w:val="24"/>
        </w:rPr>
        <w:t>C4-221164</w:t>
      </w:r>
      <w:r>
        <w:rPr>
          <w:rFonts w:ascii="Arial" w:hAnsi="Arial" w:cs="Arial"/>
          <w:b/>
          <w:color w:val="0000FF"/>
          <w:sz w:val="24"/>
        </w:rPr>
        <w:tab/>
      </w:r>
      <w:r>
        <w:rPr>
          <w:rFonts w:ascii="Arial" w:hAnsi="Arial" w:cs="Arial"/>
          <w:b/>
          <w:sz w:val="24"/>
        </w:rPr>
        <w:t>SRVCC Cause in Forward Relocation Response</w:t>
      </w:r>
    </w:p>
    <w:p w14:paraId="2F159BF4" w14:textId="77777777" w:rsidR="003E6F6D" w:rsidRDefault="003E6F6D">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29.274 v16.10.0</w:t>
      </w:r>
      <w:r>
        <w:tab/>
        <w:t xml:space="preserve">  CR-2046  rev  Cat: F (Rel-16)</w:t>
      </w:r>
      <w:r>
        <w:br/>
      </w:r>
      <w:r>
        <w:br/>
      </w:r>
      <w:r>
        <w:rPr>
          <w:i/>
        </w:rPr>
        <w:tab/>
      </w:r>
      <w:r>
        <w:rPr>
          <w:i/>
        </w:rPr>
        <w:tab/>
      </w:r>
      <w:r>
        <w:rPr>
          <w:i/>
        </w:rPr>
        <w:tab/>
      </w:r>
      <w:r>
        <w:rPr>
          <w:i/>
        </w:rPr>
        <w:tab/>
      </w:r>
      <w:r>
        <w:rPr>
          <w:i/>
        </w:rPr>
        <w:tab/>
        <w:t>Source: Nokia, Nokia Shanghai Bell</w:t>
      </w:r>
    </w:p>
    <w:p w14:paraId="2C15336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72693F" w14:textId="43E14BF2" w:rsidR="00000000" w:rsidRDefault="003E6F6D" w:rsidP="003E6F6D">
      <w:pPr>
        <w:rPr>
          <w:rFonts w:ascii="Arial" w:hAnsi="Arial" w:cs="Arial"/>
          <w:b/>
          <w:sz w:val="24"/>
        </w:rPr>
      </w:pPr>
      <w:r>
        <w:rPr>
          <w:rFonts w:ascii="Arial" w:hAnsi="Arial" w:cs="Arial"/>
          <w:b/>
          <w:color w:val="0000FF"/>
          <w:sz w:val="24"/>
        </w:rPr>
        <w:t>C4-221165</w:t>
      </w:r>
      <w:r>
        <w:rPr>
          <w:rFonts w:ascii="Arial" w:hAnsi="Arial" w:cs="Arial"/>
          <w:b/>
          <w:color w:val="0000FF"/>
          <w:sz w:val="24"/>
        </w:rPr>
        <w:tab/>
      </w:r>
      <w:r>
        <w:rPr>
          <w:rFonts w:ascii="Arial" w:hAnsi="Arial" w:cs="Arial"/>
          <w:b/>
          <w:sz w:val="24"/>
        </w:rPr>
        <w:t>SRVCC Cause in Forward Relocation Response</w:t>
      </w:r>
    </w:p>
    <w:p w14:paraId="2E1E4D9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v17.4.0</w:t>
      </w:r>
      <w:r>
        <w:rPr>
          <w:i/>
        </w:rPr>
        <w:tab/>
        <w:t xml:space="preserve">  CR-2047  rev  Cat: A (Rel-17)</w:t>
      </w:r>
      <w:r>
        <w:rPr>
          <w:i/>
        </w:rPr>
        <w:br/>
      </w:r>
      <w:r>
        <w:rPr>
          <w:i/>
        </w:rPr>
        <w:br/>
      </w:r>
      <w:r>
        <w:rPr>
          <w:i/>
        </w:rPr>
        <w:tab/>
      </w:r>
      <w:r>
        <w:rPr>
          <w:i/>
        </w:rPr>
        <w:tab/>
      </w:r>
      <w:r>
        <w:rPr>
          <w:i/>
        </w:rPr>
        <w:tab/>
      </w:r>
      <w:r>
        <w:rPr>
          <w:i/>
        </w:rPr>
        <w:tab/>
      </w:r>
      <w:r>
        <w:rPr>
          <w:i/>
        </w:rPr>
        <w:tab/>
        <w:t>Source: Nokia, Nokia Shanghai Bell</w:t>
      </w:r>
    </w:p>
    <w:p w14:paraId="1EEC8D2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C4-221493</w:t>
      </w:r>
      <w:r>
        <w:rPr>
          <w:color w:val="993300"/>
          <w:u w:val="single"/>
        </w:rPr>
        <w:t>.</w:t>
      </w:r>
    </w:p>
    <w:p w14:paraId="352B643F" w14:textId="65FA6440" w:rsidR="003E6F6D" w:rsidRDefault="003E6F6D" w:rsidP="003E6F6D">
      <w:pPr>
        <w:rPr>
          <w:rFonts w:ascii="Arial" w:hAnsi="Arial" w:cs="Arial"/>
          <w:b/>
          <w:sz w:val="24"/>
        </w:rPr>
      </w:pPr>
      <w:r>
        <w:rPr>
          <w:rFonts w:ascii="Arial" w:hAnsi="Arial" w:cs="Arial"/>
          <w:b/>
          <w:color w:val="0000FF"/>
          <w:sz w:val="24"/>
        </w:rPr>
        <w:t>C4-221493</w:t>
      </w:r>
      <w:r>
        <w:rPr>
          <w:rFonts w:ascii="Arial" w:hAnsi="Arial" w:cs="Arial"/>
          <w:b/>
          <w:color w:val="0000FF"/>
          <w:sz w:val="24"/>
        </w:rPr>
        <w:tab/>
      </w:r>
      <w:r>
        <w:rPr>
          <w:rFonts w:ascii="Arial" w:hAnsi="Arial" w:cs="Arial"/>
          <w:b/>
          <w:sz w:val="24"/>
        </w:rPr>
        <w:t>SRVCC Cause in Forward Relocation Response</w:t>
      </w:r>
    </w:p>
    <w:p w14:paraId="0ED07B6E"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v17.4.0</w:t>
      </w:r>
      <w:r>
        <w:rPr>
          <w:i/>
        </w:rPr>
        <w:tab/>
        <w:t xml:space="preserve">  CR-2047  rev 1 Cat: F (Rel-17)</w:t>
      </w:r>
      <w:r>
        <w:rPr>
          <w:i/>
        </w:rPr>
        <w:br/>
      </w:r>
      <w:r>
        <w:rPr>
          <w:i/>
        </w:rPr>
        <w:br/>
      </w:r>
      <w:r>
        <w:rPr>
          <w:i/>
        </w:rPr>
        <w:tab/>
      </w:r>
      <w:r>
        <w:rPr>
          <w:i/>
        </w:rPr>
        <w:tab/>
      </w:r>
      <w:r>
        <w:rPr>
          <w:i/>
        </w:rPr>
        <w:tab/>
      </w:r>
      <w:r>
        <w:rPr>
          <w:i/>
        </w:rPr>
        <w:tab/>
      </w:r>
      <w:r>
        <w:rPr>
          <w:i/>
        </w:rPr>
        <w:tab/>
        <w:t>Source: Nokia, Nokia Shanghai Bell</w:t>
      </w:r>
    </w:p>
    <w:p w14:paraId="19E0EF7E" w14:textId="77777777" w:rsidR="003E6F6D" w:rsidRDefault="003E6F6D" w:rsidP="003E6F6D">
      <w:pPr>
        <w:rPr>
          <w:color w:val="808080"/>
        </w:rPr>
      </w:pPr>
      <w:r>
        <w:rPr>
          <w:color w:val="808080"/>
        </w:rPr>
        <w:t>(Replaces C4-221165)</w:t>
      </w:r>
    </w:p>
    <w:p w14:paraId="409BC6A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CB673" w14:textId="77777777" w:rsidR="003E6F6D" w:rsidRDefault="003E6F6D" w:rsidP="003E6F6D">
      <w:pPr>
        <w:pStyle w:val="Heading4"/>
      </w:pPr>
      <w:bookmarkStart w:id="98" w:name="_Toc97372339"/>
      <w:r>
        <w:t>7.1.9</w:t>
      </w:r>
      <w:r>
        <w:tab/>
        <w:t>CT Aspects of 5G URLLC [5G_URLLC]</w:t>
      </w:r>
      <w:bookmarkEnd w:id="98"/>
    </w:p>
    <w:p w14:paraId="40DCBD97" w14:textId="77777777" w:rsidR="003E6F6D" w:rsidRDefault="003E6F6D" w:rsidP="003E6F6D">
      <w:pPr>
        <w:pStyle w:val="Heading4"/>
      </w:pPr>
      <w:bookmarkStart w:id="99" w:name="_Toc97372340"/>
      <w:r>
        <w:t>7.1.10</w:t>
      </w:r>
      <w:r>
        <w:tab/>
        <w:t>SBA interactions between IMS and 5GC [eIMS5G_SBA]</w:t>
      </w:r>
      <w:bookmarkEnd w:id="99"/>
    </w:p>
    <w:p w14:paraId="2519BD27" w14:textId="77777777" w:rsidR="003E6F6D" w:rsidRDefault="003E6F6D" w:rsidP="003E6F6D">
      <w:pPr>
        <w:pStyle w:val="Heading4"/>
      </w:pPr>
      <w:bookmarkStart w:id="100" w:name="_Toc97372341"/>
      <w:r>
        <w:t>7.1.11</w:t>
      </w:r>
      <w:r>
        <w:tab/>
        <w:t>Load and Overload Control of 5GC Service Based Interfaces [LOLC]</w:t>
      </w:r>
      <w:bookmarkEnd w:id="100"/>
    </w:p>
    <w:p w14:paraId="5B7273DD" w14:textId="77777777" w:rsidR="003E6F6D" w:rsidRDefault="003E6F6D" w:rsidP="003E6F6D">
      <w:pPr>
        <w:pStyle w:val="Heading4"/>
      </w:pPr>
      <w:bookmarkStart w:id="101" w:name="_Toc97372342"/>
      <w:r>
        <w:t>7.1.12</w:t>
      </w:r>
      <w:r>
        <w:tab/>
        <w:t>5GS Enhanced support of OTA mechanism for configuration parameter update [5GS_OTAF]</w:t>
      </w:r>
      <w:bookmarkEnd w:id="101"/>
    </w:p>
    <w:p w14:paraId="6868E880" w14:textId="77777777" w:rsidR="003E6F6D" w:rsidRDefault="003E6F6D" w:rsidP="003E6F6D">
      <w:pPr>
        <w:pStyle w:val="Heading4"/>
      </w:pPr>
      <w:bookmarkStart w:id="102" w:name="_Toc97372343"/>
      <w:r>
        <w:t>7.1.13</w:t>
      </w:r>
      <w:r>
        <w:tab/>
        <w:t>CT aspects of support for integrated access and backhaul [IABARC-CT]</w:t>
      </w:r>
      <w:bookmarkEnd w:id="102"/>
    </w:p>
    <w:p w14:paraId="3DDA9C89" w14:textId="77777777" w:rsidR="003E6F6D" w:rsidRDefault="003E6F6D" w:rsidP="003E6F6D">
      <w:pPr>
        <w:pStyle w:val="Heading4"/>
      </w:pPr>
      <w:bookmarkStart w:id="103" w:name="_Toc97372344"/>
      <w:r>
        <w:t>7.1.14</w:t>
      </w:r>
      <w:r>
        <w:tab/>
        <w:t>Nudsf Service Based Interface [NUDSF]</w:t>
      </w:r>
      <w:bookmarkEnd w:id="103"/>
    </w:p>
    <w:p w14:paraId="42FF7C6A" w14:textId="77777777" w:rsidR="003E6F6D" w:rsidRDefault="003E6F6D" w:rsidP="003E6F6D">
      <w:pPr>
        <w:pStyle w:val="Heading4"/>
      </w:pPr>
      <w:bookmarkStart w:id="104" w:name="_Toc97372345"/>
      <w:r>
        <w:t>7.1.15</w:t>
      </w:r>
      <w:r>
        <w:tab/>
        <w:t>Nsoraf Service Based Interface [NSORAF]</w:t>
      </w:r>
      <w:bookmarkEnd w:id="104"/>
    </w:p>
    <w:p w14:paraId="768E04E1" w14:textId="77777777" w:rsidR="003E6F6D" w:rsidRDefault="003E6F6D" w:rsidP="003E6F6D">
      <w:pPr>
        <w:pStyle w:val="Heading3"/>
      </w:pPr>
      <w:bookmarkStart w:id="105" w:name="_Toc97372346"/>
      <w:r>
        <w:t>7.2</w:t>
      </w:r>
      <w:r>
        <w:tab/>
        <w:t>CT4 Supported WIs</w:t>
      </w:r>
      <w:bookmarkEnd w:id="105"/>
    </w:p>
    <w:p w14:paraId="53589EDA" w14:textId="77777777" w:rsidR="003E6F6D" w:rsidRDefault="003E6F6D" w:rsidP="003E6F6D">
      <w:pPr>
        <w:pStyle w:val="Heading4"/>
      </w:pPr>
      <w:bookmarkStart w:id="106" w:name="_Toc97372347"/>
      <w:r>
        <w:t>7.2.1</w:t>
      </w:r>
      <w:r>
        <w:tab/>
        <w:t>CT aspects on Enablers for Network Automation for 5G [eNA]</w:t>
      </w:r>
      <w:bookmarkEnd w:id="106"/>
    </w:p>
    <w:p w14:paraId="7B19AF3E" w14:textId="77777777" w:rsidR="003E6F6D" w:rsidRDefault="003E6F6D" w:rsidP="003E6F6D">
      <w:pPr>
        <w:pStyle w:val="Heading4"/>
      </w:pPr>
      <w:bookmarkStart w:id="107" w:name="_Toc97372348"/>
      <w:r>
        <w:t>7.2.2</w:t>
      </w:r>
      <w:r>
        <w:tab/>
        <w:t>CT aspects of Access Traffic Steering, Switch and Splitting support in 5G system [ATSSS]</w:t>
      </w:r>
      <w:bookmarkEnd w:id="107"/>
    </w:p>
    <w:p w14:paraId="6C1D0276" w14:textId="77777777" w:rsidR="003E6F6D" w:rsidRDefault="003E6F6D" w:rsidP="003E6F6D">
      <w:pPr>
        <w:pStyle w:val="Heading4"/>
      </w:pPr>
      <w:bookmarkStart w:id="108" w:name="_Toc97372349"/>
      <w:r>
        <w:t>7.2.3</w:t>
      </w:r>
      <w:r>
        <w:tab/>
        <w:t>CT aspects of 5GS enhanced support of vertical and LAN services [Vertical_LAN]</w:t>
      </w:r>
      <w:bookmarkEnd w:id="108"/>
    </w:p>
    <w:p w14:paraId="51E4C610" w14:textId="11C34589" w:rsidR="003E6F6D" w:rsidRDefault="003E6F6D" w:rsidP="003E6F6D">
      <w:pPr>
        <w:rPr>
          <w:rFonts w:ascii="Arial" w:hAnsi="Arial" w:cs="Arial"/>
          <w:b/>
          <w:sz w:val="24"/>
        </w:rPr>
      </w:pPr>
      <w:r>
        <w:rPr>
          <w:rFonts w:ascii="Arial" w:hAnsi="Arial" w:cs="Arial"/>
          <w:b/>
          <w:color w:val="0000FF"/>
          <w:sz w:val="24"/>
        </w:rPr>
        <w:t>C4-221190</w:t>
      </w:r>
      <w:r>
        <w:rPr>
          <w:rFonts w:ascii="Arial" w:hAnsi="Arial" w:cs="Arial"/>
          <w:b/>
          <w:color w:val="0000FF"/>
          <w:sz w:val="24"/>
        </w:rPr>
        <w:tab/>
      </w:r>
      <w:r>
        <w:rPr>
          <w:rFonts w:ascii="Arial" w:hAnsi="Arial" w:cs="Arial"/>
          <w:b/>
          <w:sz w:val="24"/>
        </w:rPr>
        <w:t>RID for SNPN UEs</w:t>
      </w:r>
    </w:p>
    <w:p w14:paraId="575EA194"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v16.8.0</w:t>
      </w:r>
      <w:r>
        <w:rPr>
          <w:i/>
        </w:rPr>
        <w:tab/>
        <w:t xml:space="preserve">  CR-0631  rev  Cat: F (Rel-16)</w:t>
      </w:r>
      <w:r>
        <w:rPr>
          <w:i/>
        </w:rPr>
        <w:br/>
      </w:r>
      <w:r>
        <w:rPr>
          <w:i/>
        </w:rPr>
        <w:br/>
      </w:r>
      <w:r>
        <w:rPr>
          <w:i/>
        </w:rPr>
        <w:tab/>
      </w:r>
      <w:r>
        <w:rPr>
          <w:i/>
        </w:rPr>
        <w:tab/>
      </w:r>
      <w:r>
        <w:rPr>
          <w:i/>
        </w:rPr>
        <w:tab/>
      </w:r>
      <w:r>
        <w:rPr>
          <w:i/>
        </w:rPr>
        <w:tab/>
      </w:r>
      <w:r>
        <w:rPr>
          <w:i/>
        </w:rPr>
        <w:tab/>
        <w:t>Source: Ericsson</w:t>
      </w:r>
    </w:p>
    <w:p w14:paraId="776717D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F5E15" w14:textId="5F654EB0" w:rsidR="003E6F6D" w:rsidRDefault="003E6F6D" w:rsidP="003E6F6D">
      <w:pPr>
        <w:rPr>
          <w:rFonts w:ascii="Arial" w:hAnsi="Arial" w:cs="Arial"/>
          <w:b/>
          <w:sz w:val="24"/>
        </w:rPr>
      </w:pPr>
      <w:r>
        <w:rPr>
          <w:rFonts w:ascii="Arial" w:hAnsi="Arial" w:cs="Arial"/>
          <w:b/>
          <w:color w:val="0000FF"/>
          <w:sz w:val="24"/>
        </w:rPr>
        <w:t>C4-221191</w:t>
      </w:r>
      <w:r>
        <w:rPr>
          <w:rFonts w:ascii="Arial" w:hAnsi="Arial" w:cs="Arial"/>
          <w:b/>
          <w:color w:val="0000FF"/>
          <w:sz w:val="24"/>
        </w:rPr>
        <w:tab/>
      </w:r>
      <w:r>
        <w:rPr>
          <w:rFonts w:ascii="Arial" w:hAnsi="Arial" w:cs="Arial"/>
          <w:b/>
          <w:sz w:val="24"/>
        </w:rPr>
        <w:t>RID for SNPN UEs</w:t>
      </w:r>
    </w:p>
    <w:p w14:paraId="4A8C656E"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v17.4.0</w:t>
      </w:r>
      <w:r>
        <w:rPr>
          <w:i/>
        </w:rPr>
        <w:tab/>
        <w:t xml:space="preserve">  CR-0632  rev  Cat: A (Rel-17)</w:t>
      </w:r>
      <w:r>
        <w:rPr>
          <w:i/>
        </w:rPr>
        <w:br/>
      </w:r>
      <w:r>
        <w:rPr>
          <w:i/>
        </w:rPr>
        <w:br/>
      </w:r>
      <w:r>
        <w:rPr>
          <w:i/>
        </w:rPr>
        <w:tab/>
      </w:r>
      <w:r>
        <w:rPr>
          <w:i/>
        </w:rPr>
        <w:tab/>
      </w:r>
      <w:r>
        <w:rPr>
          <w:i/>
        </w:rPr>
        <w:tab/>
      </w:r>
      <w:r>
        <w:rPr>
          <w:i/>
        </w:rPr>
        <w:tab/>
      </w:r>
      <w:r>
        <w:rPr>
          <w:i/>
        </w:rPr>
        <w:tab/>
        <w:t>Source: Ericsson</w:t>
      </w:r>
    </w:p>
    <w:p w14:paraId="40373B6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A608A" w14:textId="77777777" w:rsidR="003E6F6D" w:rsidRDefault="003E6F6D" w:rsidP="003E6F6D">
      <w:pPr>
        <w:pStyle w:val="Heading4"/>
      </w:pPr>
      <w:bookmarkStart w:id="109" w:name="_Toc97372350"/>
      <w:r>
        <w:t>7.2.4</w:t>
      </w:r>
      <w:r>
        <w:tab/>
        <w:t>CT aspects of Cellular IoT support and evolution for the 5G System [5G_CIoT]</w:t>
      </w:r>
      <w:bookmarkEnd w:id="109"/>
    </w:p>
    <w:p w14:paraId="4C88AB0D" w14:textId="48AEEBF4" w:rsidR="003E6F6D" w:rsidRDefault="003E6F6D" w:rsidP="003E6F6D">
      <w:pPr>
        <w:rPr>
          <w:rFonts w:ascii="Arial" w:hAnsi="Arial" w:cs="Arial"/>
          <w:b/>
          <w:sz w:val="24"/>
        </w:rPr>
      </w:pPr>
      <w:r>
        <w:rPr>
          <w:rFonts w:ascii="Arial" w:hAnsi="Arial" w:cs="Arial"/>
          <w:b/>
          <w:color w:val="0000FF"/>
          <w:sz w:val="24"/>
        </w:rPr>
        <w:t>C4-221066</w:t>
      </w:r>
      <w:r>
        <w:rPr>
          <w:rFonts w:ascii="Arial" w:hAnsi="Arial" w:cs="Arial"/>
          <w:b/>
          <w:color w:val="0000FF"/>
          <w:sz w:val="24"/>
        </w:rPr>
        <w:tab/>
      </w:r>
      <w:r>
        <w:rPr>
          <w:rFonts w:ascii="Arial" w:hAnsi="Arial" w:cs="Arial"/>
          <w:b/>
          <w:sz w:val="24"/>
        </w:rPr>
        <w:t>Default value for noEeSubscriptionInd</w:t>
      </w:r>
    </w:p>
    <w:p w14:paraId="248125EA"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v16.10.0</w:t>
      </w:r>
      <w:r>
        <w:rPr>
          <w:i/>
        </w:rPr>
        <w:tab/>
        <w:t xml:space="preserve">  CR-0806  rev  Cat: F (Rel-16)</w:t>
      </w:r>
      <w:r>
        <w:rPr>
          <w:i/>
        </w:rPr>
        <w:br/>
      </w:r>
      <w:r>
        <w:rPr>
          <w:i/>
        </w:rPr>
        <w:br/>
      </w:r>
      <w:r>
        <w:rPr>
          <w:i/>
        </w:rPr>
        <w:tab/>
      </w:r>
      <w:r>
        <w:rPr>
          <w:i/>
        </w:rPr>
        <w:tab/>
      </w:r>
      <w:r>
        <w:rPr>
          <w:i/>
        </w:rPr>
        <w:tab/>
      </w:r>
      <w:r>
        <w:rPr>
          <w:i/>
        </w:rPr>
        <w:tab/>
      </w:r>
      <w:r>
        <w:rPr>
          <w:i/>
        </w:rPr>
        <w:tab/>
        <w:t>Source: Nokia, Nokia Shanghai Bell</w:t>
      </w:r>
    </w:p>
    <w:p w14:paraId="5F7C50D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C4-221464</w:t>
      </w:r>
      <w:r>
        <w:rPr>
          <w:color w:val="993300"/>
          <w:u w:val="single"/>
        </w:rPr>
        <w:t>.</w:t>
      </w:r>
    </w:p>
    <w:p w14:paraId="799ED11F" w14:textId="68E4B36D" w:rsidR="003E6F6D" w:rsidRDefault="003E6F6D" w:rsidP="003E6F6D">
      <w:pPr>
        <w:rPr>
          <w:rFonts w:ascii="Arial" w:hAnsi="Arial" w:cs="Arial"/>
          <w:b/>
          <w:sz w:val="24"/>
        </w:rPr>
      </w:pPr>
      <w:r>
        <w:rPr>
          <w:rFonts w:ascii="Arial" w:hAnsi="Arial" w:cs="Arial"/>
          <w:b/>
          <w:color w:val="0000FF"/>
          <w:sz w:val="24"/>
        </w:rPr>
        <w:t>C4-221067</w:t>
      </w:r>
      <w:r>
        <w:rPr>
          <w:rFonts w:ascii="Arial" w:hAnsi="Arial" w:cs="Arial"/>
          <w:b/>
          <w:color w:val="0000FF"/>
          <w:sz w:val="24"/>
        </w:rPr>
        <w:tab/>
      </w:r>
      <w:r>
        <w:rPr>
          <w:rFonts w:ascii="Arial" w:hAnsi="Arial" w:cs="Arial"/>
          <w:b/>
          <w:sz w:val="24"/>
        </w:rPr>
        <w:t>Default value for noEeSubscriptionInd</w:t>
      </w:r>
    </w:p>
    <w:p w14:paraId="4DED2D4E"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CR-0807  rev  Cat: A (Rel-17)</w:t>
      </w:r>
      <w:r>
        <w:rPr>
          <w:i/>
        </w:rPr>
        <w:br/>
      </w:r>
      <w:r>
        <w:rPr>
          <w:i/>
        </w:rPr>
        <w:br/>
      </w:r>
      <w:r>
        <w:rPr>
          <w:i/>
        </w:rPr>
        <w:tab/>
      </w:r>
      <w:r>
        <w:rPr>
          <w:i/>
        </w:rPr>
        <w:tab/>
      </w:r>
      <w:r>
        <w:rPr>
          <w:i/>
        </w:rPr>
        <w:tab/>
      </w:r>
      <w:r>
        <w:rPr>
          <w:i/>
        </w:rPr>
        <w:tab/>
      </w:r>
      <w:r>
        <w:rPr>
          <w:i/>
        </w:rPr>
        <w:tab/>
        <w:t>Source: Nokia, Nokia Shanghai Bell</w:t>
      </w:r>
    </w:p>
    <w:p w14:paraId="56D4F41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C4-221465</w:t>
      </w:r>
      <w:r>
        <w:rPr>
          <w:color w:val="993300"/>
          <w:u w:val="single"/>
        </w:rPr>
        <w:t>.</w:t>
      </w:r>
    </w:p>
    <w:p w14:paraId="28C4554F" w14:textId="12E11F6D" w:rsidR="003E6F6D" w:rsidRDefault="003E6F6D" w:rsidP="003E6F6D">
      <w:pPr>
        <w:rPr>
          <w:rFonts w:ascii="Arial" w:hAnsi="Arial" w:cs="Arial"/>
          <w:b/>
          <w:sz w:val="24"/>
        </w:rPr>
      </w:pPr>
      <w:r>
        <w:rPr>
          <w:rFonts w:ascii="Arial" w:hAnsi="Arial" w:cs="Arial"/>
          <w:b/>
          <w:color w:val="0000FF"/>
          <w:sz w:val="24"/>
        </w:rPr>
        <w:t>C4-221235</w:t>
      </w:r>
      <w:r>
        <w:rPr>
          <w:rFonts w:ascii="Arial" w:hAnsi="Arial" w:cs="Arial"/>
          <w:b/>
          <w:color w:val="0000FF"/>
          <w:sz w:val="24"/>
        </w:rPr>
        <w:tab/>
      </w:r>
      <w:r>
        <w:rPr>
          <w:rFonts w:ascii="Arial" w:hAnsi="Arial" w:cs="Arial"/>
          <w:b/>
          <w:sz w:val="24"/>
        </w:rPr>
        <w:t>Immediate Reporting</w:t>
      </w:r>
    </w:p>
    <w:p w14:paraId="3C1506E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v16.10.0</w:t>
      </w:r>
      <w:r>
        <w:rPr>
          <w:i/>
        </w:rPr>
        <w:tab/>
        <w:t xml:space="preserve">  CR-0825  rev  Cat: F (Rel-16)</w:t>
      </w:r>
      <w:r>
        <w:rPr>
          <w:i/>
        </w:rPr>
        <w:br/>
      </w:r>
      <w:r>
        <w:rPr>
          <w:i/>
        </w:rPr>
        <w:br/>
      </w:r>
      <w:r>
        <w:rPr>
          <w:i/>
        </w:rPr>
        <w:tab/>
      </w:r>
      <w:r>
        <w:rPr>
          <w:i/>
        </w:rPr>
        <w:tab/>
      </w:r>
      <w:r>
        <w:rPr>
          <w:i/>
        </w:rPr>
        <w:tab/>
      </w:r>
      <w:r>
        <w:rPr>
          <w:i/>
        </w:rPr>
        <w:tab/>
      </w:r>
      <w:r>
        <w:rPr>
          <w:i/>
        </w:rPr>
        <w:tab/>
        <w:t>Source: Ericsson</w:t>
      </w:r>
    </w:p>
    <w:p w14:paraId="6A88EBC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C4-221525</w:t>
      </w:r>
      <w:r>
        <w:rPr>
          <w:color w:val="993300"/>
          <w:u w:val="single"/>
        </w:rPr>
        <w:t>.</w:t>
      </w:r>
    </w:p>
    <w:p w14:paraId="617F536A" w14:textId="27FE19EA" w:rsidR="003E6F6D" w:rsidRDefault="003E6F6D" w:rsidP="003E6F6D">
      <w:pPr>
        <w:rPr>
          <w:rFonts w:ascii="Arial" w:hAnsi="Arial" w:cs="Arial"/>
          <w:b/>
          <w:sz w:val="24"/>
        </w:rPr>
      </w:pPr>
      <w:r>
        <w:rPr>
          <w:rFonts w:ascii="Arial" w:hAnsi="Arial" w:cs="Arial"/>
          <w:b/>
          <w:color w:val="0000FF"/>
          <w:sz w:val="24"/>
        </w:rPr>
        <w:t>C4-221236</w:t>
      </w:r>
      <w:r>
        <w:rPr>
          <w:rFonts w:ascii="Arial" w:hAnsi="Arial" w:cs="Arial"/>
          <w:b/>
          <w:color w:val="0000FF"/>
          <w:sz w:val="24"/>
        </w:rPr>
        <w:tab/>
      </w:r>
      <w:r>
        <w:rPr>
          <w:rFonts w:ascii="Arial" w:hAnsi="Arial" w:cs="Arial"/>
          <w:b/>
          <w:sz w:val="24"/>
        </w:rPr>
        <w:t>Immediate Reporting</w:t>
      </w:r>
    </w:p>
    <w:p w14:paraId="01E0DDD8"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CR-0826  rev  Cat: A (Rel-17)</w:t>
      </w:r>
      <w:r>
        <w:rPr>
          <w:i/>
        </w:rPr>
        <w:br/>
      </w:r>
      <w:r>
        <w:rPr>
          <w:i/>
        </w:rPr>
        <w:br/>
      </w:r>
      <w:r>
        <w:rPr>
          <w:i/>
        </w:rPr>
        <w:tab/>
      </w:r>
      <w:r>
        <w:rPr>
          <w:i/>
        </w:rPr>
        <w:tab/>
      </w:r>
      <w:r>
        <w:rPr>
          <w:i/>
        </w:rPr>
        <w:tab/>
      </w:r>
      <w:r>
        <w:rPr>
          <w:i/>
        </w:rPr>
        <w:tab/>
      </w:r>
      <w:r>
        <w:rPr>
          <w:i/>
        </w:rPr>
        <w:tab/>
        <w:t>Source: Ericsson</w:t>
      </w:r>
    </w:p>
    <w:p w14:paraId="56B09C5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C4-221526</w:t>
      </w:r>
      <w:r>
        <w:rPr>
          <w:color w:val="993300"/>
          <w:u w:val="single"/>
        </w:rPr>
        <w:t>.</w:t>
      </w:r>
    </w:p>
    <w:p w14:paraId="5A34DC8E" w14:textId="00865710" w:rsidR="003E6F6D" w:rsidRDefault="003E6F6D" w:rsidP="003E6F6D">
      <w:pPr>
        <w:rPr>
          <w:rFonts w:ascii="Arial" w:hAnsi="Arial" w:cs="Arial"/>
          <w:b/>
          <w:sz w:val="24"/>
        </w:rPr>
      </w:pPr>
      <w:r>
        <w:rPr>
          <w:rFonts w:ascii="Arial" w:hAnsi="Arial" w:cs="Arial"/>
          <w:b/>
          <w:color w:val="0000FF"/>
          <w:sz w:val="24"/>
        </w:rPr>
        <w:t>C4-221245</w:t>
      </w:r>
      <w:r>
        <w:rPr>
          <w:rFonts w:ascii="Arial" w:hAnsi="Arial" w:cs="Arial"/>
          <w:b/>
          <w:color w:val="0000FF"/>
          <w:sz w:val="24"/>
        </w:rPr>
        <w:tab/>
      </w:r>
      <w:r>
        <w:rPr>
          <w:rFonts w:ascii="Arial" w:hAnsi="Arial" w:cs="Arial"/>
          <w:b/>
          <w:sz w:val="24"/>
        </w:rPr>
        <w:t>Essential Correction on Monitoring Events</w:t>
      </w:r>
    </w:p>
    <w:p w14:paraId="196875F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v16.6.0</w:t>
      </w:r>
      <w:r>
        <w:rPr>
          <w:i/>
        </w:rPr>
        <w:tab/>
        <w:t xml:space="preserve">  CR-0054  rev  Cat: F (Rel-16)</w:t>
      </w:r>
      <w:r>
        <w:rPr>
          <w:i/>
        </w:rPr>
        <w:br/>
      </w:r>
      <w:r>
        <w:rPr>
          <w:i/>
        </w:rPr>
        <w:br/>
      </w:r>
      <w:r>
        <w:rPr>
          <w:i/>
        </w:rPr>
        <w:tab/>
      </w:r>
      <w:r>
        <w:rPr>
          <w:i/>
        </w:rPr>
        <w:tab/>
      </w:r>
      <w:r>
        <w:rPr>
          <w:i/>
        </w:rPr>
        <w:tab/>
      </w:r>
      <w:r>
        <w:rPr>
          <w:i/>
        </w:rPr>
        <w:tab/>
      </w:r>
      <w:r>
        <w:rPr>
          <w:i/>
        </w:rPr>
        <w:tab/>
        <w:t>Source: Ericsson</w:t>
      </w:r>
    </w:p>
    <w:p w14:paraId="52D85BD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6A47B" w14:textId="045C8927" w:rsidR="003E6F6D" w:rsidRDefault="003E6F6D" w:rsidP="003E6F6D">
      <w:pPr>
        <w:rPr>
          <w:rFonts w:ascii="Arial" w:hAnsi="Arial" w:cs="Arial"/>
          <w:b/>
          <w:sz w:val="24"/>
        </w:rPr>
      </w:pPr>
      <w:r>
        <w:rPr>
          <w:rFonts w:ascii="Arial" w:hAnsi="Arial" w:cs="Arial"/>
          <w:b/>
          <w:color w:val="0000FF"/>
          <w:sz w:val="24"/>
        </w:rPr>
        <w:t>C4-221246</w:t>
      </w:r>
      <w:r>
        <w:rPr>
          <w:rFonts w:ascii="Arial" w:hAnsi="Arial" w:cs="Arial"/>
          <w:b/>
          <w:color w:val="0000FF"/>
          <w:sz w:val="24"/>
        </w:rPr>
        <w:tab/>
      </w:r>
      <w:r>
        <w:rPr>
          <w:rFonts w:ascii="Arial" w:hAnsi="Arial" w:cs="Arial"/>
          <w:b/>
          <w:sz w:val="24"/>
        </w:rPr>
        <w:t>Essential Correction on Monitoring Events</w:t>
      </w:r>
    </w:p>
    <w:p w14:paraId="32CA91F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v17.3.0</w:t>
      </w:r>
      <w:r>
        <w:rPr>
          <w:i/>
        </w:rPr>
        <w:tab/>
        <w:t xml:space="preserve">  CR-0055  rev  Cat: A (Rel-17)</w:t>
      </w:r>
      <w:r>
        <w:rPr>
          <w:i/>
        </w:rPr>
        <w:br/>
      </w:r>
      <w:r>
        <w:rPr>
          <w:i/>
        </w:rPr>
        <w:br/>
      </w:r>
      <w:r>
        <w:rPr>
          <w:i/>
        </w:rPr>
        <w:tab/>
      </w:r>
      <w:r>
        <w:rPr>
          <w:i/>
        </w:rPr>
        <w:tab/>
      </w:r>
      <w:r>
        <w:rPr>
          <w:i/>
        </w:rPr>
        <w:tab/>
      </w:r>
      <w:r>
        <w:rPr>
          <w:i/>
        </w:rPr>
        <w:tab/>
      </w:r>
      <w:r>
        <w:rPr>
          <w:i/>
        </w:rPr>
        <w:tab/>
        <w:t>Source: Ericsson</w:t>
      </w:r>
    </w:p>
    <w:p w14:paraId="4718B27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6416E" w14:textId="14110340" w:rsidR="003E6F6D" w:rsidRDefault="003E6F6D" w:rsidP="003E6F6D">
      <w:pPr>
        <w:rPr>
          <w:rFonts w:ascii="Arial" w:hAnsi="Arial" w:cs="Arial"/>
          <w:b/>
          <w:sz w:val="24"/>
        </w:rPr>
      </w:pPr>
      <w:r>
        <w:rPr>
          <w:rFonts w:ascii="Arial" w:hAnsi="Arial" w:cs="Arial"/>
          <w:b/>
          <w:color w:val="0000FF"/>
          <w:sz w:val="24"/>
        </w:rPr>
        <w:t>C4-221247</w:t>
      </w:r>
      <w:r>
        <w:rPr>
          <w:rFonts w:ascii="Arial" w:hAnsi="Arial" w:cs="Arial"/>
          <w:b/>
          <w:color w:val="0000FF"/>
          <w:sz w:val="24"/>
        </w:rPr>
        <w:tab/>
      </w:r>
      <w:r>
        <w:rPr>
          <w:rFonts w:ascii="Arial" w:hAnsi="Arial" w:cs="Arial"/>
          <w:b/>
          <w:sz w:val="24"/>
        </w:rPr>
        <w:t>Idle Status Indication</w:t>
      </w:r>
    </w:p>
    <w:p w14:paraId="198B6D74"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v16.6.0</w:t>
      </w:r>
      <w:r>
        <w:rPr>
          <w:i/>
        </w:rPr>
        <w:tab/>
        <w:t xml:space="preserve">  CR-0056  rev  Cat: F (Rel-16)</w:t>
      </w:r>
      <w:r>
        <w:rPr>
          <w:i/>
        </w:rPr>
        <w:br/>
      </w:r>
      <w:r>
        <w:rPr>
          <w:i/>
        </w:rPr>
        <w:br/>
      </w:r>
      <w:r>
        <w:rPr>
          <w:i/>
        </w:rPr>
        <w:tab/>
      </w:r>
      <w:r>
        <w:rPr>
          <w:i/>
        </w:rPr>
        <w:tab/>
      </w:r>
      <w:r>
        <w:rPr>
          <w:i/>
        </w:rPr>
        <w:tab/>
      </w:r>
      <w:r>
        <w:rPr>
          <w:i/>
        </w:rPr>
        <w:tab/>
      </w:r>
      <w:r>
        <w:rPr>
          <w:i/>
        </w:rPr>
        <w:tab/>
        <w:t>Source: Ericsson</w:t>
      </w:r>
    </w:p>
    <w:p w14:paraId="671C236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65E6D" w14:textId="7A1EFF4B" w:rsidR="003E6F6D" w:rsidRDefault="003E6F6D" w:rsidP="003E6F6D">
      <w:pPr>
        <w:rPr>
          <w:rFonts w:ascii="Arial" w:hAnsi="Arial" w:cs="Arial"/>
          <w:b/>
          <w:sz w:val="24"/>
        </w:rPr>
      </w:pPr>
      <w:r>
        <w:rPr>
          <w:rFonts w:ascii="Arial" w:hAnsi="Arial" w:cs="Arial"/>
          <w:b/>
          <w:color w:val="0000FF"/>
          <w:sz w:val="24"/>
        </w:rPr>
        <w:t>C4-221248</w:t>
      </w:r>
      <w:r>
        <w:rPr>
          <w:rFonts w:ascii="Arial" w:hAnsi="Arial" w:cs="Arial"/>
          <w:b/>
          <w:color w:val="0000FF"/>
          <w:sz w:val="24"/>
        </w:rPr>
        <w:tab/>
      </w:r>
      <w:r>
        <w:rPr>
          <w:rFonts w:ascii="Arial" w:hAnsi="Arial" w:cs="Arial"/>
          <w:b/>
          <w:sz w:val="24"/>
        </w:rPr>
        <w:t>Idle Status Indication</w:t>
      </w:r>
    </w:p>
    <w:p w14:paraId="5E65AEE7"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v17.3.0</w:t>
      </w:r>
      <w:r>
        <w:rPr>
          <w:i/>
        </w:rPr>
        <w:tab/>
        <w:t xml:space="preserve">  CR-0057  rev  Cat: A (Rel-17)</w:t>
      </w:r>
      <w:r>
        <w:rPr>
          <w:i/>
        </w:rPr>
        <w:br/>
      </w:r>
      <w:r>
        <w:rPr>
          <w:i/>
        </w:rPr>
        <w:lastRenderedPageBreak/>
        <w:br/>
      </w:r>
      <w:r>
        <w:rPr>
          <w:i/>
        </w:rPr>
        <w:tab/>
      </w:r>
      <w:r>
        <w:rPr>
          <w:i/>
        </w:rPr>
        <w:tab/>
      </w:r>
      <w:r>
        <w:rPr>
          <w:i/>
        </w:rPr>
        <w:tab/>
      </w:r>
      <w:r>
        <w:rPr>
          <w:i/>
        </w:rPr>
        <w:tab/>
      </w:r>
      <w:r>
        <w:rPr>
          <w:i/>
        </w:rPr>
        <w:tab/>
        <w:t>Source: Ericsson</w:t>
      </w:r>
    </w:p>
    <w:p w14:paraId="4FD5A7E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4D849" w14:textId="32931E74" w:rsidR="003E6F6D" w:rsidRDefault="003E6F6D" w:rsidP="003E6F6D">
      <w:pPr>
        <w:rPr>
          <w:rFonts w:ascii="Arial" w:hAnsi="Arial" w:cs="Arial"/>
          <w:b/>
          <w:sz w:val="24"/>
        </w:rPr>
      </w:pPr>
      <w:r>
        <w:rPr>
          <w:rFonts w:ascii="Arial" w:hAnsi="Arial" w:cs="Arial"/>
          <w:b/>
          <w:color w:val="0000FF"/>
          <w:sz w:val="24"/>
        </w:rPr>
        <w:t>C4-221299</w:t>
      </w:r>
      <w:r>
        <w:rPr>
          <w:rFonts w:ascii="Arial" w:hAnsi="Arial" w:cs="Arial"/>
          <w:b/>
          <w:color w:val="0000FF"/>
          <w:sz w:val="24"/>
        </w:rPr>
        <w:tab/>
      </w:r>
      <w:r>
        <w:rPr>
          <w:rFonts w:ascii="Arial" w:hAnsi="Arial" w:cs="Arial"/>
          <w:b/>
          <w:sz w:val="24"/>
        </w:rPr>
        <w:t>Immediate reporting in subscription response</w:t>
      </w:r>
    </w:p>
    <w:p w14:paraId="5F7C1545"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v16.10.0</w:t>
      </w:r>
      <w:r>
        <w:rPr>
          <w:i/>
        </w:rPr>
        <w:tab/>
        <w:t xml:space="preserve">  CR-0830  rev  Cat: F (Rel-16)</w:t>
      </w:r>
      <w:r>
        <w:rPr>
          <w:i/>
        </w:rPr>
        <w:br/>
      </w:r>
      <w:r>
        <w:rPr>
          <w:i/>
        </w:rPr>
        <w:br/>
      </w:r>
      <w:r>
        <w:rPr>
          <w:i/>
        </w:rPr>
        <w:tab/>
      </w:r>
      <w:r>
        <w:rPr>
          <w:i/>
        </w:rPr>
        <w:tab/>
      </w:r>
      <w:r>
        <w:rPr>
          <w:i/>
        </w:rPr>
        <w:tab/>
      </w:r>
      <w:r>
        <w:rPr>
          <w:i/>
        </w:rPr>
        <w:tab/>
      </w:r>
      <w:r>
        <w:rPr>
          <w:i/>
        </w:rPr>
        <w:tab/>
        <w:t>Source: Huawei</w:t>
      </w:r>
    </w:p>
    <w:p w14:paraId="1FEA526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041098" w14:textId="5EBA7947" w:rsidR="003E6F6D" w:rsidRDefault="003E6F6D" w:rsidP="003E6F6D">
      <w:pPr>
        <w:rPr>
          <w:rFonts w:ascii="Arial" w:hAnsi="Arial" w:cs="Arial"/>
          <w:b/>
          <w:sz w:val="24"/>
        </w:rPr>
      </w:pPr>
      <w:r>
        <w:rPr>
          <w:rFonts w:ascii="Arial" w:hAnsi="Arial" w:cs="Arial"/>
          <w:b/>
          <w:color w:val="0000FF"/>
          <w:sz w:val="24"/>
        </w:rPr>
        <w:t>C4-221300</w:t>
      </w:r>
      <w:r>
        <w:rPr>
          <w:rFonts w:ascii="Arial" w:hAnsi="Arial" w:cs="Arial"/>
          <w:b/>
          <w:color w:val="0000FF"/>
          <w:sz w:val="24"/>
        </w:rPr>
        <w:tab/>
      </w:r>
      <w:r>
        <w:rPr>
          <w:rFonts w:ascii="Arial" w:hAnsi="Arial" w:cs="Arial"/>
          <w:b/>
          <w:sz w:val="24"/>
        </w:rPr>
        <w:t>Immediate reporting in subscription response</w:t>
      </w:r>
    </w:p>
    <w:p w14:paraId="30A8D22B"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CR-0831  rev  Cat: A (Rel-17)</w:t>
      </w:r>
      <w:r>
        <w:rPr>
          <w:i/>
        </w:rPr>
        <w:br/>
      </w:r>
      <w:r>
        <w:rPr>
          <w:i/>
        </w:rPr>
        <w:br/>
      </w:r>
      <w:r>
        <w:rPr>
          <w:i/>
        </w:rPr>
        <w:tab/>
      </w:r>
      <w:r>
        <w:rPr>
          <w:i/>
        </w:rPr>
        <w:tab/>
      </w:r>
      <w:r>
        <w:rPr>
          <w:i/>
        </w:rPr>
        <w:tab/>
      </w:r>
      <w:r>
        <w:rPr>
          <w:i/>
        </w:rPr>
        <w:tab/>
      </w:r>
      <w:r>
        <w:rPr>
          <w:i/>
        </w:rPr>
        <w:tab/>
        <w:t>Source: Huawei</w:t>
      </w:r>
    </w:p>
    <w:p w14:paraId="4DED230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CB89A3" w14:textId="024C8671" w:rsidR="003E6F6D" w:rsidRDefault="003E6F6D" w:rsidP="003E6F6D">
      <w:pPr>
        <w:rPr>
          <w:rFonts w:ascii="Arial" w:hAnsi="Arial" w:cs="Arial"/>
          <w:b/>
          <w:sz w:val="24"/>
        </w:rPr>
      </w:pPr>
      <w:r>
        <w:rPr>
          <w:rFonts w:ascii="Arial" w:hAnsi="Arial" w:cs="Arial"/>
          <w:b/>
          <w:color w:val="0000FF"/>
          <w:sz w:val="24"/>
        </w:rPr>
        <w:t>C4-221464</w:t>
      </w:r>
      <w:r>
        <w:rPr>
          <w:rFonts w:ascii="Arial" w:hAnsi="Arial" w:cs="Arial"/>
          <w:b/>
          <w:color w:val="0000FF"/>
          <w:sz w:val="24"/>
        </w:rPr>
        <w:tab/>
      </w:r>
      <w:r>
        <w:rPr>
          <w:rFonts w:ascii="Arial" w:hAnsi="Arial" w:cs="Arial"/>
          <w:b/>
          <w:sz w:val="24"/>
        </w:rPr>
        <w:t>Default value for noEeSubscriptionInd</w:t>
      </w:r>
    </w:p>
    <w:p w14:paraId="1DB4F38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v16.10.0</w:t>
      </w:r>
      <w:r>
        <w:rPr>
          <w:i/>
        </w:rPr>
        <w:tab/>
        <w:t xml:space="preserve">  CR-0806  rev 1 Cat: F (Rel-16)</w:t>
      </w:r>
      <w:r>
        <w:rPr>
          <w:i/>
        </w:rPr>
        <w:br/>
      </w:r>
      <w:r>
        <w:rPr>
          <w:i/>
        </w:rPr>
        <w:br/>
      </w:r>
      <w:r>
        <w:rPr>
          <w:i/>
        </w:rPr>
        <w:tab/>
      </w:r>
      <w:r>
        <w:rPr>
          <w:i/>
        </w:rPr>
        <w:tab/>
      </w:r>
      <w:r>
        <w:rPr>
          <w:i/>
        </w:rPr>
        <w:tab/>
      </w:r>
      <w:r>
        <w:rPr>
          <w:i/>
        </w:rPr>
        <w:tab/>
      </w:r>
      <w:r>
        <w:rPr>
          <w:i/>
        </w:rPr>
        <w:tab/>
        <w:t>Source: Nokia, Nokia Shanghai Bell</w:t>
      </w:r>
    </w:p>
    <w:p w14:paraId="1D5BB170" w14:textId="77777777" w:rsidR="003E6F6D" w:rsidRDefault="003E6F6D" w:rsidP="003E6F6D">
      <w:pPr>
        <w:rPr>
          <w:color w:val="808080"/>
        </w:rPr>
      </w:pPr>
      <w:r>
        <w:rPr>
          <w:color w:val="808080"/>
        </w:rPr>
        <w:t>(Replaces C4-221066)</w:t>
      </w:r>
    </w:p>
    <w:p w14:paraId="6DBD7DA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E3CE5" w14:textId="7037C610" w:rsidR="003E6F6D" w:rsidRDefault="003E6F6D" w:rsidP="003E6F6D">
      <w:pPr>
        <w:rPr>
          <w:rFonts w:ascii="Arial" w:hAnsi="Arial" w:cs="Arial"/>
          <w:b/>
          <w:sz w:val="24"/>
        </w:rPr>
      </w:pPr>
      <w:r>
        <w:rPr>
          <w:rFonts w:ascii="Arial" w:hAnsi="Arial" w:cs="Arial"/>
          <w:b/>
          <w:color w:val="0000FF"/>
          <w:sz w:val="24"/>
        </w:rPr>
        <w:t>C4-221465</w:t>
      </w:r>
      <w:r>
        <w:rPr>
          <w:rFonts w:ascii="Arial" w:hAnsi="Arial" w:cs="Arial"/>
          <w:b/>
          <w:color w:val="0000FF"/>
          <w:sz w:val="24"/>
        </w:rPr>
        <w:tab/>
      </w:r>
      <w:r>
        <w:rPr>
          <w:rFonts w:ascii="Arial" w:hAnsi="Arial" w:cs="Arial"/>
          <w:b/>
          <w:sz w:val="24"/>
        </w:rPr>
        <w:t>Default value for noEeSubscriptionInd</w:t>
      </w:r>
    </w:p>
    <w:p w14:paraId="2783E14E"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CR-0807  rev 1 Cat: A (Rel-17)</w:t>
      </w:r>
      <w:r>
        <w:rPr>
          <w:i/>
        </w:rPr>
        <w:br/>
      </w:r>
      <w:r>
        <w:rPr>
          <w:i/>
        </w:rPr>
        <w:br/>
      </w:r>
      <w:r>
        <w:rPr>
          <w:i/>
        </w:rPr>
        <w:tab/>
      </w:r>
      <w:r>
        <w:rPr>
          <w:i/>
        </w:rPr>
        <w:tab/>
      </w:r>
      <w:r>
        <w:rPr>
          <w:i/>
        </w:rPr>
        <w:tab/>
      </w:r>
      <w:r>
        <w:rPr>
          <w:i/>
        </w:rPr>
        <w:tab/>
      </w:r>
      <w:r>
        <w:rPr>
          <w:i/>
        </w:rPr>
        <w:tab/>
        <w:t>Source: Nokia, Nokia Shanghai Bell</w:t>
      </w:r>
    </w:p>
    <w:p w14:paraId="553FF346" w14:textId="77777777" w:rsidR="003E6F6D" w:rsidRDefault="003E6F6D" w:rsidP="003E6F6D">
      <w:pPr>
        <w:rPr>
          <w:color w:val="808080"/>
        </w:rPr>
      </w:pPr>
      <w:r>
        <w:rPr>
          <w:color w:val="808080"/>
        </w:rPr>
        <w:t>(Replaces C4-221067)</w:t>
      </w:r>
    </w:p>
    <w:p w14:paraId="32DC087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63DFD" w14:textId="1F015AD9" w:rsidR="003E6F6D" w:rsidRDefault="003E6F6D" w:rsidP="003E6F6D">
      <w:pPr>
        <w:rPr>
          <w:rFonts w:ascii="Arial" w:hAnsi="Arial" w:cs="Arial"/>
          <w:b/>
          <w:sz w:val="24"/>
        </w:rPr>
      </w:pPr>
      <w:r>
        <w:rPr>
          <w:rFonts w:ascii="Arial" w:hAnsi="Arial" w:cs="Arial"/>
          <w:b/>
          <w:color w:val="0000FF"/>
          <w:sz w:val="24"/>
        </w:rPr>
        <w:t>C4-221525</w:t>
      </w:r>
      <w:r>
        <w:rPr>
          <w:rFonts w:ascii="Arial" w:hAnsi="Arial" w:cs="Arial"/>
          <w:b/>
          <w:color w:val="0000FF"/>
          <w:sz w:val="24"/>
        </w:rPr>
        <w:tab/>
      </w:r>
      <w:r>
        <w:rPr>
          <w:rFonts w:ascii="Arial" w:hAnsi="Arial" w:cs="Arial"/>
          <w:b/>
          <w:sz w:val="24"/>
        </w:rPr>
        <w:t>Immediate Reporting</w:t>
      </w:r>
    </w:p>
    <w:p w14:paraId="0428A253"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v16.10.0</w:t>
      </w:r>
      <w:r>
        <w:rPr>
          <w:i/>
        </w:rPr>
        <w:tab/>
        <w:t xml:space="preserve">  CR-0825  rev 1 Cat: F (Rel-16)</w:t>
      </w:r>
      <w:r>
        <w:rPr>
          <w:i/>
        </w:rPr>
        <w:br/>
      </w:r>
      <w:r>
        <w:rPr>
          <w:i/>
        </w:rPr>
        <w:br/>
      </w:r>
      <w:r>
        <w:rPr>
          <w:i/>
        </w:rPr>
        <w:tab/>
      </w:r>
      <w:r>
        <w:rPr>
          <w:i/>
        </w:rPr>
        <w:tab/>
      </w:r>
      <w:r>
        <w:rPr>
          <w:i/>
        </w:rPr>
        <w:tab/>
      </w:r>
      <w:r>
        <w:rPr>
          <w:i/>
        </w:rPr>
        <w:tab/>
      </w:r>
      <w:r>
        <w:rPr>
          <w:i/>
        </w:rPr>
        <w:tab/>
        <w:t>Source: Ericsson, Huawei</w:t>
      </w:r>
    </w:p>
    <w:p w14:paraId="5092344E" w14:textId="77777777" w:rsidR="003E6F6D" w:rsidRDefault="003E6F6D" w:rsidP="003E6F6D">
      <w:pPr>
        <w:rPr>
          <w:color w:val="808080"/>
        </w:rPr>
      </w:pPr>
      <w:r>
        <w:rPr>
          <w:color w:val="808080"/>
        </w:rPr>
        <w:t>(Replaces C4-221235)</w:t>
      </w:r>
    </w:p>
    <w:p w14:paraId="697E652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6F5A0" w14:textId="5329197C" w:rsidR="003E6F6D" w:rsidRDefault="003E6F6D" w:rsidP="003E6F6D">
      <w:pPr>
        <w:rPr>
          <w:rFonts w:ascii="Arial" w:hAnsi="Arial" w:cs="Arial"/>
          <w:b/>
          <w:sz w:val="24"/>
        </w:rPr>
      </w:pPr>
      <w:r>
        <w:rPr>
          <w:rFonts w:ascii="Arial" w:hAnsi="Arial" w:cs="Arial"/>
          <w:b/>
          <w:color w:val="0000FF"/>
          <w:sz w:val="24"/>
        </w:rPr>
        <w:t>C4-221526</w:t>
      </w:r>
      <w:r>
        <w:rPr>
          <w:rFonts w:ascii="Arial" w:hAnsi="Arial" w:cs="Arial"/>
          <w:b/>
          <w:color w:val="0000FF"/>
          <w:sz w:val="24"/>
        </w:rPr>
        <w:tab/>
      </w:r>
      <w:r>
        <w:rPr>
          <w:rFonts w:ascii="Arial" w:hAnsi="Arial" w:cs="Arial"/>
          <w:b/>
          <w:sz w:val="24"/>
        </w:rPr>
        <w:t>Immediate Reporting</w:t>
      </w:r>
    </w:p>
    <w:p w14:paraId="20E8C9EE"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CR-0826  rev 1 Cat: A (Rel-17)</w:t>
      </w:r>
      <w:r>
        <w:rPr>
          <w:i/>
        </w:rPr>
        <w:br/>
      </w:r>
      <w:r>
        <w:rPr>
          <w:i/>
        </w:rPr>
        <w:br/>
      </w:r>
      <w:r>
        <w:rPr>
          <w:i/>
        </w:rPr>
        <w:tab/>
      </w:r>
      <w:r>
        <w:rPr>
          <w:i/>
        </w:rPr>
        <w:tab/>
      </w:r>
      <w:r>
        <w:rPr>
          <w:i/>
        </w:rPr>
        <w:tab/>
      </w:r>
      <w:r>
        <w:rPr>
          <w:i/>
        </w:rPr>
        <w:tab/>
      </w:r>
      <w:r>
        <w:rPr>
          <w:i/>
        </w:rPr>
        <w:tab/>
        <w:t>Source: Ericsson, Huawei</w:t>
      </w:r>
    </w:p>
    <w:p w14:paraId="56E5FE63" w14:textId="77777777" w:rsidR="003E6F6D" w:rsidRDefault="003E6F6D" w:rsidP="003E6F6D">
      <w:pPr>
        <w:rPr>
          <w:color w:val="808080"/>
        </w:rPr>
      </w:pPr>
      <w:r>
        <w:rPr>
          <w:color w:val="808080"/>
        </w:rPr>
        <w:t>(Replaces C4-221236)</w:t>
      </w:r>
    </w:p>
    <w:p w14:paraId="4B8A5D3D" w14:textId="77777777" w:rsidR="003E6F6D" w:rsidRDefault="003E6F6D" w:rsidP="003E6F6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FA05A" w14:textId="77777777" w:rsidR="003E6F6D" w:rsidRDefault="003E6F6D" w:rsidP="003E6F6D">
      <w:pPr>
        <w:pStyle w:val="Heading4"/>
      </w:pPr>
      <w:bookmarkStart w:id="110" w:name="_Toc97372351"/>
      <w:r>
        <w:t>7.2.5</w:t>
      </w:r>
      <w:r>
        <w:tab/>
        <w:t>CT aspects on enhancement of network slicing [eNS]</w:t>
      </w:r>
      <w:bookmarkEnd w:id="110"/>
    </w:p>
    <w:p w14:paraId="6AC39232" w14:textId="43770382" w:rsidR="003E6F6D" w:rsidRDefault="003E6F6D" w:rsidP="003E6F6D">
      <w:pPr>
        <w:rPr>
          <w:rFonts w:ascii="Arial" w:hAnsi="Arial" w:cs="Arial"/>
          <w:b/>
          <w:sz w:val="24"/>
        </w:rPr>
      </w:pPr>
      <w:r>
        <w:rPr>
          <w:rFonts w:ascii="Arial" w:hAnsi="Arial" w:cs="Arial"/>
          <w:b/>
          <w:color w:val="0000FF"/>
          <w:sz w:val="24"/>
        </w:rPr>
        <w:t>C4-221087</w:t>
      </w:r>
      <w:r>
        <w:rPr>
          <w:rFonts w:ascii="Arial" w:hAnsi="Arial" w:cs="Arial"/>
          <w:b/>
          <w:color w:val="0000FF"/>
          <w:sz w:val="24"/>
        </w:rPr>
        <w:tab/>
      </w:r>
      <w:r>
        <w:rPr>
          <w:rFonts w:ascii="Arial" w:hAnsi="Arial" w:cs="Arial"/>
          <w:b/>
          <w:sz w:val="24"/>
        </w:rPr>
        <w:t>Nssaa feature description</w:t>
      </w:r>
    </w:p>
    <w:p w14:paraId="33DA83CB"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v16.10.0</w:t>
      </w:r>
      <w:r>
        <w:rPr>
          <w:i/>
        </w:rPr>
        <w:tab/>
        <w:t xml:space="preserve">  CR-0811  rev  Cat: F (Rel-16)</w:t>
      </w:r>
      <w:r>
        <w:rPr>
          <w:i/>
        </w:rPr>
        <w:br/>
      </w:r>
      <w:r>
        <w:rPr>
          <w:i/>
        </w:rPr>
        <w:br/>
      </w:r>
      <w:r>
        <w:rPr>
          <w:i/>
        </w:rPr>
        <w:tab/>
      </w:r>
      <w:r>
        <w:rPr>
          <w:i/>
        </w:rPr>
        <w:tab/>
      </w:r>
      <w:r>
        <w:rPr>
          <w:i/>
        </w:rPr>
        <w:tab/>
      </w:r>
      <w:r>
        <w:rPr>
          <w:i/>
        </w:rPr>
        <w:tab/>
      </w:r>
      <w:r>
        <w:rPr>
          <w:i/>
        </w:rPr>
        <w:tab/>
        <w:t>Source: Nokia, Nokia Shanghai Bell</w:t>
      </w:r>
    </w:p>
    <w:p w14:paraId="3075FC7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C4-221466</w:t>
      </w:r>
      <w:r>
        <w:rPr>
          <w:color w:val="993300"/>
          <w:u w:val="single"/>
        </w:rPr>
        <w:t>.</w:t>
      </w:r>
    </w:p>
    <w:p w14:paraId="47CE6C84" w14:textId="224F9786" w:rsidR="003E6F6D" w:rsidRDefault="003E6F6D" w:rsidP="003E6F6D">
      <w:pPr>
        <w:rPr>
          <w:rFonts w:ascii="Arial" w:hAnsi="Arial" w:cs="Arial"/>
          <w:b/>
          <w:sz w:val="24"/>
        </w:rPr>
      </w:pPr>
      <w:r>
        <w:rPr>
          <w:rFonts w:ascii="Arial" w:hAnsi="Arial" w:cs="Arial"/>
          <w:b/>
          <w:color w:val="0000FF"/>
          <w:sz w:val="24"/>
        </w:rPr>
        <w:t>C4-221088</w:t>
      </w:r>
      <w:r>
        <w:rPr>
          <w:rFonts w:ascii="Arial" w:hAnsi="Arial" w:cs="Arial"/>
          <w:b/>
          <w:color w:val="0000FF"/>
          <w:sz w:val="24"/>
        </w:rPr>
        <w:tab/>
      </w:r>
      <w:r>
        <w:rPr>
          <w:rFonts w:ascii="Arial" w:hAnsi="Arial" w:cs="Arial"/>
          <w:b/>
          <w:sz w:val="24"/>
        </w:rPr>
        <w:t>Nssaa feature description</w:t>
      </w:r>
    </w:p>
    <w:p w14:paraId="795677CA"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CR-0812  rev  Cat: A (Rel-17)</w:t>
      </w:r>
      <w:r>
        <w:rPr>
          <w:i/>
        </w:rPr>
        <w:br/>
      </w:r>
      <w:r>
        <w:rPr>
          <w:i/>
        </w:rPr>
        <w:br/>
      </w:r>
      <w:r>
        <w:rPr>
          <w:i/>
        </w:rPr>
        <w:tab/>
      </w:r>
      <w:r>
        <w:rPr>
          <w:i/>
        </w:rPr>
        <w:tab/>
      </w:r>
      <w:r>
        <w:rPr>
          <w:i/>
        </w:rPr>
        <w:tab/>
      </w:r>
      <w:r>
        <w:rPr>
          <w:i/>
        </w:rPr>
        <w:tab/>
      </w:r>
      <w:r>
        <w:rPr>
          <w:i/>
        </w:rPr>
        <w:tab/>
        <w:t>Source: Nokia, Nokia Shanghai Bell</w:t>
      </w:r>
    </w:p>
    <w:p w14:paraId="17BBE87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C4-221467</w:t>
      </w:r>
      <w:r>
        <w:rPr>
          <w:color w:val="993300"/>
          <w:u w:val="single"/>
        </w:rPr>
        <w:t>.</w:t>
      </w:r>
    </w:p>
    <w:p w14:paraId="6274C240" w14:textId="1D48B4E3" w:rsidR="003E6F6D" w:rsidRDefault="003E6F6D" w:rsidP="003E6F6D">
      <w:pPr>
        <w:rPr>
          <w:rFonts w:ascii="Arial" w:hAnsi="Arial" w:cs="Arial"/>
          <w:b/>
          <w:sz w:val="24"/>
        </w:rPr>
      </w:pPr>
      <w:r>
        <w:rPr>
          <w:rFonts w:ascii="Arial" w:hAnsi="Arial" w:cs="Arial"/>
          <w:b/>
          <w:color w:val="0000FF"/>
          <w:sz w:val="24"/>
        </w:rPr>
        <w:t>C4-221273</w:t>
      </w:r>
      <w:r>
        <w:rPr>
          <w:rFonts w:ascii="Arial" w:hAnsi="Arial" w:cs="Arial"/>
          <w:b/>
          <w:color w:val="0000FF"/>
          <w:sz w:val="24"/>
        </w:rPr>
        <w:tab/>
      </w:r>
      <w:r>
        <w:rPr>
          <w:rFonts w:ascii="Arial" w:hAnsi="Arial" w:cs="Arial"/>
          <w:b/>
          <w:sz w:val="24"/>
        </w:rPr>
        <w:t>EAP ID Response message</w:t>
      </w:r>
    </w:p>
    <w:p w14:paraId="7C50419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v16.6.0</w:t>
      </w:r>
      <w:r>
        <w:rPr>
          <w:i/>
        </w:rPr>
        <w:tab/>
        <w:t xml:space="preserve">  CR-0056  rev  Cat: F (Rel-16)</w:t>
      </w:r>
      <w:r>
        <w:rPr>
          <w:i/>
        </w:rPr>
        <w:br/>
      </w:r>
      <w:r>
        <w:rPr>
          <w:i/>
        </w:rPr>
        <w:br/>
      </w:r>
      <w:r>
        <w:rPr>
          <w:i/>
        </w:rPr>
        <w:tab/>
      </w:r>
      <w:r>
        <w:rPr>
          <w:i/>
        </w:rPr>
        <w:tab/>
      </w:r>
      <w:r>
        <w:rPr>
          <w:i/>
        </w:rPr>
        <w:tab/>
      </w:r>
      <w:r>
        <w:rPr>
          <w:i/>
        </w:rPr>
        <w:tab/>
      </w:r>
      <w:r>
        <w:rPr>
          <w:i/>
        </w:rPr>
        <w:tab/>
        <w:t>Source: Huawei</w:t>
      </w:r>
    </w:p>
    <w:p w14:paraId="44C4F62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01C3E" w14:textId="11AE6CB2" w:rsidR="003E6F6D" w:rsidRDefault="003E6F6D" w:rsidP="003E6F6D">
      <w:pPr>
        <w:rPr>
          <w:rFonts w:ascii="Arial" w:hAnsi="Arial" w:cs="Arial"/>
          <w:b/>
          <w:sz w:val="24"/>
        </w:rPr>
      </w:pPr>
      <w:r>
        <w:rPr>
          <w:rFonts w:ascii="Arial" w:hAnsi="Arial" w:cs="Arial"/>
          <w:b/>
          <w:color w:val="0000FF"/>
          <w:sz w:val="24"/>
        </w:rPr>
        <w:t>C4-221274</w:t>
      </w:r>
      <w:r>
        <w:rPr>
          <w:rFonts w:ascii="Arial" w:hAnsi="Arial" w:cs="Arial"/>
          <w:b/>
          <w:color w:val="0000FF"/>
          <w:sz w:val="24"/>
        </w:rPr>
        <w:tab/>
      </w:r>
      <w:r>
        <w:rPr>
          <w:rFonts w:ascii="Arial" w:hAnsi="Arial" w:cs="Arial"/>
          <w:b/>
          <w:sz w:val="24"/>
        </w:rPr>
        <w:t>EAP ID Response message</w:t>
      </w:r>
    </w:p>
    <w:p w14:paraId="5E370C9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v17.3.0</w:t>
      </w:r>
      <w:r>
        <w:rPr>
          <w:i/>
        </w:rPr>
        <w:tab/>
        <w:t xml:space="preserve">  CR-0057  rev  Cat: A (Rel-17)</w:t>
      </w:r>
      <w:r>
        <w:rPr>
          <w:i/>
        </w:rPr>
        <w:br/>
      </w:r>
      <w:r>
        <w:rPr>
          <w:i/>
        </w:rPr>
        <w:br/>
      </w:r>
      <w:r>
        <w:rPr>
          <w:i/>
        </w:rPr>
        <w:tab/>
      </w:r>
      <w:r>
        <w:rPr>
          <w:i/>
        </w:rPr>
        <w:tab/>
      </w:r>
      <w:r>
        <w:rPr>
          <w:i/>
        </w:rPr>
        <w:tab/>
      </w:r>
      <w:r>
        <w:rPr>
          <w:i/>
        </w:rPr>
        <w:tab/>
      </w:r>
      <w:r>
        <w:rPr>
          <w:i/>
        </w:rPr>
        <w:tab/>
        <w:t>Source: Huawei</w:t>
      </w:r>
    </w:p>
    <w:p w14:paraId="3355D10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CAA13" w14:textId="3721B6E8" w:rsidR="003E6F6D" w:rsidRDefault="003E6F6D" w:rsidP="003E6F6D">
      <w:pPr>
        <w:rPr>
          <w:rFonts w:ascii="Arial" w:hAnsi="Arial" w:cs="Arial"/>
          <w:b/>
          <w:sz w:val="24"/>
        </w:rPr>
      </w:pPr>
      <w:r>
        <w:rPr>
          <w:rFonts w:ascii="Arial" w:hAnsi="Arial" w:cs="Arial"/>
          <w:b/>
          <w:color w:val="0000FF"/>
          <w:sz w:val="24"/>
        </w:rPr>
        <w:t>C4-221466</w:t>
      </w:r>
      <w:r>
        <w:rPr>
          <w:rFonts w:ascii="Arial" w:hAnsi="Arial" w:cs="Arial"/>
          <w:b/>
          <w:color w:val="0000FF"/>
          <w:sz w:val="24"/>
        </w:rPr>
        <w:tab/>
      </w:r>
      <w:r>
        <w:rPr>
          <w:rFonts w:ascii="Arial" w:hAnsi="Arial" w:cs="Arial"/>
          <w:b/>
          <w:sz w:val="24"/>
        </w:rPr>
        <w:t>Nssaa feature description</w:t>
      </w:r>
    </w:p>
    <w:p w14:paraId="6D3769C2"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v16.10.0</w:t>
      </w:r>
      <w:r>
        <w:rPr>
          <w:i/>
        </w:rPr>
        <w:tab/>
        <w:t xml:space="preserve">  CR-0811  rev 1 Cat: F (Rel-16)</w:t>
      </w:r>
      <w:r>
        <w:rPr>
          <w:i/>
        </w:rPr>
        <w:br/>
      </w:r>
      <w:r>
        <w:rPr>
          <w:i/>
        </w:rPr>
        <w:br/>
      </w:r>
      <w:r>
        <w:rPr>
          <w:i/>
        </w:rPr>
        <w:tab/>
      </w:r>
      <w:r>
        <w:rPr>
          <w:i/>
        </w:rPr>
        <w:tab/>
      </w:r>
      <w:r>
        <w:rPr>
          <w:i/>
        </w:rPr>
        <w:tab/>
      </w:r>
      <w:r>
        <w:rPr>
          <w:i/>
        </w:rPr>
        <w:tab/>
      </w:r>
      <w:r>
        <w:rPr>
          <w:i/>
        </w:rPr>
        <w:tab/>
        <w:t>Source: Nokia, Nokia Shanghai Bell</w:t>
      </w:r>
    </w:p>
    <w:p w14:paraId="3897BA95" w14:textId="77777777" w:rsidR="003E6F6D" w:rsidRDefault="003E6F6D" w:rsidP="003E6F6D">
      <w:pPr>
        <w:rPr>
          <w:color w:val="808080"/>
        </w:rPr>
      </w:pPr>
      <w:r>
        <w:rPr>
          <w:color w:val="808080"/>
        </w:rPr>
        <w:t>(Replaces C4-221087)</w:t>
      </w:r>
    </w:p>
    <w:p w14:paraId="184BCCF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2ADA9" w14:textId="15CEA3F5" w:rsidR="003E6F6D" w:rsidRDefault="003E6F6D" w:rsidP="003E6F6D">
      <w:pPr>
        <w:rPr>
          <w:rFonts w:ascii="Arial" w:hAnsi="Arial" w:cs="Arial"/>
          <w:b/>
          <w:sz w:val="24"/>
        </w:rPr>
      </w:pPr>
      <w:r>
        <w:rPr>
          <w:rFonts w:ascii="Arial" w:hAnsi="Arial" w:cs="Arial"/>
          <w:b/>
          <w:color w:val="0000FF"/>
          <w:sz w:val="24"/>
        </w:rPr>
        <w:t>C4-221467</w:t>
      </w:r>
      <w:r>
        <w:rPr>
          <w:rFonts w:ascii="Arial" w:hAnsi="Arial" w:cs="Arial"/>
          <w:b/>
          <w:color w:val="0000FF"/>
          <w:sz w:val="24"/>
        </w:rPr>
        <w:tab/>
      </w:r>
      <w:r>
        <w:rPr>
          <w:rFonts w:ascii="Arial" w:hAnsi="Arial" w:cs="Arial"/>
          <w:b/>
          <w:sz w:val="24"/>
        </w:rPr>
        <w:t>Nssaa feature description</w:t>
      </w:r>
    </w:p>
    <w:p w14:paraId="64554ADE"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CR-0812  rev 1 Cat: A (Rel-17)</w:t>
      </w:r>
      <w:r>
        <w:rPr>
          <w:i/>
        </w:rPr>
        <w:br/>
      </w:r>
      <w:r>
        <w:rPr>
          <w:i/>
        </w:rPr>
        <w:br/>
      </w:r>
      <w:r>
        <w:rPr>
          <w:i/>
        </w:rPr>
        <w:tab/>
      </w:r>
      <w:r>
        <w:rPr>
          <w:i/>
        </w:rPr>
        <w:tab/>
      </w:r>
      <w:r>
        <w:rPr>
          <w:i/>
        </w:rPr>
        <w:tab/>
      </w:r>
      <w:r>
        <w:rPr>
          <w:i/>
        </w:rPr>
        <w:tab/>
      </w:r>
      <w:r>
        <w:rPr>
          <w:i/>
        </w:rPr>
        <w:tab/>
        <w:t>Source: Nokia, Nokia Shanghai Bell</w:t>
      </w:r>
    </w:p>
    <w:p w14:paraId="4CE6F3CA" w14:textId="77777777" w:rsidR="003E6F6D" w:rsidRDefault="003E6F6D" w:rsidP="003E6F6D">
      <w:pPr>
        <w:rPr>
          <w:color w:val="808080"/>
        </w:rPr>
      </w:pPr>
      <w:r>
        <w:rPr>
          <w:color w:val="808080"/>
        </w:rPr>
        <w:t>(Replaces C4-221088)</w:t>
      </w:r>
    </w:p>
    <w:p w14:paraId="48C828F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79D5F" w14:textId="77777777" w:rsidR="003E6F6D" w:rsidRDefault="003E6F6D" w:rsidP="003E6F6D">
      <w:pPr>
        <w:pStyle w:val="Heading4"/>
      </w:pPr>
      <w:bookmarkStart w:id="111" w:name="_Toc97372352"/>
      <w:r>
        <w:lastRenderedPageBreak/>
        <w:t>7.2.6</w:t>
      </w:r>
      <w:r>
        <w:tab/>
        <w:t>CT aspects of System enhancements for Provision of Access to Restricted Local Operator Services by Unauthenticated Ues [PARLOS]</w:t>
      </w:r>
      <w:bookmarkEnd w:id="111"/>
    </w:p>
    <w:p w14:paraId="0F640233" w14:textId="77777777" w:rsidR="003E6F6D" w:rsidRDefault="003E6F6D" w:rsidP="003E6F6D">
      <w:pPr>
        <w:pStyle w:val="Heading4"/>
      </w:pPr>
      <w:bookmarkStart w:id="112" w:name="_Toc97372353"/>
      <w:r>
        <w:t>7.2.7</w:t>
      </w:r>
      <w:r>
        <w:tab/>
        <w:t>CT aspects on wireless and wireline convergence for the 5G system architecture [5WWC]</w:t>
      </w:r>
      <w:bookmarkEnd w:id="112"/>
    </w:p>
    <w:p w14:paraId="33749A96" w14:textId="4E30B971" w:rsidR="003E6F6D" w:rsidRDefault="003E6F6D" w:rsidP="003E6F6D">
      <w:pPr>
        <w:rPr>
          <w:rFonts w:ascii="Arial" w:hAnsi="Arial" w:cs="Arial"/>
          <w:b/>
          <w:sz w:val="24"/>
        </w:rPr>
      </w:pPr>
      <w:r>
        <w:rPr>
          <w:rFonts w:ascii="Arial" w:hAnsi="Arial" w:cs="Arial"/>
          <w:b/>
          <w:color w:val="0000FF"/>
          <w:sz w:val="24"/>
        </w:rPr>
        <w:t>C4-221023</w:t>
      </w:r>
      <w:r>
        <w:rPr>
          <w:rFonts w:ascii="Arial" w:hAnsi="Arial" w:cs="Arial"/>
          <w:b/>
          <w:color w:val="0000FF"/>
          <w:sz w:val="24"/>
        </w:rPr>
        <w:tab/>
      </w:r>
      <w:r>
        <w:rPr>
          <w:rFonts w:ascii="Arial" w:hAnsi="Arial" w:cs="Arial"/>
          <w:b/>
          <w:sz w:val="24"/>
        </w:rPr>
        <w:t>Reply LS on MTU and other topics</w:t>
      </w:r>
    </w:p>
    <w:p w14:paraId="1EE38B6A"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S2-2109041, to BBF, cc CT4, Cablelabs</w:t>
      </w:r>
      <w:r>
        <w:rPr>
          <w:i/>
        </w:rPr>
        <w:br/>
      </w:r>
      <w:r>
        <w:rPr>
          <w:i/>
        </w:rPr>
        <w:tab/>
      </w:r>
      <w:r>
        <w:rPr>
          <w:i/>
        </w:rPr>
        <w:tab/>
      </w:r>
      <w:r>
        <w:rPr>
          <w:i/>
        </w:rPr>
        <w:tab/>
      </w:r>
      <w:r>
        <w:rPr>
          <w:i/>
        </w:rPr>
        <w:tab/>
      </w:r>
      <w:r>
        <w:rPr>
          <w:i/>
        </w:rPr>
        <w:tab/>
        <w:t>Source: SA2</w:t>
      </w:r>
    </w:p>
    <w:p w14:paraId="5894743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587D4" w14:textId="77777777" w:rsidR="003E6F6D" w:rsidRDefault="003E6F6D" w:rsidP="003E6F6D">
      <w:pPr>
        <w:pStyle w:val="Heading4"/>
      </w:pPr>
      <w:bookmarkStart w:id="113" w:name="_Toc97372354"/>
      <w:r>
        <w:t>7.2.8</w:t>
      </w:r>
      <w:r>
        <w:tab/>
        <w:t>CT aspects of architecture enhancements for 3GPP support of advanced V2X services [eV2XAR]</w:t>
      </w:r>
      <w:bookmarkEnd w:id="113"/>
    </w:p>
    <w:p w14:paraId="3E470B01" w14:textId="588FC89B" w:rsidR="003E6F6D" w:rsidRDefault="003E6F6D" w:rsidP="003E6F6D">
      <w:pPr>
        <w:rPr>
          <w:rFonts w:ascii="Arial" w:hAnsi="Arial" w:cs="Arial"/>
          <w:b/>
          <w:sz w:val="24"/>
        </w:rPr>
      </w:pPr>
      <w:r>
        <w:rPr>
          <w:rFonts w:ascii="Arial" w:hAnsi="Arial" w:cs="Arial"/>
          <w:b/>
          <w:color w:val="0000FF"/>
          <w:sz w:val="24"/>
        </w:rPr>
        <w:t>C4-221264</w:t>
      </w:r>
      <w:r>
        <w:rPr>
          <w:rFonts w:ascii="Arial" w:hAnsi="Arial" w:cs="Arial"/>
          <w:b/>
          <w:color w:val="0000FF"/>
          <w:sz w:val="24"/>
        </w:rPr>
        <w:tab/>
      </w:r>
      <w:r>
        <w:rPr>
          <w:rFonts w:ascii="Arial" w:hAnsi="Arial" w:cs="Arial"/>
          <w:b/>
          <w:sz w:val="24"/>
        </w:rPr>
        <w:t>Add UE triggered policy provisioning pocedure in N1MessageNotify operation</w:t>
      </w:r>
    </w:p>
    <w:p w14:paraId="4151152B"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v16.10.0</w:t>
      </w:r>
      <w:r>
        <w:rPr>
          <w:i/>
        </w:rPr>
        <w:tab/>
        <w:t xml:space="preserve">  CR-0700  rev  Cat: F (Rel-16)</w:t>
      </w:r>
      <w:r>
        <w:rPr>
          <w:i/>
        </w:rPr>
        <w:br/>
      </w:r>
      <w:r>
        <w:rPr>
          <w:i/>
        </w:rPr>
        <w:br/>
      </w:r>
      <w:r>
        <w:rPr>
          <w:i/>
        </w:rPr>
        <w:tab/>
      </w:r>
      <w:r>
        <w:rPr>
          <w:i/>
        </w:rPr>
        <w:tab/>
      </w:r>
      <w:r>
        <w:rPr>
          <w:i/>
        </w:rPr>
        <w:tab/>
      </w:r>
      <w:r>
        <w:rPr>
          <w:i/>
        </w:rPr>
        <w:tab/>
      </w:r>
      <w:r>
        <w:rPr>
          <w:i/>
        </w:rPr>
        <w:tab/>
        <w:t>Source: CATT</w:t>
      </w:r>
    </w:p>
    <w:p w14:paraId="7CCA34A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C4-221516</w:t>
      </w:r>
      <w:r>
        <w:rPr>
          <w:color w:val="993300"/>
          <w:u w:val="single"/>
        </w:rPr>
        <w:t>.</w:t>
      </w:r>
    </w:p>
    <w:p w14:paraId="1F0FD63A" w14:textId="6724E303" w:rsidR="003E6F6D" w:rsidRDefault="003E6F6D" w:rsidP="003E6F6D">
      <w:pPr>
        <w:rPr>
          <w:rFonts w:ascii="Arial" w:hAnsi="Arial" w:cs="Arial"/>
          <w:b/>
          <w:sz w:val="24"/>
        </w:rPr>
      </w:pPr>
      <w:r>
        <w:rPr>
          <w:rFonts w:ascii="Arial" w:hAnsi="Arial" w:cs="Arial"/>
          <w:b/>
          <w:color w:val="0000FF"/>
          <w:sz w:val="24"/>
        </w:rPr>
        <w:t>C4-221265</w:t>
      </w:r>
      <w:r>
        <w:rPr>
          <w:rFonts w:ascii="Arial" w:hAnsi="Arial" w:cs="Arial"/>
          <w:b/>
          <w:color w:val="0000FF"/>
          <w:sz w:val="24"/>
        </w:rPr>
        <w:tab/>
      </w:r>
      <w:r>
        <w:rPr>
          <w:rFonts w:ascii="Arial" w:hAnsi="Arial" w:cs="Arial"/>
          <w:b/>
          <w:sz w:val="24"/>
        </w:rPr>
        <w:t>Add UE triggered policy provisioning pocedure in N1MessageNotify operation</w:t>
      </w:r>
    </w:p>
    <w:p w14:paraId="53F37DD9"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v17.4.0</w:t>
      </w:r>
      <w:r>
        <w:rPr>
          <w:i/>
        </w:rPr>
        <w:tab/>
        <w:t xml:space="preserve">  CR-0701  rev  Cat: A (Rel-17)</w:t>
      </w:r>
      <w:r>
        <w:rPr>
          <w:i/>
        </w:rPr>
        <w:br/>
      </w:r>
      <w:r>
        <w:rPr>
          <w:i/>
        </w:rPr>
        <w:br/>
      </w:r>
      <w:r>
        <w:rPr>
          <w:i/>
        </w:rPr>
        <w:tab/>
      </w:r>
      <w:r>
        <w:rPr>
          <w:i/>
        </w:rPr>
        <w:tab/>
      </w:r>
      <w:r>
        <w:rPr>
          <w:i/>
        </w:rPr>
        <w:tab/>
      </w:r>
      <w:r>
        <w:rPr>
          <w:i/>
        </w:rPr>
        <w:tab/>
      </w:r>
      <w:r>
        <w:rPr>
          <w:i/>
        </w:rPr>
        <w:tab/>
        <w:t>Source: CATT</w:t>
      </w:r>
    </w:p>
    <w:p w14:paraId="4151709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C4-221517</w:t>
      </w:r>
      <w:r>
        <w:rPr>
          <w:color w:val="993300"/>
          <w:u w:val="single"/>
        </w:rPr>
        <w:t>.</w:t>
      </w:r>
    </w:p>
    <w:p w14:paraId="0D25D4F1" w14:textId="648599EF" w:rsidR="003E6F6D" w:rsidRDefault="003E6F6D" w:rsidP="003E6F6D">
      <w:pPr>
        <w:rPr>
          <w:rFonts w:ascii="Arial" w:hAnsi="Arial" w:cs="Arial"/>
          <w:b/>
          <w:sz w:val="24"/>
        </w:rPr>
      </w:pPr>
      <w:r>
        <w:rPr>
          <w:rFonts w:ascii="Arial" w:hAnsi="Arial" w:cs="Arial"/>
          <w:b/>
          <w:color w:val="0000FF"/>
          <w:sz w:val="24"/>
        </w:rPr>
        <w:t>C4-221516</w:t>
      </w:r>
      <w:r>
        <w:rPr>
          <w:rFonts w:ascii="Arial" w:hAnsi="Arial" w:cs="Arial"/>
          <w:b/>
          <w:color w:val="0000FF"/>
          <w:sz w:val="24"/>
        </w:rPr>
        <w:tab/>
      </w:r>
      <w:r>
        <w:rPr>
          <w:rFonts w:ascii="Arial" w:hAnsi="Arial" w:cs="Arial"/>
          <w:b/>
          <w:sz w:val="24"/>
        </w:rPr>
        <w:t>Add UE triggered policy provisioning pocedure in N1MessageNotify operation</w:t>
      </w:r>
    </w:p>
    <w:p w14:paraId="4D64A8C7"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v16.10.0</w:t>
      </w:r>
      <w:r>
        <w:rPr>
          <w:i/>
        </w:rPr>
        <w:tab/>
        <w:t xml:space="preserve">  CR-0700  rev 1 Cat: F (Rel-16)</w:t>
      </w:r>
      <w:r>
        <w:rPr>
          <w:i/>
        </w:rPr>
        <w:br/>
      </w:r>
      <w:r>
        <w:rPr>
          <w:i/>
        </w:rPr>
        <w:br/>
      </w:r>
      <w:r>
        <w:rPr>
          <w:i/>
        </w:rPr>
        <w:tab/>
      </w:r>
      <w:r>
        <w:rPr>
          <w:i/>
        </w:rPr>
        <w:tab/>
      </w:r>
      <w:r>
        <w:rPr>
          <w:i/>
        </w:rPr>
        <w:tab/>
      </w:r>
      <w:r>
        <w:rPr>
          <w:i/>
        </w:rPr>
        <w:tab/>
      </w:r>
      <w:r>
        <w:rPr>
          <w:i/>
        </w:rPr>
        <w:tab/>
        <w:t>Source: CATT</w:t>
      </w:r>
    </w:p>
    <w:p w14:paraId="3BA5E877" w14:textId="77777777" w:rsidR="003E6F6D" w:rsidRDefault="003E6F6D" w:rsidP="003E6F6D">
      <w:pPr>
        <w:rPr>
          <w:color w:val="808080"/>
        </w:rPr>
      </w:pPr>
      <w:r>
        <w:rPr>
          <w:color w:val="808080"/>
        </w:rPr>
        <w:t>(Replaces C4-221264)</w:t>
      </w:r>
    </w:p>
    <w:p w14:paraId="1A19863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F50F8" w14:textId="68CAD1B8" w:rsidR="003E6F6D" w:rsidRDefault="003E6F6D" w:rsidP="003E6F6D">
      <w:pPr>
        <w:rPr>
          <w:rFonts w:ascii="Arial" w:hAnsi="Arial" w:cs="Arial"/>
          <w:b/>
          <w:sz w:val="24"/>
        </w:rPr>
      </w:pPr>
      <w:r>
        <w:rPr>
          <w:rFonts w:ascii="Arial" w:hAnsi="Arial" w:cs="Arial"/>
          <w:b/>
          <w:color w:val="0000FF"/>
          <w:sz w:val="24"/>
        </w:rPr>
        <w:t>C4-221517</w:t>
      </w:r>
      <w:r>
        <w:rPr>
          <w:rFonts w:ascii="Arial" w:hAnsi="Arial" w:cs="Arial"/>
          <w:b/>
          <w:color w:val="0000FF"/>
          <w:sz w:val="24"/>
        </w:rPr>
        <w:tab/>
      </w:r>
      <w:r>
        <w:rPr>
          <w:rFonts w:ascii="Arial" w:hAnsi="Arial" w:cs="Arial"/>
          <w:b/>
          <w:sz w:val="24"/>
        </w:rPr>
        <w:t>Add UE triggered policy provisioning pocedure in N1MessageNotify operation</w:t>
      </w:r>
    </w:p>
    <w:p w14:paraId="3244E87A"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v17.4.0</w:t>
      </w:r>
      <w:r>
        <w:rPr>
          <w:i/>
        </w:rPr>
        <w:tab/>
        <w:t xml:space="preserve">  CR-0701  rev 1 Cat: A (Rel-17)</w:t>
      </w:r>
      <w:r>
        <w:rPr>
          <w:i/>
        </w:rPr>
        <w:br/>
      </w:r>
      <w:r>
        <w:rPr>
          <w:i/>
        </w:rPr>
        <w:br/>
      </w:r>
      <w:r>
        <w:rPr>
          <w:i/>
        </w:rPr>
        <w:tab/>
      </w:r>
      <w:r>
        <w:rPr>
          <w:i/>
        </w:rPr>
        <w:tab/>
      </w:r>
      <w:r>
        <w:rPr>
          <w:i/>
        </w:rPr>
        <w:tab/>
      </w:r>
      <w:r>
        <w:rPr>
          <w:i/>
        </w:rPr>
        <w:tab/>
      </w:r>
      <w:r>
        <w:rPr>
          <w:i/>
        </w:rPr>
        <w:tab/>
        <w:t>Source: CATT</w:t>
      </w:r>
    </w:p>
    <w:p w14:paraId="7F3BAD54" w14:textId="77777777" w:rsidR="003E6F6D" w:rsidRDefault="003E6F6D" w:rsidP="003E6F6D">
      <w:pPr>
        <w:rPr>
          <w:color w:val="808080"/>
        </w:rPr>
      </w:pPr>
      <w:r>
        <w:rPr>
          <w:color w:val="808080"/>
        </w:rPr>
        <w:t>(Replaces C4-221265)</w:t>
      </w:r>
    </w:p>
    <w:p w14:paraId="4664C76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5E557" w14:textId="77777777" w:rsidR="003E6F6D" w:rsidRDefault="003E6F6D" w:rsidP="003E6F6D">
      <w:pPr>
        <w:pStyle w:val="Heading4"/>
      </w:pPr>
      <w:bookmarkStart w:id="114" w:name="_Toc97372355"/>
      <w:r>
        <w:lastRenderedPageBreak/>
        <w:t>7.2.9</w:t>
      </w:r>
      <w:r>
        <w:tab/>
        <w:t>CT aspects of application layer support for V2X services [V2XAPP]</w:t>
      </w:r>
      <w:bookmarkEnd w:id="114"/>
    </w:p>
    <w:p w14:paraId="5BAD338D" w14:textId="77777777" w:rsidR="003E6F6D" w:rsidRDefault="003E6F6D" w:rsidP="003E6F6D">
      <w:pPr>
        <w:pStyle w:val="Heading4"/>
      </w:pPr>
      <w:bookmarkStart w:id="115" w:name="_Toc97372356"/>
      <w:r>
        <w:t>7.2.10</w:t>
      </w:r>
      <w:r>
        <w:tab/>
        <w:t>CT aspects on Enhancement of 3GPP Northbound APIs [eNAPI]</w:t>
      </w:r>
      <w:bookmarkEnd w:id="115"/>
    </w:p>
    <w:p w14:paraId="682DD2E8" w14:textId="77777777" w:rsidR="003E6F6D" w:rsidRDefault="003E6F6D" w:rsidP="003E6F6D">
      <w:pPr>
        <w:pStyle w:val="Heading4"/>
      </w:pPr>
      <w:bookmarkStart w:id="116" w:name="_Toc97372357"/>
      <w:r>
        <w:t>7.3.1</w:t>
      </w:r>
      <w:r>
        <w:tab/>
        <w:t>AoB</w:t>
      </w:r>
      <w:bookmarkEnd w:id="116"/>
    </w:p>
    <w:p w14:paraId="47DC660C" w14:textId="4EF8ACB3" w:rsidR="003E6F6D" w:rsidRDefault="003E6F6D" w:rsidP="003E6F6D">
      <w:pPr>
        <w:rPr>
          <w:rFonts w:ascii="Arial" w:hAnsi="Arial" w:cs="Arial"/>
          <w:b/>
          <w:sz w:val="24"/>
        </w:rPr>
      </w:pPr>
      <w:r>
        <w:rPr>
          <w:rFonts w:ascii="Arial" w:hAnsi="Arial" w:cs="Arial"/>
          <w:b/>
          <w:color w:val="0000FF"/>
          <w:sz w:val="24"/>
        </w:rPr>
        <w:t>C4-221065</w:t>
      </w:r>
      <w:r>
        <w:rPr>
          <w:rFonts w:ascii="Arial" w:hAnsi="Arial" w:cs="Arial"/>
          <w:b/>
          <w:color w:val="0000FF"/>
          <w:sz w:val="24"/>
        </w:rPr>
        <w:tab/>
      </w:r>
      <w:r>
        <w:rPr>
          <w:rFonts w:ascii="Arial" w:hAnsi="Arial" w:cs="Arial"/>
          <w:b/>
          <w:sz w:val="24"/>
        </w:rPr>
        <w:t>Correction to wrong CR implementation</w:t>
      </w:r>
    </w:p>
    <w:p w14:paraId="582FD05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v16.4.1</w:t>
      </w:r>
      <w:r>
        <w:rPr>
          <w:i/>
        </w:rPr>
        <w:tab/>
        <w:t xml:space="preserve">  CR-0080  rev  Cat: F (Rel-16)</w:t>
      </w:r>
      <w:r>
        <w:rPr>
          <w:i/>
        </w:rPr>
        <w:br/>
      </w:r>
      <w:r>
        <w:rPr>
          <w:i/>
        </w:rPr>
        <w:br/>
      </w:r>
      <w:r>
        <w:rPr>
          <w:i/>
        </w:rPr>
        <w:tab/>
      </w:r>
      <w:r>
        <w:rPr>
          <w:i/>
        </w:rPr>
        <w:tab/>
      </w:r>
      <w:r>
        <w:rPr>
          <w:i/>
        </w:rPr>
        <w:tab/>
      </w:r>
      <w:r>
        <w:rPr>
          <w:i/>
        </w:rPr>
        <w:tab/>
      </w:r>
      <w:r>
        <w:rPr>
          <w:i/>
        </w:rPr>
        <w:tab/>
        <w:t>Source: Nokia, Nokia Shanghai Bell, MCC</w:t>
      </w:r>
    </w:p>
    <w:p w14:paraId="4480AA4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0E51A" w14:textId="77777777" w:rsidR="003E6F6D" w:rsidRDefault="003E6F6D" w:rsidP="003E6F6D">
      <w:pPr>
        <w:pStyle w:val="Heading4"/>
      </w:pPr>
      <w:bookmarkStart w:id="117" w:name="_Toc97372358"/>
      <w:r>
        <w:t>7.3.2</w:t>
      </w:r>
      <w:r>
        <w:tab/>
        <w:t>UDM</w:t>
      </w:r>
      <w:bookmarkEnd w:id="117"/>
    </w:p>
    <w:p w14:paraId="35063DD9" w14:textId="48F649C0" w:rsidR="003E6F6D" w:rsidRDefault="003E6F6D" w:rsidP="003E6F6D">
      <w:pPr>
        <w:rPr>
          <w:rFonts w:ascii="Arial" w:hAnsi="Arial" w:cs="Arial"/>
          <w:b/>
          <w:sz w:val="24"/>
        </w:rPr>
      </w:pPr>
      <w:r>
        <w:rPr>
          <w:rFonts w:ascii="Arial" w:hAnsi="Arial" w:cs="Arial"/>
          <w:b/>
          <w:color w:val="0000FF"/>
          <w:sz w:val="24"/>
        </w:rPr>
        <w:t>C4-221080</w:t>
      </w:r>
      <w:r>
        <w:rPr>
          <w:rFonts w:ascii="Arial" w:hAnsi="Arial" w:cs="Arial"/>
          <w:b/>
          <w:color w:val="0000FF"/>
          <w:sz w:val="24"/>
        </w:rPr>
        <w:tab/>
      </w:r>
      <w:r>
        <w:rPr>
          <w:rFonts w:ascii="Arial" w:hAnsi="Arial" w:cs="Arial"/>
          <w:b/>
          <w:sz w:val="24"/>
        </w:rPr>
        <w:t>Clarification to SdmSubscription with DNN/S-NSSAI Filter</w:t>
      </w:r>
    </w:p>
    <w:p w14:paraId="1BD13347"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v16.10.0</w:t>
      </w:r>
      <w:r>
        <w:rPr>
          <w:i/>
        </w:rPr>
        <w:tab/>
        <w:t xml:space="preserve">  CR-0808  rev  Cat: F (Rel-16)</w:t>
      </w:r>
      <w:r>
        <w:rPr>
          <w:i/>
        </w:rPr>
        <w:br/>
      </w:r>
      <w:r>
        <w:rPr>
          <w:i/>
        </w:rPr>
        <w:br/>
      </w:r>
      <w:r>
        <w:rPr>
          <w:i/>
        </w:rPr>
        <w:tab/>
      </w:r>
      <w:r>
        <w:rPr>
          <w:i/>
        </w:rPr>
        <w:tab/>
      </w:r>
      <w:r>
        <w:rPr>
          <w:i/>
        </w:rPr>
        <w:tab/>
      </w:r>
      <w:r>
        <w:rPr>
          <w:i/>
        </w:rPr>
        <w:tab/>
      </w:r>
      <w:r>
        <w:rPr>
          <w:i/>
        </w:rPr>
        <w:tab/>
        <w:t>Source: Samsung, Hewlett-Packard Enterprise</w:t>
      </w:r>
    </w:p>
    <w:p w14:paraId="4FA54BB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7828DD" w14:textId="519E1AD7" w:rsidR="003E6F6D" w:rsidRDefault="003E6F6D" w:rsidP="003E6F6D">
      <w:pPr>
        <w:rPr>
          <w:rFonts w:ascii="Arial" w:hAnsi="Arial" w:cs="Arial"/>
          <w:b/>
          <w:sz w:val="24"/>
        </w:rPr>
      </w:pPr>
      <w:r>
        <w:rPr>
          <w:rFonts w:ascii="Arial" w:hAnsi="Arial" w:cs="Arial"/>
          <w:b/>
          <w:color w:val="0000FF"/>
          <w:sz w:val="24"/>
        </w:rPr>
        <w:t>C4-221081</w:t>
      </w:r>
      <w:r>
        <w:rPr>
          <w:rFonts w:ascii="Arial" w:hAnsi="Arial" w:cs="Arial"/>
          <w:b/>
          <w:color w:val="0000FF"/>
          <w:sz w:val="24"/>
        </w:rPr>
        <w:tab/>
      </w:r>
      <w:r>
        <w:rPr>
          <w:rFonts w:ascii="Arial" w:hAnsi="Arial" w:cs="Arial"/>
          <w:b/>
          <w:sz w:val="24"/>
        </w:rPr>
        <w:t>Clarification to SdmSubscription with DNN/S-NSSAI Filter</w:t>
      </w:r>
    </w:p>
    <w:p w14:paraId="005DD39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CR-0809  rev  Cat: F (Rel-17)</w:t>
      </w:r>
      <w:r>
        <w:rPr>
          <w:i/>
        </w:rPr>
        <w:br/>
      </w:r>
      <w:r>
        <w:rPr>
          <w:i/>
        </w:rPr>
        <w:br/>
      </w:r>
      <w:r>
        <w:rPr>
          <w:i/>
        </w:rPr>
        <w:tab/>
      </w:r>
      <w:r>
        <w:rPr>
          <w:i/>
        </w:rPr>
        <w:tab/>
      </w:r>
      <w:r>
        <w:rPr>
          <w:i/>
        </w:rPr>
        <w:tab/>
      </w:r>
      <w:r>
        <w:rPr>
          <w:i/>
        </w:rPr>
        <w:tab/>
      </w:r>
      <w:r>
        <w:rPr>
          <w:i/>
        </w:rPr>
        <w:tab/>
        <w:t>Source: Samsung, Hewlett-Packard Enterprise</w:t>
      </w:r>
    </w:p>
    <w:p w14:paraId="51B31A8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787FAD" w14:textId="3E00F0A0" w:rsidR="003E6F6D" w:rsidRDefault="003E6F6D" w:rsidP="003E6F6D">
      <w:pPr>
        <w:rPr>
          <w:rFonts w:ascii="Arial" w:hAnsi="Arial" w:cs="Arial"/>
          <w:b/>
          <w:sz w:val="24"/>
        </w:rPr>
      </w:pPr>
      <w:r>
        <w:rPr>
          <w:rFonts w:ascii="Arial" w:hAnsi="Arial" w:cs="Arial"/>
          <w:b/>
          <w:color w:val="0000FF"/>
          <w:sz w:val="24"/>
        </w:rPr>
        <w:t>C4-221233</w:t>
      </w:r>
      <w:r>
        <w:rPr>
          <w:rFonts w:ascii="Arial" w:hAnsi="Arial" w:cs="Arial"/>
          <w:b/>
          <w:color w:val="0000FF"/>
          <w:sz w:val="24"/>
        </w:rPr>
        <w:tab/>
      </w:r>
      <w:r>
        <w:rPr>
          <w:rFonts w:ascii="Arial" w:hAnsi="Arial" w:cs="Arial"/>
          <w:b/>
          <w:sz w:val="24"/>
        </w:rPr>
        <w:t>Correction on SDM Subscription</w:t>
      </w:r>
    </w:p>
    <w:p w14:paraId="0D34D8A3"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v16.10.0</w:t>
      </w:r>
      <w:r>
        <w:rPr>
          <w:i/>
        </w:rPr>
        <w:tab/>
        <w:t xml:space="preserve">  CR-0823  rev  Cat: F (Rel-16)</w:t>
      </w:r>
      <w:r>
        <w:rPr>
          <w:i/>
        </w:rPr>
        <w:br/>
      </w:r>
      <w:r>
        <w:rPr>
          <w:i/>
        </w:rPr>
        <w:br/>
      </w:r>
      <w:r>
        <w:rPr>
          <w:i/>
        </w:rPr>
        <w:tab/>
      </w:r>
      <w:r>
        <w:rPr>
          <w:i/>
        </w:rPr>
        <w:tab/>
      </w:r>
      <w:r>
        <w:rPr>
          <w:i/>
        </w:rPr>
        <w:tab/>
      </w:r>
      <w:r>
        <w:rPr>
          <w:i/>
        </w:rPr>
        <w:tab/>
      </w:r>
      <w:r>
        <w:rPr>
          <w:i/>
        </w:rPr>
        <w:tab/>
        <w:t>Source: Ericsson</w:t>
      </w:r>
    </w:p>
    <w:p w14:paraId="620037F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C4-221570</w:t>
      </w:r>
      <w:r>
        <w:rPr>
          <w:color w:val="993300"/>
          <w:u w:val="single"/>
        </w:rPr>
        <w:t>.</w:t>
      </w:r>
    </w:p>
    <w:p w14:paraId="451BF188" w14:textId="68DF9720" w:rsidR="003E6F6D" w:rsidRDefault="003E6F6D" w:rsidP="003E6F6D">
      <w:pPr>
        <w:rPr>
          <w:rFonts w:ascii="Arial" w:hAnsi="Arial" w:cs="Arial"/>
          <w:b/>
          <w:sz w:val="24"/>
        </w:rPr>
      </w:pPr>
      <w:r>
        <w:rPr>
          <w:rFonts w:ascii="Arial" w:hAnsi="Arial" w:cs="Arial"/>
          <w:b/>
          <w:color w:val="0000FF"/>
          <w:sz w:val="24"/>
        </w:rPr>
        <w:t>C4-221234</w:t>
      </w:r>
      <w:r>
        <w:rPr>
          <w:rFonts w:ascii="Arial" w:hAnsi="Arial" w:cs="Arial"/>
          <w:b/>
          <w:color w:val="0000FF"/>
          <w:sz w:val="24"/>
        </w:rPr>
        <w:tab/>
      </w:r>
      <w:r>
        <w:rPr>
          <w:rFonts w:ascii="Arial" w:hAnsi="Arial" w:cs="Arial"/>
          <w:b/>
          <w:sz w:val="24"/>
        </w:rPr>
        <w:t>Correction on SDM Subscription</w:t>
      </w:r>
    </w:p>
    <w:p w14:paraId="16F3BF6C"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CR-0824  rev  Cat: A (Rel-17)</w:t>
      </w:r>
      <w:r>
        <w:rPr>
          <w:i/>
        </w:rPr>
        <w:br/>
      </w:r>
      <w:r>
        <w:rPr>
          <w:i/>
        </w:rPr>
        <w:br/>
      </w:r>
      <w:r>
        <w:rPr>
          <w:i/>
        </w:rPr>
        <w:tab/>
      </w:r>
      <w:r>
        <w:rPr>
          <w:i/>
        </w:rPr>
        <w:tab/>
      </w:r>
      <w:r>
        <w:rPr>
          <w:i/>
        </w:rPr>
        <w:tab/>
      </w:r>
      <w:r>
        <w:rPr>
          <w:i/>
        </w:rPr>
        <w:tab/>
      </w:r>
      <w:r>
        <w:rPr>
          <w:i/>
        </w:rPr>
        <w:tab/>
        <w:t>Source: Ericsson</w:t>
      </w:r>
    </w:p>
    <w:p w14:paraId="0B9D633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C4-221571</w:t>
      </w:r>
      <w:r>
        <w:rPr>
          <w:color w:val="993300"/>
          <w:u w:val="single"/>
        </w:rPr>
        <w:t>.</w:t>
      </w:r>
    </w:p>
    <w:p w14:paraId="64B589E7" w14:textId="10BAC367" w:rsidR="003E6F6D" w:rsidRDefault="003E6F6D" w:rsidP="003E6F6D">
      <w:pPr>
        <w:rPr>
          <w:rFonts w:ascii="Arial" w:hAnsi="Arial" w:cs="Arial"/>
          <w:b/>
          <w:sz w:val="24"/>
        </w:rPr>
      </w:pPr>
      <w:r>
        <w:rPr>
          <w:rFonts w:ascii="Arial" w:hAnsi="Arial" w:cs="Arial"/>
          <w:b/>
          <w:color w:val="0000FF"/>
          <w:sz w:val="24"/>
        </w:rPr>
        <w:t>C4-221570</w:t>
      </w:r>
      <w:r>
        <w:rPr>
          <w:rFonts w:ascii="Arial" w:hAnsi="Arial" w:cs="Arial"/>
          <w:b/>
          <w:color w:val="0000FF"/>
          <w:sz w:val="24"/>
        </w:rPr>
        <w:tab/>
      </w:r>
      <w:r>
        <w:rPr>
          <w:rFonts w:ascii="Arial" w:hAnsi="Arial" w:cs="Arial"/>
          <w:b/>
          <w:sz w:val="24"/>
        </w:rPr>
        <w:t>Correction on SDM Subscription</w:t>
      </w:r>
    </w:p>
    <w:p w14:paraId="76F686C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v16.10.0</w:t>
      </w:r>
      <w:r>
        <w:rPr>
          <w:i/>
        </w:rPr>
        <w:tab/>
        <w:t xml:space="preserve">  CR-0823  rev 1 Cat: F (Rel-16)</w:t>
      </w:r>
      <w:r>
        <w:rPr>
          <w:i/>
        </w:rPr>
        <w:br/>
      </w:r>
      <w:r>
        <w:rPr>
          <w:i/>
        </w:rPr>
        <w:br/>
      </w:r>
      <w:r>
        <w:rPr>
          <w:i/>
        </w:rPr>
        <w:tab/>
      </w:r>
      <w:r>
        <w:rPr>
          <w:i/>
        </w:rPr>
        <w:tab/>
      </w:r>
      <w:r>
        <w:rPr>
          <w:i/>
        </w:rPr>
        <w:tab/>
      </w:r>
      <w:r>
        <w:rPr>
          <w:i/>
        </w:rPr>
        <w:tab/>
      </w:r>
      <w:r>
        <w:rPr>
          <w:i/>
        </w:rPr>
        <w:tab/>
        <w:t>Source: Ericsson, Samsung, Hewlett-Packard Enterprise</w:t>
      </w:r>
    </w:p>
    <w:p w14:paraId="40EE2B71" w14:textId="77777777" w:rsidR="003E6F6D" w:rsidRDefault="003E6F6D" w:rsidP="003E6F6D">
      <w:pPr>
        <w:rPr>
          <w:color w:val="808080"/>
        </w:rPr>
      </w:pPr>
      <w:r>
        <w:rPr>
          <w:color w:val="808080"/>
        </w:rPr>
        <w:t>(Replaces C4-221233)</w:t>
      </w:r>
    </w:p>
    <w:p w14:paraId="63360B7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710D2" w14:textId="249F7E7D" w:rsidR="003E6F6D" w:rsidRDefault="003E6F6D" w:rsidP="003E6F6D">
      <w:pPr>
        <w:rPr>
          <w:rFonts w:ascii="Arial" w:hAnsi="Arial" w:cs="Arial"/>
          <w:b/>
          <w:sz w:val="24"/>
        </w:rPr>
      </w:pPr>
      <w:r>
        <w:rPr>
          <w:rFonts w:ascii="Arial" w:hAnsi="Arial" w:cs="Arial"/>
          <w:b/>
          <w:color w:val="0000FF"/>
          <w:sz w:val="24"/>
        </w:rPr>
        <w:lastRenderedPageBreak/>
        <w:t>C4-221571</w:t>
      </w:r>
      <w:r>
        <w:rPr>
          <w:rFonts w:ascii="Arial" w:hAnsi="Arial" w:cs="Arial"/>
          <w:b/>
          <w:color w:val="0000FF"/>
          <w:sz w:val="24"/>
        </w:rPr>
        <w:tab/>
      </w:r>
      <w:r>
        <w:rPr>
          <w:rFonts w:ascii="Arial" w:hAnsi="Arial" w:cs="Arial"/>
          <w:b/>
          <w:sz w:val="24"/>
        </w:rPr>
        <w:t>Correction on SDM Subscription</w:t>
      </w:r>
    </w:p>
    <w:p w14:paraId="7BF8CC9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CR-0824  rev 1 Cat: A (Rel-17)</w:t>
      </w:r>
      <w:r>
        <w:rPr>
          <w:i/>
        </w:rPr>
        <w:br/>
      </w:r>
      <w:r>
        <w:rPr>
          <w:i/>
        </w:rPr>
        <w:br/>
      </w:r>
      <w:r>
        <w:rPr>
          <w:i/>
        </w:rPr>
        <w:tab/>
      </w:r>
      <w:r>
        <w:rPr>
          <w:i/>
        </w:rPr>
        <w:tab/>
      </w:r>
      <w:r>
        <w:rPr>
          <w:i/>
        </w:rPr>
        <w:tab/>
      </w:r>
      <w:r>
        <w:rPr>
          <w:i/>
        </w:rPr>
        <w:tab/>
      </w:r>
      <w:r>
        <w:rPr>
          <w:i/>
        </w:rPr>
        <w:tab/>
        <w:t>Source: Ericsson, Samsung, Hewlett-Packard Enterprise</w:t>
      </w:r>
    </w:p>
    <w:p w14:paraId="1BCC5352" w14:textId="77777777" w:rsidR="003E6F6D" w:rsidRDefault="003E6F6D" w:rsidP="003E6F6D">
      <w:pPr>
        <w:rPr>
          <w:color w:val="808080"/>
        </w:rPr>
      </w:pPr>
      <w:r>
        <w:rPr>
          <w:color w:val="808080"/>
        </w:rPr>
        <w:t>(Replaces C4-221234)</w:t>
      </w:r>
    </w:p>
    <w:p w14:paraId="5327477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7438B" w14:textId="77777777" w:rsidR="003E6F6D" w:rsidRDefault="003E6F6D" w:rsidP="003E6F6D">
      <w:pPr>
        <w:pStyle w:val="Heading4"/>
      </w:pPr>
      <w:bookmarkStart w:id="118" w:name="_Toc97372359"/>
      <w:r>
        <w:t>7.3.3</w:t>
      </w:r>
      <w:r>
        <w:tab/>
        <w:t>Common Data</w:t>
      </w:r>
      <w:bookmarkEnd w:id="118"/>
    </w:p>
    <w:p w14:paraId="15C443B9" w14:textId="79AA03A1" w:rsidR="003E6F6D" w:rsidRDefault="003E6F6D" w:rsidP="003E6F6D">
      <w:pPr>
        <w:rPr>
          <w:rFonts w:ascii="Arial" w:hAnsi="Arial" w:cs="Arial"/>
          <w:b/>
          <w:sz w:val="24"/>
        </w:rPr>
      </w:pPr>
      <w:r>
        <w:rPr>
          <w:rFonts w:ascii="Arial" w:hAnsi="Arial" w:cs="Arial"/>
          <w:b/>
          <w:color w:val="0000FF"/>
          <w:sz w:val="24"/>
        </w:rPr>
        <w:t>C4-221085</w:t>
      </w:r>
      <w:r>
        <w:rPr>
          <w:rFonts w:ascii="Arial" w:hAnsi="Arial" w:cs="Arial"/>
          <w:b/>
          <w:color w:val="0000FF"/>
          <w:sz w:val="24"/>
        </w:rPr>
        <w:tab/>
      </w:r>
      <w:r>
        <w:rPr>
          <w:rFonts w:ascii="Arial" w:hAnsi="Arial" w:cs="Arial"/>
          <w:b/>
          <w:sz w:val="24"/>
        </w:rPr>
        <w:t>Correction to wrong CR implementation</w:t>
      </w:r>
    </w:p>
    <w:p w14:paraId="69199D0E"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v16.10.0</w:t>
      </w:r>
      <w:r>
        <w:rPr>
          <w:i/>
        </w:rPr>
        <w:tab/>
        <w:t xml:space="preserve">  CR-0331  rev  Cat: F (Rel-16)</w:t>
      </w:r>
      <w:r>
        <w:rPr>
          <w:i/>
        </w:rPr>
        <w:br/>
      </w:r>
      <w:r>
        <w:rPr>
          <w:i/>
        </w:rPr>
        <w:br/>
      </w:r>
      <w:r>
        <w:rPr>
          <w:i/>
        </w:rPr>
        <w:tab/>
      </w:r>
      <w:r>
        <w:rPr>
          <w:i/>
        </w:rPr>
        <w:tab/>
      </w:r>
      <w:r>
        <w:rPr>
          <w:i/>
        </w:rPr>
        <w:tab/>
      </w:r>
      <w:r>
        <w:rPr>
          <w:i/>
        </w:rPr>
        <w:tab/>
      </w:r>
      <w:r>
        <w:rPr>
          <w:i/>
        </w:rPr>
        <w:tab/>
        <w:t>Source: Nokia, Nokia Shanghai Bell, MCC</w:t>
      </w:r>
    </w:p>
    <w:p w14:paraId="2A0C6B1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A3BAA" w14:textId="6DD207C6" w:rsidR="003E6F6D" w:rsidRDefault="003E6F6D" w:rsidP="003E6F6D">
      <w:pPr>
        <w:rPr>
          <w:rFonts w:ascii="Arial" w:hAnsi="Arial" w:cs="Arial"/>
          <w:b/>
          <w:sz w:val="24"/>
        </w:rPr>
      </w:pPr>
      <w:r>
        <w:rPr>
          <w:rFonts w:ascii="Arial" w:hAnsi="Arial" w:cs="Arial"/>
          <w:b/>
          <w:color w:val="0000FF"/>
          <w:sz w:val="24"/>
        </w:rPr>
        <w:t>C4-221086</w:t>
      </w:r>
      <w:r>
        <w:rPr>
          <w:rFonts w:ascii="Arial" w:hAnsi="Arial" w:cs="Arial"/>
          <w:b/>
          <w:color w:val="0000FF"/>
          <w:sz w:val="24"/>
        </w:rPr>
        <w:tab/>
      </w:r>
      <w:r>
        <w:rPr>
          <w:rFonts w:ascii="Arial" w:hAnsi="Arial" w:cs="Arial"/>
          <w:b/>
          <w:sz w:val="24"/>
        </w:rPr>
        <w:t>Correction to wrong CR implementation</w:t>
      </w:r>
    </w:p>
    <w:p w14:paraId="7BD5967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CR-0332  rev  Cat: A (Rel-17)</w:t>
      </w:r>
      <w:r>
        <w:rPr>
          <w:i/>
        </w:rPr>
        <w:br/>
      </w:r>
      <w:r>
        <w:rPr>
          <w:i/>
        </w:rPr>
        <w:br/>
      </w:r>
      <w:r>
        <w:rPr>
          <w:i/>
        </w:rPr>
        <w:tab/>
      </w:r>
      <w:r>
        <w:rPr>
          <w:i/>
        </w:rPr>
        <w:tab/>
      </w:r>
      <w:r>
        <w:rPr>
          <w:i/>
        </w:rPr>
        <w:tab/>
      </w:r>
      <w:r>
        <w:rPr>
          <w:i/>
        </w:rPr>
        <w:tab/>
      </w:r>
      <w:r>
        <w:rPr>
          <w:i/>
        </w:rPr>
        <w:tab/>
        <w:t>Source: Nokia, Nokia Shanghai Bell, MCC</w:t>
      </w:r>
    </w:p>
    <w:p w14:paraId="292C587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49E80" w14:textId="77777777" w:rsidR="003E6F6D" w:rsidRDefault="003E6F6D" w:rsidP="003E6F6D">
      <w:pPr>
        <w:pStyle w:val="Heading4"/>
      </w:pPr>
      <w:bookmarkStart w:id="119" w:name="_Toc97372360"/>
      <w:r>
        <w:t>7.3.4</w:t>
      </w:r>
      <w:r>
        <w:tab/>
        <w:t>PLMN interconnect N32</w:t>
      </w:r>
      <w:bookmarkEnd w:id="119"/>
    </w:p>
    <w:p w14:paraId="2D811ABC" w14:textId="2E69B272" w:rsidR="003E6F6D" w:rsidRDefault="003E6F6D" w:rsidP="003E6F6D">
      <w:pPr>
        <w:rPr>
          <w:rFonts w:ascii="Arial" w:hAnsi="Arial" w:cs="Arial"/>
          <w:b/>
          <w:sz w:val="24"/>
        </w:rPr>
      </w:pPr>
      <w:r>
        <w:rPr>
          <w:rFonts w:ascii="Arial" w:hAnsi="Arial" w:cs="Arial"/>
          <w:b/>
          <w:color w:val="0000FF"/>
          <w:sz w:val="24"/>
        </w:rPr>
        <w:t>C4-221014</w:t>
      </w:r>
      <w:r>
        <w:rPr>
          <w:rFonts w:ascii="Arial" w:hAnsi="Arial" w:cs="Arial"/>
          <w:b/>
          <w:color w:val="0000FF"/>
          <w:sz w:val="24"/>
        </w:rPr>
        <w:tab/>
      </w:r>
      <w:r>
        <w:rPr>
          <w:rFonts w:ascii="Arial" w:hAnsi="Arial" w:cs="Arial"/>
          <w:b/>
          <w:sz w:val="24"/>
        </w:rPr>
        <w:t>Reply LS from 5GJA to 3GPP CT4, SA2 and SA3 on Using N32 for Interconnect Scenarios</w:t>
      </w:r>
    </w:p>
    <w:p w14:paraId="65A6324C"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5GJA#18  Doc 112r2, to CT4, SA2, SA3, cc -</w:t>
      </w:r>
      <w:r>
        <w:rPr>
          <w:i/>
        </w:rPr>
        <w:br/>
      </w:r>
      <w:r>
        <w:rPr>
          <w:i/>
        </w:rPr>
        <w:tab/>
      </w:r>
      <w:r>
        <w:rPr>
          <w:i/>
        </w:rPr>
        <w:tab/>
      </w:r>
      <w:r>
        <w:rPr>
          <w:i/>
        </w:rPr>
        <w:tab/>
      </w:r>
      <w:r>
        <w:rPr>
          <w:i/>
        </w:rPr>
        <w:tab/>
      </w:r>
      <w:r>
        <w:rPr>
          <w:i/>
        </w:rPr>
        <w:tab/>
        <w:t>Source: GSMA 5GJA</w:t>
      </w:r>
    </w:p>
    <w:p w14:paraId="0A86BC8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F9A61" w14:textId="5127DD01" w:rsidR="003E6F6D" w:rsidRDefault="003E6F6D" w:rsidP="003E6F6D">
      <w:pPr>
        <w:rPr>
          <w:rFonts w:ascii="Arial" w:hAnsi="Arial" w:cs="Arial"/>
          <w:b/>
          <w:sz w:val="24"/>
        </w:rPr>
      </w:pPr>
      <w:r>
        <w:rPr>
          <w:rFonts w:ascii="Arial" w:hAnsi="Arial" w:cs="Arial"/>
          <w:b/>
          <w:color w:val="0000FF"/>
          <w:sz w:val="24"/>
        </w:rPr>
        <w:t>C4-221025</w:t>
      </w:r>
      <w:r>
        <w:rPr>
          <w:rFonts w:ascii="Arial" w:hAnsi="Arial" w:cs="Arial"/>
          <w:b/>
          <w:color w:val="0000FF"/>
          <w:sz w:val="24"/>
        </w:rPr>
        <w:tab/>
      </w:r>
      <w:r>
        <w:rPr>
          <w:rFonts w:ascii="Arial" w:hAnsi="Arial" w:cs="Arial"/>
          <w:b/>
          <w:sz w:val="24"/>
        </w:rPr>
        <w:t>Reply LS on Using N32 for Interconnect Scenarios</w:t>
      </w:r>
    </w:p>
    <w:p w14:paraId="448C766C"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S2-2109334, to GSMA NG/5GJA, SA3, CT4, cc -</w:t>
      </w:r>
      <w:r>
        <w:rPr>
          <w:i/>
        </w:rPr>
        <w:br/>
      </w:r>
      <w:r>
        <w:rPr>
          <w:i/>
        </w:rPr>
        <w:tab/>
      </w:r>
      <w:r>
        <w:rPr>
          <w:i/>
        </w:rPr>
        <w:tab/>
      </w:r>
      <w:r>
        <w:rPr>
          <w:i/>
        </w:rPr>
        <w:tab/>
      </w:r>
      <w:r>
        <w:rPr>
          <w:i/>
        </w:rPr>
        <w:tab/>
      </w:r>
      <w:r>
        <w:rPr>
          <w:i/>
        </w:rPr>
        <w:tab/>
        <w:t>Source: SA2</w:t>
      </w:r>
    </w:p>
    <w:p w14:paraId="193C6D5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66262" w14:textId="6653EFB4" w:rsidR="003E6F6D" w:rsidRDefault="003E6F6D" w:rsidP="003E6F6D">
      <w:pPr>
        <w:rPr>
          <w:rFonts w:ascii="Arial" w:hAnsi="Arial" w:cs="Arial"/>
          <w:b/>
          <w:sz w:val="24"/>
        </w:rPr>
      </w:pPr>
      <w:r>
        <w:rPr>
          <w:rFonts w:ascii="Arial" w:hAnsi="Arial" w:cs="Arial"/>
          <w:b/>
          <w:color w:val="0000FF"/>
          <w:sz w:val="24"/>
        </w:rPr>
        <w:t>C4-221026</w:t>
      </w:r>
      <w:r>
        <w:rPr>
          <w:rFonts w:ascii="Arial" w:hAnsi="Arial" w:cs="Arial"/>
          <w:b/>
          <w:color w:val="0000FF"/>
          <w:sz w:val="24"/>
        </w:rPr>
        <w:tab/>
      </w:r>
      <w:r>
        <w:rPr>
          <w:rFonts w:ascii="Arial" w:hAnsi="Arial" w:cs="Arial"/>
          <w:b/>
          <w:sz w:val="24"/>
        </w:rPr>
        <w:t>Reply LS on Using N32 for interconnect scenarios</w:t>
      </w:r>
    </w:p>
    <w:p w14:paraId="0E0AEB3E" w14:textId="77777777" w:rsidR="003E6F6D" w:rsidRDefault="003E6F6D" w:rsidP="003E6F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S3-214427, to CT4, cc -</w:t>
      </w:r>
      <w:r>
        <w:rPr>
          <w:i/>
        </w:rPr>
        <w:br/>
      </w:r>
      <w:r>
        <w:rPr>
          <w:i/>
        </w:rPr>
        <w:tab/>
      </w:r>
      <w:r>
        <w:rPr>
          <w:i/>
        </w:rPr>
        <w:tab/>
      </w:r>
      <w:r>
        <w:rPr>
          <w:i/>
        </w:rPr>
        <w:tab/>
      </w:r>
      <w:r>
        <w:rPr>
          <w:i/>
        </w:rPr>
        <w:tab/>
      </w:r>
      <w:r>
        <w:rPr>
          <w:i/>
        </w:rPr>
        <w:tab/>
        <w:t>Source: SA3</w:t>
      </w:r>
    </w:p>
    <w:p w14:paraId="2119883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FB451" w14:textId="2BBD9FB5" w:rsidR="003E6F6D" w:rsidRDefault="003E6F6D" w:rsidP="003E6F6D">
      <w:pPr>
        <w:rPr>
          <w:rFonts w:ascii="Arial" w:hAnsi="Arial" w:cs="Arial"/>
          <w:b/>
          <w:sz w:val="24"/>
        </w:rPr>
      </w:pPr>
      <w:r>
        <w:rPr>
          <w:rFonts w:ascii="Arial" w:hAnsi="Arial" w:cs="Arial"/>
          <w:b/>
          <w:color w:val="0000FF"/>
          <w:sz w:val="24"/>
        </w:rPr>
        <w:t>C4-221075</w:t>
      </w:r>
      <w:r>
        <w:rPr>
          <w:rFonts w:ascii="Arial" w:hAnsi="Arial" w:cs="Arial"/>
          <w:b/>
          <w:color w:val="0000FF"/>
          <w:sz w:val="24"/>
        </w:rPr>
        <w:tab/>
      </w:r>
      <w:r>
        <w:rPr>
          <w:rFonts w:ascii="Arial" w:hAnsi="Arial" w:cs="Arial"/>
          <w:b/>
          <w:sz w:val="24"/>
        </w:rPr>
        <w:t>Clarification on SEPP uses in inter PLMN scenarios</w:t>
      </w:r>
    </w:p>
    <w:p w14:paraId="7A44D724"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v16.8.0</w:t>
      </w:r>
      <w:r>
        <w:rPr>
          <w:i/>
        </w:rPr>
        <w:tab/>
        <w:t xml:space="preserve">  CR-0084  rev  Cat: F (Rel-16)</w:t>
      </w:r>
      <w:r>
        <w:rPr>
          <w:i/>
        </w:rPr>
        <w:br/>
      </w:r>
      <w:r>
        <w:rPr>
          <w:i/>
        </w:rPr>
        <w:lastRenderedPageBreak/>
        <w:br/>
      </w:r>
      <w:r>
        <w:rPr>
          <w:i/>
        </w:rPr>
        <w:tab/>
      </w:r>
      <w:r>
        <w:rPr>
          <w:i/>
        </w:rPr>
        <w:tab/>
      </w:r>
      <w:r>
        <w:rPr>
          <w:i/>
        </w:rPr>
        <w:tab/>
      </w:r>
      <w:r>
        <w:rPr>
          <w:i/>
        </w:rPr>
        <w:tab/>
      </w:r>
      <w:r>
        <w:rPr>
          <w:i/>
        </w:rPr>
        <w:tab/>
        <w:t>Source: Nokia, Nokia Shanghai Bell</w:t>
      </w:r>
    </w:p>
    <w:p w14:paraId="588B2C9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A4BC25" w14:textId="6AF6B6D1" w:rsidR="003E6F6D" w:rsidRDefault="003E6F6D" w:rsidP="003E6F6D">
      <w:pPr>
        <w:rPr>
          <w:rFonts w:ascii="Arial" w:hAnsi="Arial" w:cs="Arial"/>
          <w:b/>
          <w:sz w:val="24"/>
        </w:rPr>
      </w:pPr>
      <w:r>
        <w:rPr>
          <w:rFonts w:ascii="Arial" w:hAnsi="Arial" w:cs="Arial"/>
          <w:b/>
          <w:color w:val="0000FF"/>
          <w:sz w:val="24"/>
        </w:rPr>
        <w:t>C4-221076</w:t>
      </w:r>
      <w:r>
        <w:rPr>
          <w:rFonts w:ascii="Arial" w:hAnsi="Arial" w:cs="Arial"/>
          <w:b/>
          <w:color w:val="0000FF"/>
          <w:sz w:val="24"/>
        </w:rPr>
        <w:tab/>
      </w:r>
      <w:r>
        <w:rPr>
          <w:rFonts w:ascii="Arial" w:hAnsi="Arial" w:cs="Arial"/>
          <w:b/>
          <w:sz w:val="24"/>
        </w:rPr>
        <w:t>Clarification on SEPP uses in inter PLMN scenarios</w:t>
      </w:r>
    </w:p>
    <w:p w14:paraId="67945E68"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v17.3.0</w:t>
      </w:r>
      <w:r>
        <w:rPr>
          <w:i/>
        </w:rPr>
        <w:tab/>
        <w:t xml:space="preserve">  CR-0085  rev  Cat: A (Rel-17)</w:t>
      </w:r>
      <w:r>
        <w:rPr>
          <w:i/>
        </w:rPr>
        <w:br/>
      </w:r>
      <w:r>
        <w:rPr>
          <w:i/>
        </w:rPr>
        <w:br/>
      </w:r>
      <w:r>
        <w:rPr>
          <w:i/>
        </w:rPr>
        <w:tab/>
      </w:r>
      <w:r>
        <w:rPr>
          <w:i/>
        </w:rPr>
        <w:tab/>
      </w:r>
      <w:r>
        <w:rPr>
          <w:i/>
        </w:rPr>
        <w:tab/>
      </w:r>
      <w:r>
        <w:rPr>
          <w:i/>
        </w:rPr>
        <w:tab/>
      </w:r>
      <w:r>
        <w:rPr>
          <w:i/>
        </w:rPr>
        <w:tab/>
        <w:t>Source: Nokia, Nokia Shanghai Bell</w:t>
      </w:r>
    </w:p>
    <w:p w14:paraId="6E664B5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D052FC" w14:textId="2FE77082" w:rsidR="003E6F6D" w:rsidRDefault="003E6F6D" w:rsidP="003E6F6D">
      <w:pPr>
        <w:rPr>
          <w:rFonts w:ascii="Arial" w:hAnsi="Arial" w:cs="Arial"/>
          <w:b/>
          <w:sz w:val="24"/>
        </w:rPr>
      </w:pPr>
      <w:r>
        <w:rPr>
          <w:rFonts w:ascii="Arial" w:hAnsi="Arial" w:cs="Arial"/>
          <w:b/>
          <w:color w:val="0000FF"/>
          <w:sz w:val="24"/>
        </w:rPr>
        <w:t>C4-221115</w:t>
      </w:r>
      <w:r>
        <w:rPr>
          <w:rFonts w:ascii="Arial" w:hAnsi="Arial" w:cs="Arial"/>
          <w:b/>
          <w:color w:val="0000FF"/>
          <w:sz w:val="24"/>
        </w:rPr>
        <w:tab/>
      </w:r>
      <w:r>
        <w:rPr>
          <w:rFonts w:ascii="Arial" w:hAnsi="Arial" w:cs="Arial"/>
          <w:b/>
          <w:sz w:val="24"/>
        </w:rPr>
        <w:t>PLMN Specific N32-C connection</w:t>
      </w:r>
    </w:p>
    <w:p w14:paraId="78819F95"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v16.8.0</w:t>
      </w:r>
      <w:r>
        <w:rPr>
          <w:i/>
        </w:rPr>
        <w:tab/>
        <w:t xml:space="preserve">  CR-0074  rev 1 Cat: F (Rel-16)</w:t>
      </w:r>
      <w:r>
        <w:rPr>
          <w:i/>
        </w:rPr>
        <w:br/>
      </w:r>
      <w:r>
        <w:rPr>
          <w:i/>
        </w:rPr>
        <w:br/>
      </w:r>
      <w:r>
        <w:rPr>
          <w:i/>
        </w:rPr>
        <w:tab/>
      </w:r>
      <w:r>
        <w:rPr>
          <w:i/>
        </w:rPr>
        <w:tab/>
      </w:r>
      <w:r>
        <w:rPr>
          <w:i/>
        </w:rPr>
        <w:tab/>
      </w:r>
      <w:r>
        <w:rPr>
          <w:i/>
        </w:rPr>
        <w:tab/>
      </w:r>
      <w:r>
        <w:rPr>
          <w:i/>
        </w:rPr>
        <w:tab/>
        <w:t>Source: Nokia, Nokia Shanghai Bell</w:t>
      </w:r>
    </w:p>
    <w:p w14:paraId="27D1DB25" w14:textId="77777777" w:rsidR="003E6F6D" w:rsidRDefault="003E6F6D" w:rsidP="003E6F6D">
      <w:pPr>
        <w:rPr>
          <w:color w:val="808080"/>
        </w:rPr>
      </w:pPr>
      <w:r>
        <w:rPr>
          <w:color w:val="808080"/>
        </w:rPr>
        <w:t>(Replaces C4-214328)</w:t>
      </w:r>
    </w:p>
    <w:p w14:paraId="02F9B9E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C4-221541</w:t>
      </w:r>
      <w:r>
        <w:rPr>
          <w:color w:val="993300"/>
          <w:u w:val="single"/>
        </w:rPr>
        <w:t>.</w:t>
      </w:r>
    </w:p>
    <w:p w14:paraId="5CD40092" w14:textId="24915FDE" w:rsidR="003E6F6D" w:rsidRDefault="003E6F6D" w:rsidP="003E6F6D">
      <w:pPr>
        <w:rPr>
          <w:rFonts w:ascii="Arial" w:hAnsi="Arial" w:cs="Arial"/>
          <w:b/>
          <w:sz w:val="24"/>
        </w:rPr>
      </w:pPr>
      <w:r>
        <w:rPr>
          <w:rFonts w:ascii="Arial" w:hAnsi="Arial" w:cs="Arial"/>
          <w:b/>
          <w:color w:val="0000FF"/>
          <w:sz w:val="24"/>
        </w:rPr>
        <w:t>C4-221116</w:t>
      </w:r>
      <w:r>
        <w:rPr>
          <w:rFonts w:ascii="Arial" w:hAnsi="Arial" w:cs="Arial"/>
          <w:b/>
          <w:color w:val="0000FF"/>
          <w:sz w:val="24"/>
        </w:rPr>
        <w:tab/>
      </w:r>
      <w:r>
        <w:rPr>
          <w:rFonts w:ascii="Arial" w:hAnsi="Arial" w:cs="Arial"/>
          <w:b/>
          <w:sz w:val="24"/>
        </w:rPr>
        <w:t>PLMN Specific N32-C connection</w:t>
      </w:r>
    </w:p>
    <w:p w14:paraId="3C46ABA7"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v17.3.0</w:t>
      </w:r>
      <w:r>
        <w:rPr>
          <w:i/>
        </w:rPr>
        <w:tab/>
        <w:t xml:space="preserve">  CR-0075  rev 1 Cat: A (Rel-17)</w:t>
      </w:r>
      <w:r>
        <w:rPr>
          <w:i/>
        </w:rPr>
        <w:br/>
      </w:r>
      <w:r>
        <w:rPr>
          <w:i/>
        </w:rPr>
        <w:br/>
      </w:r>
      <w:r>
        <w:rPr>
          <w:i/>
        </w:rPr>
        <w:tab/>
      </w:r>
      <w:r>
        <w:rPr>
          <w:i/>
        </w:rPr>
        <w:tab/>
      </w:r>
      <w:r>
        <w:rPr>
          <w:i/>
        </w:rPr>
        <w:tab/>
      </w:r>
      <w:r>
        <w:rPr>
          <w:i/>
        </w:rPr>
        <w:tab/>
      </w:r>
      <w:r>
        <w:rPr>
          <w:i/>
        </w:rPr>
        <w:tab/>
        <w:t>Source: Nokia, Nokia Shanghai Bell</w:t>
      </w:r>
    </w:p>
    <w:p w14:paraId="2CF1E37C" w14:textId="77777777" w:rsidR="003E6F6D" w:rsidRDefault="003E6F6D" w:rsidP="003E6F6D">
      <w:pPr>
        <w:rPr>
          <w:color w:val="808080"/>
        </w:rPr>
      </w:pPr>
      <w:r>
        <w:rPr>
          <w:color w:val="808080"/>
        </w:rPr>
        <w:t>(Replaces C4-214329)</w:t>
      </w:r>
    </w:p>
    <w:p w14:paraId="09BA9F8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C4-221542</w:t>
      </w:r>
      <w:r>
        <w:rPr>
          <w:color w:val="993300"/>
          <w:u w:val="single"/>
        </w:rPr>
        <w:t>.</w:t>
      </w:r>
    </w:p>
    <w:p w14:paraId="78179678" w14:textId="02AAA959" w:rsidR="003E6F6D" w:rsidRDefault="003E6F6D" w:rsidP="003E6F6D">
      <w:pPr>
        <w:rPr>
          <w:rFonts w:ascii="Arial" w:hAnsi="Arial" w:cs="Arial"/>
          <w:b/>
          <w:sz w:val="24"/>
        </w:rPr>
      </w:pPr>
      <w:r>
        <w:rPr>
          <w:rFonts w:ascii="Arial" w:hAnsi="Arial" w:cs="Arial"/>
          <w:b/>
          <w:color w:val="0000FF"/>
          <w:sz w:val="24"/>
        </w:rPr>
        <w:t>C4-221308</w:t>
      </w:r>
      <w:r>
        <w:rPr>
          <w:rFonts w:ascii="Arial" w:hAnsi="Arial" w:cs="Arial"/>
          <w:b/>
          <w:color w:val="0000FF"/>
          <w:sz w:val="24"/>
        </w:rPr>
        <w:tab/>
      </w:r>
      <w:r>
        <w:rPr>
          <w:rFonts w:ascii="Arial" w:hAnsi="Arial" w:cs="Arial"/>
          <w:b/>
          <w:sz w:val="24"/>
        </w:rPr>
        <w:t>SEPP for interconnect scenarios</w:t>
      </w:r>
    </w:p>
    <w:p w14:paraId="2A1F0944"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v16.8.0</w:t>
      </w:r>
      <w:r>
        <w:rPr>
          <w:i/>
        </w:rPr>
        <w:tab/>
        <w:t xml:space="preserve">  CR-0087  rev  Cat: F (Rel-16)</w:t>
      </w:r>
      <w:r>
        <w:rPr>
          <w:i/>
        </w:rPr>
        <w:br/>
      </w:r>
      <w:r>
        <w:rPr>
          <w:i/>
        </w:rPr>
        <w:br/>
      </w:r>
      <w:r>
        <w:rPr>
          <w:i/>
        </w:rPr>
        <w:tab/>
      </w:r>
      <w:r>
        <w:rPr>
          <w:i/>
        </w:rPr>
        <w:tab/>
      </w:r>
      <w:r>
        <w:rPr>
          <w:i/>
        </w:rPr>
        <w:tab/>
      </w:r>
      <w:r>
        <w:rPr>
          <w:i/>
        </w:rPr>
        <w:tab/>
      </w:r>
      <w:r>
        <w:rPr>
          <w:i/>
        </w:rPr>
        <w:tab/>
        <w:t>Source: Huawei</w:t>
      </w:r>
    </w:p>
    <w:p w14:paraId="77AA395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C4-221508</w:t>
      </w:r>
      <w:r>
        <w:rPr>
          <w:color w:val="993300"/>
          <w:u w:val="single"/>
        </w:rPr>
        <w:t>.</w:t>
      </w:r>
    </w:p>
    <w:p w14:paraId="682F5E8C" w14:textId="3B0311F7" w:rsidR="003E6F6D" w:rsidRDefault="003E6F6D" w:rsidP="003E6F6D">
      <w:pPr>
        <w:rPr>
          <w:rFonts w:ascii="Arial" w:hAnsi="Arial" w:cs="Arial"/>
          <w:b/>
          <w:sz w:val="24"/>
        </w:rPr>
      </w:pPr>
      <w:r>
        <w:rPr>
          <w:rFonts w:ascii="Arial" w:hAnsi="Arial" w:cs="Arial"/>
          <w:b/>
          <w:color w:val="0000FF"/>
          <w:sz w:val="24"/>
        </w:rPr>
        <w:t>C4-221309</w:t>
      </w:r>
      <w:r>
        <w:rPr>
          <w:rFonts w:ascii="Arial" w:hAnsi="Arial" w:cs="Arial"/>
          <w:b/>
          <w:color w:val="0000FF"/>
          <w:sz w:val="24"/>
        </w:rPr>
        <w:tab/>
      </w:r>
      <w:r>
        <w:rPr>
          <w:rFonts w:ascii="Arial" w:hAnsi="Arial" w:cs="Arial"/>
          <w:b/>
          <w:sz w:val="24"/>
        </w:rPr>
        <w:t>SEPP for interconnect scenarios</w:t>
      </w:r>
    </w:p>
    <w:p w14:paraId="096B1D93"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v17.3.0</w:t>
      </w:r>
      <w:r>
        <w:rPr>
          <w:i/>
        </w:rPr>
        <w:tab/>
        <w:t xml:space="preserve">  CR-0088  rev  Cat: A (Rel-17)</w:t>
      </w:r>
      <w:r>
        <w:rPr>
          <w:i/>
        </w:rPr>
        <w:br/>
      </w:r>
      <w:r>
        <w:rPr>
          <w:i/>
        </w:rPr>
        <w:br/>
      </w:r>
      <w:r>
        <w:rPr>
          <w:i/>
        </w:rPr>
        <w:tab/>
      </w:r>
      <w:r>
        <w:rPr>
          <w:i/>
        </w:rPr>
        <w:tab/>
      </w:r>
      <w:r>
        <w:rPr>
          <w:i/>
        </w:rPr>
        <w:tab/>
      </w:r>
      <w:r>
        <w:rPr>
          <w:i/>
        </w:rPr>
        <w:tab/>
      </w:r>
      <w:r>
        <w:rPr>
          <w:i/>
        </w:rPr>
        <w:tab/>
        <w:t>Source: Huawei</w:t>
      </w:r>
    </w:p>
    <w:p w14:paraId="4C9D6E3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C4-221509</w:t>
      </w:r>
      <w:r>
        <w:rPr>
          <w:color w:val="993300"/>
          <w:u w:val="single"/>
        </w:rPr>
        <w:t>.</w:t>
      </w:r>
    </w:p>
    <w:p w14:paraId="7FD50313" w14:textId="076025E8" w:rsidR="003E6F6D" w:rsidRDefault="003E6F6D" w:rsidP="003E6F6D">
      <w:pPr>
        <w:rPr>
          <w:rFonts w:ascii="Arial" w:hAnsi="Arial" w:cs="Arial"/>
          <w:b/>
          <w:sz w:val="24"/>
        </w:rPr>
      </w:pPr>
      <w:r>
        <w:rPr>
          <w:rFonts w:ascii="Arial" w:hAnsi="Arial" w:cs="Arial"/>
          <w:b/>
          <w:color w:val="0000FF"/>
          <w:sz w:val="24"/>
        </w:rPr>
        <w:t>C4-221372</w:t>
      </w:r>
      <w:r>
        <w:rPr>
          <w:rFonts w:ascii="Arial" w:hAnsi="Arial" w:cs="Arial"/>
          <w:b/>
          <w:color w:val="0000FF"/>
          <w:sz w:val="24"/>
        </w:rPr>
        <w:tab/>
      </w:r>
      <w:r>
        <w:rPr>
          <w:rFonts w:ascii="Arial" w:hAnsi="Arial" w:cs="Arial"/>
          <w:b/>
          <w:sz w:val="24"/>
        </w:rPr>
        <w:t>Usage indication over N32-c</w:t>
      </w:r>
    </w:p>
    <w:p w14:paraId="17EE0962"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v17.3.0</w:t>
      </w:r>
      <w:r>
        <w:rPr>
          <w:i/>
        </w:rPr>
        <w:tab/>
        <w:t xml:space="preserve">  CR-0089  rev  Cat: B (Rel-17)</w:t>
      </w:r>
      <w:r>
        <w:rPr>
          <w:i/>
        </w:rPr>
        <w:br/>
      </w:r>
      <w:r>
        <w:rPr>
          <w:i/>
        </w:rPr>
        <w:br/>
      </w:r>
      <w:r>
        <w:rPr>
          <w:i/>
        </w:rPr>
        <w:tab/>
      </w:r>
      <w:r>
        <w:rPr>
          <w:i/>
        </w:rPr>
        <w:tab/>
      </w:r>
      <w:r>
        <w:rPr>
          <w:i/>
        </w:rPr>
        <w:tab/>
      </w:r>
      <w:r>
        <w:rPr>
          <w:i/>
        </w:rPr>
        <w:tab/>
      </w:r>
      <w:r>
        <w:rPr>
          <w:i/>
        </w:rPr>
        <w:tab/>
        <w:t>Source: NTT DOCOMO</w:t>
      </w:r>
    </w:p>
    <w:p w14:paraId="0FB5392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C4-221521</w:t>
      </w:r>
      <w:r>
        <w:rPr>
          <w:color w:val="993300"/>
          <w:u w:val="single"/>
        </w:rPr>
        <w:t>.</w:t>
      </w:r>
    </w:p>
    <w:p w14:paraId="0E9ADCEC" w14:textId="5A7F08EE" w:rsidR="003E6F6D" w:rsidRDefault="003E6F6D" w:rsidP="003E6F6D">
      <w:pPr>
        <w:rPr>
          <w:rFonts w:ascii="Arial" w:hAnsi="Arial" w:cs="Arial"/>
          <w:b/>
          <w:sz w:val="24"/>
        </w:rPr>
      </w:pPr>
      <w:r>
        <w:rPr>
          <w:rFonts w:ascii="Arial" w:hAnsi="Arial" w:cs="Arial"/>
          <w:b/>
          <w:color w:val="0000FF"/>
          <w:sz w:val="24"/>
        </w:rPr>
        <w:t>C4-221373</w:t>
      </w:r>
      <w:r>
        <w:rPr>
          <w:rFonts w:ascii="Arial" w:hAnsi="Arial" w:cs="Arial"/>
          <w:b/>
          <w:color w:val="0000FF"/>
          <w:sz w:val="24"/>
        </w:rPr>
        <w:tab/>
      </w:r>
      <w:r>
        <w:rPr>
          <w:rFonts w:ascii="Arial" w:hAnsi="Arial" w:cs="Arial"/>
          <w:b/>
          <w:sz w:val="24"/>
        </w:rPr>
        <w:t>Usage indication over N32-f</w:t>
      </w:r>
    </w:p>
    <w:p w14:paraId="2BC44BC2"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CR-0326  rev  Cat: B (Rel-17)</w:t>
      </w:r>
      <w:r>
        <w:rPr>
          <w:i/>
        </w:rPr>
        <w:br/>
      </w:r>
      <w:r>
        <w:rPr>
          <w:i/>
        </w:rPr>
        <w:br/>
      </w:r>
      <w:r>
        <w:rPr>
          <w:i/>
        </w:rPr>
        <w:tab/>
      </w:r>
      <w:r>
        <w:rPr>
          <w:i/>
        </w:rPr>
        <w:tab/>
      </w:r>
      <w:r>
        <w:rPr>
          <w:i/>
        </w:rPr>
        <w:tab/>
      </w:r>
      <w:r>
        <w:rPr>
          <w:i/>
        </w:rPr>
        <w:tab/>
      </w:r>
      <w:r>
        <w:rPr>
          <w:i/>
        </w:rPr>
        <w:tab/>
        <w:t>Source: NTT DOCOMO</w:t>
      </w:r>
    </w:p>
    <w:p w14:paraId="1226C75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C4-221522</w:t>
      </w:r>
      <w:r>
        <w:rPr>
          <w:color w:val="993300"/>
          <w:u w:val="single"/>
        </w:rPr>
        <w:t>.</w:t>
      </w:r>
    </w:p>
    <w:p w14:paraId="56866614" w14:textId="013247C0" w:rsidR="003E6F6D" w:rsidRDefault="003E6F6D" w:rsidP="003E6F6D">
      <w:pPr>
        <w:rPr>
          <w:rFonts w:ascii="Arial" w:hAnsi="Arial" w:cs="Arial"/>
          <w:b/>
          <w:sz w:val="24"/>
        </w:rPr>
      </w:pPr>
      <w:r>
        <w:rPr>
          <w:rFonts w:ascii="Arial" w:hAnsi="Arial" w:cs="Arial"/>
          <w:b/>
          <w:color w:val="0000FF"/>
          <w:sz w:val="24"/>
        </w:rPr>
        <w:t>C4-221508</w:t>
      </w:r>
      <w:r>
        <w:rPr>
          <w:rFonts w:ascii="Arial" w:hAnsi="Arial" w:cs="Arial"/>
          <w:b/>
          <w:color w:val="0000FF"/>
          <w:sz w:val="24"/>
        </w:rPr>
        <w:tab/>
      </w:r>
      <w:r>
        <w:rPr>
          <w:rFonts w:ascii="Arial" w:hAnsi="Arial" w:cs="Arial"/>
          <w:b/>
          <w:sz w:val="24"/>
        </w:rPr>
        <w:t>SEPP for interconnect scenarios</w:t>
      </w:r>
    </w:p>
    <w:p w14:paraId="18359951"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v16.8.0</w:t>
      </w:r>
      <w:r>
        <w:rPr>
          <w:i/>
        </w:rPr>
        <w:tab/>
        <w:t xml:space="preserve">  CR-0087  rev 1 Cat: F (Rel-16)</w:t>
      </w:r>
      <w:r>
        <w:rPr>
          <w:i/>
        </w:rPr>
        <w:br/>
      </w:r>
      <w:r>
        <w:rPr>
          <w:i/>
        </w:rPr>
        <w:br/>
      </w:r>
      <w:r>
        <w:rPr>
          <w:i/>
        </w:rPr>
        <w:tab/>
      </w:r>
      <w:r>
        <w:rPr>
          <w:i/>
        </w:rPr>
        <w:tab/>
      </w:r>
      <w:r>
        <w:rPr>
          <w:i/>
        </w:rPr>
        <w:tab/>
      </w:r>
      <w:r>
        <w:rPr>
          <w:i/>
        </w:rPr>
        <w:tab/>
      </w:r>
      <w:r>
        <w:rPr>
          <w:i/>
        </w:rPr>
        <w:tab/>
        <w:t>Source: Huawei, Nokia, Nokia Shanghai Bell</w:t>
      </w:r>
    </w:p>
    <w:p w14:paraId="5F17422C" w14:textId="77777777" w:rsidR="003E6F6D" w:rsidRDefault="003E6F6D" w:rsidP="003E6F6D">
      <w:pPr>
        <w:rPr>
          <w:color w:val="808080"/>
        </w:rPr>
      </w:pPr>
      <w:r>
        <w:rPr>
          <w:color w:val="808080"/>
        </w:rPr>
        <w:t>(Replaces C4-221308)</w:t>
      </w:r>
    </w:p>
    <w:p w14:paraId="6846309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74461" w14:textId="11DC6B93" w:rsidR="003E6F6D" w:rsidRDefault="003E6F6D" w:rsidP="003E6F6D">
      <w:pPr>
        <w:rPr>
          <w:rFonts w:ascii="Arial" w:hAnsi="Arial" w:cs="Arial"/>
          <w:b/>
          <w:sz w:val="24"/>
        </w:rPr>
      </w:pPr>
      <w:r>
        <w:rPr>
          <w:rFonts w:ascii="Arial" w:hAnsi="Arial" w:cs="Arial"/>
          <w:b/>
          <w:color w:val="0000FF"/>
          <w:sz w:val="24"/>
        </w:rPr>
        <w:t>C4-221509</w:t>
      </w:r>
      <w:r>
        <w:rPr>
          <w:rFonts w:ascii="Arial" w:hAnsi="Arial" w:cs="Arial"/>
          <w:b/>
          <w:color w:val="0000FF"/>
          <w:sz w:val="24"/>
        </w:rPr>
        <w:tab/>
      </w:r>
      <w:r>
        <w:rPr>
          <w:rFonts w:ascii="Arial" w:hAnsi="Arial" w:cs="Arial"/>
          <w:b/>
          <w:sz w:val="24"/>
        </w:rPr>
        <w:t>SEPP for interconnect scenarios</w:t>
      </w:r>
    </w:p>
    <w:p w14:paraId="7C65D86C"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v17.3.0</w:t>
      </w:r>
      <w:r>
        <w:rPr>
          <w:i/>
        </w:rPr>
        <w:tab/>
        <w:t xml:space="preserve">  CR-0088  rev 1 Cat: A (Rel-17)</w:t>
      </w:r>
      <w:r>
        <w:rPr>
          <w:i/>
        </w:rPr>
        <w:br/>
      </w:r>
      <w:r>
        <w:rPr>
          <w:i/>
        </w:rPr>
        <w:br/>
      </w:r>
      <w:r>
        <w:rPr>
          <w:i/>
        </w:rPr>
        <w:tab/>
      </w:r>
      <w:r>
        <w:rPr>
          <w:i/>
        </w:rPr>
        <w:tab/>
      </w:r>
      <w:r>
        <w:rPr>
          <w:i/>
        </w:rPr>
        <w:tab/>
      </w:r>
      <w:r>
        <w:rPr>
          <w:i/>
        </w:rPr>
        <w:tab/>
      </w:r>
      <w:r>
        <w:rPr>
          <w:i/>
        </w:rPr>
        <w:tab/>
        <w:t>Source: Huawei, Nokia, Nokia Shanghai Bell</w:t>
      </w:r>
    </w:p>
    <w:p w14:paraId="4B49063A" w14:textId="77777777" w:rsidR="003E6F6D" w:rsidRDefault="003E6F6D" w:rsidP="003E6F6D">
      <w:pPr>
        <w:rPr>
          <w:color w:val="808080"/>
        </w:rPr>
      </w:pPr>
      <w:r>
        <w:rPr>
          <w:color w:val="808080"/>
        </w:rPr>
        <w:t>(Replaces C4-221309)</w:t>
      </w:r>
    </w:p>
    <w:p w14:paraId="7CB500E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79CA6" w14:textId="7FAA2D8C" w:rsidR="003E6F6D" w:rsidRDefault="003E6F6D" w:rsidP="003E6F6D">
      <w:pPr>
        <w:rPr>
          <w:rFonts w:ascii="Arial" w:hAnsi="Arial" w:cs="Arial"/>
          <w:b/>
          <w:sz w:val="24"/>
        </w:rPr>
      </w:pPr>
      <w:r>
        <w:rPr>
          <w:rFonts w:ascii="Arial" w:hAnsi="Arial" w:cs="Arial"/>
          <w:b/>
          <w:color w:val="0000FF"/>
          <w:sz w:val="24"/>
        </w:rPr>
        <w:t>C4-221521</w:t>
      </w:r>
      <w:r>
        <w:rPr>
          <w:rFonts w:ascii="Arial" w:hAnsi="Arial" w:cs="Arial"/>
          <w:b/>
          <w:color w:val="0000FF"/>
          <w:sz w:val="24"/>
        </w:rPr>
        <w:tab/>
      </w:r>
      <w:r>
        <w:rPr>
          <w:rFonts w:ascii="Arial" w:hAnsi="Arial" w:cs="Arial"/>
          <w:b/>
          <w:sz w:val="24"/>
        </w:rPr>
        <w:t>Usage indication over N32-c</w:t>
      </w:r>
    </w:p>
    <w:p w14:paraId="367E1BB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v17.3.0</w:t>
      </w:r>
      <w:r>
        <w:rPr>
          <w:i/>
        </w:rPr>
        <w:tab/>
        <w:t xml:space="preserve">  CR-0089  rev 1 Cat: B (Rel-17)</w:t>
      </w:r>
      <w:r>
        <w:rPr>
          <w:i/>
        </w:rPr>
        <w:br/>
      </w:r>
      <w:r>
        <w:rPr>
          <w:i/>
        </w:rPr>
        <w:br/>
      </w:r>
      <w:r>
        <w:rPr>
          <w:i/>
        </w:rPr>
        <w:tab/>
      </w:r>
      <w:r>
        <w:rPr>
          <w:i/>
        </w:rPr>
        <w:tab/>
      </w:r>
      <w:r>
        <w:rPr>
          <w:i/>
        </w:rPr>
        <w:tab/>
      </w:r>
      <w:r>
        <w:rPr>
          <w:i/>
        </w:rPr>
        <w:tab/>
      </w:r>
      <w:r>
        <w:rPr>
          <w:i/>
        </w:rPr>
        <w:tab/>
        <w:t>Source: NTT DOCOMO</w:t>
      </w:r>
    </w:p>
    <w:p w14:paraId="03995A2D" w14:textId="77777777" w:rsidR="003E6F6D" w:rsidRDefault="003E6F6D" w:rsidP="003E6F6D">
      <w:pPr>
        <w:rPr>
          <w:color w:val="808080"/>
        </w:rPr>
      </w:pPr>
      <w:r>
        <w:rPr>
          <w:color w:val="808080"/>
        </w:rPr>
        <w:t>(Replaces C4-221372)</w:t>
      </w:r>
    </w:p>
    <w:p w14:paraId="329198C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C4-221574</w:t>
      </w:r>
      <w:r>
        <w:rPr>
          <w:color w:val="993300"/>
          <w:u w:val="single"/>
        </w:rPr>
        <w:t>.</w:t>
      </w:r>
    </w:p>
    <w:p w14:paraId="3EA25410" w14:textId="1DDF6C58" w:rsidR="003E6F6D" w:rsidRDefault="003E6F6D" w:rsidP="003E6F6D">
      <w:pPr>
        <w:rPr>
          <w:rFonts w:ascii="Arial" w:hAnsi="Arial" w:cs="Arial"/>
          <w:b/>
          <w:sz w:val="24"/>
        </w:rPr>
      </w:pPr>
      <w:r>
        <w:rPr>
          <w:rFonts w:ascii="Arial" w:hAnsi="Arial" w:cs="Arial"/>
          <w:b/>
          <w:color w:val="0000FF"/>
          <w:sz w:val="24"/>
        </w:rPr>
        <w:t>C4-221522</w:t>
      </w:r>
      <w:r>
        <w:rPr>
          <w:rFonts w:ascii="Arial" w:hAnsi="Arial" w:cs="Arial"/>
          <w:b/>
          <w:color w:val="0000FF"/>
          <w:sz w:val="24"/>
        </w:rPr>
        <w:tab/>
      </w:r>
      <w:r>
        <w:rPr>
          <w:rFonts w:ascii="Arial" w:hAnsi="Arial" w:cs="Arial"/>
          <w:b/>
          <w:sz w:val="24"/>
        </w:rPr>
        <w:t>Usage indication over N32-f</w:t>
      </w:r>
    </w:p>
    <w:p w14:paraId="0C904CB7"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CR-0326  rev 1 Cat: B (Rel-17)</w:t>
      </w:r>
      <w:r>
        <w:rPr>
          <w:i/>
        </w:rPr>
        <w:br/>
      </w:r>
      <w:r>
        <w:rPr>
          <w:i/>
        </w:rPr>
        <w:br/>
      </w:r>
      <w:r>
        <w:rPr>
          <w:i/>
        </w:rPr>
        <w:tab/>
      </w:r>
      <w:r>
        <w:rPr>
          <w:i/>
        </w:rPr>
        <w:tab/>
      </w:r>
      <w:r>
        <w:rPr>
          <w:i/>
        </w:rPr>
        <w:tab/>
      </w:r>
      <w:r>
        <w:rPr>
          <w:i/>
        </w:rPr>
        <w:tab/>
      </w:r>
      <w:r>
        <w:rPr>
          <w:i/>
        </w:rPr>
        <w:tab/>
        <w:t>Source: NTT DOCOMO</w:t>
      </w:r>
    </w:p>
    <w:p w14:paraId="09169D0A" w14:textId="77777777" w:rsidR="003E6F6D" w:rsidRDefault="003E6F6D" w:rsidP="003E6F6D">
      <w:pPr>
        <w:rPr>
          <w:color w:val="808080"/>
        </w:rPr>
      </w:pPr>
      <w:r>
        <w:rPr>
          <w:color w:val="808080"/>
        </w:rPr>
        <w:t>(Replaces C4-221373)</w:t>
      </w:r>
    </w:p>
    <w:p w14:paraId="28CF05C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C4-221575</w:t>
      </w:r>
      <w:r>
        <w:rPr>
          <w:color w:val="993300"/>
          <w:u w:val="single"/>
        </w:rPr>
        <w:t>.</w:t>
      </w:r>
    </w:p>
    <w:p w14:paraId="1F4C1EB3" w14:textId="14B81F6B" w:rsidR="003E6F6D" w:rsidRDefault="003E6F6D" w:rsidP="003E6F6D">
      <w:pPr>
        <w:rPr>
          <w:rFonts w:ascii="Arial" w:hAnsi="Arial" w:cs="Arial"/>
          <w:b/>
          <w:sz w:val="24"/>
        </w:rPr>
      </w:pPr>
      <w:r>
        <w:rPr>
          <w:rFonts w:ascii="Arial" w:hAnsi="Arial" w:cs="Arial"/>
          <w:b/>
          <w:color w:val="0000FF"/>
          <w:sz w:val="24"/>
        </w:rPr>
        <w:t>C4-221541</w:t>
      </w:r>
      <w:r>
        <w:rPr>
          <w:rFonts w:ascii="Arial" w:hAnsi="Arial" w:cs="Arial"/>
          <w:b/>
          <w:color w:val="0000FF"/>
          <w:sz w:val="24"/>
        </w:rPr>
        <w:tab/>
      </w:r>
      <w:r>
        <w:rPr>
          <w:rFonts w:ascii="Arial" w:hAnsi="Arial" w:cs="Arial"/>
          <w:b/>
          <w:sz w:val="24"/>
        </w:rPr>
        <w:t>PLMN Specific N32-C connection</w:t>
      </w:r>
    </w:p>
    <w:p w14:paraId="3DA5457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v16.8.0</w:t>
      </w:r>
      <w:r>
        <w:rPr>
          <w:i/>
        </w:rPr>
        <w:tab/>
        <w:t xml:space="preserve">  CR-0074  rev 2 Cat: F (Rel-16)</w:t>
      </w:r>
      <w:r>
        <w:rPr>
          <w:i/>
        </w:rPr>
        <w:br/>
      </w:r>
      <w:r>
        <w:rPr>
          <w:i/>
        </w:rPr>
        <w:br/>
      </w:r>
      <w:r>
        <w:rPr>
          <w:i/>
        </w:rPr>
        <w:tab/>
      </w:r>
      <w:r>
        <w:rPr>
          <w:i/>
        </w:rPr>
        <w:tab/>
      </w:r>
      <w:r>
        <w:rPr>
          <w:i/>
        </w:rPr>
        <w:tab/>
      </w:r>
      <w:r>
        <w:rPr>
          <w:i/>
        </w:rPr>
        <w:tab/>
      </w:r>
      <w:r>
        <w:rPr>
          <w:i/>
        </w:rPr>
        <w:tab/>
        <w:t>Source: Nokia, Nokia Shanghai Bell, Huawei</w:t>
      </w:r>
    </w:p>
    <w:p w14:paraId="6290ED05" w14:textId="77777777" w:rsidR="003E6F6D" w:rsidRDefault="003E6F6D" w:rsidP="003E6F6D">
      <w:pPr>
        <w:rPr>
          <w:color w:val="808080"/>
        </w:rPr>
      </w:pPr>
      <w:r>
        <w:rPr>
          <w:color w:val="808080"/>
        </w:rPr>
        <w:t>(Replaces C4-221115)</w:t>
      </w:r>
    </w:p>
    <w:p w14:paraId="5AE83CE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A0BB5" w14:textId="74E4CA9A" w:rsidR="003E6F6D" w:rsidRDefault="003E6F6D" w:rsidP="003E6F6D">
      <w:pPr>
        <w:rPr>
          <w:rFonts w:ascii="Arial" w:hAnsi="Arial" w:cs="Arial"/>
          <w:b/>
          <w:sz w:val="24"/>
        </w:rPr>
      </w:pPr>
      <w:r>
        <w:rPr>
          <w:rFonts w:ascii="Arial" w:hAnsi="Arial" w:cs="Arial"/>
          <w:b/>
          <w:color w:val="0000FF"/>
          <w:sz w:val="24"/>
        </w:rPr>
        <w:t>C4-221542</w:t>
      </w:r>
      <w:r>
        <w:rPr>
          <w:rFonts w:ascii="Arial" w:hAnsi="Arial" w:cs="Arial"/>
          <w:b/>
          <w:color w:val="0000FF"/>
          <w:sz w:val="24"/>
        </w:rPr>
        <w:tab/>
      </w:r>
      <w:r>
        <w:rPr>
          <w:rFonts w:ascii="Arial" w:hAnsi="Arial" w:cs="Arial"/>
          <w:b/>
          <w:sz w:val="24"/>
        </w:rPr>
        <w:t>PLMN Specific N32-C connection</w:t>
      </w:r>
    </w:p>
    <w:p w14:paraId="03303FC1"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v17.3.0</w:t>
      </w:r>
      <w:r>
        <w:rPr>
          <w:i/>
        </w:rPr>
        <w:tab/>
        <w:t xml:space="preserve">  CR-0075  rev 2 Cat: A (Rel-17)</w:t>
      </w:r>
      <w:r>
        <w:rPr>
          <w:i/>
        </w:rPr>
        <w:br/>
      </w:r>
      <w:r>
        <w:rPr>
          <w:i/>
        </w:rPr>
        <w:br/>
      </w:r>
      <w:r>
        <w:rPr>
          <w:i/>
        </w:rPr>
        <w:tab/>
      </w:r>
      <w:r>
        <w:rPr>
          <w:i/>
        </w:rPr>
        <w:tab/>
      </w:r>
      <w:r>
        <w:rPr>
          <w:i/>
        </w:rPr>
        <w:tab/>
      </w:r>
      <w:r>
        <w:rPr>
          <w:i/>
        </w:rPr>
        <w:tab/>
      </w:r>
      <w:r>
        <w:rPr>
          <w:i/>
        </w:rPr>
        <w:tab/>
        <w:t>Source: Nokia, Nokia Shanghai Bell</w:t>
      </w:r>
    </w:p>
    <w:p w14:paraId="44440EEE" w14:textId="77777777" w:rsidR="003E6F6D" w:rsidRDefault="003E6F6D" w:rsidP="003E6F6D">
      <w:pPr>
        <w:rPr>
          <w:color w:val="808080"/>
        </w:rPr>
      </w:pPr>
      <w:r>
        <w:rPr>
          <w:color w:val="808080"/>
        </w:rPr>
        <w:t>(Replaces C4-221116)</w:t>
      </w:r>
    </w:p>
    <w:p w14:paraId="21CD65E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D7A1F" w14:textId="592EECBF" w:rsidR="003E6F6D" w:rsidRDefault="003E6F6D" w:rsidP="003E6F6D">
      <w:pPr>
        <w:rPr>
          <w:rFonts w:ascii="Arial" w:hAnsi="Arial" w:cs="Arial"/>
          <w:b/>
          <w:sz w:val="24"/>
        </w:rPr>
      </w:pPr>
      <w:r>
        <w:rPr>
          <w:rFonts w:ascii="Arial" w:hAnsi="Arial" w:cs="Arial"/>
          <w:b/>
          <w:color w:val="0000FF"/>
          <w:sz w:val="24"/>
        </w:rPr>
        <w:t>C4-221574</w:t>
      </w:r>
      <w:r>
        <w:rPr>
          <w:rFonts w:ascii="Arial" w:hAnsi="Arial" w:cs="Arial"/>
          <w:b/>
          <w:color w:val="0000FF"/>
          <w:sz w:val="24"/>
        </w:rPr>
        <w:tab/>
      </w:r>
      <w:r>
        <w:rPr>
          <w:rFonts w:ascii="Arial" w:hAnsi="Arial" w:cs="Arial"/>
          <w:b/>
          <w:sz w:val="24"/>
        </w:rPr>
        <w:t>Usage indication over N32-c</w:t>
      </w:r>
    </w:p>
    <w:p w14:paraId="1EC8CEBE"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v17.3.0</w:t>
      </w:r>
      <w:r>
        <w:rPr>
          <w:i/>
        </w:rPr>
        <w:tab/>
        <w:t xml:space="preserve">  CR-0089  rev 2 Cat: B (Rel-17)</w:t>
      </w:r>
      <w:r>
        <w:rPr>
          <w:i/>
        </w:rPr>
        <w:br/>
      </w:r>
      <w:r>
        <w:rPr>
          <w:i/>
        </w:rPr>
        <w:br/>
      </w:r>
      <w:r>
        <w:rPr>
          <w:i/>
        </w:rPr>
        <w:tab/>
      </w:r>
      <w:r>
        <w:rPr>
          <w:i/>
        </w:rPr>
        <w:tab/>
      </w:r>
      <w:r>
        <w:rPr>
          <w:i/>
        </w:rPr>
        <w:tab/>
      </w:r>
      <w:r>
        <w:rPr>
          <w:i/>
        </w:rPr>
        <w:tab/>
      </w:r>
      <w:r>
        <w:rPr>
          <w:i/>
        </w:rPr>
        <w:tab/>
        <w:t>Source: NTT DOCOMO</w:t>
      </w:r>
    </w:p>
    <w:p w14:paraId="361FDA5C" w14:textId="77777777" w:rsidR="003E6F6D" w:rsidRDefault="003E6F6D" w:rsidP="003E6F6D">
      <w:pPr>
        <w:rPr>
          <w:color w:val="808080"/>
        </w:rPr>
      </w:pPr>
      <w:r>
        <w:rPr>
          <w:color w:val="808080"/>
        </w:rPr>
        <w:t>(Replaces C4-221521)</w:t>
      </w:r>
    </w:p>
    <w:p w14:paraId="0608C08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D4183" w14:textId="3F0E8FF1" w:rsidR="003E6F6D" w:rsidRDefault="003E6F6D" w:rsidP="003E6F6D">
      <w:pPr>
        <w:rPr>
          <w:rFonts w:ascii="Arial" w:hAnsi="Arial" w:cs="Arial"/>
          <w:b/>
          <w:sz w:val="24"/>
        </w:rPr>
      </w:pPr>
      <w:r>
        <w:rPr>
          <w:rFonts w:ascii="Arial" w:hAnsi="Arial" w:cs="Arial"/>
          <w:b/>
          <w:color w:val="0000FF"/>
          <w:sz w:val="24"/>
        </w:rPr>
        <w:t>C4-221575</w:t>
      </w:r>
      <w:r>
        <w:rPr>
          <w:rFonts w:ascii="Arial" w:hAnsi="Arial" w:cs="Arial"/>
          <w:b/>
          <w:color w:val="0000FF"/>
          <w:sz w:val="24"/>
        </w:rPr>
        <w:tab/>
      </w:r>
      <w:r>
        <w:rPr>
          <w:rFonts w:ascii="Arial" w:hAnsi="Arial" w:cs="Arial"/>
          <w:b/>
          <w:sz w:val="24"/>
        </w:rPr>
        <w:t>Usage indication over N32-f</w:t>
      </w:r>
    </w:p>
    <w:p w14:paraId="24F8A559"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CR-0326  rev 2 Cat: B (Rel-17)</w:t>
      </w:r>
      <w:r>
        <w:rPr>
          <w:i/>
        </w:rPr>
        <w:br/>
      </w:r>
      <w:r>
        <w:rPr>
          <w:i/>
        </w:rPr>
        <w:br/>
      </w:r>
      <w:r>
        <w:rPr>
          <w:i/>
        </w:rPr>
        <w:tab/>
      </w:r>
      <w:r>
        <w:rPr>
          <w:i/>
        </w:rPr>
        <w:tab/>
      </w:r>
      <w:r>
        <w:rPr>
          <w:i/>
        </w:rPr>
        <w:tab/>
      </w:r>
      <w:r>
        <w:rPr>
          <w:i/>
        </w:rPr>
        <w:tab/>
      </w:r>
      <w:r>
        <w:rPr>
          <w:i/>
        </w:rPr>
        <w:tab/>
        <w:t>Source: NTT DOCOMO</w:t>
      </w:r>
    </w:p>
    <w:p w14:paraId="08548298" w14:textId="77777777" w:rsidR="003E6F6D" w:rsidRDefault="003E6F6D" w:rsidP="003E6F6D">
      <w:pPr>
        <w:rPr>
          <w:color w:val="808080"/>
        </w:rPr>
      </w:pPr>
      <w:r>
        <w:rPr>
          <w:color w:val="808080"/>
        </w:rPr>
        <w:t>(Replaces C4-221522)</w:t>
      </w:r>
    </w:p>
    <w:p w14:paraId="6E1E186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C4-221642</w:t>
      </w:r>
      <w:r>
        <w:rPr>
          <w:color w:val="993300"/>
          <w:u w:val="single"/>
        </w:rPr>
        <w:t>.</w:t>
      </w:r>
    </w:p>
    <w:p w14:paraId="2CB4D928" w14:textId="7D833C05" w:rsidR="003E6F6D" w:rsidRDefault="003E6F6D" w:rsidP="003E6F6D">
      <w:pPr>
        <w:rPr>
          <w:rFonts w:ascii="Arial" w:hAnsi="Arial" w:cs="Arial"/>
          <w:b/>
          <w:sz w:val="24"/>
        </w:rPr>
      </w:pPr>
      <w:r>
        <w:rPr>
          <w:rFonts w:ascii="Arial" w:hAnsi="Arial" w:cs="Arial"/>
          <w:b/>
          <w:color w:val="0000FF"/>
          <w:sz w:val="24"/>
        </w:rPr>
        <w:t>C4-221642</w:t>
      </w:r>
      <w:r>
        <w:rPr>
          <w:rFonts w:ascii="Arial" w:hAnsi="Arial" w:cs="Arial"/>
          <w:b/>
          <w:color w:val="0000FF"/>
          <w:sz w:val="24"/>
        </w:rPr>
        <w:tab/>
      </w:r>
      <w:r>
        <w:rPr>
          <w:rFonts w:ascii="Arial" w:hAnsi="Arial" w:cs="Arial"/>
          <w:b/>
          <w:sz w:val="24"/>
        </w:rPr>
        <w:t>Usage indication over N32-f</w:t>
      </w:r>
    </w:p>
    <w:p w14:paraId="02055C1F"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CR-0326  rev 3 Cat: B (Rel-17)</w:t>
      </w:r>
      <w:r>
        <w:rPr>
          <w:i/>
        </w:rPr>
        <w:br/>
      </w:r>
      <w:r>
        <w:rPr>
          <w:i/>
        </w:rPr>
        <w:br/>
      </w:r>
      <w:r>
        <w:rPr>
          <w:i/>
        </w:rPr>
        <w:tab/>
      </w:r>
      <w:r>
        <w:rPr>
          <w:i/>
        </w:rPr>
        <w:tab/>
      </w:r>
      <w:r>
        <w:rPr>
          <w:i/>
        </w:rPr>
        <w:tab/>
      </w:r>
      <w:r>
        <w:rPr>
          <w:i/>
        </w:rPr>
        <w:tab/>
      </w:r>
      <w:r>
        <w:rPr>
          <w:i/>
        </w:rPr>
        <w:tab/>
        <w:t>Source: NTT DOCOMO</w:t>
      </w:r>
    </w:p>
    <w:p w14:paraId="32739AAA" w14:textId="77777777" w:rsidR="003E6F6D" w:rsidRDefault="003E6F6D" w:rsidP="003E6F6D">
      <w:pPr>
        <w:rPr>
          <w:color w:val="808080"/>
        </w:rPr>
      </w:pPr>
      <w:r>
        <w:rPr>
          <w:color w:val="808080"/>
        </w:rPr>
        <w:t>(Replaces C4-221575)</w:t>
      </w:r>
    </w:p>
    <w:p w14:paraId="3C109DD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25B66" w14:textId="77777777" w:rsidR="003E6F6D" w:rsidRDefault="003E6F6D" w:rsidP="003E6F6D">
      <w:pPr>
        <w:pStyle w:val="Heading4"/>
      </w:pPr>
      <w:bookmarkStart w:id="120" w:name="_Toc97372361"/>
      <w:r>
        <w:t>7.3.5</w:t>
      </w:r>
      <w:r>
        <w:tab/>
        <w:t>AMF</w:t>
      </w:r>
      <w:bookmarkEnd w:id="120"/>
    </w:p>
    <w:p w14:paraId="2EA28906" w14:textId="6DF2FA67" w:rsidR="003E6F6D" w:rsidRDefault="003E6F6D" w:rsidP="003E6F6D">
      <w:pPr>
        <w:rPr>
          <w:rFonts w:ascii="Arial" w:hAnsi="Arial" w:cs="Arial"/>
          <w:b/>
          <w:sz w:val="24"/>
        </w:rPr>
      </w:pPr>
      <w:r>
        <w:rPr>
          <w:rFonts w:ascii="Arial" w:hAnsi="Arial" w:cs="Arial"/>
          <w:b/>
          <w:color w:val="0000FF"/>
          <w:sz w:val="24"/>
        </w:rPr>
        <w:t>C4-221166</w:t>
      </w:r>
      <w:r>
        <w:rPr>
          <w:rFonts w:ascii="Arial" w:hAnsi="Arial" w:cs="Arial"/>
          <w:b/>
          <w:color w:val="0000FF"/>
          <w:sz w:val="24"/>
        </w:rPr>
        <w:tab/>
      </w:r>
      <w:r>
        <w:rPr>
          <w:rFonts w:ascii="Arial" w:hAnsi="Arial" w:cs="Arial"/>
          <w:b/>
          <w:sz w:val="24"/>
        </w:rPr>
        <w:t>Release of old access resources during Intra-AMF HO between 3GPP and non-3GPP accesses</w:t>
      </w:r>
    </w:p>
    <w:p w14:paraId="23EA55F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v16.10.0</w:t>
      </w:r>
      <w:r>
        <w:rPr>
          <w:i/>
        </w:rPr>
        <w:tab/>
        <w:t xml:space="preserve">  CR-0686  rev  Cat: F (Rel-16)</w:t>
      </w:r>
      <w:r>
        <w:rPr>
          <w:i/>
        </w:rPr>
        <w:br/>
      </w:r>
      <w:r>
        <w:rPr>
          <w:i/>
        </w:rPr>
        <w:br/>
      </w:r>
      <w:r>
        <w:rPr>
          <w:i/>
        </w:rPr>
        <w:tab/>
      </w:r>
      <w:r>
        <w:rPr>
          <w:i/>
        </w:rPr>
        <w:tab/>
      </w:r>
      <w:r>
        <w:rPr>
          <w:i/>
        </w:rPr>
        <w:tab/>
      </w:r>
      <w:r>
        <w:rPr>
          <w:i/>
        </w:rPr>
        <w:tab/>
      </w:r>
      <w:r>
        <w:rPr>
          <w:i/>
        </w:rPr>
        <w:tab/>
        <w:t>Source: Nokia, Nokia Shanghai Bell</w:t>
      </w:r>
    </w:p>
    <w:p w14:paraId="07CC024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D3B07" w14:textId="14CDAB00" w:rsidR="003E6F6D" w:rsidRDefault="003E6F6D" w:rsidP="003E6F6D">
      <w:pPr>
        <w:rPr>
          <w:rFonts w:ascii="Arial" w:hAnsi="Arial" w:cs="Arial"/>
          <w:b/>
          <w:sz w:val="24"/>
        </w:rPr>
      </w:pPr>
      <w:r>
        <w:rPr>
          <w:rFonts w:ascii="Arial" w:hAnsi="Arial" w:cs="Arial"/>
          <w:b/>
          <w:color w:val="0000FF"/>
          <w:sz w:val="24"/>
        </w:rPr>
        <w:t>C4-221167</w:t>
      </w:r>
      <w:r>
        <w:rPr>
          <w:rFonts w:ascii="Arial" w:hAnsi="Arial" w:cs="Arial"/>
          <w:b/>
          <w:color w:val="0000FF"/>
          <w:sz w:val="24"/>
        </w:rPr>
        <w:tab/>
      </w:r>
      <w:r>
        <w:rPr>
          <w:rFonts w:ascii="Arial" w:hAnsi="Arial" w:cs="Arial"/>
          <w:b/>
          <w:sz w:val="24"/>
        </w:rPr>
        <w:t>Release of old access resources during Intra-AMF HO between 3GPP and non-3GPP accesses</w:t>
      </w:r>
    </w:p>
    <w:p w14:paraId="02B4F70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CR-0666  rev 1 Cat: A (Rel-17)</w:t>
      </w:r>
      <w:r>
        <w:rPr>
          <w:i/>
        </w:rPr>
        <w:br/>
      </w:r>
      <w:r>
        <w:rPr>
          <w:i/>
        </w:rPr>
        <w:br/>
      </w:r>
      <w:r>
        <w:rPr>
          <w:i/>
        </w:rPr>
        <w:tab/>
      </w:r>
      <w:r>
        <w:rPr>
          <w:i/>
        </w:rPr>
        <w:tab/>
      </w:r>
      <w:r>
        <w:rPr>
          <w:i/>
        </w:rPr>
        <w:tab/>
      </w:r>
      <w:r>
        <w:rPr>
          <w:i/>
        </w:rPr>
        <w:tab/>
      </w:r>
      <w:r>
        <w:rPr>
          <w:i/>
        </w:rPr>
        <w:tab/>
        <w:t>Source: Nokia, Nokia Shanghai Bell</w:t>
      </w:r>
    </w:p>
    <w:p w14:paraId="1CC9D23E" w14:textId="77777777" w:rsidR="003E6F6D" w:rsidRDefault="003E6F6D" w:rsidP="003E6F6D">
      <w:pPr>
        <w:rPr>
          <w:color w:val="808080"/>
        </w:rPr>
      </w:pPr>
      <w:r>
        <w:rPr>
          <w:color w:val="808080"/>
        </w:rPr>
        <w:t>(Replaces C4-220113)</w:t>
      </w:r>
    </w:p>
    <w:p w14:paraId="5AE9FD2E" w14:textId="77777777" w:rsidR="003E6F6D" w:rsidRDefault="003E6F6D" w:rsidP="003E6F6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5C97C" w14:textId="38E6A58F" w:rsidR="003E6F6D" w:rsidRDefault="003E6F6D" w:rsidP="003E6F6D">
      <w:pPr>
        <w:rPr>
          <w:rFonts w:ascii="Arial" w:hAnsi="Arial" w:cs="Arial"/>
          <w:b/>
          <w:sz w:val="24"/>
        </w:rPr>
      </w:pPr>
      <w:r>
        <w:rPr>
          <w:rFonts w:ascii="Arial" w:hAnsi="Arial" w:cs="Arial"/>
          <w:b/>
          <w:color w:val="0000FF"/>
          <w:sz w:val="24"/>
        </w:rPr>
        <w:t>C4-221242</w:t>
      </w:r>
      <w:r>
        <w:rPr>
          <w:rFonts w:ascii="Arial" w:hAnsi="Arial" w:cs="Arial"/>
          <w:b/>
          <w:color w:val="0000FF"/>
          <w:sz w:val="24"/>
        </w:rPr>
        <w:tab/>
      </w:r>
      <w:r>
        <w:rPr>
          <w:rFonts w:ascii="Arial" w:hAnsi="Arial" w:cs="Arial"/>
          <w:b/>
          <w:sz w:val="24"/>
        </w:rPr>
        <w:t>Missing Subscribed Policy Request Triggers in 3GPP R16</w:t>
      </w:r>
    </w:p>
    <w:p w14:paraId="610DB332"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v16.10.0</w:t>
      </w:r>
      <w:r>
        <w:rPr>
          <w:i/>
        </w:rPr>
        <w:tab/>
        <w:t xml:space="preserve">  CR-0697  rev  Cat: F (Rel-16)</w:t>
      </w:r>
      <w:r>
        <w:rPr>
          <w:i/>
        </w:rPr>
        <w:br/>
      </w:r>
      <w:r>
        <w:rPr>
          <w:i/>
        </w:rPr>
        <w:br/>
      </w:r>
      <w:r>
        <w:rPr>
          <w:i/>
        </w:rPr>
        <w:tab/>
      </w:r>
      <w:r>
        <w:rPr>
          <w:i/>
        </w:rPr>
        <w:tab/>
      </w:r>
      <w:r>
        <w:rPr>
          <w:i/>
        </w:rPr>
        <w:tab/>
      </w:r>
      <w:r>
        <w:rPr>
          <w:i/>
        </w:rPr>
        <w:tab/>
      </w:r>
      <w:r>
        <w:rPr>
          <w:i/>
        </w:rPr>
        <w:tab/>
        <w:t>Source: Ericsson</w:t>
      </w:r>
    </w:p>
    <w:p w14:paraId="4CB6C0F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A399E" w14:textId="4E2BE5DB" w:rsidR="003E6F6D" w:rsidRDefault="003E6F6D" w:rsidP="003E6F6D">
      <w:pPr>
        <w:rPr>
          <w:rFonts w:ascii="Arial" w:hAnsi="Arial" w:cs="Arial"/>
          <w:b/>
          <w:sz w:val="24"/>
        </w:rPr>
      </w:pPr>
      <w:r>
        <w:rPr>
          <w:rFonts w:ascii="Arial" w:hAnsi="Arial" w:cs="Arial"/>
          <w:b/>
          <w:color w:val="0000FF"/>
          <w:sz w:val="24"/>
        </w:rPr>
        <w:t>C4-221243</w:t>
      </w:r>
      <w:r>
        <w:rPr>
          <w:rFonts w:ascii="Arial" w:hAnsi="Arial" w:cs="Arial"/>
          <w:b/>
          <w:color w:val="0000FF"/>
          <w:sz w:val="24"/>
        </w:rPr>
        <w:tab/>
      </w:r>
      <w:r>
        <w:rPr>
          <w:rFonts w:ascii="Arial" w:hAnsi="Arial" w:cs="Arial"/>
          <w:b/>
          <w:sz w:val="24"/>
        </w:rPr>
        <w:t>Missing Subscribed Policy Request Triggers in 3GPP R16</w:t>
      </w:r>
    </w:p>
    <w:p w14:paraId="5E2124F3"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CR-0698  rev  Cat: A (Rel-17)</w:t>
      </w:r>
      <w:r>
        <w:rPr>
          <w:i/>
        </w:rPr>
        <w:br/>
      </w:r>
      <w:r>
        <w:rPr>
          <w:i/>
        </w:rPr>
        <w:br/>
      </w:r>
      <w:r>
        <w:rPr>
          <w:i/>
        </w:rPr>
        <w:tab/>
      </w:r>
      <w:r>
        <w:rPr>
          <w:i/>
        </w:rPr>
        <w:tab/>
      </w:r>
      <w:r>
        <w:rPr>
          <w:i/>
        </w:rPr>
        <w:tab/>
      </w:r>
      <w:r>
        <w:rPr>
          <w:i/>
        </w:rPr>
        <w:tab/>
      </w:r>
      <w:r>
        <w:rPr>
          <w:i/>
        </w:rPr>
        <w:tab/>
        <w:t>Source: Ericsson</w:t>
      </w:r>
    </w:p>
    <w:p w14:paraId="459E290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DD19D" w14:textId="0FFE731B" w:rsidR="003E6F6D" w:rsidRDefault="003E6F6D" w:rsidP="003E6F6D">
      <w:pPr>
        <w:rPr>
          <w:rFonts w:ascii="Arial" w:hAnsi="Arial" w:cs="Arial"/>
          <w:b/>
          <w:sz w:val="24"/>
        </w:rPr>
      </w:pPr>
      <w:r>
        <w:rPr>
          <w:rFonts w:ascii="Arial" w:hAnsi="Arial" w:cs="Arial"/>
          <w:b/>
          <w:color w:val="0000FF"/>
          <w:sz w:val="24"/>
        </w:rPr>
        <w:t>C4-221364</w:t>
      </w:r>
      <w:r>
        <w:rPr>
          <w:rFonts w:ascii="Arial" w:hAnsi="Arial" w:cs="Arial"/>
          <w:b/>
          <w:color w:val="0000FF"/>
          <w:sz w:val="24"/>
        </w:rPr>
        <w:tab/>
      </w:r>
      <w:r>
        <w:rPr>
          <w:rFonts w:ascii="Arial" w:hAnsi="Arial" w:cs="Arial"/>
          <w:b/>
          <w:sz w:val="24"/>
        </w:rPr>
        <w:t>200 OK in subscription modification response</w:t>
      </w:r>
    </w:p>
    <w:p w14:paraId="3EB1B83B"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v16.10.0</w:t>
      </w:r>
      <w:r>
        <w:rPr>
          <w:i/>
        </w:rPr>
        <w:tab/>
        <w:t xml:space="preserve">  CR-0710  rev  Cat: F (Rel-16)</w:t>
      </w:r>
      <w:r>
        <w:rPr>
          <w:i/>
        </w:rPr>
        <w:br/>
      </w:r>
      <w:r>
        <w:rPr>
          <w:i/>
        </w:rPr>
        <w:br/>
      </w:r>
      <w:r>
        <w:rPr>
          <w:i/>
        </w:rPr>
        <w:tab/>
      </w:r>
      <w:r>
        <w:rPr>
          <w:i/>
        </w:rPr>
        <w:tab/>
      </w:r>
      <w:r>
        <w:rPr>
          <w:i/>
        </w:rPr>
        <w:tab/>
      </w:r>
      <w:r>
        <w:rPr>
          <w:i/>
        </w:rPr>
        <w:tab/>
      </w:r>
      <w:r>
        <w:rPr>
          <w:i/>
        </w:rPr>
        <w:tab/>
        <w:t>Source: Huawei</w:t>
      </w:r>
    </w:p>
    <w:p w14:paraId="6BCCB85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C4-221510</w:t>
      </w:r>
      <w:r>
        <w:rPr>
          <w:color w:val="993300"/>
          <w:u w:val="single"/>
        </w:rPr>
        <w:t>.</w:t>
      </w:r>
    </w:p>
    <w:p w14:paraId="2F927F9E" w14:textId="124692AE" w:rsidR="003E6F6D" w:rsidRDefault="003E6F6D" w:rsidP="003E6F6D">
      <w:pPr>
        <w:rPr>
          <w:rFonts w:ascii="Arial" w:hAnsi="Arial" w:cs="Arial"/>
          <w:b/>
          <w:sz w:val="24"/>
        </w:rPr>
      </w:pPr>
      <w:r>
        <w:rPr>
          <w:rFonts w:ascii="Arial" w:hAnsi="Arial" w:cs="Arial"/>
          <w:b/>
          <w:color w:val="0000FF"/>
          <w:sz w:val="24"/>
        </w:rPr>
        <w:t>C4-221365</w:t>
      </w:r>
      <w:r>
        <w:rPr>
          <w:rFonts w:ascii="Arial" w:hAnsi="Arial" w:cs="Arial"/>
          <w:b/>
          <w:color w:val="0000FF"/>
          <w:sz w:val="24"/>
        </w:rPr>
        <w:tab/>
      </w:r>
      <w:r>
        <w:rPr>
          <w:rFonts w:ascii="Arial" w:hAnsi="Arial" w:cs="Arial"/>
          <w:b/>
          <w:sz w:val="24"/>
        </w:rPr>
        <w:t>200 OK in subscription modification response</w:t>
      </w:r>
    </w:p>
    <w:p w14:paraId="6F4E86B4"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CR-0711  rev  Cat: A (Rel-17)</w:t>
      </w:r>
      <w:r>
        <w:rPr>
          <w:i/>
        </w:rPr>
        <w:br/>
      </w:r>
      <w:r>
        <w:rPr>
          <w:i/>
        </w:rPr>
        <w:br/>
      </w:r>
      <w:r>
        <w:rPr>
          <w:i/>
        </w:rPr>
        <w:tab/>
      </w:r>
      <w:r>
        <w:rPr>
          <w:i/>
        </w:rPr>
        <w:tab/>
      </w:r>
      <w:r>
        <w:rPr>
          <w:i/>
        </w:rPr>
        <w:tab/>
      </w:r>
      <w:r>
        <w:rPr>
          <w:i/>
        </w:rPr>
        <w:tab/>
      </w:r>
      <w:r>
        <w:rPr>
          <w:i/>
        </w:rPr>
        <w:tab/>
        <w:t>Source: Huawei</w:t>
      </w:r>
    </w:p>
    <w:p w14:paraId="0D2B4B7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C4-221511</w:t>
      </w:r>
      <w:r>
        <w:rPr>
          <w:color w:val="993300"/>
          <w:u w:val="single"/>
        </w:rPr>
        <w:t>.</w:t>
      </w:r>
    </w:p>
    <w:p w14:paraId="3875CAFE" w14:textId="47A3A4A4" w:rsidR="003E6F6D" w:rsidRDefault="003E6F6D" w:rsidP="003E6F6D">
      <w:pPr>
        <w:rPr>
          <w:rFonts w:ascii="Arial" w:hAnsi="Arial" w:cs="Arial"/>
          <w:b/>
          <w:sz w:val="24"/>
        </w:rPr>
      </w:pPr>
      <w:r>
        <w:rPr>
          <w:rFonts w:ascii="Arial" w:hAnsi="Arial" w:cs="Arial"/>
          <w:b/>
          <w:color w:val="0000FF"/>
          <w:sz w:val="24"/>
        </w:rPr>
        <w:t>C4-221510</w:t>
      </w:r>
      <w:r>
        <w:rPr>
          <w:rFonts w:ascii="Arial" w:hAnsi="Arial" w:cs="Arial"/>
          <w:b/>
          <w:color w:val="0000FF"/>
          <w:sz w:val="24"/>
        </w:rPr>
        <w:tab/>
      </w:r>
      <w:r>
        <w:rPr>
          <w:rFonts w:ascii="Arial" w:hAnsi="Arial" w:cs="Arial"/>
          <w:b/>
          <w:sz w:val="24"/>
        </w:rPr>
        <w:t>200 OK in subscription modification response</w:t>
      </w:r>
    </w:p>
    <w:p w14:paraId="2ECBCEEA"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v16.10.0</w:t>
      </w:r>
      <w:r>
        <w:rPr>
          <w:i/>
        </w:rPr>
        <w:tab/>
        <w:t xml:space="preserve">  CR-0710  rev 1 Cat: F (Rel-16)</w:t>
      </w:r>
      <w:r>
        <w:rPr>
          <w:i/>
        </w:rPr>
        <w:br/>
      </w:r>
      <w:r>
        <w:rPr>
          <w:i/>
        </w:rPr>
        <w:br/>
      </w:r>
      <w:r>
        <w:rPr>
          <w:i/>
        </w:rPr>
        <w:tab/>
      </w:r>
      <w:r>
        <w:rPr>
          <w:i/>
        </w:rPr>
        <w:tab/>
      </w:r>
      <w:r>
        <w:rPr>
          <w:i/>
        </w:rPr>
        <w:tab/>
      </w:r>
      <w:r>
        <w:rPr>
          <w:i/>
        </w:rPr>
        <w:tab/>
      </w:r>
      <w:r>
        <w:rPr>
          <w:i/>
        </w:rPr>
        <w:tab/>
        <w:t>Source: Huawei</w:t>
      </w:r>
    </w:p>
    <w:p w14:paraId="7BC020CA" w14:textId="77777777" w:rsidR="003E6F6D" w:rsidRDefault="003E6F6D" w:rsidP="003E6F6D">
      <w:pPr>
        <w:rPr>
          <w:color w:val="808080"/>
        </w:rPr>
      </w:pPr>
      <w:r>
        <w:rPr>
          <w:color w:val="808080"/>
        </w:rPr>
        <w:t>(Replaces C4-221364)</w:t>
      </w:r>
    </w:p>
    <w:p w14:paraId="3B6F5B5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FFEB8" w14:textId="15031FC8" w:rsidR="003E6F6D" w:rsidRDefault="003E6F6D" w:rsidP="003E6F6D">
      <w:pPr>
        <w:rPr>
          <w:rFonts w:ascii="Arial" w:hAnsi="Arial" w:cs="Arial"/>
          <w:b/>
          <w:sz w:val="24"/>
        </w:rPr>
      </w:pPr>
      <w:r>
        <w:rPr>
          <w:rFonts w:ascii="Arial" w:hAnsi="Arial" w:cs="Arial"/>
          <w:b/>
          <w:color w:val="0000FF"/>
          <w:sz w:val="24"/>
        </w:rPr>
        <w:t>C4-221511</w:t>
      </w:r>
      <w:r>
        <w:rPr>
          <w:rFonts w:ascii="Arial" w:hAnsi="Arial" w:cs="Arial"/>
          <w:b/>
          <w:color w:val="0000FF"/>
          <w:sz w:val="24"/>
        </w:rPr>
        <w:tab/>
      </w:r>
      <w:r>
        <w:rPr>
          <w:rFonts w:ascii="Arial" w:hAnsi="Arial" w:cs="Arial"/>
          <w:b/>
          <w:sz w:val="24"/>
        </w:rPr>
        <w:t>200 OK in subscription modification response</w:t>
      </w:r>
    </w:p>
    <w:p w14:paraId="05B4DF6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CR-0711  rev 1 Cat: A (Rel-17)</w:t>
      </w:r>
      <w:r>
        <w:rPr>
          <w:i/>
        </w:rPr>
        <w:br/>
      </w:r>
      <w:r>
        <w:rPr>
          <w:i/>
        </w:rPr>
        <w:br/>
      </w:r>
      <w:r>
        <w:rPr>
          <w:i/>
        </w:rPr>
        <w:tab/>
      </w:r>
      <w:r>
        <w:rPr>
          <w:i/>
        </w:rPr>
        <w:tab/>
      </w:r>
      <w:r>
        <w:rPr>
          <w:i/>
        </w:rPr>
        <w:tab/>
      </w:r>
      <w:r>
        <w:rPr>
          <w:i/>
        </w:rPr>
        <w:tab/>
      </w:r>
      <w:r>
        <w:rPr>
          <w:i/>
        </w:rPr>
        <w:tab/>
        <w:t>Source: Huawei</w:t>
      </w:r>
    </w:p>
    <w:p w14:paraId="5F739100" w14:textId="77777777" w:rsidR="003E6F6D" w:rsidRDefault="003E6F6D" w:rsidP="003E6F6D">
      <w:pPr>
        <w:rPr>
          <w:color w:val="808080"/>
        </w:rPr>
      </w:pPr>
      <w:r>
        <w:rPr>
          <w:color w:val="808080"/>
        </w:rPr>
        <w:t>(Replaces C4-221365)</w:t>
      </w:r>
    </w:p>
    <w:p w14:paraId="131A0BE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B7FB4" w14:textId="77777777" w:rsidR="003E6F6D" w:rsidRDefault="003E6F6D" w:rsidP="003E6F6D">
      <w:pPr>
        <w:pStyle w:val="Heading4"/>
      </w:pPr>
      <w:bookmarkStart w:id="121" w:name="_Toc97372362"/>
      <w:r>
        <w:t>7.3.6</w:t>
      </w:r>
      <w:r>
        <w:tab/>
        <w:t>SMF</w:t>
      </w:r>
      <w:bookmarkEnd w:id="121"/>
    </w:p>
    <w:p w14:paraId="33E7041D" w14:textId="6AA6BD4F" w:rsidR="003E6F6D" w:rsidRDefault="003E6F6D" w:rsidP="003E6F6D">
      <w:pPr>
        <w:rPr>
          <w:rFonts w:ascii="Arial" w:hAnsi="Arial" w:cs="Arial"/>
          <w:b/>
          <w:sz w:val="24"/>
        </w:rPr>
      </w:pPr>
      <w:r>
        <w:rPr>
          <w:rFonts w:ascii="Arial" w:hAnsi="Arial" w:cs="Arial"/>
          <w:b/>
          <w:color w:val="0000FF"/>
          <w:sz w:val="24"/>
        </w:rPr>
        <w:t>C4-221229</w:t>
      </w:r>
      <w:r>
        <w:rPr>
          <w:rFonts w:ascii="Arial" w:hAnsi="Arial" w:cs="Arial"/>
          <w:b/>
          <w:color w:val="0000FF"/>
          <w:sz w:val="24"/>
        </w:rPr>
        <w:tab/>
      </w:r>
      <w:r>
        <w:rPr>
          <w:rFonts w:ascii="Arial" w:hAnsi="Arial" w:cs="Arial"/>
          <w:b/>
          <w:sz w:val="24"/>
        </w:rPr>
        <w:t>Downlink UE Integrity Protection Max Data Rate in SM Context</w:t>
      </w:r>
    </w:p>
    <w:p w14:paraId="3FCA3421"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v16.10.0</w:t>
      </w:r>
      <w:r>
        <w:rPr>
          <w:i/>
        </w:rPr>
        <w:tab/>
        <w:t xml:space="preserve">  CR-0528  rev  Cat: F (Rel-16)</w:t>
      </w:r>
      <w:r>
        <w:rPr>
          <w:i/>
        </w:rPr>
        <w:br/>
      </w:r>
      <w:r>
        <w:rPr>
          <w:i/>
        </w:rPr>
        <w:br/>
      </w:r>
      <w:r>
        <w:rPr>
          <w:i/>
        </w:rPr>
        <w:tab/>
      </w:r>
      <w:r>
        <w:rPr>
          <w:i/>
        </w:rPr>
        <w:tab/>
      </w:r>
      <w:r>
        <w:rPr>
          <w:i/>
        </w:rPr>
        <w:tab/>
      </w:r>
      <w:r>
        <w:rPr>
          <w:i/>
        </w:rPr>
        <w:tab/>
      </w:r>
      <w:r>
        <w:rPr>
          <w:i/>
        </w:rPr>
        <w:tab/>
        <w:t>Source: Ericsson</w:t>
      </w:r>
    </w:p>
    <w:p w14:paraId="208443B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96109" w14:textId="20A067A6" w:rsidR="003E6F6D" w:rsidRDefault="003E6F6D" w:rsidP="003E6F6D">
      <w:pPr>
        <w:rPr>
          <w:rFonts w:ascii="Arial" w:hAnsi="Arial" w:cs="Arial"/>
          <w:b/>
          <w:sz w:val="24"/>
        </w:rPr>
      </w:pPr>
      <w:r>
        <w:rPr>
          <w:rFonts w:ascii="Arial" w:hAnsi="Arial" w:cs="Arial"/>
          <w:b/>
          <w:color w:val="0000FF"/>
          <w:sz w:val="24"/>
        </w:rPr>
        <w:t>C4-221230</w:t>
      </w:r>
      <w:r>
        <w:rPr>
          <w:rFonts w:ascii="Arial" w:hAnsi="Arial" w:cs="Arial"/>
          <w:b/>
          <w:color w:val="0000FF"/>
          <w:sz w:val="24"/>
        </w:rPr>
        <w:tab/>
      </w:r>
      <w:r>
        <w:rPr>
          <w:rFonts w:ascii="Arial" w:hAnsi="Arial" w:cs="Arial"/>
          <w:b/>
          <w:sz w:val="24"/>
        </w:rPr>
        <w:t>Downlink UE Integrity Protection Max Data Rate in SM Context</w:t>
      </w:r>
    </w:p>
    <w:p w14:paraId="5581370E"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CR-0529  rev  Cat: A (Rel-17)</w:t>
      </w:r>
      <w:r>
        <w:rPr>
          <w:i/>
        </w:rPr>
        <w:br/>
      </w:r>
      <w:r>
        <w:rPr>
          <w:i/>
        </w:rPr>
        <w:br/>
      </w:r>
      <w:r>
        <w:rPr>
          <w:i/>
        </w:rPr>
        <w:tab/>
      </w:r>
      <w:r>
        <w:rPr>
          <w:i/>
        </w:rPr>
        <w:tab/>
      </w:r>
      <w:r>
        <w:rPr>
          <w:i/>
        </w:rPr>
        <w:tab/>
      </w:r>
      <w:r>
        <w:rPr>
          <w:i/>
        </w:rPr>
        <w:tab/>
      </w:r>
      <w:r>
        <w:rPr>
          <w:i/>
        </w:rPr>
        <w:tab/>
        <w:t>Source: Ericsson</w:t>
      </w:r>
    </w:p>
    <w:p w14:paraId="7FC3F4A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50AC5" w14:textId="4189506A" w:rsidR="003E6F6D" w:rsidRDefault="003E6F6D" w:rsidP="003E6F6D">
      <w:pPr>
        <w:rPr>
          <w:rFonts w:ascii="Arial" w:hAnsi="Arial" w:cs="Arial"/>
          <w:b/>
          <w:sz w:val="24"/>
        </w:rPr>
      </w:pPr>
      <w:r>
        <w:rPr>
          <w:rFonts w:ascii="Arial" w:hAnsi="Arial" w:cs="Arial"/>
          <w:b/>
          <w:color w:val="0000FF"/>
          <w:sz w:val="24"/>
        </w:rPr>
        <w:t>C4-221231</w:t>
      </w:r>
      <w:r>
        <w:rPr>
          <w:rFonts w:ascii="Arial" w:hAnsi="Arial" w:cs="Arial"/>
          <w:b/>
          <w:color w:val="0000FF"/>
          <w:sz w:val="24"/>
        </w:rPr>
        <w:tab/>
      </w:r>
      <w:r>
        <w:rPr>
          <w:rFonts w:ascii="Arial" w:hAnsi="Arial" w:cs="Arial"/>
          <w:b/>
          <w:sz w:val="24"/>
        </w:rPr>
        <w:t>UE Integrity Protection Max Data Rate during Inter-System Mobility</w:t>
      </w:r>
    </w:p>
    <w:p w14:paraId="3D329E01"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v16.10.0</w:t>
      </w:r>
      <w:r>
        <w:rPr>
          <w:i/>
        </w:rPr>
        <w:tab/>
        <w:t xml:space="preserve">  CR-0530  rev  Cat: F (Rel-16)</w:t>
      </w:r>
      <w:r>
        <w:rPr>
          <w:i/>
        </w:rPr>
        <w:br/>
      </w:r>
      <w:r>
        <w:rPr>
          <w:i/>
        </w:rPr>
        <w:br/>
      </w:r>
      <w:r>
        <w:rPr>
          <w:i/>
        </w:rPr>
        <w:tab/>
      </w:r>
      <w:r>
        <w:rPr>
          <w:i/>
        </w:rPr>
        <w:tab/>
      </w:r>
      <w:r>
        <w:rPr>
          <w:i/>
        </w:rPr>
        <w:tab/>
      </w:r>
      <w:r>
        <w:rPr>
          <w:i/>
        </w:rPr>
        <w:tab/>
      </w:r>
      <w:r>
        <w:rPr>
          <w:i/>
        </w:rPr>
        <w:tab/>
        <w:t>Source: Ericsson</w:t>
      </w:r>
    </w:p>
    <w:p w14:paraId="7E94C8D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C4-221580</w:t>
      </w:r>
      <w:r>
        <w:rPr>
          <w:color w:val="993300"/>
          <w:u w:val="single"/>
        </w:rPr>
        <w:t>.</w:t>
      </w:r>
    </w:p>
    <w:p w14:paraId="4BDEB86A" w14:textId="61B315B2" w:rsidR="003E6F6D" w:rsidRDefault="003E6F6D" w:rsidP="003E6F6D">
      <w:pPr>
        <w:rPr>
          <w:rFonts w:ascii="Arial" w:hAnsi="Arial" w:cs="Arial"/>
          <w:b/>
          <w:sz w:val="24"/>
        </w:rPr>
      </w:pPr>
      <w:r>
        <w:rPr>
          <w:rFonts w:ascii="Arial" w:hAnsi="Arial" w:cs="Arial"/>
          <w:b/>
          <w:color w:val="0000FF"/>
          <w:sz w:val="24"/>
        </w:rPr>
        <w:t>C4-221232</w:t>
      </w:r>
      <w:r>
        <w:rPr>
          <w:rFonts w:ascii="Arial" w:hAnsi="Arial" w:cs="Arial"/>
          <w:b/>
          <w:color w:val="0000FF"/>
          <w:sz w:val="24"/>
        </w:rPr>
        <w:tab/>
      </w:r>
      <w:r>
        <w:rPr>
          <w:rFonts w:ascii="Arial" w:hAnsi="Arial" w:cs="Arial"/>
          <w:b/>
          <w:sz w:val="24"/>
        </w:rPr>
        <w:t>UE Integrity Protection Max Data Rate during Inter-System Mobility</w:t>
      </w:r>
    </w:p>
    <w:p w14:paraId="2E85313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CR-0531  rev  Cat: A (Rel-17)</w:t>
      </w:r>
      <w:r>
        <w:rPr>
          <w:i/>
        </w:rPr>
        <w:br/>
      </w:r>
      <w:r>
        <w:rPr>
          <w:i/>
        </w:rPr>
        <w:br/>
      </w:r>
      <w:r>
        <w:rPr>
          <w:i/>
        </w:rPr>
        <w:tab/>
      </w:r>
      <w:r>
        <w:rPr>
          <w:i/>
        </w:rPr>
        <w:tab/>
      </w:r>
      <w:r>
        <w:rPr>
          <w:i/>
        </w:rPr>
        <w:tab/>
      </w:r>
      <w:r>
        <w:rPr>
          <w:i/>
        </w:rPr>
        <w:tab/>
      </w:r>
      <w:r>
        <w:rPr>
          <w:i/>
        </w:rPr>
        <w:tab/>
        <w:t>Source: Ericsson</w:t>
      </w:r>
    </w:p>
    <w:p w14:paraId="2B5ED7C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C4-221581</w:t>
      </w:r>
      <w:r>
        <w:rPr>
          <w:color w:val="993300"/>
          <w:u w:val="single"/>
        </w:rPr>
        <w:t>.</w:t>
      </w:r>
    </w:p>
    <w:p w14:paraId="2E5443D4" w14:textId="55897E87" w:rsidR="003E6F6D" w:rsidRDefault="003E6F6D" w:rsidP="003E6F6D">
      <w:pPr>
        <w:rPr>
          <w:rFonts w:ascii="Arial" w:hAnsi="Arial" w:cs="Arial"/>
          <w:b/>
          <w:sz w:val="24"/>
        </w:rPr>
      </w:pPr>
      <w:r>
        <w:rPr>
          <w:rFonts w:ascii="Arial" w:hAnsi="Arial" w:cs="Arial"/>
          <w:b/>
          <w:color w:val="0000FF"/>
          <w:sz w:val="24"/>
        </w:rPr>
        <w:t>C4-221297</w:t>
      </w:r>
      <w:r>
        <w:rPr>
          <w:rFonts w:ascii="Arial" w:hAnsi="Arial" w:cs="Arial"/>
          <w:b/>
          <w:color w:val="0000FF"/>
          <w:sz w:val="24"/>
        </w:rPr>
        <w:tab/>
      </w:r>
      <w:r>
        <w:rPr>
          <w:rFonts w:ascii="Arial" w:hAnsi="Arial" w:cs="Arial"/>
          <w:b/>
          <w:sz w:val="24"/>
        </w:rPr>
        <w:t>Support of trace mechanism in PDU session with V-SMF/I-SMF</w:t>
      </w:r>
    </w:p>
    <w:p w14:paraId="42835BD4"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v16.10.0</w:t>
      </w:r>
      <w:r>
        <w:rPr>
          <w:i/>
        </w:rPr>
        <w:tab/>
        <w:t xml:space="preserve">  CR-0536  rev  Cat: F (Rel-16)</w:t>
      </w:r>
      <w:r>
        <w:rPr>
          <w:i/>
        </w:rPr>
        <w:br/>
      </w:r>
      <w:r>
        <w:rPr>
          <w:i/>
        </w:rPr>
        <w:br/>
      </w:r>
      <w:r>
        <w:rPr>
          <w:i/>
        </w:rPr>
        <w:tab/>
      </w:r>
      <w:r>
        <w:rPr>
          <w:i/>
        </w:rPr>
        <w:tab/>
      </w:r>
      <w:r>
        <w:rPr>
          <w:i/>
        </w:rPr>
        <w:tab/>
      </w:r>
      <w:r>
        <w:rPr>
          <w:i/>
        </w:rPr>
        <w:tab/>
      </w:r>
      <w:r>
        <w:rPr>
          <w:i/>
        </w:rPr>
        <w:tab/>
        <w:t>Source: Huawei</w:t>
      </w:r>
    </w:p>
    <w:p w14:paraId="00EE951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C7D1BE" w14:textId="763A4660" w:rsidR="003E6F6D" w:rsidRDefault="003E6F6D" w:rsidP="003E6F6D">
      <w:pPr>
        <w:rPr>
          <w:rFonts w:ascii="Arial" w:hAnsi="Arial" w:cs="Arial"/>
          <w:b/>
          <w:sz w:val="24"/>
        </w:rPr>
      </w:pPr>
      <w:r>
        <w:rPr>
          <w:rFonts w:ascii="Arial" w:hAnsi="Arial" w:cs="Arial"/>
          <w:b/>
          <w:color w:val="0000FF"/>
          <w:sz w:val="24"/>
        </w:rPr>
        <w:t>C4-221298</w:t>
      </w:r>
      <w:r>
        <w:rPr>
          <w:rFonts w:ascii="Arial" w:hAnsi="Arial" w:cs="Arial"/>
          <w:b/>
          <w:color w:val="0000FF"/>
          <w:sz w:val="24"/>
        </w:rPr>
        <w:tab/>
      </w:r>
      <w:r>
        <w:rPr>
          <w:rFonts w:ascii="Arial" w:hAnsi="Arial" w:cs="Arial"/>
          <w:b/>
          <w:sz w:val="24"/>
        </w:rPr>
        <w:t>Support of trace mechanism in PDU session with V-SMF/I-SMF</w:t>
      </w:r>
    </w:p>
    <w:p w14:paraId="03966FF8"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CR-0537  rev  Cat: A (Rel-17)</w:t>
      </w:r>
      <w:r>
        <w:rPr>
          <w:i/>
        </w:rPr>
        <w:br/>
      </w:r>
      <w:r>
        <w:rPr>
          <w:i/>
        </w:rPr>
        <w:br/>
      </w:r>
      <w:r>
        <w:rPr>
          <w:i/>
        </w:rPr>
        <w:tab/>
      </w:r>
      <w:r>
        <w:rPr>
          <w:i/>
        </w:rPr>
        <w:tab/>
      </w:r>
      <w:r>
        <w:rPr>
          <w:i/>
        </w:rPr>
        <w:tab/>
      </w:r>
      <w:r>
        <w:rPr>
          <w:i/>
        </w:rPr>
        <w:tab/>
      </w:r>
      <w:r>
        <w:rPr>
          <w:i/>
        </w:rPr>
        <w:tab/>
        <w:t>Source: Huawei</w:t>
      </w:r>
    </w:p>
    <w:p w14:paraId="1F90721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AAC5FD" w14:textId="456C1EC3" w:rsidR="003E6F6D" w:rsidRDefault="003E6F6D" w:rsidP="003E6F6D">
      <w:pPr>
        <w:rPr>
          <w:rFonts w:ascii="Arial" w:hAnsi="Arial" w:cs="Arial"/>
          <w:b/>
          <w:sz w:val="24"/>
        </w:rPr>
      </w:pPr>
      <w:r>
        <w:rPr>
          <w:rFonts w:ascii="Arial" w:hAnsi="Arial" w:cs="Arial"/>
          <w:b/>
          <w:color w:val="0000FF"/>
          <w:sz w:val="24"/>
        </w:rPr>
        <w:t>C4-221577</w:t>
      </w:r>
      <w:r>
        <w:rPr>
          <w:rFonts w:ascii="Arial" w:hAnsi="Arial" w:cs="Arial"/>
          <w:b/>
          <w:color w:val="0000FF"/>
          <w:sz w:val="24"/>
        </w:rPr>
        <w:tab/>
      </w:r>
      <w:r>
        <w:rPr>
          <w:rFonts w:ascii="Arial" w:hAnsi="Arial" w:cs="Arial"/>
          <w:b/>
          <w:sz w:val="24"/>
        </w:rPr>
        <w:t>SMF URI attributes in Create SM Context for PDU sessions with I-SMF/V-SMF</w:t>
      </w:r>
    </w:p>
    <w:p w14:paraId="52D92B6C"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v16.10.0</w:t>
      </w:r>
      <w:r>
        <w:rPr>
          <w:i/>
        </w:rPr>
        <w:tab/>
        <w:t xml:space="preserve">  CR-0544  rev  Cat: F (Rel-16)</w:t>
      </w:r>
      <w:r>
        <w:rPr>
          <w:i/>
        </w:rPr>
        <w:br/>
      </w:r>
      <w:r>
        <w:rPr>
          <w:i/>
        </w:rPr>
        <w:br/>
      </w:r>
      <w:r>
        <w:rPr>
          <w:i/>
        </w:rPr>
        <w:tab/>
      </w:r>
      <w:r>
        <w:rPr>
          <w:i/>
        </w:rPr>
        <w:tab/>
      </w:r>
      <w:r>
        <w:rPr>
          <w:i/>
        </w:rPr>
        <w:tab/>
      </w:r>
      <w:r>
        <w:rPr>
          <w:i/>
        </w:rPr>
        <w:tab/>
      </w:r>
      <w:r>
        <w:rPr>
          <w:i/>
        </w:rPr>
        <w:tab/>
        <w:t>Source: Huawei, Nokia, Nokia Shanghai Bell</w:t>
      </w:r>
    </w:p>
    <w:p w14:paraId="1813EF1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4F8AD" w14:textId="6000BC69" w:rsidR="003E6F6D" w:rsidRDefault="003E6F6D" w:rsidP="003E6F6D">
      <w:pPr>
        <w:rPr>
          <w:rFonts w:ascii="Arial" w:hAnsi="Arial" w:cs="Arial"/>
          <w:b/>
          <w:sz w:val="24"/>
        </w:rPr>
      </w:pPr>
      <w:r>
        <w:rPr>
          <w:rFonts w:ascii="Arial" w:hAnsi="Arial" w:cs="Arial"/>
          <w:b/>
          <w:color w:val="0000FF"/>
          <w:sz w:val="24"/>
        </w:rPr>
        <w:t>C4-221580</w:t>
      </w:r>
      <w:r>
        <w:rPr>
          <w:rFonts w:ascii="Arial" w:hAnsi="Arial" w:cs="Arial"/>
          <w:b/>
          <w:color w:val="0000FF"/>
          <w:sz w:val="24"/>
        </w:rPr>
        <w:tab/>
      </w:r>
      <w:r>
        <w:rPr>
          <w:rFonts w:ascii="Arial" w:hAnsi="Arial" w:cs="Arial"/>
          <w:b/>
          <w:sz w:val="24"/>
        </w:rPr>
        <w:t>UE Integrity Protection Max Data Rate during Inter-System Mobility</w:t>
      </w:r>
    </w:p>
    <w:p w14:paraId="151957B1"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v16.10.0</w:t>
      </w:r>
      <w:r>
        <w:rPr>
          <w:i/>
        </w:rPr>
        <w:tab/>
        <w:t xml:space="preserve">  CR-0530  rev 1 Cat: F (Rel-16)</w:t>
      </w:r>
      <w:r>
        <w:rPr>
          <w:i/>
        </w:rPr>
        <w:br/>
      </w:r>
      <w:r>
        <w:rPr>
          <w:i/>
        </w:rPr>
        <w:br/>
      </w:r>
      <w:r>
        <w:rPr>
          <w:i/>
        </w:rPr>
        <w:tab/>
      </w:r>
      <w:r>
        <w:rPr>
          <w:i/>
        </w:rPr>
        <w:tab/>
      </w:r>
      <w:r>
        <w:rPr>
          <w:i/>
        </w:rPr>
        <w:tab/>
      </w:r>
      <w:r>
        <w:rPr>
          <w:i/>
        </w:rPr>
        <w:tab/>
      </w:r>
      <w:r>
        <w:rPr>
          <w:i/>
        </w:rPr>
        <w:tab/>
        <w:t>Source: Ericsson</w:t>
      </w:r>
    </w:p>
    <w:p w14:paraId="7CD235DE" w14:textId="77777777" w:rsidR="003E6F6D" w:rsidRDefault="003E6F6D" w:rsidP="003E6F6D">
      <w:pPr>
        <w:rPr>
          <w:color w:val="808080"/>
        </w:rPr>
      </w:pPr>
      <w:r>
        <w:rPr>
          <w:color w:val="808080"/>
        </w:rPr>
        <w:t>(Replaces C4-221231)</w:t>
      </w:r>
    </w:p>
    <w:p w14:paraId="61A899C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C4-221583</w:t>
      </w:r>
      <w:r>
        <w:rPr>
          <w:color w:val="993300"/>
          <w:u w:val="single"/>
        </w:rPr>
        <w:t>.</w:t>
      </w:r>
    </w:p>
    <w:p w14:paraId="17490068" w14:textId="0607E4C3" w:rsidR="003E6F6D" w:rsidRDefault="003E6F6D" w:rsidP="003E6F6D">
      <w:pPr>
        <w:rPr>
          <w:rFonts w:ascii="Arial" w:hAnsi="Arial" w:cs="Arial"/>
          <w:b/>
          <w:sz w:val="24"/>
        </w:rPr>
      </w:pPr>
      <w:r>
        <w:rPr>
          <w:rFonts w:ascii="Arial" w:hAnsi="Arial" w:cs="Arial"/>
          <w:b/>
          <w:color w:val="0000FF"/>
          <w:sz w:val="24"/>
        </w:rPr>
        <w:t>C4-221581</w:t>
      </w:r>
      <w:r>
        <w:rPr>
          <w:rFonts w:ascii="Arial" w:hAnsi="Arial" w:cs="Arial"/>
          <w:b/>
          <w:color w:val="0000FF"/>
          <w:sz w:val="24"/>
        </w:rPr>
        <w:tab/>
      </w:r>
      <w:r>
        <w:rPr>
          <w:rFonts w:ascii="Arial" w:hAnsi="Arial" w:cs="Arial"/>
          <w:b/>
          <w:sz w:val="24"/>
        </w:rPr>
        <w:t>UE Integrity Protection Max Data Rate during Inter-System Mobility</w:t>
      </w:r>
    </w:p>
    <w:p w14:paraId="3A50E68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CR-0531  rev 1 Cat: A (Rel-17)</w:t>
      </w:r>
      <w:r>
        <w:rPr>
          <w:i/>
        </w:rPr>
        <w:br/>
      </w:r>
      <w:r>
        <w:rPr>
          <w:i/>
        </w:rPr>
        <w:br/>
      </w:r>
      <w:r>
        <w:rPr>
          <w:i/>
        </w:rPr>
        <w:tab/>
      </w:r>
      <w:r>
        <w:rPr>
          <w:i/>
        </w:rPr>
        <w:tab/>
      </w:r>
      <w:r>
        <w:rPr>
          <w:i/>
        </w:rPr>
        <w:tab/>
      </w:r>
      <w:r>
        <w:rPr>
          <w:i/>
        </w:rPr>
        <w:tab/>
      </w:r>
      <w:r>
        <w:rPr>
          <w:i/>
        </w:rPr>
        <w:tab/>
        <w:t>Source: Ericsson</w:t>
      </w:r>
    </w:p>
    <w:p w14:paraId="77E01EEC" w14:textId="77777777" w:rsidR="003E6F6D" w:rsidRDefault="003E6F6D" w:rsidP="003E6F6D">
      <w:pPr>
        <w:rPr>
          <w:color w:val="808080"/>
        </w:rPr>
      </w:pPr>
      <w:r>
        <w:rPr>
          <w:color w:val="808080"/>
        </w:rPr>
        <w:t>(Replaces C4-221232)</w:t>
      </w:r>
    </w:p>
    <w:p w14:paraId="5F6CA77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C4-221584</w:t>
      </w:r>
      <w:r>
        <w:rPr>
          <w:color w:val="993300"/>
          <w:u w:val="single"/>
        </w:rPr>
        <w:t>.</w:t>
      </w:r>
    </w:p>
    <w:p w14:paraId="77DFCB07" w14:textId="465ED402" w:rsidR="003E6F6D" w:rsidRDefault="003E6F6D" w:rsidP="003E6F6D">
      <w:pPr>
        <w:rPr>
          <w:rFonts w:ascii="Arial" w:hAnsi="Arial" w:cs="Arial"/>
          <w:b/>
          <w:sz w:val="24"/>
        </w:rPr>
      </w:pPr>
      <w:r>
        <w:rPr>
          <w:rFonts w:ascii="Arial" w:hAnsi="Arial" w:cs="Arial"/>
          <w:b/>
          <w:color w:val="0000FF"/>
          <w:sz w:val="24"/>
        </w:rPr>
        <w:t>C4-221583</w:t>
      </w:r>
      <w:r>
        <w:rPr>
          <w:rFonts w:ascii="Arial" w:hAnsi="Arial" w:cs="Arial"/>
          <w:b/>
          <w:color w:val="0000FF"/>
          <w:sz w:val="24"/>
        </w:rPr>
        <w:tab/>
      </w:r>
      <w:r>
        <w:rPr>
          <w:rFonts w:ascii="Arial" w:hAnsi="Arial" w:cs="Arial"/>
          <w:b/>
          <w:sz w:val="24"/>
        </w:rPr>
        <w:t>UE Integrity Protection Max Data Rate during Inter-System Mobility</w:t>
      </w:r>
    </w:p>
    <w:p w14:paraId="7371E271"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v16.10.0</w:t>
      </w:r>
      <w:r>
        <w:rPr>
          <w:i/>
        </w:rPr>
        <w:tab/>
        <w:t xml:space="preserve">  CR-0530  rev 2 Cat: F (Rel-16)</w:t>
      </w:r>
      <w:r>
        <w:rPr>
          <w:i/>
        </w:rPr>
        <w:br/>
      </w:r>
      <w:r>
        <w:rPr>
          <w:i/>
        </w:rPr>
        <w:br/>
      </w:r>
      <w:r>
        <w:rPr>
          <w:i/>
        </w:rPr>
        <w:tab/>
      </w:r>
      <w:r>
        <w:rPr>
          <w:i/>
        </w:rPr>
        <w:tab/>
      </w:r>
      <w:r>
        <w:rPr>
          <w:i/>
        </w:rPr>
        <w:tab/>
      </w:r>
      <w:r>
        <w:rPr>
          <w:i/>
        </w:rPr>
        <w:tab/>
      </w:r>
      <w:r>
        <w:rPr>
          <w:i/>
        </w:rPr>
        <w:tab/>
        <w:t>Source: Ericsson</w:t>
      </w:r>
    </w:p>
    <w:p w14:paraId="3C7B56F2" w14:textId="77777777" w:rsidR="003E6F6D" w:rsidRDefault="003E6F6D" w:rsidP="003E6F6D">
      <w:pPr>
        <w:rPr>
          <w:color w:val="808080"/>
        </w:rPr>
      </w:pPr>
      <w:r>
        <w:rPr>
          <w:color w:val="808080"/>
        </w:rPr>
        <w:t>(Replaces C4-221580)</w:t>
      </w:r>
    </w:p>
    <w:p w14:paraId="0B69B6B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82F23" w14:textId="26BF3246" w:rsidR="003E6F6D" w:rsidRDefault="003E6F6D" w:rsidP="003E6F6D">
      <w:pPr>
        <w:rPr>
          <w:rFonts w:ascii="Arial" w:hAnsi="Arial" w:cs="Arial"/>
          <w:b/>
          <w:sz w:val="24"/>
        </w:rPr>
      </w:pPr>
      <w:r>
        <w:rPr>
          <w:rFonts w:ascii="Arial" w:hAnsi="Arial" w:cs="Arial"/>
          <w:b/>
          <w:color w:val="0000FF"/>
          <w:sz w:val="24"/>
        </w:rPr>
        <w:t>C4-221584</w:t>
      </w:r>
      <w:r>
        <w:rPr>
          <w:rFonts w:ascii="Arial" w:hAnsi="Arial" w:cs="Arial"/>
          <w:b/>
          <w:color w:val="0000FF"/>
          <w:sz w:val="24"/>
        </w:rPr>
        <w:tab/>
      </w:r>
      <w:r>
        <w:rPr>
          <w:rFonts w:ascii="Arial" w:hAnsi="Arial" w:cs="Arial"/>
          <w:b/>
          <w:sz w:val="24"/>
        </w:rPr>
        <w:t>UE Integrity Protection Max Data Rate during Inter-System Mobility</w:t>
      </w:r>
    </w:p>
    <w:p w14:paraId="31153A9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CR-0531  rev 2 Cat: A (Rel-17)</w:t>
      </w:r>
      <w:r>
        <w:rPr>
          <w:i/>
        </w:rPr>
        <w:br/>
      </w:r>
      <w:r>
        <w:rPr>
          <w:i/>
        </w:rPr>
        <w:br/>
      </w:r>
      <w:r>
        <w:rPr>
          <w:i/>
        </w:rPr>
        <w:tab/>
      </w:r>
      <w:r>
        <w:rPr>
          <w:i/>
        </w:rPr>
        <w:tab/>
      </w:r>
      <w:r>
        <w:rPr>
          <w:i/>
        </w:rPr>
        <w:tab/>
      </w:r>
      <w:r>
        <w:rPr>
          <w:i/>
        </w:rPr>
        <w:tab/>
      </w:r>
      <w:r>
        <w:rPr>
          <w:i/>
        </w:rPr>
        <w:tab/>
        <w:t>Source: Ericsson</w:t>
      </w:r>
    </w:p>
    <w:p w14:paraId="5A04E2D4" w14:textId="77777777" w:rsidR="003E6F6D" w:rsidRDefault="003E6F6D" w:rsidP="003E6F6D">
      <w:pPr>
        <w:rPr>
          <w:color w:val="808080"/>
        </w:rPr>
      </w:pPr>
      <w:r>
        <w:rPr>
          <w:color w:val="808080"/>
        </w:rPr>
        <w:t>(Replaces C4-221581)</w:t>
      </w:r>
    </w:p>
    <w:p w14:paraId="44818C6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A3718" w14:textId="77777777" w:rsidR="003E6F6D" w:rsidRDefault="003E6F6D" w:rsidP="003E6F6D">
      <w:pPr>
        <w:pStyle w:val="Heading4"/>
      </w:pPr>
      <w:bookmarkStart w:id="122" w:name="_Toc97372363"/>
      <w:r>
        <w:t>7.3.7</w:t>
      </w:r>
      <w:r>
        <w:tab/>
        <w:t>LCS</w:t>
      </w:r>
      <w:bookmarkEnd w:id="122"/>
    </w:p>
    <w:p w14:paraId="0FF881CC" w14:textId="39191725" w:rsidR="003E6F6D" w:rsidRDefault="003E6F6D" w:rsidP="003E6F6D">
      <w:pPr>
        <w:rPr>
          <w:rFonts w:ascii="Arial" w:hAnsi="Arial" w:cs="Arial"/>
          <w:b/>
          <w:sz w:val="24"/>
        </w:rPr>
      </w:pPr>
      <w:r>
        <w:rPr>
          <w:rFonts w:ascii="Arial" w:hAnsi="Arial" w:cs="Arial"/>
          <w:b/>
          <w:color w:val="0000FF"/>
          <w:sz w:val="24"/>
        </w:rPr>
        <w:t>C4-221266</w:t>
      </w:r>
      <w:r>
        <w:rPr>
          <w:rFonts w:ascii="Arial" w:hAnsi="Arial" w:cs="Arial"/>
          <w:b/>
          <w:color w:val="0000FF"/>
          <w:sz w:val="24"/>
        </w:rPr>
        <w:tab/>
      </w:r>
      <w:r>
        <w:rPr>
          <w:rFonts w:ascii="Arial" w:hAnsi="Arial" w:cs="Arial"/>
          <w:b/>
          <w:sz w:val="24"/>
        </w:rPr>
        <w:t>DateTime re-coding</w:t>
      </w:r>
    </w:p>
    <w:p w14:paraId="408B121F"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v16.4.0</w:t>
      </w:r>
      <w:r>
        <w:rPr>
          <w:i/>
        </w:rPr>
        <w:tab/>
        <w:t xml:space="preserve">  CR-0094  rev  Cat: F (Rel-16)</w:t>
      </w:r>
      <w:r>
        <w:rPr>
          <w:i/>
        </w:rPr>
        <w:br/>
      </w:r>
      <w:r>
        <w:rPr>
          <w:i/>
        </w:rPr>
        <w:br/>
      </w:r>
      <w:r>
        <w:rPr>
          <w:i/>
        </w:rPr>
        <w:tab/>
      </w:r>
      <w:r>
        <w:rPr>
          <w:i/>
        </w:rPr>
        <w:tab/>
      </w:r>
      <w:r>
        <w:rPr>
          <w:i/>
        </w:rPr>
        <w:tab/>
      </w:r>
      <w:r>
        <w:rPr>
          <w:i/>
        </w:rPr>
        <w:tab/>
      </w:r>
      <w:r>
        <w:rPr>
          <w:i/>
        </w:rPr>
        <w:tab/>
        <w:t>Source: CATT</w:t>
      </w:r>
    </w:p>
    <w:p w14:paraId="3F77638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9B38C" w14:textId="70DB9A89" w:rsidR="003E6F6D" w:rsidRDefault="003E6F6D" w:rsidP="003E6F6D">
      <w:pPr>
        <w:rPr>
          <w:rFonts w:ascii="Arial" w:hAnsi="Arial" w:cs="Arial"/>
          <w:b/>
          <w:sz w:val="24"/>
        </w:rPr>
      </w:pPr>
      <w:r>
        <w:rPr>
          <w:rFonts w:ascii="Arial" w:hAnsi="Arial" w:cs="Arial"/>
          <w:b/>
          <w:color w:val="0000FF"/>
          <w:sz w:val="24"/>
        </w:rPr>
        <w:t>C4-221406</w:t>
      </w:r>
      <w:r>
        <w:rPr>
          <w:rFonts w:ascii="Arial" w:hAnsi="Arial" w:cs="Arial"/>
          <w:b/>
          <w:color w:val="0000FF"/>
          <w:sz w:val="24"/>
        </w:rPr>
        <w:tab/>
      </w:r>
      <w:r>
        <w:rPr>
          <w:rFonts w:ascii="Arial" w:hAnsi="Arial" w:cs="Arial"/>
          <w:b/>
          <w:sz w:val="24"/>
        </w:rPr>
        <w:t>Scalable Uncertainty Range Support</w:t>
      </w:r>
    </w:p>
    <w:p w14:paraId="438944CB"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29.172 v16.0.0</w:t>
      </w:r>
      <w:r>
        <w:rPr>
          <w:i/>
        </w:rPr>
        <w:tab/>
        <w:t xml:space="preserve">  CR-0049  rev  Cat: F (Rel-16)</w:t>
      </w:r>
      <w:r>
        <w:rPr>
          <w:i/>
        </w:rPr>
        <w:br/>
      </w:r>
      <w:r>
        <w:rPr>
          <w:i/>
        </w:rPr>
        <w:br/>
      </w:r>
      <w:r>
        <w:rPr>
          <w:i/>
        </w:rPr>
        <w:tab/>
      </w:r>
      <w:r>
        <w:rPr>
          <w:i/>
        </w:rPr>
        <w:tab/>
      </w:r>
      <w:r>
        <w:rPr>
          <w:i/>
        </w:rPr>
        <w:tab/>
      </w:r>
      <w:r>
        <w:rPr>
          <w:i/>
        </w:rPr>
        <w:tab/>
      </w:r>
      <w:r>
        <w:rPr>
          <w:i/>
        </w:rPr>
        <w:tab/>
        <w:t>Source: Ericsson</w:t>
      </w:r>
    </w:p>
    <w:p w14:paraId="0042140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C4-221415</w:t>
      </w:r>
      <w:r>
        <w:rPr>
          <w:color w:val="993300"/>
          <w:u w:val="single"/>
        </w:rPr>
        <w:t>.</w:t>
      </w:r>
    </w:p>
    <w:p w14:paraId="33C46BA9" w14:textId="2E89C062" w:rsidR="003E6F6D" w:rsidRDefault="003E6F6D" w:rsidP="003E6F6D">
      <w:pPr>
        <w:rPr>
          <w:rFonts w:ascii="Arial" w:hAnsi="Arial" w:cs="Arial"/>
          <w:b/>
          <w:sz w:val="24"/>
        </w:rPr>
      </w:pPr>
      <w:r>
        <w:rPr>
          <w:rFonts w:ascii="Arial" w:hAnsi="Arial" w:cs="Arial"/>
          <w:b/>
          <w:color w:val="0000FF"/>
          <w:sz w:val="24"/>
        </w:rPr>
        <w:t>C4-221415</w:t>
      </w:r>
      <w:r>
        <w:rPr>
          <w:rFonts w:ascii="Arial" w:hAnsi="Arial" w:cs="Arial"/>
          <w:b/>
          <w:color w:val="0000FF"/>
          <w:sz w:val="24"/>
        </w:rPr>
        <w:tab/>
      </w:r>
      <w:r>
        <w:rPr>
          <w:rFonts w:ascii="Arial" w:hAnsi="Arial" w:cs="Arial"/>
          <w:b/>
          <w:sz w:val="24"/>
        </w:rPr>
        <w:t>Scalable Uncertainty Range Support</w:t>
      </w:r>
    </w:p>
    <w:p w14:paraId="20748DDB"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29.172 v16.0.0</w:t>
      </w:r>
      <w:r>
        <w:rPr>
          <w:i/>
        </w:rPr>
        <w:tab/>
        <w:t xml:space="preserve">  CR-0049  rev 1 Cat: F (Rel-16)</w:t>
      </w:r>
      <w:r>
        <w:rPr>
          <w:i/>
        </w:rPr>
        <w:br/>
      </w:r>
      <w:r>
        <w:rPr>
          <w:i/>
        </w:rPr>
        <w:br/>
      </w:r>
      <w:r>
        <w:rPr>
          <w:i/>
        </w:rPr>
        <w:tab/>
      </w:r>
      <w:r>
        <w:rPr>
          <w:i/>
        </w:rPr>
        <w:tab/>
      </w:r>
      <w:r>
        <w:rPr>
          <w:i/>
        </w:rPr>
        <w:tab/>
      </w:r>
      <w:r>
        <w:rPr>
          <w:i/>
        </w:rPr>
        <w:tab/>
      </w:r>
      <w:r>
        <w:rPr>
          <w:i/>
        </w:rPr>
        <w:tab/>
        <w:t>Source: Ericsson, T-Mobile USA</w:t>
      </w:r>
    </w:p>
    <w:p w14:paraId="77DCE655" w14:textId="77777777" w:rsidR="003E6F6D" w:rsidRDefault="003E6F6D" w:rsidP="003E6F6D">
      <w:pPr>
        <w:rPr>
          <w:color w:val="808080"/>
        </w:rPr>
      </w:pPr>
      <w:r>
        <w:rPr>
          <w:color w:val="808080"/>
        </w:rPr>
        <w:t>(Replaces C4-221406)</w:t>
      </w:r>
    </w:p>
    <w:p w14:paraId="18542DE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595C8" w14:textId="77777777" w:rsidR="003E6F6D" w:rsidRDefault="003E6F6D" w:rsidP="003E6F6D">
      <w:pPr>
        <w:pStyle w:val="Heading4"/>
      </w:pPr>
      <w:bookmarkStart w:id="123" w:name="_Toc97372364"/>
      <w:r>
        <w:t>7.3.8</w:t>
      </w:r>
      <w:r>
        <w:tab/>
        <w:t>Open API version and External docs</w:t>
      </w:r>
      <w:bookmarkEnd w:id="123"/>
    </w:p>
    <w:p w14:paraId="75A6446B" w14:textId="6B37EE47" w:rsidR="003E6F6D" w:rsidRDefault="003E6F6D" w:rsidP="003E6F6D">
      <w:pPr>
        <w:rPr>
          <w:rFonts w:ascii="Arial" w:hAnsi="Arial" w:cs="Arial"/>
          <w:b/>
          <w:sz w:val="24"/>
        </w:rPr>
      </w:pPr>
      <w:r>
        <w:rPr>
          <w:rFonts w:ascii="Arial" w:hAnsi="Arial" w:cs="Arial"/>
          <w:b/>
          <w:color w:val="0000FF"/>
          <w:sz w:val="24"/>
        </w:rPr>
        <w:t>C4-221617</w:t>
      </w:r>
      <w:r>
        <w:rPr>
          <w:rFonts w:ascii="Arial" w:hAnsi="Arial" w:cs="Arial"/>
          <w:b/>
          <w:color w:val="0000FF"/>
          <w:sz w:val="24"/>
        </w:rPr>
        <w:tab/>
      </w:r>
      <w:r>
        <w:rPr>
          <w:rFonts w:ascii="Arial" w:hAnsi="Arial" w:cs="Arial"/>
          <w:b/>
          <w:sz w:val="24"/>
        </w:rPr>
        <w:t>29.502 Rel-16 API version and External doc update</w:t>
      </w:r>
    </w:p>
    <w:p w14:paraId="58DC524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v16.10.0</w:t>
      </w:r>
      <w:r>
        <w:rPr>
          <w:i/>
        </w:rPr>
        <w:tab/>
        <w:t xml:space="preserve">  CR-0546  rev  Cat: F (Rel-16)</w:t>
      </w:r>
      <w:r>
        <w:rPr>
          <w:i/>
        </w:rPr>
        <w:br/>
      </w:r>
      <w:r>
        <w:rPr>
          <w:i/>
        </w:rPr>
        <w:br/>
      </w:r>
      <w:r>
        <w:rPr>
          <w:i/>
        </w:rPr>
        <w:tab/>
      </w:r>
      <w:r>
        <w:rPr>
          <w:i/>
        </w:rPr>
        <w:tab/>
      </w:r>
      <w:r>
        <w:rPr>
          <w:i/>
        </w:rPr>
        <w:tab/>
      </w:r>
      <w:r>
        <w:rPr>
          <w:i/>
        </w:rPr>
        <w:tab/>
      </w:r>
      <w:r>
        <w:rPr>
          <w:i/>
        </w:rPr>
        <w:tab/>
        <w:t>Source: Nokia</w:t>
      </w:r>
    </w:p>
    <w:p w14:paraId="340274E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D047D" w14:textId="36AFE0EF" w:rsidR="003E6F6D" w:rsidRDefault="003E6F6D" w:rsidP="003E6F6D">
      <w:pPr>
        <w:rPr>
          <w:rFonts w:ascii="Arial" w:hAnsi="Arial" w:cs="Arial"/>
          <w:b/>
          <w:sz w:val="24"/>
        </w:rPr>
      </w:pPr>
      <w:r>
        <w:rPr>
          <w:rFonts w:ascii="Arial" w:hAnsi="Arial" w:cs="Arial"/>
          <w:b/>
          <w:color w:val="0000FF"/>
          <w:sz w:val="24"/>
        </w:rPr>
        <w:t>C4-221618</w:t>
      </w:r>
      <w:r>
        <w:rPr>
          <w:rFonts w:ascii="Arial" w:hAnsi="Arial" w:cs="Arial"/>
          <w:b/>
          <w:color w:val="0000FF"/>
          <w:sz w:val="24"/>
        </w:rPr>
        <w:tab/>
      </w:r>
      <w:r>
        <w:rPr>
          <w:rFonts w:ascii="Arial" w:hAnsi="Arial" w:cs="Arial"/>
          <w:b/>
          <w:sz w:val="24"/>
        </w:rPr>
        <w:t>29.503 Rel-16 API version and External doc update</w:t>
      </w:r>
    </w:p>
    <w:p w14:paraId="713FA878"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v16.10.0</w:t>
      </w:r>
      <w:r>
        <w:rPr>
          <w:i/>
        </w:rPr>
        <w:tab/>
        <w:t xml:space="preserve">  CR-0840  rev  Cat: F (Rel-16)</w:t>
      </w:r>
      <w:r>
        <w:rPr>
          <w:i/>
        </w:rPr>
        <w:br/>
      </w:r>
      <w:r>
        <w:rPr>
          <w:i/>
        </w:rPr>
        <w:br/>
      </w:r>
      <w:r>
        <w:rPr>
          <w:i/>
        </w:rPr>
        <w:tab/>
      </w:r>
      <w:r>
        <w:rPr>
          <w:i/>
        </w:rPr>
        <w:tab/>
      </w:r>
      <w:r>
        <w:rPr>
          <w:i/>
        </w:rPr>
        <w:tab/>
      </w:r>
      <w:r>
        <w:rPr>
          <w:i/>
        </w:rPr>
        <w:tab/>
      </w:r>
      <w:r>
        <w:rPr>
          <w:i/>
        </w:rPr>
        <w:tab/>
        <w:t>Source: Nokia</w:t>
      </w:r>
    </w:p>
    <w:p w14:paraId="161920F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50712" w14:textId="50BD2B39" w:rsidR="003E6F6D" w:rsidRDefault="003E6F6D" w:rsidP="003E6F6D">
      <w:pPr>
        <w:rPr>
          <w:rFonts w:ascii="Arial" w:hAnsi="Arial" w:cs="Arial"/>
          <w:b/>
          <w:sz w:val="24"/>
        </w:rPr>
      </w:pPr>
      <w:r>
        <w:rPr>
          <w:rFonts w:ascii="Arial" w:hAnsi="Arial" w:cs="Arial"/>
          <w:b/>
          <w:color w:val="0000FF"/>
          <w:sz w:val="24"/>
        </w:rPr>
        <w:t>C4-221619</w:t>
      </w:r>
      <w:r>
        <w:rPr>
          <w:rFonts w:ascii="Arial" w:hAnsi="Arial" w:cs="Arial"/>
          <w:b/>
          <w:color w:val="0000FF"/>
          <w:sz w:val="24"/>
        </w:rPr>
        <w:tab/>
      </w:r>
      <w:r>
        <w:rPr>
          <w:rFonts w:ascii="Arial" w:hAnsi="Arial" w:cs="Arial"/>
          <w:b/>
          <w:sz w:val="24"/>
        </w:rPr>
        <w:t>29.504 Rel-16 API version and External doc update</w:t>
      </w:r>
    </w:p>
    <w:p w14:paraId="748BB19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v16.10.0</w:t>
      </w:r>
      <w:r>
        <w:rPr>
          <w:i/>
        </w:rPr>
        <w:tab/>
        <w:t xml:space="preserve">  CR-0182  rev  Cat: F (Rel-16)</w:t>
      </w:r>
      <w:r>
        <w:rPr>
          <w:i/>
        </w:rPr>
        <w:br/>
      </w:r>
      <w:r>
        <w:rPr>
          <w:i/>
        </w:rPr>
        <w:br/>
      </w:r>
      <w:r>
        <w:rPr>
          <w:i/>
        </w:rPr>
        <w:tab/>
      </w:r>
      <w:r>
        <w:rPr>
          <w:i/>
        </w:rPr>
        <w:tab/>
      </w:r>
      <w:r>
        <w:rPr>
          <w:i/>
        </w:rPr>
        <w:tab/>
      </w:r>
      <w:r>
        <w:rPr>
          <w:i/>
        </w:rPr>
        <w:tab/>
      </w:r>
      <w:r>
        <w:rPr>
          <w:i/>
        </w:rPr>
        <w:tab/>
        <w:t>Source: China Mobile</w:t>
      </w:r>
    </w:p>
    <w:p w14:paraId="423E59C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01382" w14:textId="463B05B2" w:rsidR="003E6F6D" w:rsidRDefault="003E6F6D" w:rsidP="003E6F6D">
      <w:pPr>
        <w:rPr>
          <w:rFonts w:ascii="Arial" w:hAnsi="Arial" w:cs="Arial"/>
          <w:b/>
          <w:sz w:val="24"/>
        </w:rPr>
      </w:pPr>
      <w:r>
        <w:rPr>
          <w:rFonts w:ascii="Arial" w:hAnsi="Arial" w:cs="Arial"/>
          <w:b/>
          <w:color w:val="0000FF"/>
          <w:sz w:val="24"/>
        </w:rPr>
        <w:t>C4-221620</w:t>
      </w:r>
      <w:r>
        <w:rPr>
          <w:rFonts w:ascii="Arial" w:hAnsi="Arial" w:cs="Arial"/>
          <w:b/>
          <w:color w:val="0000FF"/>
          <w:sz w:val="24"/>
        </w:rPr>
        <w:tab/>
      </w:r>
      <w:r>
        <w:rPr>
          <w:rFonts w:ascii="Arial" w:hAnsi="Arial" w:cs="Arial"/>
          <w:b/>
          <w:sz w:val="24"/>
        </w:rPr>
        <w:t>29.505 Rel-16 External doc update</w:t>
      </w:r>
    </w:p>
    <w:p w14:paraId="529BDDD8"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v16.9.0</w:t>
      </w:r>
      <w:r>
        <w:rPr>
          <w:i/>
        </w:rPr>
        <w:tab/>
        <w:t xml:space="preserve">  CR-0429  rev  Cat: F (Rel-16)</w:t>
      </w:r>
      <w:r>
        <w:rPr>
          <w:i/>
        </w:rPr>
        <w:br/>
      </w:r>
      <w:r>
        <w:rPr>
          <w:i/>
        </w:rPr>
        <w:br/>
      </w:r>
      <w:r>
        <w:rPr>
          <w:i/>
        </w:rPr>
        <w:tab/>
      </w:r>
      <w:r>
        <w:rPr>
          <w:i/>
        </w:rPr>
        <w:tab/>
      </w:r>
      <w:r>
        <w:rPr>
          <w:i/>
        </w:rPr>
        <w:tab/>
      </w:r>
      <w:r>
        <w:rPr>
          <w:i/>
        </w:rPr>
        <w:tab/>
      </w:r>
      <w:r>
        <w:rPr>
          <w:i/>
        </w:rPr>
        <w:tab/>
        <w:t>Source: China Mobile</w:t>
      </w:r>
    </w:p>
    <w:p w14:paraId="065B0BE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664EA" w14:textId="07A938DD" w:rsidR="003E6F6D" w:rsidRDefault="003E6F6D" w:rsidP="003E6F6D">
      <w:pPr>
        <w:rPr>
          <w:rFonts w:ascii="Arial" w:hAnsi="Arial" w:cs="Arial"/>
          <w:b/>
          <w:sz w:val="24"/>
        </w:rPr>
      </w:pPr>
      <w:r>
        <w:rPr>
          <w:rFonts w:ascii="Arial" w:hAnsi="Arial" w:cs="Arial"/>
          <w:b/>
          <w:color w:val="0000FF"/>
          <w:sz w:val="24"/>
        </w:rPr>
        <w:t>C4-221621</w:t>
      </w:r>
      <w:r>
        <w:rPr>
          <w:rFonts w:ascii="Arial" w:hAnsi="Arial" w:cs="Arial"/>
          <w:b/>
          <w:color w:val="0000FF"/>
          <w:sz w:val="24"/>
        </w:rPr>
        <w:tab/>
      </w:r>
      <w:r>
        <w:rPr>
          <w:rFonts w:ascii="Arial" w:hAnsi="Arial" w:cs="Arial"/>
          <w:b/>
          <w:sz w:val="24"/>
        </w:rPr>
        <w:t>29.509 Rel-16 API version and External doc update</w:t>
      </w:r>
    </w:p>
    <w:p w14:paraId="632D4AF2"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v16.8.0</w:t>
      </w:r>
      <w:r>
        <w:rPr>
          <w:i/>
        </w:rPr>
        <w:tab/>
        <w:t xml:space="preserve">  CR-0156  rev  Cat: F (Rel-16)</w:t>
      </w:r>
      <w:r>
        <w:rPr>
          <w:i/>
        </w:rPr>
        <w:br/>
      </w:r>
      <w:r>
        <w:rPr>
          <w:i/>
        </w:rPr>
        <w:br/>
      </w:r>
      <w:r>
        <w:rPr>
          <w:i/>
        </w:rPr>
        <w:tab/>
      </w:r>
      <w:r>
        <w:rPr>
          <w:i/>
        </w:rPr>
        <w:tab/>
      </w:r>
      <w:r>
        <w:rPr>
          <w:i/>
        </w:rPr>
        <w:tab/>
      </w:r>
      <w:r>
        <w:rPr>
          <w:i/>
        </w:rPr>
        <w:tab/>
      </w:r>
      <w:r>
        <w:rPr>
          <w:i/>
        </w:rPr>
        <w:tab/>
        <w:t>Source: Orange</w:t>
      </w:r>
    </w:p>
    <w:p w14:paraId="2BE2217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71A68" w14:textId="50D14E05" w:rsidR="003E6F6D" w:rsidRDefault="003E6F6D" w:rsidP="003E6F6D">
      <w:pPr>
        <w:rPr>
          <w:rFonts w:ascii="Arial" w:hAnsi="Arial" w:cs="Arial"/>
          <w:b/>
          <w:sz w:val="24"/>
        </w:rPr>
      </w:pPr>
      <w:r>
        <w:rPr>
          <w:rFonts w:ascii="Arial" w:hAnsi="Arial" w:cs="Arial"/>
          <w:b/>
          <w:color w:val="0000FF"/>
          <w:sz w:val="24"/>
        </w:rPr>
        <w:t>C4-221622</w:t>
      </w:r>
      <w:r>
        <w:rPr>
          <w:rFonts w:ascii="Arial" w:hAnsi="Arial" w:cs="Arial"/>
          <w:b/>
          <w:color w:val="0000FF"/>
          <w:sz w:val="24"/>
        </w:rPr>
        <w:tab/>
      </w:r>
      <w:r>
        <w:rPr>
          <w:rFonts w:ascii="Arial" w:hAnsi="Arial" w:cs="Arial"/>
          <w:b/>
          <w:sz w:val="24"/>
        </w:rPr>
        <w:t>29.510 Rel-16 API version and External doc update</w:t>
      </w:r>
    </w:p>
    <w:p w14:paraId="20BB6B3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v16.10.0</w:t>
      </w:r>
      <w:r>
        <w:rPr>
          <w:i/>
        </w:rPr>
        <w:tab/>
        <w:t xml:space="preserve">  CR-0690  rev  Cat: F (Rel-16)</w:t>
      </w:r>
      <w:r>
        <w:rPr>
          <w:i/>
        </w:rPr>
        <w:br/>
      </w:r>
      <w:r>
        <w:rPr>
          <w:i/>
        </w:rPr>
        <w:br/>
      </w:r>
      <w:r>
        <w:rPr>
          <w:i/>
        </w:rPr>
        <w:tab/>
      </w:r>
      <w:r>
        <w:rPr>
          <w:i/>
        </w:rPr>
        <w:tab/>
      </w:r>
      <w:r>
        <w:rPr>
          <w:i/>
        </w:rPr>
        <w:tab/>
      </w:r>
      <w:r>
        <w:rPr>
          <w:i/>
        </w:rPr>
        <w:tab/>
      </w:r>
      <w:r>
        <w:rPr>
          <w:i/>
        </w:rPr>
        <w:tab/>
        <w:t>Source: Ericsson</w:t>
      </w:r>
    </w:p>
    <w:p w14:paraId="64E25EC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AE8D7" w14:textId="34B020AE" w:rsidR="003E6F6D" w:rsidRDefault="003E6F6D" w:rsidP="003E6F6D">
      <w:pPr>
        <w:rPr>
          <w:rFonts w:ascii="Arial" w:hAnsi="Arial" w:cs="Arial"/>
          <w:b/>
          <w:sz w:val="24"/>
        </w:rPr>
      </w:pPr>
      <w:r>
        <w:rPr>
          <w:rFonts w:ascii="Arial" w:hAnsi="Arial" w:cs="Arial"/>
          <w:b/>
          <w:color w:val="0000FF"/>
          <w:sz w:val="24"/>
        </w:rPr>
        <w:lastRenderedPageBreak/>
        <w:t>C4-221623</w:t>
      </w:r>
      <w:r>
        <w:rPr>
          <w:rFonts w:ascii="Arial" w:hAnsi="Arial" w:cs="Arial"/>
          <w:b/>
          <w:color w:val="0000FF"/>
          <w:sz w:val="24"/>
        </w:rPr>
        <w:tab/>
      </w:r>
      <w:r>
        <w:rPr>
          <w:rFonts w:ascii="Arial" w:hAnsi="Arial" w:cs="Arial"/>
          <w:b/>
          <w:sz w:val="24"/>
        </w:rPr>
        <w:t>29.515 Rel-16 API version and External doc update</w:t>
      </w:r>
    </w:p>
    <w:p w14:paraId="5CB7F9AA"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v16.7.0</w:t>
      </w:r>
      <w:r>
        <w:rPr>
          <w:i/>
        </w:rPr>
        <w:tab/>
        <w:t xml:space="preserve">  CR-0078  rev  Cat: F (Rel-16)</w:t>
      </w:r>
      <w:r>
        <w:rPr>
          <w:i/>
        </w:rPr>
        <w:br/>
      </w:r>
      <w:r>
        <w:rPr>
          <w:i/>
        </w:rPr>
        <w:br/>
      </w:r>
      <w:r>
        <w:rPr>
          <w:i/>
        </w:rPr>
        <w:tab/>
      </w:r>
      <w:r>
        <w:rPr>
          <w:i/>
        </w:rPr>
        <w:tab/>
      </w:r>
      <w:r>
        <w:rPr>
          <w:i/>
        </w:rPr>
        <w:tab/>
      </w:r>
      <w:r>
        <w:rPr>
          <w:i/>
        </w:rPr>
        <w:tab/>
      </w:r>
      <w:r>
        <w:rPr>
          <w:i/>
        </w:rPr>
        <w:tab/>
        <w:t>Source: Ericsson</w:t>
      </w:r>
    </w:p>
    <w:p w14:paraId="774F620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E286E7" w14:textId="083A66FD" w:rsidR="003E6F6D" w:rsidRDefault="003E6F6D" w:rsidP="003E6F6D">
      <w:pPr>
        <w:rPr>
          <w:rFonts w:ascii="Arial" w:hAnsi="Arial" w:cs="Arial"/>
          <w:b/>
          <w:sz w:val="24"/>
        </w:rPr>
      </w:pPr>
      <w:r>
        <w:rPr>
          <w:rFonts w:ascii="Arial" w:hAnsi="Arial" w:cs="Arial"/>
          <w:b/>
          <w:color w:val="0000FF"/>
          <w:sz w:val="24"/>
        </w:rPr>
        <w:t>C4-221624</w:t>
      </w:r>
      <w:r>
        <w:rPr>
          <w:rFonts w:ascii="Arial" w:hAnsi="Arial" w:cs="Arial"/>
          <w:b/>
          <w:color w:val="0000FF"/>
          <w:sz w:val="24"/>
        </w:rPr>
        <w:tab/>
      </w:r>
      <w:r>
        <w:rPr>
          <w:rFonts w:ascii="Arial" w:hAnsi="Arial" w:cs="Arial"/>
          <w:b/>
          <w:sz w:val="24"/>
        </w:rPr>
        <w:t>29.518 Rel-16 API version and External doc update</w:t>
      </w:r>
    </w:p>
    <w:p w14:paraId="56DC61E1"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v16.10.0</w:t>
      </w:r>
      <w:r>
        <w:rPr>
          <w:i/>
        </w:rPr>
        <w:tab/>
        <w:t xml:space="preserve">  CR-0713  rev  Cat: F (Rel-16)</w:t>
      </w:r>
      <w:r>
        <w:rPr>
          <w:i/>
        </w:rPr>
        <w:br/>
      </w:r>
      <w:r>
        <w:rPr>
          <w:i/>
        </w:rPr>
        <w:br/>
      </w:r>
      <w:r>
        <w:rPr>
          <w:i/>
        </w:rPr>
        <w:tab/>
      </w:r>
      <w:r>
        <w:rPr>
          <w:i/>
        </w:rPr>
        <w:tab/>
      </w:r>
      <w:r>
        <w:rPr>
          <w:i/>
        </w:rPr>
        <w:tab/>
      </w:r>
      <w:r>
        <w:rPr>
          <w:i/>
        </w:rPr>
        <w:tab/>
      </w:r>
      <w:r>
        <w:rPr>
          <w:i/>
        </w:rPr>
        <w:tab/>
        <w:t>Source: Ericsson</w:t>
      </w:r>
    </w:p>
    <w:p w14:paraId="6015F33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DA94A" w14:textId="0768E1B4" w:rsidR="003E6F6D" w:rsidRDefault="003E6F6D" w:rsidP="003E6F6D">
      <w:pPr>
        <w:rPr>
          <w:rFonts w:ascii="Arial" w:hAnsi="Arial" w:cs="Arial"/>
          <w:b/>
          <w:sz w:val="24"/>
        </w:rPr>
      </w:pPr>
      <w:r>
        <w:rPr>
          <w:rFonts w:ascii="Arial" w:hAnsi="Arial" w:cs="Arial"/>
          <w:b/>
          <w:color w:val="0000FF"/>
          <w:sz w:val="24"/>
        </w:rPr>
        <w:t>C4-221625</w:t>
      </w:r>
      <w:r>
        <w:rPr>
          <w:rFonts w:ascii="Arial" w:hAnsi="Arial" w:cs="Arial"/>
          <w:b/>
          <w:color w:val="0000FF"/>
          <w:sz w:val="24"/>
        </w:rPr>
        <w:tab/>
      </w:r>
      <w:r>
        <w:rPr>
          <w:rFonts w:ascii="Arial" w:hAnsi="Arial" w:cs="Arial"/>
          <w:b/>
          <w:sz w:val="24"/>
        </w:rPr>
        <w:t>29.526 Rel-16 API version and External doc update</w:t>
      </w:r>
    </w:p>
    <w:p w14:paraId="457E6A1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v16.6.0</w:t>
      </w:r>
      <w:r>
        <w:rPr>
          <w:i/>
        </w:rPr>
        <w:tab/>
        <w:t xml:space="preserve">  CR-0059  rev  Cat: F (Rel-16)</w:t>
      </w:r>
      <w:r>
        <w:rPr>
          <w:i/>
        </w:rPr>
        <w:br/>
      </w:r>
      <w:r>
        <w:rPr>
          <w:i/>
        </w:rPr>
        <w:br/>
      </w:r>
      <w:r>
        <w:rPr>
          <w:i/>
        </w:rPr>
        <w:tab/>
      </w:r>
      <w:r>
        <w:rPr>
          <w:i/>
        </w:rPr>
        <w:tab/>
      </w:r>
      <w:r>
        <w:rPr>
          <w:i/>
        </w:rPr>
        <w:tab/>
      </w:r>
      <w:r>
        <w:rPr>
          <w:i/>
        </w:rPr>
        <w:tab/>
      </w:r>
      <w:r>
        <w:rPr>
          <w:i/>
        </w:rPr>
        <w:tab/>
        <w:t>Source: Ericsson</w:t>
      </w:r>
    </w:p>
    <w:p w14:paraId="5662E995"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76D29" w14:textId="76D45D47" w:rsidR="003E6F6D" w:rsidRDefault="003E6F6D" w:rsidP="003E6F6D">
      <w:pPr>
        <w:rPr>
          <w:rFonts w:ascii="Arial" w:hAnsi="Arial" w:cs="Arial"/>
          <w:b/>
          <w:sz w:val="24"/>
        </w:rPr>
      </w:pPr>
      <w:r>
        <w:rPr>
          <w:rFonts w:ascii="Arial" w:hAnsi="Arial" w:cs="Arial"/>
          <w:b/>
          <w:color w:val="0000FF"/>
          <w:sz w:val="24"/>
        </w:rPr>
        <w:t>C4-221626</w:t>
      </w:r>
      <w:r>
        <w:rPr>
          <w:rFonts w:ascii="Arial" w:hAnsi="Arial" w:cs="Arial"/>
          <w:b/>
          <w:color w:val="0000FF"/>
          <w:sz w:val="24"/>
        </w:rPr>
        <w:tab/>
      </w:r>
      <w:r>
        <w:rPr>
          <w:rFonts w:ascii="Arial" w:hAnsi="Arial" w:cs="Arial"/>
          <w:b/>
          <w:sz w:val="24"/>
        </w:rPr>
        <w:t>29.540 Rel-16 API version and External doc update</w:t>
      </w:r>
    </w:p>
    <w:p w14:paraId="004BAB5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v16.9.0</w:t>
      </w:r>
      <w:r>
        <w:rPr>
          <w:i/>
        </w:rPr>
        <w:tab/>
        <w:t xml:space="preserve">  CR-0098  rev  Cat: F (Rel-16)</w:t>
      </w:r>
      <w:r>
        <w:rPr>
          <w:i/>
        </w:rPr>
        <w:br/>
      </w:r>
      <w:r>
        <w:rPr>
          <w:i/>
        </w:rPr>
        <w:br/>
      </w:r>
      <w:r>
        <w:rPr>
          <w:i/>
        </w:rPr>
        <w:tab/>
      </w:r>
      <w:r>
        <w:rPr>
          <w:i/>
        </w:rPr>
        <w:tab/>
      </w:r>
      <w:r>
        <w:rPr>
          <w:i/>
        </w:rPr>
        <w:tab/>
      </w:r>
      <w:r>
        <w:rPr>
          <w:i/>
        </w:rPr>
        <w:tab/>
      </w:r>
      <w:r>
        <w:rPr>
          <w:i/>
        </w:rPr>
        <w:tab/>
        <w:t>Source: ZTE</w:t>
      </w:r>
    </w:p>
    <w:p w14:paraId="5368395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B58EA" w14:textId="55CAFDCE" w:rsidR="003E6F6D" w:rsidRDefault="003E6F6D" w:rsidP="003E6F6D">
      <w:pPr>
        <w:rPr>
          <w:rFonts w:ascii="Arial" w:hAnsi="Arial" w:cs="Arial"/>
          <w:b/>
          <w:sz w:val="24"/>
        </w:rPr>
      </w:pPr>
      <w:r>
        <w:rPr>
          <w:rFonts w:ascii="Arial" w:hAnsi="Arial" w:cs="Arial"/>
          <w:b/>
          <w:color w:val="0000FF"/>
          <w:sz w:val="24"/>
        </w:rPr>
        <w:t>C4-221627</w:t>
      </w:r>
      <w:r>
        <w:rPr>
          <w:rFonts w:ascii="Arial" w:hAnsi="Arial" w:cs="Arial"/>
          <w:b/>
          <w:color w:val="0000FF"/>
          <w:sz w:val="24"/>
        </w:rPr>
        <w:tab/>
      </w:r>
      <w:r>
        <w:rPr>
          <w:rFonts w:ascii="Arial" w:hAnsi="Arial" w:cs="Arial"/>
          <w:b/>
          <w:sz w:val="24"/>
        </w:rPr>
        <w:t>29.562 Rel-16 API version and External doc update</w:t>
      </w:r>
    </w:p>
    <w:p w14:paraId="5F332AA2"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v16.7.0</w:t>
      </w:r>
      <w:r>
        <w:rPr>
          <w:i/>
        </w:rPr>
        <w:tab/>
        <w:t xml:space="preserve">  CR-0102  rev  Cat: F (Rel-16)</w:t>
      </w:r>
      <w:r>
        <w:rPr>
          <w:i/>
        </w:rPr>
        <w:br/>
      </w:r>
      <w:r>
        <w:rPr>
          <w:i/>
        </w:rPr>
        <w:br/>
      </w:r>
      <w:r>
        <w:rPr>
          <w:i/>
        </w:rPr>
        <w:tab/>
      </w:r>
      <w:r>
        <w:rPr>
          <w:i/>
        </w:rPr>
        <w:tab/>
      </w:r>
      <w:r>
        <w:rPr>
          <w:i/>
        </w:rPr>
        <w:tab/>
      </w:r>
      <w:r>
        <w:rPr>
          <w:i/>
        </w:rPr>
        <w:tab/>
      </w:r>
      <w:r>
        <w:rPr>
          <w:i/>
        </w:rPr>
        <w:tab/>
        <w:t>Source: Ericsson</w:t>
      </w:r>
    </w:p>
    <w:p w14:paraId="27EAE0D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77BA06" w14:textId="4F30AEDB" w:rsidR="003E6F6D" w:rsidRDefault="003E6F6D" w:rsidP="003E6F6D">
      <w:pPr>
        <w:rPr>
          <w:rFonts w:ascii="Arial" w:hAnsi="Arial" w:cs="Arial"/>
          <w:b/>
          <w:sz w:val="24"/>
        </w:rPr>
      </w:pPr>
      <w:r>
        <w:rPr>
          <w:rFonts w:ascii="Arial" w:hAnsi="Arial" w:cs="Arial"/>
          <w:b/>
          <w:color w:val="0000FF"/>
          <w:sz w:val="24"/>
        </w:rPr>
        <w:t>C4-221628</w:t>
      </w:r>
      <w:r>
        <w:rPr>
          <w:rFonts w:ascii="Arial" w:hAnsi="Arial" w:cs="Arial"/>
          <w:b/>
          <w:color w:val="0000FF"/>
          <w:sz w:val="24"/>
        </w:rPr>
        <w:tab/>
      </w:r>
      <w:r>
        <w:rPr>
          <w:rFonts w:ascii="Arial" w:hAnsi="Arial" w:cs="Arial"/>
          <w:b/>
          <w:sz w:val="24"/>
        </w:rPr>
        <w:t>29.563 Rel-16 API version and External doc update</w:t>
      </w:r>
    </w:p>
    <w:p w14:paraId="76AD1FA0"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v16.6.0</w:t>
      </w:r>
      <w:r>
        <w:rPr>
          <w:i/>
        </w:rPr>
        <w:tab/>
        <w:t xml:space="preserve">  CR-0060  rev  Cat: F (Rel-16)</w:t>
      </w:r>
      <w:r>
        <w:rPr>
          <w:i/>
        </w:rPr>
        <w:br/>
      </w:r>
      <w:r>
        <w:rPr>
          <w:i/>
        </w:rPr>
        <w:br/>
      </w:r>
      <w:r>
        <w:rPr>
          <w:i/>
        </w:rPr>
        <w:tab/>
      </w:r>
      <w:r>
        <w:rPr>
          <w:i/>
        </w:rPr>
        <w:tab/>
      </w:r>
      <w:r>
        <w:rPr>
          <w:i/>
        </w:rPr>
        <w:tab/>
      </w:r>
      <w:r>
        <w:rPr>
          <w:i/>
        </w:rPr>
        <w:tab/>
      </w:r>
      <w:r>
        <w:rPr>
          <w:i/>
        </w:rPr>
        <w:tab/>
        <w:t>Source: Ericsson</w:t>
      </w:r>
    </w:p>
    <w:p w14:paraId="6C6BD98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0EE5D" w14:textId="502F88C7" w:rsidR="003E6F6D" w:rsidRDefault="003E6F6D" w:rsidP="003E6F6D">
      <w:pPr>
        <w:rPr>
          <w:rFonts w:ascii="Arial" w:hAnsi="Arial" w:cs="Arial"/>
          <w:b/>
          <w:sz w:val="24"/>
        </w:rPr>
      </w:pPr>
      <w:r>
        <w:rPr>
          <w:rFonts w:ascii="Arial" w:hAnsi="Arial" w:cs="Arial"/>
          <w:b/>
          <w:color w:val="0000FF"/>
          <w:sz w:val="24"/>
        </w:rPr>
        <w:t>C4-221629</w:t>
      </w:r>
      <w:r>
        <w:rPr>
          <w:rFonts w:ascii="Arial" w:hAnsi="Arial" w:cs="Arial"/>
          <w:b/>
          <w:color w:val="0000FF"/>
          <w:sz w:val="24"/>
        </w:rPr>
        <w:tab/>
      </w:r>
      <w:r>
        <w:rPr>
          <w:rFonts w:ascii="Arial" w:hAnsi="Arial" w:cs="Arial"/>
          <w:b/>
          <w:sz w:val="24"/>
        </w:rPr>
        <w:t>29.571 Rel-16 API version and External doc update</w:t>
      </w:r>
    </w:p>
    <w:p w14:paraId="0F9547F6"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v16.10.0</w:t>
      </w:r>
      <w:r>
        <w:rPr>
          <w:i/>
        </w:rPr>
        <w:tab/>
        <w:t xml:space="preserve">  CR-0341  rev  Cat: F (Rel-16)</w:t>
      </w:r>
      <w:r>
        <w:rPr>
          <w:i/>
        </w:rPr>
        <w:br/>
      </w:r>
      <w:r>
        <w:rPr>
          <w:i/>
        </w:rPr>
        <w:br/>
      </w:r>
      <w:r>
        <w:rPr>
          <w:i/>
        </w:rPr>
        <w:tab/>
      </w:r>
      <w:r>
        <w:rPr>
          <w:i/>
        </w:rPr>
        <w:tab/>
      </w:r>
      <w:r>
        <w:rPr>
          <w:i/>
        </w:rPr>
        <w:tab/>
      </w:r>
      <w:r>
        <w:rPr>
          <w:i/>
        </w:rPr>
        <w:tab/>
      </w:r>
      <w:r>
        <w:rPr>
          <w:i/>
        </w:rPr>
        <w:tab/>
        <w:t>Source: Huawei</w:t>
      </w:r>
    </w:p>
    <w:p w14:paraId="3567537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F167E" w14:textId="185406C0" w:rsidR="003E6F6D" w:rsidRDefault="003E6F6D" w:rsidP="003E6F6D">
      <w:pPr>
        <w:rPr>
          <w:rFonts w:ascii="Arial" w:hAnsi="Arial" w:cs="Arial"/>
          <w:b/>
          <w:sz w:val="24"/>
        </w:rPr>
      </w:pPr>
      <w:r>
        <w:rPr>
          <w:rFonts w:ascii="Arial" w:hAnsi="Arial" w:cs="Arial"/>
          <w:b/>
          <w:color w:val="0000FF"/>
          <w:sz w:val="24"/>
        </w:rPr>
        <w:t>C4-221630</w:t>
      </w:r>
      <w:r>
        <w:rPr>
          <w:rFonts w:ascii="Arial" w:hAnsi="Arial" w:cs="Arial"/>
          <w:b/>
          <w:color w:val="0000FF"/>
          <w:sz w:val="24"/>
        </w:rPr>
        <w:tab/>
      </w:r>
      <w:r>
        <w:rPr>
          <w:rFonts w:ascii="Arial" w:hAnsi="Arial" w:cs="Arial"/>
          <w:b/>
          <w:sz w:val="24"/>
        </w:rPr>
        <w:t>29.573 Rel-16 API version and External doc update</w:t>
      </w:r>
    </w:p>
    <w:p w14:paraId="789DAA3D"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v16.8.0</w:t>
      </w:r>
      <w:r>
        <w:rPr>
          <w:i/>
        </w:rPr>
        <w:tab/>
        <w:t xml:space="preserve">  CR-0091  rev  Cat: F (Rel-16)</w:t>
      </w:r>
      <w:r>
        <w:rPr>
          <w:i/>
        </w:rPr>
        <w:br/>
      </w:r>
      <w:r>
        <w:rPr>
          <w:i/>
        </w:rPr>
        <w:br/>
      </w:r>
      <w:r>
        <w:rPr>
          <w:i/>
        </w:rPr>
        <w:tab/>
      </w:r>
      <w:r>
        <w:rPr>
          <w:i/>
        </w:rPr>
        <w:tab/>
      </w:r>
      <w:r>
        <w:rPr>
          <w:i/>
        </w:rPr>
        <w:tab/>
      </w:r>
      <w:r>
        <w:rPr>
          <w:i/>
        </w:rPr>
        <w:tab/>
      </w:r>
      <w:r>
        <w:rPr>
          <w:i/>
        </w:rPr>
        <w:tab/>
        <w:t>Source: Huawei</w:t>
      </w:r>
    </w:p>
    <w:p w14:paraId="38D16B4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8BFF4" w14:textId="77777777" w:rsidR="003E6F6D" w:rsidRDefault="003E6F6D" w:rsidP="003E6F6D">
      <w:pPr>
        <w:pStyle w:val="Heading2"/>
      </w:pPr>
      <w:bookmarkStart w:id="124" w:name="_Toc97372365"/>
      <w:r>
        <w:t>8</w:t>
      </w:r>
      <w:r>
        <w:tab/>
        <w:t>Release 15 and earlier</w:t>
      </w:r>
      <w:bookmarkEnd w:id="124"/>
    </w:p>
    <w:p w14:paraId="7670CEF7" w14:textId="77777777" w:rsidR="003E6F6D" w:rsidRDefault="003E6F6D" w:rsidP="003E6F6D">
      <w:pPr>
        <w:pStyle w:val="Heading3"/>
      </w:pPr>
      <w:bookmarkStart w:id="125" w:name="_Toc97372366"/>
      <w:r>
        <w:t>8.1</w:t>
      </w:r>
      <w:r>
        <w:tab/>
        <w:t>CT4 Led WIs</w:t>
      </w:r>
      <w:bookmarkEnd w:id="125"/>
    </w:p>
    <w:p w14:paraId="620AF0D8" w14:textId="77777777" w:rsidR="003E6F6D" w:rsidRDefault="003E6F6D" w:rsidP="003E6F6D">
      <w:pPr>
        <w:pStyle w:val="Heading4"/>
      </w:pPr>
      <w:bookmarkStart w:id="126" w:name="_Toc97372367"/>
      <w:r>
        <w:t>8.1.1</w:t>
      </w:r>
      <w:r>
        <w:tab/>
        <w:t>EPC enhancements to support 5G New Radio via Dual Connectivity, CT aspects [EDCE5-CT]</w:t>
      </w:r>
      <w:bookmarkEnd w:id="126"/>
    </w:p>
    <w:p w14:paraId="51F7E9B4" w14:textId="77777777" w:rsidR="003E6F6D" w:rsidRDefault="003E6F6D" w:rsidP="003E6F6D">
      <w:pPr>
        <w:pStyle w:val="Heading4"/>
      </w:pPr>
      <w:bookmarkStart w:id="127" w:name="_Toc97372368"/>
      <w:r>
        <w:t>8.1.2</w:t>
      </w:r>
      <w:r>
        <w:tab/>
        <w:t>CT aspects of unlicensed spectrum offloading system enhancements [USOS-CT]</w:t>
      </w:r>
      <w:bookmarkEnd w:id="127"/>
    </w:p>
    <w:p w14:paraId="1AC9A9C6" w14:textId="77777777" w:rsidR="003E6F6D" w:rsidRDefault="003E6F6D" w:rsidP="003E6F6D">
      <w:pPr>
        <w:pStyle w:val="Heading4"/>
      </w:pPr>
      <w:bookmarkStart w:id="128" w:name="_Toc97372369"/>
      <w:r>
        <w:t>8.1.3</w:t>
      </w:r>
      <w:r>
        <w:tab/>
        <w:t>CT aspects of 5G Trace management [NETSLICE-5GTRACE-CT]</w:t>
      </w:r>
      <w:bookmarkEnd w:id="128"/>
    </w:p>
    <w:p w14:paraId="45C6AF2B" w14:textId="77777777" w:rsidR="003E6F6D" w:rsidRDefault="003E6F6D" w:rsidP="003E6F6D">
      <w:pPr>
        <w:pStyle w:val="Heading3"/>
      </w:pPr>
      <w:bookmarkStart w:id="129" w:name="_Toc97372370"/>
      <w:r>
        <w:t>8.2</w:t>
      </w:r>
      <w:r>
        <w:tab/>
        <w:t>CT4 Supported WIs</w:t>
      </w:r>
      <w:bookmarkEnd w:id="129"/>
    </w:p>
    <w:p w14:paraId="563614E5" w14:textId="77777777" w:rsidR="003E6F6D" w:rsidRDefault="003E6F6D" w:rsidP="003E6F6D">
      <w:pPr>
        <w:pStyle w:val="Heading4"/>
      </w:pPr>
      <w:bookmarkStart w:id="130" w:name="_Toc97372371"/>
      <w:r>
        <w:t>8.2.1</w:t>
      </w:r>
      <w:r>
        <w:tab/>
        <w:t>CT aspects on 5G System - Phase 1 [5GS_Ph1-CT]</w:t>
      </w:r>
      <w:bookmarkEnd w:id="130"/>
    </w:p>
    <w:p w14:paraId="6A93A5BA" w14:textId="3A2E6F1E" w:rsidR="003E6F6D" w:rsidRDefault="003E6F6D" w:rsidP="003E6F6D">
      <w:pPr>
        <w:rPr>
          <w:rFonts w:ascii="Arial" w:hAnsi="Arial" w:cs="Arial"/>
          <w:b/>
          <w:sz w:val="24"/>
        </w:rPr>
      </w:pPr>
      <w:r>
        <w:rPr>
          <w:rFonts w:ascii="Arial" w:hAnsi="Arial" w:cs="Arial"/>
          <w:b/>
          <w:color w:val="0000FF"/>
          <w:sz w:val="24"/>
        </w:rPr>
        <w:t>C4-221168</w:t>
      </w:r>
      <w:r>
        <w:rPr>
          <w:rFonts w:ascii="Arial" w:hAnsi="Arial" w:cs="Arial"/>
          <w:b/>
          <w:color w:val="0000FF"/>
          <w:sz w:val="24"/>
        </w:rPr>
        <w:tab/>
      </w:r>
      <w:r>
        <w:rPr>
          <w:rFonts w:ascii="Arial" w:hAnsi="Arial" w:cs="Arial"/>
          <w:b/>
          <w:sz w:val="24"/>
        </w:rPr>
        <w:t>Secondary RAT data usage reporting over N14 during Inter-AMF handover</w:t>
      </w:r>
    </w:p>
    <w:p w14:paraId="6A4E77A8"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v15.12.0</w:t>
      </w:r>
      <w:r>
        <w:rPr>
          <w:i/>
        </w:rPr>
        <w:tab/>
        <w:t xml:space="preserve">  CR-0687  rev  Cat: F (Rel-15)</w:t>
      </w:r>
      <w:r>
        <w:rPr>
          <w:i/>
        </w:rPr>
        <w:br/>
      </w:r>
      <w:r>
        <w:rPr>
          <w:i/>
        </w:rPr>
        <w:br/>
      </w:r>
      <w:r>
        <w:rPr>
          <w:i/>
        </w:rPr>
        <w:tab/>
      </w:r>
      <w:r>
        <w:rPr>
          <w:i/>
        </w:rPr>
        <w:tab/>
      </w:r>
      <w:r>
        <w:rPr>
          <w:i/>
        </w:rPr>
        <w:tab/>
      </w:r>
      <w:r>
        <w:rPr>
          <w:i/>
        </w:rPr>
        <w:tab/>
      </w:r>
      <w:r>
        <w:rPr>
          <w:i/>
        </w:rPr>
        <w:tab/>
        <w:t>Source: Nokia, Nokia Shanghai Bell</w:t>
      </w:r>
    </w:p>
    <w:p w14:paraId="187D29B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99D94" w14:textId="78FC43DC" w:rsidR="003E6F6D" w:rsidRDefault="003E6F6D" w:rsidP="003E6F6D">
      <w:pPr>
        <w:rPr>
          <w:rFonts w:ascii="Arial" w:hAnsi="Arial" w:cs="Arial"/>
          <w:b/>
          <w:sz w:val="24"/>
        </w:rPr>
      </w:pPr>
      <w:r>
        <w:rPr>
          <w:rFonts w:ascii="Arial" w:hAnsi="Arial" w:cs="Arial"/>
          <w:b/>
          <w:color w:val="0000FF"/>
          <w:sz w:val="24"/>
        </w:rPr>
        <w:t>C4-221169</w:t>
      </w:r>
      <w:r>
        <w:rPr>
          <w:rFonts w:ascii="Arial" w:hAnsi="Arial" w:cs="Arial"/>
          <w:b/>
          <w:color w:val="0000FF"/>
          <w:sz w:val="24"/>
        </w:rPr>
        <w:tab/>
      </w:r>
      <w:r>
        <w:rPr>
          <w:rFonts w:ascii="Arial" w:hAnsi="Arial" w:cs="Arial"/>
          <w:b/>
          <w:sz w:val="24"/>
        </w:rPr>
        <w:t>Secondary RAT data usage reporting over N14 during Inter-AMF handover</w:t>
      </w:r>
    </w:p>
    <w:p w14:paraId="79398543"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v16.10.0</w:t>
      </w:r>
      <w:r>
        <w:rPr>
          <w:i/>
        </w:rPr>
        <w:tab/>
        <w:t xml:space="preserve">  CR-0688  rev  Cat: A (Rel-16)</w:t>
      </w:r>
      <w:r>
        <w:rPr>
          <w:i/>
        </w:rPr>
        <w:br/>
      </w:r>
      <w:r>
        <w:rPr>
          <w:i/>
        </w:rPr>
        <w:br/>
      </w:r>
      <w:r>
        <w:rPr>
          <w:i/>
        </w:rPr>
        <w:tab/>
      </w:r>
      <w:r>
        <w:rPr>
          <w:i/>
        </w:rPr>
        <w:tab/>
      </w:r>
      <w:r>
        <w:rPr>
          <w:i/>
        </w:rPr>
        <w:tab/>
      </w:r>
      <w:r>
        <w:rPr>
          <w:i/>
        </w:rPr>
        <w:tab/>
      </w:r>
      <w:r>
        <w:rPr>
          <w:i/>
        </w:rPr>
        <w:tab/>
        <w:t>Source: Nokia, Nokia Shanghai Bell</w:t>
      </w:r>
    </w:p>
    <w:p w14:paraId="53752C3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44E9B" w14:textId="3B579D95" w:rsidR="003E6F6D" w:rsidRDefault="003E6F6D" w:rsidP="003E6F6D">
      <w:pPr>
        <w:rPr>
          <w:rFonts w:ascii="Arial" w:hAnsi="Arial" w:cs="Arial"/>
          <w:b/>
          <w:sz w:val="24"/>
        </w:rPr>
      </w:pPr>
      <w:r>
        <w:rPr>
          <w:rFonts w:ascii="Arial" w:hAnsi="Arial" w:cs="Arial"/>
          <w:b/>
          <w:color w:val="0000FF"/>
          <w:sz w:val="24"/>
        </w:rPr>
        <w:t>C4-221170</w:t>
      </w:r>
      <w:r>
        <w:rPr>
          <w:rFonts w:ascii="Arial" w:hAnsi="Arial" w:cs="Arial"/>
          <w:b/>
          <w:color w:val="0000FF"/>
          <w:sz w:val="24"/>
        </w:rPr>
        <w:tab/>
      </w:r>
      <w:r>
        <w:rPr>
          <w:rFonts w:ascii="Arial" w:hAnsi="Arial" w:cs="Arial"/>
          <w:b/>
          <w:sz w:val="24"/>
        </w:rPr>
        <w:t>Secondary RAT data usage reporting over N14 during Inter-AMF handover</w:t>
      </w:r>
    </w:p>
    <w:p w14:paraId="14AB382A"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CR-0667  rev 1 Cat: A (Rel-17)</w:t>
      </w:r>
      <w:r>
        <w:rPr>
          <w:i/>
        </w:rPr>
        <w:br/>
      </w:r>
      <w:r>
        <w:rPr>
          <w:i/>
        </w:rPr>
        <w:br/>
      </w:r>
      <w:r>
        <w:rPr>
          <w:i/>
        </w:rPr>
        <w:tab/>
      </w:r>
      <w:r>
        <w:rPr>
          <w:i/>
        </w:rPr>
        <w:tab/>
      </w:r>
      <w:r>
        <w:rPr>
          <w:i/>
        </w:rPr>
        <w:tab/>
      </w:r>
      <w:r>
        <w:rPr>
          <w:i/>
        </w:rPr>
        <w:tab/>
      </w:r>
      <w:r>
        <w:rPr>
          <w:i/>
        </w:rPr>
        <w:tab/>
        <w:t>Source: Nokia, Nokia Shanghai Bell</w:t>
      </w:r>
    </w:p>
    <w:p w14:paraId="306FE61B" w14:textId="77777777" w:rsidR="003E6F6D" w:rsidRDefault="003E6F6D" w:rsidP="003E6F6D">
      <w:pPr>
        <w:rPr>
          <w:color w:val="808080"/>
        </w:rPr>
      </w:pPr>
      <w:r>
        <w:rPr>
          <w:color w:val="808080"/>
        </w:rPr>
        <w:t>(Replaces C4-220115)</w:t>
      </w:r>
    </w:p>
    <w:p w14:paraId="2CBDD1A6"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5219D" w14:textId="40ABDD6C" w:rsidR="003E6F6D" w:rsidRDefault="003E6F6D" w:rsidP="003E6F6D">
      <w:pPr>
        <w:rPr>
          <w:rFonts w:ascii="Arial" w:hAnsi="Arial" w:cs="Arial"/>
          <w:b/>
          <w:sz w:val="24"/>
        </w:rPr>
      </w:pPr>
      <w:r>
        <w:rPr>
          <w:rFonts w:ascii="Arial" w:hAnsi="Arial" w:cs="Arial"/>
          <w:b/>
          <w:color w:val="0000FF"/>
          <w:sz w:val="24"/>
        </w:rPr>
        <w:t>C4-221176</w:t>
      </w:r>
      <w:r>
        <w:rPr>
          <w:rFonts w:ascii="Arial" w:hAnsi="Arial" w:cs="Arial"/>
          <w:b/>
          <w:color w:val="0000FF"/>
          <w:sz w:val="24"/>
        </w:rPr>
        <w:tab/>
      </w:r>
      <w:r>
        <w:rPr>
          <w:rFonts w:ascii="Arial" w:hAnsi="Arial" w:cs="Arial"/>
          <w:b/>
          <w:sz w:val="24"/>
        </w:rPr>
        <w:t>Encoding of Access Token Request</w:t>
      </w:r>
    </w:p>
    <w:p w14:paraId="34627BD7" w14:textId="77777777" w:rsidR="003E6F6D" w:rsidRDefault="003E6F6D" w:rsidP="003E6F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v15.9.0</w:t>
      </w:r>
      <w:r>
        <w:rPr>
          <w:i/>
        </w:rPr>
        <w:tab/>
        <w:t xml:space="preserve">  CR-0674  rev  Cat: F (Rel-15)</w:t>
      </w:r>
      <w:r>
        <w:rPr>
          <w:i/>
        </w:rPr>
        <w:br/>
      </w:r>
      <w:r>
        <w:rPr>
          <w:i/>
        </w:rPr>
        <w:br/>
      </w:r>
      <w:r>
        <w:rPr>
          <w:i/>
        </w:rPr>
        <w:tab/>
      </w:r>
      <w:r>
        <w:rPr>
          <w:i/>
        </w:rPr>
        <w:tab/>
      </w:r>
      <w:r>
        <w:rPr>
          <w:i/>
        </w:rPr>
        <w:tab/>
      </w:r>
      <w:r>
        <w:rPr>
          <w:i/>
        </w:rPr>
        <w:tab/>
      </w:r>
      <w:r>
        <w:rPr>
          <w:i/>
        </w:rPr>
        <w:tab/>
        <w:t>Source: Ericsson, Mavenir</w:t>
      </w:r>
    </w:p>
    <w:p w14:paraId="44A7670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A60D6" w14:textId="09EF2220" w:rsidR="003E6F6D" w:rsidRDefault="003E6F6D" w:rsidP="003E6F6D">
      <w:pPr>
        <w:rPr>
          <w:rFonts w:ascii="Arial" w:hAnsi="Arial" w:cs="Arial"/>
          <w:b/>
          <w:sz w:val="24"/>
        </w:rPr>
      </w:pPr>
      <w:r>
        <w:rPr>
          <w:rFonts w:ascii="Arial" w:hAnsi="Arial" w:cs="Arial"/>
          <w:b/>
          <w:color w:val="0000FF"/>
          <w:sz w:val="24"/>
        </w:rPr>
        <w:t>C4-221177</w:t>
      </w:r>
      <w:r>
        <w:rPr>
          <w:rFonts w:ascii="Arial" w:hAnsi="Arial" w:cs="Arial"/>
          <w:b/>
          <w:color w:val="0000FF"/>
          <w:sz w:val="24"/>
        </w:rPr>
        <w:tab/>
      </w:r>
      <w:r>
        <w:rPr>
          <w:rFonts w:ascii="Arial" w:hAnsi="Arial" w:cs="Arial"/>
          <w:b/>
          <w:sz w:val="24"/>
        </w:rPr>
        <w:t>Encoding of Access Token Request</w:t>
      </w:r>
    </w:p>
    <w:p w14:paraId="40FF75FA"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v16.10.0</w:t>
      </w:r>
      <w:r>
        <w:rPr>
          <w:i/>
        </w:rPr>
        <w:tab/>
        <w:t xml:space="preserve">  CR-0675  rev  Cat: A (Rel-16)</w:t>
      </w:r>
      <w:r>
        <w:rPr>
          <w:i/>
        </w:rPr>
        <w:br/>
      </w:r>
      <w:r>
        <w:rPr>
          <w:i/>
        </w:rPr>
        <w:br/>
      </w:r>
      <w:r>
        <w:rPr>
          <w:i/>
        </w:rPr>
        <w:tab/>
      </w:r>
      <w:r>
        <w:rPr>
          <w:i/>
        </w:rPr>
        <w:tab/>
      </w:r>
      <w:r>
        <w:rPr>
          <w:i/>
        </w:rPr>
        <w:tab/>
      </w:r>
      <w:r>
        <w:rPr>
          <w:i/>
        </w:rPr>
        <w:tab/>
      </w:r>
      <w:r>
        <w:rPr>
          <w:i/>
        </w:rPr>
        <w:tab/>
        <w:t>Source: Ericsson, Mavenir</w:t>
      </w:r>
    </w:p>
    <w:p w14:paraId="6C2D941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CEB16" w14:textId="28FC740F" w:rsidR="003E6F6D" w:rsidRDefault="003E6F6D" w:rsidP="003E6F6D">
      <w:pPr>
        <w:rPr>
          <w:rFonts w:ascii="Arial" w:hAnsi="Arial" w:cs="Arial"/>
          <w:b/>
          <w:sz w:val="24"/>
        </w:rPr>
      </w:pPr>
      <w:r>
        <w:rPr>
          <w:rFonts w:ascii="Arial" w:hAnsi="Arial" w:cs="Arial"/>
          <w:b/>
          <w:color w:val="0000FF"/>
          <w:sz w:val="24"/>
        </w:rPr>
        <w:t>C4-221178</w:t>
      </w:r>
      <w:r>
        <w:rPr>
          <w:rFonts w:ascii="Arial" w:hAnsi="Arial" w:cs="Arial"/>
          <w:b/>
          <w:color w:val="0000FF"/>
          <w:sz w:val="24"/>
        </w:rPr>
        <w:tab/>
      </w:r>
      <w:r>
        <w:rPr>
          <w:rFonts w:ascii="Arial" w:hAnsi="Arial" w:cs="Arial"/>
          <w:b/>
          <w:sz w:val="24"/>
        </w:rPr>
        <w:t>Encoding of Access Token Request</w:t>
      </w:r>
    </w:p>
    <w:p w14:paraId="721D2607"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CR-0676  rev  Cat: A (Rel-17)</w:t>
      </w:r>
      <w:r>
        <w:rPr>
          <w:i/>
        </w:rPr>
        <w:br/>
      </w:r>
      <w:r>
        <w:rPr>
          <w:i/>
        </w:rPr>
        <w:br/>
      </w:r>
      <w:r>
        <w:rPr>
          <w:i/>
        </w:rPr>
        <w:tab/>
      </w:r>
      <w:r>
        <w:rPr>
          <w:i/>
        </w:rPr>
        <w:tab/>
      </w:r>
      <w:r>
        <w:rPr>
          <w:i/>
        </w:rPr>
        <w:tab/>
      </w:r>
      <w:r>
        <w:rPr>
          <w:i/>
        </w:rPr>
        <w:tab/>
      </w:r>
      <w:r>
        <w:rPr>
          <w:i/>
        </w:rPr>
        <w:tab/>
        <w:t>Source: Ericsson, Mavenir</w:t>
      </w:r>
    </w:p>
    <w:p w14:paraId="2FE60A7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D241C" w14:textId="5799E1E1" w:rsidR="003E6F6D" w:rsidRDefault="003E6F6D" w:rsidP="003E6F6D">
      <w:pPr>
        <w:rPr>
          <w:rFonts w:ascii="Arial" w:hAnsi="Arial" w:cs="Arial"/>
          <w:b/>
          <w:sz w:val="24"/>
        </w:rPr>
      </w:pPr>
      <w:r>
        <w:rPr>
          <w:rFonts w:ascii="Arial" w:hAnsi="Arial" w:cs="Arial"/>
          <w:b/>
          <w:color w:val="0000FF"/>
          <w:sz w:val="24"/>
        </w:rPr>
        <w:t>C4-221239</w:t>
      </w:r>
      <w:r>
        <w:rPr>
          <w:rFonts w:ascii="Arial" w:hAnsi="Arial" w:cs="Arial"/>
          <w:b/>
          <w:color w:val="0000FF"/>
          <w:sz w:val="24"/>
        </w:rPr>
        <w:tab/>
      </w:r>
      <w:r>
        <w:rPr>
          <w:rFonts w:ascii="Arial" w:hAnsi="Arial" w:cs="Arial"/>
          <w:b/>
          <w:sz w:val="24"/>
        </w:rPr>
        <w:t>Essential Correction on Policy Trigger</w:t>
      </w:r>
    </w:p>
    <w:p w14:paraId="4F28F87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v15.12.0</w:t>
      </w:r>
      <w:r>
        <w:rPr>
          <w:i/>
        </w:rPr>
        <w:tab/>
        <w:t xml:space="preserve">  CR-0694  rev  Cat: F (Rel-15)</w:t>
      </w:r>
      <w:r>
        <w:rPr>
          <w:i/>
        </w:rPr>
        <w:br/>
      </w:r>
      <w:r>
        <w:rPr>
          <w:i/>
        </w:rPr>
        <w:br/>
      </w:r>
      <w:r>
        <w:rPr>
          <w:i/>
        </w:rPr>
        <w:tab/>
      </w:r>
      <w:r>
        <w:rPr>
          <w:i/>
        </w:rPr>
        <w:tab/>
      </w:r>
      <w:r>
        <w:rPr>
          <w:i/>
        </w:rPr>
        <w:tab/>
      </w:r>
      <w:r>
        <w:rPr>
          <w:i/>
        </w:rPr>
        <w:tab/>
      </w:r>
      <w:r>
        <w:rPr>
          <w:i/>
        </w:rPr>
        <w:tab/>
        <w:t>Source: Ericsson</w:t>
      </w:r>
    </w:p>
    <w:p w14:paraId="33D13B5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B6475" w14:textId="5E0304C3" w:rsidR="003E6F6D" w:rsidRDefault="003E6F6D" w:rsidP="003E6F6D">
      <w:pPr>
        <w:rPr>
          <w:rFonts w:ascii="Arial" w:hAnsi="Arial" w:cs="Arial"/>
          <w:b/>
          <w:sz w:val="24"/>
        </w:rPr>
      </w:pPr>
      <w:r>
        <w:rPr>
          <w:rFonts w:ascii="Arial" w:hAnsi="Arial" w:cs="Arial"/>
          <w:b/>
          <w:color w:val="0000FF"/>
          <w:sz w:val="24"/>
        </w:rPr>
        <w:t>C4-221240</w:t>
      </w:r>
      <w:r>
        <w:rPr>
          <w:rFonts w:ascii="Arial" w:hAnsi="Arial" w:cs="Arial"/>
          <w:b/>
          <w:color w:val="0000FF"/>
          <w:sz w:val="24"/>
        </w:rPr>
        <w:tab/>
      </w:r>
      <w:r>
        <w:rPr>
          <w:rFonts w:ascii="Arial" w:hAnsi="Arial" w:cs="Arial"/>
          <w:b/>
          <w:sz w:val="24"/>
        </w:rPr>
        <w:t>Essential Correction on Policy Trigger</w:t>
      </w:r>
    </w:p>
    <w:p w14:paraId="0A9BB3E1"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v16.10.0</w:t>
      </w:r>
      <w:r>
        <w:rPr>
          <w:i/>
        </w:rPr>
        <w:tab/>
        <w:t xml:space="preserve">  CR-0695  rev  Cat: A (Rel-16)</w:t>
      </w:r>
      <w:r>
        <w:rPr>
          <w:i/>
        </w:rPr>
        <w:br/>
      </w:r>
      <w:r>
        <w:rPr>
          <w:i/>
        </w:rPr>
        <w:br/>
      </w:r>
      <w:r>
        <w:rPr>
          <w:i/>
        </w:rPr>
        <w:tab/>
      </w:r>
      <w:r>
        <w:rPr>
          <w:i/>
        </w:rPr>
        <w:tab/>
      </w:r>
      <w:r>
        <w:rPr>
          <w:i/>
        </w:rPr>
        <w:tab/>
      </w:r>
      <w:r>
        <w:rPr>
          <w:i/>
        </w:rPr>
        <w:tab/>
      </w:r>
      <w:r>
        <w:rPr>
          <w:i/>
        </w:rPr>
        <w:tab/>
        <w:t>Source: Ericsson</w:t>
      </w:r>
    </w:p>
    <w:p w14:paraId="73A4D33D"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A8BB4" w14:textId="4DABF74B" w:rsidR="003E6F6D" w:rsidRDefault="003E6F6D" w:rsidP="003E6F6D">
      <w:pPr>
        <w:rPr>
          <w:rFonts w:ascii="Arial" w:hAnsi="Arial" w:cs="Arial"/>
          <w:b/>
          <w:sz w:val="24"/>
        </w:rPr>
      </w:pPr>
      <w:r>
        <w:rPr>
          <w:rFonts w:ascii="Arial" w:hAnsi="Arial" w:cs="Arial"/>
          <w:b/>
          <w:color w:val="0000FF"/>
          <w:sz w:val="24"/>
        </w:rPr>
        <w:t>C4-221241</w:t>
      </w:r>
      <w:r>
        <w:rPr>
          <w:rFonts w:ascii="Arial" w:hAnsi="Arial" w:cs="Arial"/>
          <w:b/>
          <w:color w:val="0000FF"/>
          <w:sz w:val="24"/>
        </w:rPr>
        <w:tab/>
      </w:r>
      <w:r>
        <w:rPr>
          <w:rFonts w:ascii="Arial" w:hAnsi="Arial" w:cs="Arial"/>
          <w:b/>
          <w:sz w:val="24"/>
        </w:rPr>
        <w:t>Essential Correction on Policy Trigger</w:t>
      </w:r>
    </w:p>
    <w:p w14:paraId="48C7016F"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CR-0696  rev  Cat: A (Rel-17)</w:t>
      </w:r>
      <w:r>
        <w:rPr>
          <w:i/>
        </w:rPr>
        <w:br/>
      </w:r>
      <w:r>
        <w:rPr>
          <w:i/>
        </w:rPr>
        <w:br/>
      </w:r>
      <w:r>
        <w:rPr>
          <w:i/>
        </w:rPr>
        <w:tab/>
      </w:r>
      <w:r>
        <w:rPr>
          <w:i/>
        </w:rPr>
        <w:tab/>
      </w:r>
      <w:r>
        <w:rPr>
          <w:i/>
        </w:rPr>
        <w:tab/>
      </w:r>
      <w:r>
        <w:rPr>
          <w:i/>
        </w:rPr>
        <w:tab/>
      </w:r>
      <w:r>
        <w:rPr>
          <w:i/>
        </w:rPr>
        <w:tab/>
        <w:t>Source: Ericsson</w:t>
      </w:r>
    </w:p>
    <w:p w14:paraId="116BCDC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AE378" w14:textId="706D8BDA" w:rsidR="003E6F6D" w:rsidRDefault="003E6F6D" w:rsidP="003E6F6D">
      <w:pPr>
        <w:rPr>
          <w:rFonts w:ascii="Arial" w:hAnsi="Arial" w:cs="Arial"/>
          <w:b/>
          <w:sz w:val="24"/>
        </w:rPr>
      </w:pPr>
      <w:r>
        <w:rPr>
          <w:rFonts w:ascii="Arial" w:hAnsi="Arial" w:cs="Arial"/>
          <w:b/>
          <w:color w:val="0000FF"/>
          <w:sz w:val="24"/>
        </w:rPr>
        <w:t>C4-221631</w:t>
      </w:r>
      <w:r>
        <w:rPr>
          <w:rFonts w:ascii="Arial" w:hAnsi="Arial" w:cs="Arial"/>
          <w:b/>
          <w:color w:val="0000FF"/>
          <w:sz w:val="24"/>
        </w:rPr>
        <w:tab/>
      </w:r>
      <w:r>
        <w:rPr>
          <w:rFonts w:ascii="Arial" w:hAnsi="Arial" w:cs="Arial"/>
          <w:b/>
          <w:sz w:val="24"/>
        </w:rPr>
        <w:t>29.510 Rel-15 API version and External doc update</w:t>
      </w:r>
    </w:p>
    <w:p w14:paraId="5329B82D"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v15.9.0</w:t>
      </w:r>
      <w:r>
        <w:rPr>
          <w:i/>
        </w:rPr>
        <w:tab/>
        <w:t xml:space="preserve">  CR-0691  rev  Cat: F (Rel-15)</w:t>
      </w:r>
      <w:r>
        <w:rPr>
          <w:i/>
        </w:rPr>
        <w:br/>
      </w:r>
      <w:r>
        <w:rPr>
          <w:i/>
        </w:rPr>
        <w:br/>
      </w:r>
      <w:r>
        <w:rPr>
          <w:i/>
        </w:rPr>
        <w:tab/>
      </w:r>
      <w:r>
        <w:rPr>
          <w:i/>
        </w:rPr>
        <w:tab/>
      </w:r>
      <w:r>
        <w:rPr>
          <w:i/>
        </w:rPr>
        <w:tab/>
      </w:r>
      <w:r>
        <w:rPr>
          <w:i/>
        </w:rPr>
        <w:tab/>
      </w:r>
      <w:r>
        <w:rPr>
          <w:i/>
        </w:rPr>
        <w:tab/>
        <w:t>Source: Ericsson</w:t>
      </w:r>
    </w:p>
    <w:p w14:paraId="16A4239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B24EE" w14:textId="11252A16" w:rsidR="003E6F6D" w:rsidRDefault="003E6F6D" w:rsidP="003E6F6D">
      <w:pPr>
        <w:rPr>
          <w:rFonts w:ascii="Arial" w:hAnsi="Arial" w:cs="Arial"/>
          <w:b/>
          <w:sz w:val="24"/>
        </w:rPr>
      </w:pPr>
      <w:r>
        <w:rPr>
          <w:rFonts w:ascii="Arial" w:hAnsi="Arial" w:cs="Arial"/>
          <w:b/>
          <w:color w:val="0000FF"/>
          <w:sz w:val="24"/>
        </w:rPr>
        <w:t>C4-221632</w:t>
      </w:r>
      <w:r>
        <w:rPr>
          <w:rFonts w:ascii="Arial" w:hAnsi="Arial" w:cs="Arial"/>
          <w:b/>
          <w:color w:val="0000FF"/>
          <w:sz w:val="24"/>
        </w:rPr>
        <w:tab/>
      </w:r>
      <w:r>
        <w:rPr>
          <w:rFonts w:ascii="Arial" w:hAnsi="Arial" w:cs="Arial"/>
          <w:b/>
          <w:sz w:val="24"/>
        </w:rPr>
        <w:t>29.518 Rel-15 API version and External doc update</w:t>
      </w:r>
    </w:p>
    <w:p w14:paraId="3BBAB76A" w14:textId="77777777" w:rsidR="003E6F6D" w:rsidRDefault="003E6F6D" w:rsidP="003E6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v15.12.0</w:t>
      </w:r>
      <w:r>
        <w:rPr>
          <w:i/>
        </w:rPr>
        <w:tab/>
        <w:t xml:space="preserve">  CR-0714  rev  Cat: F (Rel-15)</w:t>
      </w:r>
      <w:r>
        <w:rPr>
          <w:i/>
        </w:rPr>
        <w:br/>
      </w:r>
      <w:r>
        <w:rPr>
          <w:i/>
        </w:rPr>
        <w:lastRenderedPageBreak/>
        <w:br/>
      </w:r>
      <w:r>
        <w:rPr>
          <w:i/>
        </w:rPr>
        <w:tab/>
      </w:r>
      <w:r>
        <w:rPr>
          <w:i/>
        </w:rPr>
        <w:tab/>
      </w:r>
      <w:r>
        <w:rPr>
          <w:i/>
        </w:rPr>
        <w:tab/>
      </w:r>
      <w:r>
        <w:rPr>
          <w:i/>
        </w:rPr>
        <w:tab/>
      </w:r>
      <w:r>
        <w:rPr>
          <w:i/>
        </w:rPr>
        <w:tab/>
        <w:t>Source: Ericsson</w:t>
      </w:r>
    </w:p>
    <w:p w14:paraId="53B58A2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3FAD8" w14:textId="77777777" w:rsidR="003E6F6D" w:rsidRDefault="003E6F6D" w:rsidP="003E6F6D">
      <w:pPr>
        <w:pStyle w:val="Heading4"/>
      </w:pPr>
      <w:bookmarkStart w:id="131" w:name="_Toc97372372"/>
      <w:r>
        <w:t>8.2.2</w:t>
      </w:r>
      <w:r>
        <w:tab/>
        <w:t>IMS impact due to 5GS IP-CAN [IMSo5G]</w:t>
      </w:r>
      <w:bookmarkEnd w:id="131"/>
    </w:p>
    <w:p w14:paraId="7BD30C11" w14:textId="77777777" w:rsidR="003E6F6D" w:rsidRDefault="003E6F6D" w:rsidP="003E6F6D">
      <w:pPr>
        <w:pStyle w:val="Heading4"/>
      </w:pPr>
      <w:bookmarkStart w:id="132" w:name="_Toc97372373"/>
      <w:r>
        <w:t>8.2.3</w:t>
      </w:r>
      <w:r>
        <w:tab/>
        <w:t>CT aspects of Northbound APIs for SCEF – SCS/AS Interworking [NAPS-CT]</w:t>
      </w:r>
      <w:bookmarkEnd w:id="132"/>
    </w:p>
    <w:p w14:paraId="3895BFF4" w14:textId="77777777" w:rsidR="003E6F6D" w:rsidRDefault="003E6F6D" w:rsidP="003E6F6D">
      <w:pPr>
        <w:pStyle w:val="Heading4"/>
      </w:pPr>
      <w:bookmarkStart w:id="133" w:name="_Toc97372374"/>
      <w:r>
        <w:t>8.2.4</w:t>
      </w:r>
      <w:r>
        <w:tab/>
        <w:t>CT aspects of support of voice services over WLAN Access [VoWLAN-CT]</w:t>
      </w:r>
      <w:bookmarkEnd w:id="133"/>
    </w:p>
    <w:p w14:paraId="4FBAC9F7" w14:textId="77777777" w:rsidR="003E6F6D" w:rsidRDefault="003E6F6D" w:rsidP="003E6F6D">
      <w:pPr>
        <w:pStyle w:val="Heading4"/>
      </w:pPr>
      <w:bookmarkStart w:id="134" w:name="_Toc97372375"/>
      <w:r>
        <w:t>8.2.5</w:t>
      </w:r>
      <w:r>
        <w:tab/>
        <w:t>CT aspects on enhanced VoLTE performance [eVoLP-CT]</w:t>
      </w:r>
      <w:bookmarkEnd w:id="134"/>
    </w:p>
    <w:p w14:paraId="5B489F21" w14:textId="77777777" w:rsidR="003E6F6D" w:rsidRDefault="003E6F6D" w:rsidP="003E6F6D">
      <w:pPr>
        <w:pStyle w:val="Heading4"/>
      </w:pPr>
      <w:bookmarkStart w:id="135" w:name="_Toc97372376"/>
      <w:r>
        <w:t>8.2.6</w:t>
      </w:r>
      <w:r>
        <w:tab/>
        <w:t>Increasing the number of EPS bearers (stage 3) [INOBEAR-CT]</w:t>
      </w:r>
      <w:bookmarkEnd w:id="135"/>
    </w:p>
    <w:p w14:paraId="03409DBF" w14:textId="77777777" w:rsidR="003E6F6D" w:rsidRDefault="003E6F6D" w:rsidP="003E6F6D">
      <w:pPr>
        <w:pStyle w:val="Heading3"/>
      </w:pPr>
      <w:bookmarkStart w:id="136" w:name="_Toc97372377"/>
      <w:r>
        <w:t>8.3</w:t>
      </w:r>
      <w:r>
        <w:tab/>
        <w:t>Any Other Business for Rel-15 and earlier</w:t>
      </w:r>
      <w:bookmarkEnd w:id="136"/>
    </w:p>
    <w:p w14:paraId="7FF85F58" w14:textId="77777777" w:rsidR="003E6F6D" w:rsidRDefault="003E6F6D" w:rsidP="003E6F6D">
      <w:pPr>
        <w:pStyle w:val="Heading4"/>
      </w:pPr>
      <w:bookmarkStart w:id="137" w:name="_Toc97372378"/>
      <w:r>
        <w:t>8.3.1</w:t>
      </w:r>
      <w:r>
        <w:tab/>
        <w:t>LCS</w:t>
      </w:r>
      <w:bookmarkEnd w:id="137"/>
    </w:p>
    <w:p w14:paraId="59CC5120" w14:textId="46368F65" w:rsidR="003E6F6D" w:rsidRDefault="003E6F6D" w:rsidP="003E6F6D">
      <w:pPr>
        <w:rPr>
          <w:rFonts w:ascii="Arial" w:hAnsi="Arial" w:cs="Arial"/>
          <w:b/>
          <w:sz w:val="24"/>
        </w:rPr>
      </w:pPr>
      <w:r>
        <w:rPr>
          <w:rFonts w:ascii="Arial" w:hAnsi="Arial" w:cs="Arial"/>
          <w:b/>
          <w:color w:val="0000FF"/>
          <w:sz w:val="24"/>
        </w:rPr>
        <w:t>C4-221249</w:t>
      </w:r>
      <w:r>
        <w:rPr>
          <w:rFonts w:ascii="Arial" w:hAnsi="Arial" w:cs="Arial"/>
          <w:b/>
          <w:color w:val="0000FF"/>
          <w:sz w:val="24"/>
        </w:rPr>
        <w:tab/>
      </w:r>
      <w:r>
        <w:rPr>
          <w:rFonts w:ascii="Arial" w:hAnsi="Arial" w:cs="Arial"/>
          <w:b/>
          <w:sz w:val="24"/>
        </w:rPr>
        <w:t>Remove h-gmlc-address from LCS-MOLRArg</w:t>
      </w:r>
    </w:p>
    <w:p w14:paraId="303AFFA2"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v7.4.0</w:t>
      </w:r>
      <w:r>
        <w:rPr>
          <w:i/>
        </w:rPr>
        <w:tab/>
        <w:t xml:space="preserve">  CR-0079  rev  Cat: F (Rel-7)</w:t>
      </w:r>
      <w:r>
        <w:rPr>
          <w:i/>
        </w:rPr>
        <w:br/>
      </w:r>
      <w:r>
        <w:rPr>
          <w:i/>
        </w:rPr>
        <w:br/>
      </w:r>
      <w:r>
        <w:rPr>
          <w:i/>
        </w:rPr>
        <w:tab/>
      </w:r>
      <w:r>
        <w:rPr>
          <w:i/>
        </w:rPr>
        <w:tab/>
      </w:r>
      <w:r>
        <w:rPr>
          <w:i/>
        </w:rPr>
        <w:tab/>
      </w:r>
      <w:r>
        <w:rPr>
          <w:i/>
        </w:rPr>
        <w:tab/>
      </w:r>
      <w:r>
        <w:rPr>
          <w:i/>
        </w:rPr>
        <w:tab/>
        <w:t>Source: CATT</w:t>
      </w:r>
    </w:p>
    <w:p w14:paraId="6755E2C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27FBE5" w14:textId="127B98B1" w:rsidR="003E6F6D" w:rsidRDefault="003E6F6D" w:rsidP="003E6F6D">
      <w:pPr>
        <w:rPr>
          <w:rFonts w:ascii="Arial" w:hAnsi="Arial" w:cs="Arial"/>
          <w:b/>
          <w:sz w:val="24"/>
        </w:rPr>
      </w:pPr>
      <w:r>
        <w:rPr>
          <w:rFonts w:ascii="Arial" w:hAnsi="Arial" w:cs="Arial"/>
          <w:b/>
          <w:color w:val="0000FF"/>
          <w:sz w:val="24"/>
        </w:rPr>
        <w:t>C4-221250</w:t>
      </w:r>
      <w:r>
        <w:rPr>
          <w:rFonts w:ascii="Arial" w:hAnsi="Arial" w:cs="Arial"/>
          <w:b/>
          <w:color w:val="0000FF"/>
          <w:sz w:val="24"/>
        </w:rPr>
        <w:tab/>
      </w:r>
      <w:r>
        <w:rPr>
          <w:rFonts w:ascii="Arial" w:hAnsi="Arial" w:cs="Arial"/>
          <w:b/>
          <w:sz w:val="24"/>
        </w:rPr>
        <w:t>Remove h-gmlc-address from LCS-MOLRArg</w:t>
      </w:r>
    </w:p>
    <w:p w14:paraId="09550674"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v8.1.0</w:t>
      </w:r>
      <w:r>
        <w:rPr>
          <w:i/>
        </w:rPr>
        <w:tab/>
        <w:t xml:space="preserve">  CR-0080  rev  Cat: A (Rel-8)</w:t>
      </w:r>
      <w:r>
        <w:rPr>
          <w:i/>
        </w:rPr>
        <w:br/>
      </w:r>
      <w:r>
        <w:rPr>
          <w:i/>
        </w:rPr>
        <w:br/>
      </w:r>
      <w:r>
        <w:rPr>
          <w:i/>
        </w:rPr>
        <w:tab/>
      </w:r>
      <w:r>
        <w:rPr>
          <w:i/>
        </w:rPr>
        <w:tab/>
      </w:r>
      <w:r>
        <w:rPr>
          <w:i/>
        </w:rPr>
        <w:tab/>
      </w:r>
      <w:r>
        <w:rPr>
          <w:i/>
        </w:rPr>
        <w:tab/>
      </w:r>
      <w:r>
        <w:rPr>
          <w:i/>
        </w:rPr>
        <w:tab/>
        <w:t>Source: CATT</w:t>
      </w:r>
    </w:p>
    <w:p w14:paraId="5E08C7F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9D7ED1" w14:textId="0E76D534" w:rsidR="003E6F6D" w:rsidRDefault="003E6F6D" w:rsidP="003E6F6D">
      <w:pPr>
        <w:rPr>
          <w:rFonts w:ascii="Arial" w:hAnsi="Arial" w:cs="Arial"/>
          <w:b/>
          <w:sz w:val="24"/>
        </w:rPr>
      </w:pPr>
      <w:r>
        <w:rPr>
          <w:rFonts w:ascii="Arial" w:hAnsi="Arial" w:cs="Arial"/>
          <w:b/>
          <w:color w:val="0000FF"/>
          <w:sz w:val="24"/>
        </w:rPr>
        <w:t>C4-221251</w:t>
      </w:r>
      <w:r>
        <w:rPr>
          <w:rFonts w:ascii="Arial" w:hAnsi="Arial" w:cs="Arial"/>
          <w:b/>
          <w:color w:val="0000FF"/>
          <w:sz w:val="24"/>
        </w:rPr>
        <w:tab/>
      </w:r>
      <w:r>
        <w:rPr>
          <w:rFonts w:ascii="Arial" w:hAnsi="Arial" w:cs="Arial"/>
          <w:b/>
          <w:sz w:val="24"/>
        </w:rPr>
        <w:t>Remove h-gmlc-address from LCS-MOLRArg</w:t>
      </w:r>
    </w:p>
    <w:p w14:paraId="07787F08"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v9.2.0</w:t>
      </w:r>
      <w:r>
        <w:rPr>
          <w:i/>
        </w:rPr>
        <w:tab/>
        <w:t xml:space="preserve">  CR-0081  rev  Cat: A (Rel-9)</w:t>
      </w:r>
      <w:r>
        <w:rPr>
          <w:i/>
        </w:rPr>
        <w:br/>
      </w:r>
      <w:r>
        <w:rPr>
          <w:i/>
        </w:rPr>
        <w:br/>
      </w:r>
      <w:r>
        <w:rPr>
          <w:i/>
        </w:rPr>
        <w:tab/>
      </w:r>
      <w:r>
        <w:rPr>
          <w:i/>
        </w:rPr>
        <w:tab/>
      </w:r>
      <w:r>
        <w:rPr>
          <w:i/>
        </w:rPr>
        <w:tab/>
      </w:r>
      <w:r>
        <w:rPr>
          <w:i/>
        </w:rPr>
        <w:tab/>
      </w:r>
      <w:r>
        <w:rPr>
          <w:i/>
        </w:rPr>
        <w:tab/>
        <w:t>Source: CATT</w:t>
      </w:r>
    </w:p>
    <w:p w14:paraId="726A5A4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DDD1A7" w14:textId="6FA2DD64" w:rsidR="003E6F6D" w:rsidRDefault="003E6F6D" w:rsidP="003E6F6D">
      <w:pPr>
        <w:rPr>
          <w:rFonts w:ascii="Arial" w:hAnsi="Arial" w:cs="Arial"/>
          <w:b/>
          <w:sz w:val="24"/>
        </w:rPr>
      </w:pPr>
      <w:r>
        <w:rPr>
          <w:rFonts w:ascii="Arial" w:hAnsi="Arial" w:cs="Arial"/>
          <w:b/>
          <w:color w:val="0000FF"/>
          <w:sz w:val="24"/>
        </w:rPr>
        <w:t>C4-221252</w:t>
      </w:r>
      <w:r>
        <w:rPr>
          <w:rFonts w:ascii="Arial" w:hAnsi="Arial" w:cs="Arial"/>
          <w:b/>
          <w:color w:val="0000FF"/>
          <w:sz w:val="24"/>
        </w:rPr>
        <w:tab/>
      </w:r>
      <w:r>
        <w:rPr>
          <w:rFonts w:ascii="Arial" w:hAnsi="Arial" w:cs="Arial"/>
          <w:b/>
          <w:sz w:val="24"/>
        </w:rPr>
        <w:t>Remove h-gmlc-address from LCS-MOLRArg</w:t>
      </w:r>
    </w:p>
    <w:p w14:paraId="2A3665CF"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v10.0.0</w:t>
      </w:r>
      <w:r>
        <w:rPr>
          <w:i/>
        </w:rPr>
        <w:tab/>
        <w:t xml:space="preserve">  CR-0082  rev  Cat: A (Rel-10)</w:t>
      </w:r>
      <w:r>
        <w:rPr>
          <w:i/>
        </w:rPr>
        <w:br/>
      </w:r>
      <w:r>
        <w:rPr>
          <w:i/>
        </w:rPr>
        <w:br/>
      </w:r>
      <w:r>
        <w:rPr>
          <w:i/>
        </w:rPr>
        <w:tab/>
      </w:r>
      <w:r>
        <w:rPr>
          <w:i/>
        </w:rPr>
        <w:tab/>
      </w:r>
      <w:r>
        <w:rPr>
          <w:i/>
        </w:rPr>
        <w:tab/>
      </w:r>
      <w:r>
        <w:rPr>
          <w:i/>
        </w:rPr>
        <w:tab/>
      </w:r>
      <w:r>
        <w:rPr>
          <w:i/>
        </w:rPr>
        <w:tab/>
        <w:t>Source: CATT</w:t>
      </w:r>
    </w:p>
    <w:p w14:paraId="1519594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142B14" w14:textId="4BF43924" w:rsidR="003E6F6D" w:rsidRDefault="003E6F6D" w:rsidP="003E6F6D">
      <w:pPr>
        <w:rPr>
          <w:rFonts w:ascii="Arial" w:hAnsi="Arial" w:cs="Arial"/>
          <w:b/>
          <w:sz w:val="24"/>
        </w:rPr>
      </w:pPr>
      <w:r>
        <w:rPr>
          <w:rFonts w:ascii="Arial" w:hAnsi="Arial" w:cs="Arial"/>
          <w:b/>
          <w:color w:val="0000FF"/>
          <w:sz w:val="24"/>
        </w:rPr>
        <w:t>C4-221253</w:t>
      </w:r>
      <w:r>
        <w:rPr>
          <w:rFonts w:ascii="Arial" w:hAnsi="Arial" w:cs="Arial"/>
          <w:b/>
          <w:color w:val="0000FF"/>
          <w:sz w:val="24"/>
        </w:rPr>
        <w:tab/>
      </w:r>
      <w:r>
        <w:rPr>
          <w:rFonts w:ascii="Arial" w:hAnsi="Arial" w:cs="Arial"/>
          <w:b/>
          <w:sz w:val="24"/>
        </w:rPr>
        <w:t>Remove h-gmlc-address from LCS-MOLRArg</w:t>
      </w:r>
    </w:p>
    <w:p w14:paraId="3044D9C0"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v11.0.0</w:t>
      </w:r>
      <w:r>
        <w:rPr>
          <w:i/>
        </w:rPr>
        <w:tab/>
        <w:t xml:space="preserve">  CR-0083  rev  Cat: A (Rel-11)</w:t>
      </w:r>
      <w:r>
        <w:rPr>
          <w:i/>
        </w:rPr>
        <w:br/>
      </w:r>
      <w:r>
        <w:rPr>
          <w:i/>
        </w:rPr>
        <w:lastRenderedPageBreak/>
        <w:br/>
      </w:r>
      <w:r>
        <w:rPr>
          <w:i/>
        </w:rPr>
        <w:tab/>
      </w:r>
      <w:r>
        <w:rPr>
          <w:i/>
        </w:rPr>
        <w:tab/>
      </w:r>
      <w:r>
        <w:rPr>
          <w:i/>
        </w:rPr>
        <w:tab/>
      </w:r>
      <w:r>
        <w:rPr>
          <w:i/>
        </w:rPr>
        <w:tab/>
      </w:r>
      <w:r>
        <w:rPr>
          <w:i/>
        </w:rPr>
        <w:tab/>
        <w:t>Source: CATT</w:t>
      </w:r>
    </w:p>
    <w:p w14:paraId="6074268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40F437" w14:textId="45C23BB7" w:rsidR="003E6F6D" w:rsidRDefault="003E6F6D" w:rsidP="003E6F6D">
      <w:pPr>
        <w:rPr>
          <w:rFonts w:ascii="Arial" w:hAnsi="Arial" w:cs="Arial"/>
          <w:b/>
          <w:sz w:val="24"/>
        </w:rPr>
      </w:pPr>
      <w:r>
        <w:rPr>
          <w:rFonts w:ascii="Arial" w:hAnsi="Arial" w:cs="Arial"/>
          <w:b/>
          <w:color w:val="0000FF"/>
          <w:sz w:val="24"/>
        </w:rPr>
        <w:t>C4-221254</w:t>
      </w:r>
      <w:r>
        <w:rPr>
          <w:rFonts w:ascii="Arial" w:hAnsi="Arial" w:cs="Arial"/>
          <w:b/>
          <w:color w:val="0000FF"/>
          <w:sz w:val="24"/>
        </w:rPr>
        <w:tab/>
      </w:r>
      <w:r>
        <w:rPr>
          <w:rFonts w:ascii="Arial" w:hAnsi="Arial" w:cs="Arial"/>
          <w:b/>
          <w:sz w:val="24"/>
        </w:rPr>
        <w:t>Remove h-gmlc-address from LCS-MOLRArg</w:t>
      </w:r>
    </w:p>
    <w:p w14:paraId="1CF715EF"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v12.0.0</w:t>
      </w:r>
      <w:r>
        <w:rPr>
          <w:i/>
        </w:rPr>
        <w:tab/>
        <w:t xml:space="preserve">  CR-0084  rev  Cat: A (Rel-12)</w:t>
      </w:r>
      <w:r>
        <w:rPr>
          <w:i/>
        </w:rPr>
        <w:br/>
      </w:r>
      <w:r>
        <w:rPr>
          <w:i/>
        </w:rPr>
        <w:br/>
      </w:r>
      <w:r>
        <w:rPr>
          <w:i/>
        </w:rPr>
        <w:tab/>
      </w:r>
      <w:r>
        <w:rPr>
          <w:i/>
        </w:rPr>
        <w:tab/>
      </w:r>
      <w:r>
        <w:rPr>
          <w:i/>
        </w:rPr>
        <w:tab/>
      </w:r>
      <w:r>
        <w:rPr>
          <w:i/>
        </w:rPr>
        <w:tab/>
      </w:r>
      <w:r>
        <w:rPr>
          <w:i/>
        </w:rPr>
        <w:tab/>
        <w:t>Source: CATT</w:t>
      </w:r>
    </w:p>
    <w:p w14:paraId="2683E2F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79B9D1" w14:textId="3907D2CE" w:rsidR="003E6F6D" w:rsidRDefault="003E6F6D" w:rsidP="003E6F6D">
      <w:pPr>
        <w:rPr>
          <w:rFonts w:ascii="Arial" w:hAnsi="Arial" w:cs="Arial"/>
          <w:b/>
          <w:sz w:val="24"/>
        </w:rPr>
      </w:pPr>
      <w:r>
        <w:rPr>
          <w:rFonts w:ascii="Arial" w:hAnsi="Arial" w:cs="Arial"/>
          <w:b/>
          <w:color w:val="0000FF"/>
          <w:sz w:val="24"/>
        </w:rPr>
        <w:t>C4-221255</w:t>
      </w:r>
      <w:r>
        <w:rPr>
          <w:rFonts w:ascii="Arial" w:hAnsi="Arial" w:cs="Arial"/>
          <w:b/>
          <w:color w:val="0000FF"/>
          <w:sz w:val="24"/>
        </w:rPr>
        <w:tab/>
      </w:r>
      <w:r>
        <w:rPr>
          <w:rFonts w:ascii="Arial" w:hAnsi="Arial" w:cs="Arial"/>
          <w:b/>
          <w:sz w:val="24"/>
        </w:rPr>
        <w:t>Remove h-gmlc-address from LCS-MOLRArg</w:t>
      </w:r>
    </w:p>
    <w:p w14:paraId="27B7CD64"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v13.0.0</w:t>
      </w:r>
      <w:r>
        <w:rPr>
          <w:i/>
        </w:rPr>
        <w:tab/>
        <w:t xml:space="preserve">  CR-0085  rev  Cat: A (Rel-13)</w:t>
      </w:r>
      <w:r>
        <w:rPr>
          <w:i/>
        </w:rPr>
        <w:br/>
      </w:r>
      <w:r>
        <w:rPr>
          <w:i/>
        </w:rPr>
        <w:br/>
      </w:r>
      <w:r>
        <w:rPr>
          <w:i/>
        </w:rPr>
        <w:tab/>
      </w:r>
      <w:r>
        <w:rPr>
          <w:i/>
        </w:rPr>
        <w:tab/>
      </w:r>
      <w:r>
        <w:rPr>
          <w:i/>
        </w:rPr>
        <w:tab/>
      </w:r>
      <w:r>
        <w:rPr>
          <w:i/>
        </w:rPr>
        <w:tab/>
      </w:r>
      <w:r>
        <w:rPr>
          <w:i/>
        </w:rPr>
        <w:tab/>
        <w:t>Source: CATT</w:t>
      </w:r>
    </w:p>
    <w:p w14:paraId="1ABDCA2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2F0212" w14:textId="663A699C" w:rsidR="003E6F6D" w:rsidRDefault="003E6F6D" w:rsidP="003E6F6D">
      <w:pPr>
        <w:rPr>
          <w:rFonts w:ascii="Arial" w:hAnsi="Arial" w:cs="Arial"/>
          <w:b/>
          <w:sz w:val="24"/>
        </w:rPr>
      </w:pPr>
      <w:r>
        <w:rPr>
          <w:rFonts w:ascii="Arial" w:hAnsi="Arial" w:cs="Arial"/>
          <w:b/>
          <w:color w:val="0000FF"/>
          <w:sz w:val="24"/>
        </w:rPr>
        <w:t>C4-221256</w:t>
      </w:r>
      <w:r>
        <w:rPr>
          <w:rFonts w:ascii="Arial" w:hAnsi="Arial" w:cs="Arial"/>
          <w:b/>
          <w:color w:val="0000FF"/>
          <w:sz w:val="24"/>
        </w:rPr>
        <w:tab/>
      </w:r>
      <w:r>
        <w:rPr>
          <w:rFonts w:ascii="Arial" w:hAnsi="Arial" w:cs="Arial"/>
          <w:b/>
          <w:sz w:val="24"/>
        </w:rPr>
        <w:t>Remove h-gmlc-address from LCS-MOLRArg</w:t>
      </w:r>
    </w:p>
    <w:p w14:paraId="0A676A37"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v14.2.0</w:t>
      </w:r>
      <w:r>
        <w:rPr>
          <w:i/>
        </w:rPr>
        <w:tab/>
        <w:t xml:space="preserve">  CR-0086  rev  Cat: A (Rel-14)</w:t>
      </w:r>
      <w:r>
        <w:rPr>
          <w:i/>
        </w:rPr>
        <w:br/>
      </w:r>
      <w:r>
        <w:rPr>
          <w:i/>
        </w:rPr>
        <w:br/>
      </w:r>
      <w:r>
        <w:rPr>
          <w:i/>
        </w:rPr>
        <w:tab/>
      </w:r>
      <w:r>
        <w:rPr>
          <w:i/>
        </w:rPr>
        <w:tab/>
      </w:r>
      <w:r>
        <w:rPr>
          <w:i/>
        </w:rPr>
        <w:tab/>
      </w:r>
      <w:r>
        <w:rPr>
          <w:i/>
        </w:rPr>
        <w:tab/>
      </w:r>
      <w:r>
        <w:rPr>
          <w:i/>
        </w:rPr>
        <w:tab/>
        <w:t>Source: CATT</w:t>
      </w:r>
    </w:p>
    <w:p w14:paraId="6DBF7B1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F26E92" w14:textId="2D3797D0" w:rsidR="003E6F6D" w:rsidRDefault="003E6F6D" w:rsidP="003E6F6D">
      <w:pPr>
        <w:rPr>
          <w:rFonts w:ascii="Arial" w:hAnsi="Arial" w:cs="Arial"/>
          <w:b/>
          <w:sz w:val="24"/>
        </w:rPr>
      </w:pPr>
      <w:r>
        <w:rPr>
          <w:rFonts w:ascii="Arial" w:hAnsi="Arial" w:cs="Arial"/>
          <w:b/>
          <w:color w:val="0000FF"/>
          <w:sz w:val="24"/>
        </w:rPr>
        <w:t>C4-221257</w:t>
      </w:r>
      <w:r>
        <w:rPr>
          <w:rFonts w:ascii="Arial" w:hAnsi="Arial" w:cs="Arial"/>
          <w:b/>
          <w:color w:val="0000FF"/>
          <w:sz w:val="24"/>
        </w:rPr>
        <w:tab/>
      </w:r>
      <w:r>
        <w:rPr>
          <w:rFonts w:ascii="Arial" w:hAnsi="Arial" w:cs="Arial"/>
          <w:b/>
          <w:sz w:val="24"/>
        </w:rPr>
        <w:t>Remove h-gmlc-address from LCS-MOLRArg</w:t>
      </w:r>
    </w:p>
    <w:p w14:paraId="61D45076"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v15.1.0</w:t>
      </w:r>
      <w:r>
        <w:rPr>
          <w:i/>
        </w:rPr>
        <w:tab/>
        <w:t xml:space="preserve">  CR-0087  rev  Cat: A (Rel-15)</w:t>
      </w:r>
      <w:r>
        <w:rPr>
          <w:i/>
        </w:rPr>
        <w:br/>
      </w:r>
      <w:r>
        <w:rPr>
          <w:i/>
        </w:rPr>
        <w:br/>
      </w:r>
      <w:r>
        <w:rPr>
          <w:i/>
        </w:rPr>
        <w:tab/>
      </w:r>
      <w:r>
        <w:rPr>
          <w:i/>
        </w:rPr>
        <w:tab/>
      </w:r>
      <w:r>
        <w:rPr>
          <w:i/>
        </w:rPr>
        <w:tab/>
      </w:r>
      <w:r>
        <w:rPr>
          <w:i/>
        </w:rPr>
        <w:tab/>
      </w:r>
      <w:r>
        <w:rPr>
          <w:i/>
        </w:rPr>
        <w:tab/>
        <w:t>Source: CATT</w:t>
      </w:r>
    </w:p>
    <w:p w14:paraId="47EFEE1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C7CC9F" w14:textId="2A6B8D69" w:rsidR="003E6F6D" w:rsidRDefault="003E6F6D" w:rsidP="003E6F6D">
      <w:pPr>
        <w:rPr>
          <w:rFonts w:ascii="Arial" w:hAnsi="Arial" w:cs="Arial"/>
          <w:b/>
          <w:sz w:val="24"/>
        </w:rPr>
      </w:pPr>
      <w:r>
        <w:rPr>
          <w:rFonts w:ascii="Arial" w:hAnsi="Arial" w:cs="Arial"/>
          <w:b/>
          <w:color w:val="0000FF"/>
          <w:sz w:val="24"/>
        </w:rPr>
        <w:t>C4-221258</w:t>
      </w:r>
      <w:r>
        <w:rPr>
          <w:rFonts w:ascii="Arial" w:hAnsi="Arial" w:cs="Arial"/>
          <w:b/>
          <w:color w:val="0000FF"/>
          <w:sz w:val="24"/>
        </w:rPr>
        <w:tab/>
      </w:r>
      <w:r>
        <w:rPr>
          <w:rFonts w:ascii="Arial" w:hAnsi="Arial" w:cs="Arial"/>
          <w:b/>
          <w:sz w:val="24"/>
        </w:rPr>
        <w:t>Remove h-gmlc-address from LCS-MOLRArg</w:t>
      </w:r>
    </w:p>
    <w:p w14:paraId="1B5A6A3B"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v16.4.0</w:t>
      </w:r>
      <w:r>
        <w:rPr>
          <w:i/>
        </w:rPr>
        <w:tab/>
        <w:t xml:space="preserve">  CR-0088  rev  Cat: A (Rel-16)</w:t>
      </w:r>
      <w:r>
        <w:rPr>
          <w:i/>
        </w:rPr>
        <w:br/>
      </w:r>
      <w:r>
        <w:rPr>
          <w:i/>
        </w:rPr>
        <w:br/>
      </w:r>
      <w:r>
        <w:rPr>
          <w:i/>
        </w:rPr>
        <w:tab/>
      </w:r>
      <w:r>
        <w:rPr>
          <w:i/>
        </w:rPr>
        <w:tab/>
      </w:r>
      <w:r>
        <w:rPr>
          <w:i/>
        </w:rPr>
        <w:tab/>
      </w:r>
      <w:r>
        <w:rPr>
          <w:i/>
        </w:rPr>
        <w:tab/>
      </w:r>
      <w:r>
        <w:rPr>
          <w:i/>
        </w:rPr>
        <w:tab/>
        <w:t>Source: CATT</w:t>
      </w:r>
    </w:p>
    <w:p w14:paraId="5C70D923"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C4-221512</w:t>
      </w:r>
      <w:r>
        <w:rPr>
          <w:color w:val="993300"/>
          <w:u w:val="single"/>
        </w:rPr>
        <w:t>.</w:t>
      </w:r>
    </w:p>
    <w:p w14:paraId="7B1CBCC6" w14:textId="14AE539F" w:rsidR="003E6F6D" w:rsidRDefault="003E6F6D" w:rsidP="003E6F6D">
      <w:pPr>
        <w:rPr>
          <w:rFonts w:ascii="Arial" w:hAnsi="Arial" w:cs="Arial"/>
          <w:b/>
          <w:sz w:val="24"/>
        </w:rPr>
      </w:pPr>
      <w:r>
        <w:rPr>
          <w:rFonts w:ascii="Arial" w:hAnsi="Arial" w:cs="Arial"/>
          <w:b/>
          <w:color w:val="0000FF"/>
          <w:sz w:val="24"/>
        </w:rPr>
        <w:t>C4-221259</w:t>
      </w:r>
      <w:r>
        <w:rPr>
          <w:rFonts w:ascii="Arial" w:hAnsi="Arial" w:cs="Arial"/>
          <w:b/>
          <w:color w:val="0000FF"/>
          <w:sz w:val="24"/>
        </w:rPr>
        <w:tab/>
      </w:r>
      <w:r>
        <w:rPr>
          <w:rFonts w:ascii="Arial" w:hAnsi="Arial" w:cs="Arial"/>
          <w:b/>
          <w:sz w:val="24"/>
        </w:rPr>
        <w:t>Remove h-gmlc-address from LCS-MOLRArg</w:t>
      </w:r>
    </w:p>
    <w:p w14:paraId="66201E35"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v17.2.0</w:t>
      </w:r>
      <w:r>
        <w:rPr>
          <w:i/>
        </w:rPr>
        <w:tab/>
        <w:t xml:space="preserve">  CR-0089  rev  Cat: A (Rel-17)</w:t>
      </w:r>
      <w:r>
        <w:rPr>
          <w:i/>
        </w:rPr>
        <w:br/>
      </w:r>
      <w:r>
        <w:rPr>
          <w:i/>
        </w:rPr>
        <w:br/>
      </w:r>
      <w:r>
        <w:rPr>
          <w:i/>
        </w:rPr>
        <w:tab/>
      </w:r>
      <w:r>
        <w:rPr>
          <w:i/>
        </w:rPr>
        <w:tab/>
      </w:r>
      <w:r>
        <w:rPr>
          <w:i/>
        </w:rPr>
        <w:tab/>
      </w:r>
      <w:r>
        <w:rPr>
          <w:i/>
        </w:rPr>
        <w:tab/>
      </w:r>
      <w:r>
        <w:rPr>
          <w:i/>
        </w:rPr>
        <w:tab/>
        <w:t>Source: CATT</w:t>
      </w:r>
    </w:p>
    <w:p w14:paraId="2B2D0DF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C4-221513</w:t>
      </w:r>
      <w:r>
        <w:rPr>
          <w:color w:val="993300"/>
          <w:u w:val="single"/>
        </w:rPr>
        <w:t>.</w:t>
      </w:r>
    </w:p>
    <w:p w14:paraId="7ECAC05E" w14:textId="161206C3" w:rsidR="003E6F6D" w:rsidRDefault="003E6F6D" w:rsidP="003E6F6D">
      <w:pPr>
        <w:rPr>
          <w:rFonts w:ascii="Arial" w:hAnsi="Arial" w:cs="Arial"/>
          <w:b/>
          <w:sz w:val="24"/>
        </w:rPr>
      </w:pPr>
      <w:r>
        <w:rPr>
          <w:rFonts w:ascii="Arial" w:hAnsi="Arial" w:cs="Arial"/>
          <w:b/>
          <w:color w:val="0000FF"/>
          <w:sz w:val="24"/>
        </w:rPr>
        <w:t>C4-221260</w:t>
      </w:r>
      <w:r>
        <w:rPr>
          <w:rFonts w:ascii="Arial" w:hAnsi="Arial" w:cs="Arial"/>
          <w:b/>
          <w:color w:val="0000FF"/>
          <w:sz w:val="24"/>
        </w:rPr>
        <w:tab/>
      </w:r>
      <w:r>
        <w:rPr>
          <w:rFonts w:ascii="Arial" w:hAnsi="Arial" w:cs="Arial"/>
          <w:b/>
          <w:sz w:val="24"/>
        </w:rPr>
        <w:t>LocationMethod in LCS-MOLRArg</w:t>
      </w:r>
    </w:p>
    <w:p w14:paraId="10AF65FE"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v15.1.0</w:t>
      </w:r>
      <w:r>
        <w:rPr>
          <w:i/>
        </w:rPr>
        <w:tab/>
        <w:t xml:space="preserve">  CR-0090  rev  Cat: F (Rel-15)</w:t>
      </w:r>
      <w:r>
        <w:rPr>
          <w:i/>
        </w:rPr>
        <w:br/>
      </w:r>
      <w:r>
        <w:rPr>
          <w:i/>
        </w:rPr>
        <w:br/>
      </w:r>
      <w:r>
        <w:rPr>
          <w:i/>
        </w:rPr>
        <w:tab/>
      </w:r>
      <w:r>
        <w:rPr>
          <w:i/>
        </w:rPr>
        <w:tab/>
      </w:r>
      <w:r>
        <w:rPr>
          <w:i/>
        </w:rPr>
        <w:tab/>
      </w:r>
      <w:r>
        <w:rPr>
          <w:i/>
        </w:rPr>
        <w:tab/>
      </w:r>
      <w:r>
        <w:rPr>
          <w:i/>
        </w:rPr>
        <w:tab/>
        <w:t>Source: CATT</w:t>
      </w:r>
    </w:p>
    <w:p w14:paraId="41535DF9" w14:textId="77777777" w:rsidR="003E6F6D" w:rsidRDefault="003E6F6D" w:rsidP="003E6F6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9A123A" w14:textId="3F275421" w:rsidR="003E6F6D" w:rsidRDefault="003E6F6D" w:rsidP="003E6F6D">
      <w:pPr>
        <w:rPr>
          <w:rFonts w:ascii="Arial" w:hAnsi="Arial" w:cs="Arial"/>
          <w:b/>
          <w:sz w:val="24"/>
        </w:rPr>
      </w:pPr>
      <w:r>
        <w:rPr>
          <w:rFonts w:ascii="Arial" w:hAnsi="Arial" w:cs="Arial"/>
          <w:b/>
          <w:color w:val="0000FF"/>
          <w:sz w:val="24"/>
        </w:rPr>
        <w:t>C4-221261</w:t>
      </w:r>
      <w:r>
        <w:rPr>
          <w:rFonts w:ascii="Arial" w:hAnsi="Arial" w:cs="Arial"/>
          <w:b/>
          <w:color w:val="0000FF"/>
          <w:sz w:val="24"/>
        </w:rPr>
        <w:tab/>
      </w:r>
      <w:r>
        <w:rPr>
          <w:rFonts w:ascii="Arial" w:hAnsi="Arial" w:cs="Arial"/>
          <w:b/>
          <w:sz w:val="24"/>
        </w:rPr>
        <w:t>LocationMethod in LCS-MOLRArg</w:t>
      </w:r>
    </w:p>
    <w:p w14:paraId="4F9BEE22"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v16.4.0</w:t>
      </w:r>
      <w:r>
        <w:rPr>
          <w:i/>
        </w:rPr>
        <w:tab/>
        <w:t xml:space="preserve">  CR-0091  rev  Cat: A (Rel-16)</w:t>
      </w:r>
      <w:r>
        <w:rPr>
          <w:i/>
        </w:rPr>
        <w:br/>
      </w:r>
      <w:r>
        <w:rPr>
          <w:i/>
        </w:rPr>
        <w:br/>
      </w:r>
      <w:r>
        <w:rPr>
          <w:i/>
        </w:rPr>
        <w:tab/>
      </w:r>
      <w:r>
        <w:rPr>
          <w:i/>
        </w:rPr>
        <w:tab/>
      </w:r>
      <w:r>
        <w:rPr>
          <w:i/>
        </w:rPr>
        <w:tab/>
      </w:r>
      <w:r>
        <w:rPr>
          <w:i/>
        </w:rPr>
        <w:tab/>
      </w:r>
      <w:r>
        <w:rPr>
          <w:i/>
        </w:rPr>
        <w:tab/>
        <w:t>Source: CATT</w:t>
      </w:r>
    </w:p>
    <w:p w14:paraId="7272CE7A"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C4-221514</w:t>
      </w:r>
      <w:r>
        <w:rPr>
          <w:color w:val="993300"/>
          <w:u w:val="single"/>
        </w:rPr>
        <w:t>.</w:t>
      </w:r>
    </w:p>
    <w:p w14:paraId="62D357B1" w14:textId="5A5D7E16" w:rsidR="003E6F6D" w:rsidRDefault="003E6F6D" w:rsidP="003E6F6D">
      <w:pPr>
        <w:rPr>
          <w:rFonts w:ascii="Arial" w:hAnsi="Arial" w:cs="Arial"/>
          <w:b/>
          <w:sz w:val="24"/>
        </w:rPr>
      </w:pPr>
      <w:r>
        <w:rPr>
          <w:rFonts w:ascii="Arial" w:hAnsi="Arial" w:cs="Arial"/>
          <w:b/>
          <w:color w:val="0000FF"/>
          <w:sz w:val="24"/>
        </w:rPr>
        <w:t>C4-221262</w:t>
      </w:r>
      <w:r>
        <w:rPr>
          <w:rFonts w:ascii="Arial" w:hAnsi="Arial" w:cs="Arial"/>
          <w:b/>
          <w:color w:val="0000FF"/>
          <w:sz w:val="24"/>
        </w:rPr>
        <w:tab/>
      </w:r>
      <w:r>
        <w:rPr>
          <w:rFonts w:ascii="Arial" w:hAnsi="Arial" w:cs="Arial"/>
          <w:b/>
          <w:sz w:val="24"/>
        </w:rPr>
        <w:t>LocationMethod in LCS-MOLRArg</w:t>
      </w:r>
    </w:p>
    <w:p w14:paraId="15B50BD4"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v17.2.0</w:t>
      </w:r>
      <w:r>
        <w:rPr>
          <w:i/>
        </w:rPr>
        <w:tab/>
        <w:t xml:space="preserve">  CR-0092  rev  Cat: A (Rel-17)</w:t>
      </w:r>
      <w:r>
        <w:rPr>
          <w:i/>
        </w:rPr>
        <w:br/>
      </w:r>
      <w:r>
        <w:rPr>
          <w:i/>
        </w:rPr>
        <w:br/>
      </w:r>
      <w:r>
        <w:rPr>
          <w:i/>
        </w:rPr>
        <w:tab/>
      </w:r>
      <w:r>
        <w:rPr>
          <w:i/>
        </w:rPr>
        <w:tab/>
      </w:r>
      <w:r>
        <w:rPr>
          <w:i/>
        </w:rPr>
        <w:tab/>
      </w:r>
      <w:r>
        <w:rPr>
          <w:i/>
        </w:rPr>
        <w:tab/>
      </w:r>
      <w:r>
        <w:rPr>
          <w:i/>
        </w:rPr>
        <w:tab/>
        <w:t>Source: CATT</w:t>
      </w:r>
    </w:p>
    <w:p w14:paraId="628821C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C4-221515</w:t>
      </w:r>
      <w:r>
        <w:rPr>
          <w:color w:val="993300"/>
          <w:u w:val="single"/>
        </w:rPr>
        <w:t>.</w:t>
      </w:r>
    </w:p>
    <w:p w14:paraId="4FBAF99E" w14:textId="21D8C4F1" w:rsidR="003E6F6D" w:rsidRDefault="003E6F6D" w:rsidP="003E6F6D">
      <w:pPr>
        <w:rPr>
          <w:rFonts w:ascii="Arial" w:hAnsi="Arial" w:cs="Arial"/>
          <w:b/>
          <w:sz w:val="24"/>
        </w:rPr>
      </w:pPr>
      <w:r>
        <w:rPr>
          <w:rFonts w:ascii="Arial" w:hAnsi="Arial" w:cs="Arial"/>
          <w:b/>
          <w:color w:val="0000FF"/>
          <w:sz w:val="24"/>
        </w:rPr>
        <w:t>C4-221512</w:t>
      </w:r>
      <w:r>
        <w:rPr>
          <w:rFonts w:ascii="Arial" w:hAnsi="Arial" w:cs="Arial"/>
          <w:b/>
          <w:color w:val="0000FF"/>
          <w:sz w:val="24"/>
        </w:rPr>
        <w:tab/>
      </w:r>
      <w:r>
        <w:rPr>
          <w:rFonts w:ascii="Arial" w:hAnsi="Arial" w:cs="Arial"/>
          <w:b/>
          <w:sz w:val="24"/>
        </w:rPr>
        <w:t>Remove h-gmlc-address from LCS-MOLRArg</w:t>
      </w:r>
    </w:p>
    <w:p w14:paraId="7DA856C8"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v16.4.0</w:t>
      </w:r>
      <w:r>
        <w:rPr>
          <w:i/>
        </w:rPr>
        <w:tab/>
        <w:t xml:space="preserve">  CR-0088  rev 1 Cat: F (Rel-16)</w:t>
      </w:r>
      <w:r>
        <w:rPr>
          <w:i/>
        </w:rPr>
        <w:br/>
      </w:r>
      <w:r>
        <w:rPr>
          <w:i/>
        </w:rPr>
        <w:br/>
      </w:r>
      <w:r>
        <w:rPr>
          <w:i/>
        </w:rPr>
        <w:tab/>
      </w:r>
      <w:r>
        <w:rPr>
          <w:i/>
        </w:rPr>
        <w:tab/>
      </w:r>
      <w:r>
        <w:rPr>
          <w:i/>
        </w:rPr>
        <w:tab/>
      </w:r>
      <w:r>
        <w:rPr>
          <w:i/>
        </w:rPr>
        <w:tab/>
      </w:r>
      <w:r>
        <w:rPr>
          <w:i/>
        </w:rPr>
        <w:tab/>
        <w:t>Source: CATT</w:t>
      </w:r>
    </w:p>
    <w:p w14:paraId="5A987086" w14:textId="77777777" w:rsidR="003E6F6D" w:rsidRDefault="003E6F6D" w:rsidP="003E6F6D">
      <w:pPr>
        <w:rPr>
          <w:color w:val="808080"/>
        </w:rPr>
      </w:pPr>
      <w:r>
        <w:rPr>
          <w:color w:val="808080"/>
        </w:rPr>
        <w:t>(Replaces C4-221258)</w:t>
      </w:r>
    </w:p>
    <w:p w14:paraId="2AED914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81404" w14:textId="6BEC1259" w:rsidR="003E6F6D" w:rsidRDefault="003E6F6D" w:rsidP="003E6F6D">
      <w:pPr>
        <w:rPr>
          <w:rFonts w:ascii="Arial" w:hAnsi="Arial" w:cs="Arial"/>
          <w:b/>
          <w:sz w:val="24"/>
        </w:rPr>
      </w:pPr>
      <w:r>
        <w:rPr>
          <w:rFonts w:ascii="Arial" w:hAnsi="Arial" w:cs="Arial"/>
          <w:b/>
          <w:color w:val="0000FF"/>
          <w:sz w:val="24"/>
        </w:rPr>
        <w:t>C4-221513</w:t>
      </w:r>
      <w:r>
        <w:rPr>
          <w:rFonts w:ascii="Arial" w:hAnsi="Arial" w:cs="Arial"/>
          <w:b/>
          <w:color w:val="0000FF"/>
          <w:sz w:val="24"/>
        </w:rPr>
        <w:tab/>
      </w:r>
      <w:r>
        <w:rPr>
          <w:rFonts w:ascii="Arial" w:hAnsi="Arial" w:cs="Arial"/>
          <w:b/>
          <w:sz w:val="24"/>
        </w:rPr>
        <w:t>Remove h-gmlc-address from LCS-MOLRArg</w:t>
      </w:r>
    </w:p>
    <w:p w14:paraId="110D0A43"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v17.2.0</w:t>
      </w:r>
      <w:r>
        <w:rPr>
          <w:i/>
        </w:rPr>
        <w:tab/>
        <w:t xml:space="preserve">  CR-0089  rev 1 Cat: A (Rel-17)</w:t>
      </w:r>
      <w:r>
        <w:rPr>
          <w:i/>
        </w:rPr>
        <w:br/>
      </w:r>
      <w:r>
        <w:rPr>
          <w:i/>
        </w:rPr>
        <w:br/>
      </w:r>
      <w:r>
        <w:rPr>
          <w:i/>
        </w:rPr>
        <w:tab/>
      </w:r>
      <w:r>
        <w:rPr>
          <w:i/>
        </w:rPr>
        <w:tab/>
      </w:r>
      <w:r>
        <w:rPr>
          <w:i/>
        </w:rPr>
        <w:tab/>
      </w:r>
      <w:r>
        <w:rPr>
          <w:i/>
        </w:rPr>
        <w:tab/>
      </w:r>
      <w:r>
        <w:rPr>
          <w:i/>
        </w:rPr>
        <w:tab/>
        <w:t>Source: CATT</w:t>
      </w:r>
    </w:p>
    <w:p w14:paraId="6FD119A2" w14:textId="77777777" w:rsidR="003E6F6D" w:rsidRDefault="003E6F6D" w:rsidP="003E6F6D">
      <w:pPr>
        <w:rPr>
          <w:color w:val="808080"/>
        </w:rPr>
      </w:pPr>
      <w:r>
        <w:rPr>
          <w:color w:val="808080"/>
        </w:rPr>
        <w:t>(Replaces C4-221259)</w:t>
      </w:r>
    </w:p>
    <w:p w14:paraId="01761C9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8E03C" w14:textId="6287B00B" w:rsidR="003E6F6D" w:rsidRDefault="003E6F6D" w:rsidP="003E6F6D">
      <w:pPr>
        <w:rPr>
          <w:rFonts w:ascii="Arial" w:hAnsi="Arial" w:cs="Arial"/>
          <w:b/>
          <w:sz w:val="24"/>
        </w:rPr>
      </w:pPr>
      <w:r>
        <w:rPr>
          <w:rFonts w:ascii="Arial" w:hAnsi="Arial" w:cs="Arial"/>
          <w:b/>
          <w:color w:val="0000FF"/>
          <w:sz w:val="24"/>
        </w:rPr>
        <w:t>C4-221514</w:t>
      </w:r>
      <w:r>
        <w:rPr>
          <w:rFonts w:ascii="Arial" w:hAnsi="Arial" w:cs="Arial"/>
          <w:b/>
          <w:color w:val="0000FF"/>
          <w:sz w:val="24"/>
        </w:rPr>
        <w:tab/>
      </w:r>
      <w:r>
        <w:rPr>
          <w:rFonts w:ascii="Arial" w:hAnsi="Arial" w:cs="Arial"/>
          <w:b/>
          <w:sz w:val="24"/>
        </w:rPr>
        <w:t>LocationMethod in LCS-MOLRArg</w:t>
      </w:r>
    </w:p>
    <w:p w14:paraId="136B6BD8"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v16.4.0</w:t>
      </w:r>
      <w:r>
        <w:rPr>
          <w:i/>
        </w:rPr>
        <w:tab/>
        <w:t xml:space="preserve">  CR-0091  rev 1 Cat: F (Rel-16)</w:t>
      </w:r>
      <w:r>
        <w:rPr>
          <w:i/>
        </w:rPr>
        <w:br/>
      </w:r>
      <w:r>
        <w:rPr>
          <w:i/>
        </w:rPr>
        <w:br/>
      </w:r>
      <w:r>
        <w:rPr>
          <w:i/>
        </w:rPr>
        <w:tab/>
      </w:r>
      <w:r>
        <w:rPr>
          <w:i/>
        </w:rPr>
        <w:tab/>
      </w:r>
      <w:r>
        <w:rPr>
          <w:i/>
        </w:rPr>
        <w:tab/>
      </w:r>
      <w:r>
        <w:rPr>
          <w:i/>
        </w:rPr>
        <w:tab/>
      </w:r>
      <w:r>
        <w:rPr>
          <w:i/>
        </w:rPr>
        <w:tab/>
        <w:t>Source: CATT</w:t>
      </w:r>
    </w:p>
    <w:p w14:paraId="2C58B116" w14:textId="77777777" w:rsidR="003E6F6D" w:rsidRDefault="003E6F6D" w:rsidP="003E6F6D">
      <w:pPr>
        <w:rPr>
          <w:color w:val="808080"/>
        </w:rPr>
      </w:pPr>
      <w:r>
        <w:rPr>
          <w:color w:val="808080"/>
        </w:rPr>
        <w:t>(Replaces C4-221261)</w:t>
      </w:r>
    </w:p>
    <w:p w14:paraId="0F685B4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98B7D" w14:textId="4216F94B" w:rsidR="003E6F6D" w:rsidRDefault="003E6F6D" w:rsidP="003E6F6D">
      <w:pPr>
        <w:rPr>
          <w:rFonts w:ascii="Arial" w:hAnsi="Arial" w:cs="Arial"/>
          <w:b/>
          <w:sz w:val="24"/>
        </w:rPr>
      </w:pPr>
      <w:r>
        <w:rPr>
          <w:rFonts w:ascii="Arial" w:hAnsi="Arial" w:cs="Arial"/>
          <w:b/>
          <w:color w:val="0000FF"/>
          <w:sz w:val="24"/>
        </w:rPr>
        <w:t>C4-221515</w:t>
      </w:r>
      <w:r>
        <w:rPr>
          <w:rFonts w:ascii="Arial" w:hAnsi="Arial" w:cs="Arial"/>
          <w:b/>
          <w:color w:val="0000FF"/>
          <w:sz w:val="24"/>
        </w:rPr>
        <w:tab/>
      </w:r>
      <w:r>
        <w:rPr>
          <w:rFonts w:ascii="Arial" w:hAnsi="Arial" w:cs="Arial"/>
          <w:b/>
          <w:sz w:val="24"/>
        </w:rPr>
        <w:t>LocationMethod in LCS-MOLRArg</w:t>
      </w:r>
    </w:p>
    <w:p w14:paraId="6607DFF0" w14:textId="77777777" w:rsidR="003E6F6D" w:rsidRDefault="003E6F6D" w:rsidP="003E6F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v17.2.0</w:t>
      </w:r>
      <w:r>
        <w:rPr>
          <w:i/>
        </w:rPr>
        <w:tab/>
        <w:t xml:space="preserve">  CR-0092  rev 1 Cat: A (Rel-17)</w:t>
      </w:r>
      <w:r>
        <w:rPr>
          <w:i/>
        </w:rPr>
        <w:br/>
      </w:r>
      <w:r>
        <w:rPr>
          <w:i/>
        </w:rPr>
        <w:br/>
      </w:r>
      <w:r>
        <w:rPr>
          <w:i/>
        </w:rPr>
        <w:tab/>
      </w:r>
      <w:r>
        <w:rPr>
          <w:i/>
        </w:rPr>
        <w:tab/>
      </w:r>
      <w:r>
        <w:rPr>
          <w:i/>
        </w:rPr>
        <w:tab/>
      </w:r>
      <w:r>
        <w:rPr>
          <w:i/>
        </w:rPr>
        <w:tab/>
      </w:r>
      <w:r>
        <w:rPr>
          <w:i/>
        </w:rPr>
        <w:tab/>
        <w:t>Source: CATT</w:t>
      </w:r>
    </w:p>
    <w:p w14:paraId="0D561D80" w14:textId="77777777" w:rsidR="003E6F6D" w:rsidRDefault="003E6F6D" w:rsidP="003E6F6D">
      <w:pPr>
        <w:rPr>
          <w:color w:val="808080"/>
        </w:rPr>
      </w:pPr>
      <w:r>
        <w:rPr>
          <w:color w:val="808080"/>
        </w:rPr>
        <w:t>(Replaces C4-221262)</w:t>
      </w:r>
    </w:p>
    <w:p w14:paraId="7CC8B49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D1C92" w14:textId="77777777" w:rsidR="003E6F6D" w:rsidRDefault="003E6F6D" w:rsidP="003E6F6D">
      <w:pPr>
        <w:pStyle w:val="Heading2"/>
      </w:pPr>
      <w:bookmarkStart w:id="138" w:name="_Toc97372379"/>
      <w:r>
        <w:lastRenderedPageBreak/>
        <w:t>9</w:t>
      </w:r>
      <w:r>
        <w:tab/>
        <w:t>Update of the Work Plan</w:t>
      </w:r>
      <w:bookmarkEnd w:id="138"/>
    </w:p>
    <w:p w14:paraId="066691EF" w14:textId="38CE239A" w:rsidR="003E6F6D" w:rsidRDefault="003E6F6D" w:rsidP="003E6F6D">
      <w:pPr>
        <w:rPr>
          <w:rFonts w:ascii="Arial" w:hAnsi="Arial" w:cs="Arial"/>
          <w:b/>
          <w:sz w:val="24"/>
        </w:rPr>
      </w:pPr>
      <w:r>
        <w:rPr>
          <w:rFonts w:ascii="Arial" w:hAnsi="Arial" w:cs="Arial"/>
          <w:b/>
          <w:color w:val="0000FF"/>
          <w:sz w:val="24"/>
        </w:rPr>
        <w:t>C4-221008</w:t>
      </w:r>
      <w:r>
        <w:rPr>
          <w:rFonts w:ascii="Arial" w:hAnsi="Arial" w:cs="Arial"/>
          <w:b/>
          <w:color w:val="0000FF"/>
          <w:sz w:val="24"/>
        </w:rPr>
        <w:tab/>
      </w:r>
      <w:r>
        <w:rPr>
          <w:rFonts w:ascii="Arial" w:hAnsi="Arial" w:cs="Arial"/>
          <w:b/>
          <w:sz w:val="24"/>
        </w:rPr>
        <w:t>Work Plan</w:t>
      </w:r>
    </w:p>
    <w:p w14:paraId="5A5162EB" w14:textId="77777777" w:rsidR="003E6F6D" w:rsidRDefault="003E6F6D" w:rsidP="003E6F6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3EDA3D2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3C5BD" w14:textId="77777777" w:rsidR="003E6F6D" w:rsidRDefault="003E6F6D" w:rsidP="003E6F6D">
      <w:pPr>
        <w:pStyle w:val="Heading2"/>
      </w:pPr>
      <w:bookmarkStart w:id="139" w:name="_Toc97372380"/>
      <w:r>
        <w:t>10</w:t>
      </w:r>
      <w:r>
        <w:tab/>
        <w:t>AoB</w:t>
      </w:r>
      <w:bookmarkEnd w:id="139"/>
    </w:p>
    <w:p w14:paraId="5738ADA0" w14:textId="0922692A" w:rsidR="003E6F6D" w:rsidRDefault="003E6F6D" w:rsidP="003E6F6D">
      <w:pPr>
        <w:rPr>
          <w:rFonts w:ascii="Arial" w:hAnsi="Arial" w:cs="Arial"/>
          <w:b/>
          <w:sz w:val="24"/>
        </w:rPr>
      </w:pPr>
      <w:r>
        <w:rPr>
          <w:rFonts w:ascii="Arial" w:hAnsi="Arial" w:cs="Arial"/>
          <w:b/>
          <w:color w:val="0000FF"/>
          <w:sz w:val="24"/>
        </w:rPr>
        <w:t>C4-221010</w:t>
      </w:r>
      <w:r>
        <w:rPr>
          <w:rFonts w:ascii="Arial" w:hAnsi="Arial" w:cs="Arial"/>
          <w:b/>
          <w:color w:val="0000FF"/>
          <w:sz w:val="24"/>
        </w:rPr>
        <w:tab/>
      </w:r>
      <w:r>
        <w:rPr>
          <w:rFonts w:ascii="Arial" w:hAnsi="Arial" w:cs="Arial"/>
          <w:b/>
          <w:sz w:val="24"/>
        </w:rPr>
        <w:t>CT4 specifications which will be auto-promoted to Rel-17 at release freeze</w:t>
      </w:r>
    </w:p>
    <w:p w14:paraId="0553A5C5" w14:textId="77777777" w:rsidR="003E6F6D" w:rsidRDefault="003E6F6D" w:rsidP="003E6F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14:paraId="25D760CE" w14:textId="77777777" w:rsidR="003E6F6D" w:rsidRDefault="003E6F6D" w:rsidP="003E6F6D">
      <w:pPr>
        <w:rPr>
          <w:rFonts w:ascii="Arial" w:hAnsi="Arial" w:cs="Arial"/>
          <w:b/>
        </w:rPr>
      </w:pPr>
      <w:r>
        <w:rPr>
          <w:rFonts w:ascii="Arial" w:hAnsi="Arial" w:cs="Arial"/>
          <w:b/>
        </w:rPr>
        <w:t xml:space="preserve">Abstract: </w:t>
      </w:r>
    </w:p>
    <w:p w14:paraId="41BCDA73" w14:textId="77777777" w:rsidR="003E6F6D" w:rsidRDefault="003E6F6D" w:rsidP="003E6F6D">
      <w:r>
        <w:t>The list is provided for information and commenting in case there is CT4 view that some of these do not need Rel-17 promotion</w:t>
      </w:r>
    </w:p>
    <w:p w14:paraId="7F5105F1"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00ADF" w14:textId="77777777" w:rsidR="003E6F6D" w:rsidRDefault="003E6F6D" w:rsidP="003E6F6D">
      <w:pPr>
        <w:pStyle w:val="Heading3"/>
      </w:pPr>
      <w:bookmarkStart w:id="140" w:name="_Toc97372381"/>
      <w:r>
        <w:t>10.1</w:t>
      </w:r>
      <w:r>
        <w:tab/>
        <w:t>Exception Sheets</w:t>
      </w:r>
      <w:bookmarkEnd w:id="140"/>
    </w:p>
    <w:p w14:paraId="08291E7E" w14:textId="1EA72F8B" w:rsidR="003E6F6D" w:rsidRDefault="003E6F6D" w:rsidP="003E6F6D">
      <w:pPr>
        <w:rPr>
          <w:rFonts w:ascii="Arial" w:hAnsi="Arial" w:cs="Arial"/>
          <w:b/>
          <w:sz w:val="24"/>
        </w:rPr>
      </w:pPr>
      <w:r>
        <w:rPr>
          <w:rFonts w:ascii="Arial" w:hAnsi="Arial" w:cs="Arial"/>
          <w:b/>
          <w:color w:val="0000FF"/>
          <w:sz w:val="24"/>
        </w:rPr>
        <w:t>C4-221317</w:t>
      </w:r>
      <w:r>
        <w:rPr>
          <w:rFonts w:ascii="Arial" w:hAnsi="Arial" w:cs="Arial"/>
          <w:b/>
          <w:color w:val="0000FF"/>
          <w:sz w:val="24"/>
        </w:rPr>
        <w:tab/>
      </w:r>
      <w:r>
        <w:rPr>
          <w:rFonts w:ascii="Arial" w:hAnsi="Arial" w:cs="Arial"/>
          <w:b/>
          <w:sz w:val="24"/>
        </w:rPr>
        <w:t>Rel-17 Work Item Exception for eIMS5G2</w:t>
      </w:r>
    </w:p>
    <w:p w14:paraId="25FA06F4" w14:textId="77777777" w:rsidR="003E6F6D" w:rsidRDefault="003E6F6D" w:rsidP="003E6F6D">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 HiSilicon</w:t>
      </w:r>
    </w:p>
    <w:p w14:paraId="6C2BF304"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D79DD3" w14:textId="461F2008" w:rsidR="003E6F6D" w:rsidRDefault="003E6F6D" w:rsidP="003E6F6D">
      <w:pPr>
        <w:rPr>
          <w:rFonts w:ascii="Arial" w:hAnsi="Arial" w:cs="Arial"/>
          <w:b/>
          <w:sz w:val="24"/>
        </w:rPr>
      </w:pPr>
      <w:r>
        <w:rPr>
          <w:rFonts w:ascii="Arial" w:hAnsi="Arial" w:cs="Arial"/>
          <w:b/>
          <w:color w:val="0000FF"/>
          <w:sz w:val="24"/>
        </w:rPr>
        <w:t>C4-221414</w:t>
      </w:r>
      <w:r>
        <w:rPr>
          <w:rFonts w:ascii="Arial" w:hAnsi="Arial" w:cs="Arial"/>
          <w:b/>
          <w:color w:val="0000FF"/>
          <w:sz w:val="24"/>
        </w:rPr>
        <w:tab/>
      </w:r>
      <w:r>
        <w:rPr>
          <w:rFonts w:ascii="Arial" w:hAnsi="Arial" w:cs="Arial"/>
          <w:b/>
          <w:sz w:val="24"/>
        </w:rPr>
        <w:t>WI exception request Rel-17 Work Item Exception for 5MBS</w:t>
      </w:r>
    </w:p>
    <w:p w14:paraId="19A683BC" w14:textId="77777777" w:rsidR="003E6F6D" w:rsidRDefault="003E6F6D" w:rsidP="003E6F6D">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w:t>
      </w:r>
    </w:p>
    <w:p w14:paraId="31DC11B9"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C4-221442</w:t>
      </w:r>
      <w:r>
        <w:rPr>
          <w:color w:val="993300"/>
          <w:u w:val="single"/>
        </w:rPr>
        <w:t>.</w:t>
      </w:r>
    </w:p>
    <w:p w14:paraId="331CB3F1" w14:textId="77E9B37A" w:rsidR="003E6F6D" w:rsidRDefault="003E6F6D" w:rsidP="003E6F6D">
      <w:pPr>
        <w:rPr>
          <w:rFonts w:ascii="Arial" w:hAnsi="Arial" w:cs="Arial"/>
          <w:b/>
          <w:sz w:val="24"/>
        </w:rPr>
      </w:pPr>
      <w:r>
        <w:rPr>
          <w:rFonts w:ascii="Arial" w:hAnsi="Arial" w:cs="Arial"/>
          <w:b/>
          <w:color w:val="0000FF"/>
          <w:sz w:val="24"/>
        </w:rPr>
        <w:t>C4-221429</w:t>
      </w:r>
      <w:r>
        <w:rPr>
          <w:rFonts w:ascii="Arial" w:hAnsi="Arial" w:cs="Arial"/>
          <w:b/>
          <w:color w:val="0000FF"/>
          <w:sz w:val="24"/>
        </w:rPr>
        <w:tab/>
      </w:r>
      <w:r>
        <w:rPr>
          <w:rFonts w:ascii="Arial" w:hAnsi="Arial" w:cs="Arial"/>
          <w:b/>
          <w:sz w:val="24"/>
        </w:rPr>
        <w:t>ExceptionSheet_SMS</w:t>
      </w:r>
    </w:p>
    <w:p w14:paraId="2AC427FE" w14:textId="77777777" w:rsidR="003E6F6D" w:rsidRDefault="003E6F6D" w:rsidP="003E6F6D">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Orange UK</w:t>
      </w:r>
    </w:p>
    <w:p w14:paraId="33394E0F"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738F8" w14:textId="1FEA8D6D" w:rsidR="003E6F6D" w:rsidRDefault="003E6F6D" w:rsidP="003E6F6D">
      <w:pPr>
        <w:rPr>
          <w:rFonts w:ascii="Arial" w:hAnsi="Arial" w:cs="Arial"/>
          <w:b/>
          <w:sz w:val="24"/>
        </w:rPr>
      </w:pPr>
      <w:r>
        <w:rPr>
          <w:rFonts w:ascii="Arial" w:hAnsi="Arial" w:cs="Arial"/>
          <w:b/>
          <w:color w:val="0000FF"/>
          <w:sz w:val="24"/>
        </w:rPr>
        <w:t>C4-221439</w:t>
      </w:r>
      <w:r>
        <w:rPr>
          <w:rFonts w:ascii="Arial" w:hAnsi="Arial" w:cs="Arial"/>
          <w:b/>
          <w:color w:val="0000FF"/>
          <w:sz w:val="24"/>
        </w:rPr>
        <w:tab/>
      </w:r>
      <w:r>
        <w:rPr>
          <w:rFonts w:ascii="Arial" w:hAnsi="Arial" w:cs="Arial"/>
          <w:b/>
          <w:sz w:val="24"/>
        </w:rPr>
        <w:t>Rel-17 Work Item Exception for MINT</w:t>
      </w:r>
    </w:p>
    <w:p w14:paraId="0ACBBD4E" w14:textId="77777777" w:rsidR="003E6F6D" w:rsidRDefault="003E6F6D" w:rsidP="003E6F6D">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LG Electronics</w:t>
      </w:r>
    </w:p>
    <w:p w14:paraId="4235FA81" w14:textId="77777777" w:rsidR="003E6F6D" w:rsidRDefault="003E6F6D" w:rsidP="003E6F6D">
      <w:pPr>
        <w:rPr>
          <w:rFonts w:ascii="Arial" w:hAnsi="Arial" w:cs="Arial"/>
          <w:b/>
        </w:rPr>
      </w:pPr>
      <w:r>
        <w:rPr>
          <w:rFonts w:ascii="Arial" w:hAnsi="Arial" w:cs="Arial"/>
          <w:b/>
        </w:rPr>
        <w:t xml:space="preserve">Abstract: </w:t>
      </w:r>
    </w:p>
    <w:p w14:paraId="46ED3221" w14:textId="77777777" w:rsidR="003E6F6D" w:rsidRDefault="003E6F6D" w:rsidP="003E6F6D">
      <w:r>
        <w:t>Rel-17 Work Item Exception for MINT</w:t>
      </w:r>
    </w:p>
    <w:p w14:paraId="5533843C" w14:textId="77777777" w:rsidR="003E6F6D" w:rsidRDefault="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05EB3" w14:textId="0AEBAF9B" w:rsidR="00000000" w:rsidRDefault="003E6F6D" w:rsidP="003E6F6D">
      <w:pPr>
        <w:rPr>
          <w:rFonts w:ascii="Arial" w:hAnsi="Arial" w:cs="Arial"/>
          <w:b/>
          <w:sz w:val="24"/>
        </w:rPr>
      </w:pPr>
      <w:r>
        <w:rPr>
          <w:rFonts w:ascii="Arial" w:hAnsi="Arial" w:cs="Arial"/>
          <w:b/>
          <w:color w:val="0000FF"/>
          <w:sz w:val="24"/>
        </w:rPr>
        <w:t>C4-221442</w:t>
      </w:r>
      <w:r>
        <w:rPr>
          <w:rFonts w:ascii="Arial" w:hAnsi="Arial" w:cs="Arial"/>
          <w:b/>
          <w:color w:val="0000FF"/>
          <w:sz w:val="24"/>
        </w:rPr>
        <w:tab/>
      </w:r>
      <w:r>
        <w:rPr>
          <w:rFonts w:ascii="Arial" w:hAnsi="Arial" w:cs="Arial"/>
          <w:b/>
          <w:sz w:val="24"/>
        </w:rPr>
        <w:t>WI exception request Rel-17 Work Item Exception for 5MBS</w:t>
      </w:r>
    </w:p>
    <w:p w14:paraId="68524EF4" w14:textId="77777777" w:rsidR="003E6F6D" w:rsidRDefault="003E6F6D" w:rsidP="003E6F6D">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w:t>
      </w:r>
    </w:p>
    <w:p w14:paraId="357061E4" w14:textId="77777777" w:rsidR="003E6F6D" w:rsidRDefault="003E6F6D" w:rsidP="003E6F6D">
      <w:pPr>
        <w:rPr>
          <w:color w:val="808080"/>
        </w:rPr>
      </w:pPr>
      <w:r>
        <w:rPr>
          <w:color w:val="808080"/>
        </w:rPr>
        <w:lastRenderedPageBreak/>
        <w:t>(Replaces C4-221414)</w:t>
      </w:r>
    </w:p>
    <w:p w14:paraId="0F802E5C"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C4-221641</w:t>
      </w:r>
      <w:r>
        <w:rPr>
          <w:color w:val="993300"/>
          <w:u w:val="single"/>
        </w:rPr>
        <w:t>.</w:t>
      </w:r>
    </w:p>
    <w:p w14:paraId="0EBC7D91" w14:textId="3CF95625" w:rsidR="003E6F6D" w:rsidRDefault="003E6F6D" w:rsidP="003E6F6D">
      <w:pPr>
        <w:rPr>
          <w:rFonts w:ascii="Arial" w:hAnsi="Arial" w:cs="Arial"/>
          <w:b/>
          <w:sz w:val="24"/>
        </w:rPr>
      </w:pPr>
      <w:r>
        <w:rPr>
          <w:rFonts w:ascii="Arial" w:hAnsi="Arial" w:cs="Arial"/>
          <w:b/>
          <w:color w:val="0000FF"/>
          <w:sz w:val="24"/>
        </w:rPr>
        <w:t>C4-221518</w:t>
      </w:r>
      <w:r>
        <w:rPr>
          <w:rFonts w:ascii="Arial" w:hAnsi="Arial" w:cs="Arial"/>
          <w:b/>
          <w:color w:val="0000FF"/>
          <w:sz w:val="24"/>
        </w:rPr>
        <w:tab/>
      </w:r>
      <w:r>
        <w:rPr>
          <w:rFonts w:ascii="Arial" w:hAnsi="Arial" w:cs="Arial"/>
          <w:b/>
          <w:sz w:val="24"/>
        </w:rPr>
        <w:t>Rel-17 Work Item Exception for 5G_ProSe</w:t>
      </w:r>
    </w:p>
    <w:p w14:paraId="78C6180F" w14:textId="77777777" w:rsidR="003E6F6D" w:rsidRDefault="003E6F6D" w:rsidP="003E6F6D">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CATT</w:t>
      </w:r>
    </w:p>
    <w:p w14:paraId="53B6651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C4-221651</w:t>
      </w:r>
      <w:r>
        <w:rPr>
          <w:color w:val="993300"/>
          <w:u w:val="single"/>
        </w:rPr>
        <w:t>.</w:t>
      </w:r>
    </w:p>
    <w:p w14:paraId="446A9293" w14:textId="2A67FA9F" w:rsidR="003E6F6D" w:rsidRDefault="003E6F6D" w:rsidP="003E6F6D">
      <w:pPr>
        <w:rPr>
          <w:rFonts w:ascii="Arial" w:hAnsi="Arial" w:cs="Arial"/>
          <w:b/>
          <w:sz w:val="24"/>
        </w:rPr>
      </w:pPr>
      <w:r>
        <w:rPr>
          <w:rFonts w:ascii="Arial" w:hAnsi="Arial" w:cs="Arial"/>
          <w:b/>
          <w:color w:val="0000FF"/>
          <w:sz w:val="24"/>
        </w:rPr>
        <w:t>C4-221534</w:t>
      </w:r>
      <w:r>
        <w:rPr>
          <w:rFonts w:ascii="Arial" w:hAnsi="Arial" w:cs="Arial"/>
          <w:b/>
          <w:color w:val="0000FF"/>
          <w:sz w:val="24"/>
        </w:rPr>
        <w:tab/>
      </w:r>
      <w:r>
        <w:rPr>
          <w:rFonts w:ascii="Arial" w:hAnsi="Arial" w:cs="Arial"/>
          <w:b/>
          <w:sz w:val="24"/>
        </w:rPr>
        <w:t>Rel-17 Work Item Exception for eCryptPr</w:t>
      </w:r>
    </w:p>
    <w:p w14:paraId="42656E96" w14:textId="77777777" w:rsidR="003E6F6D" w:rsidRDefault="003E6F6D" w:rsidP="003E6F6D">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3E529210"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65E08" w14:textId="7F544338" w:rsidR="003E6F6D" w:rsidRDefault="003E6F6D" w:rsidP="003E6F6D">
      <w:pPr>
        <w:rPr>
          <w:rFonts w:ascii="Arial" w:hAnsi="Arial" w:cs="Arial"/>
          <w:b/>
          <w:sz w:val="24"/>
        </w:rPr>
      </w:pPr>
      <w:r>
        <w:rPr>
          <w:rFonts w:ascii="Arial" w:hAnsi="Arial" w:cs="Arial"/>
          <w:b/>
          <w:color w:val="0000FF"/>
          <w:sz w:val="24"/>
        </w:rPr>
        <w:t>C4-221641</w:t>
      </w:r>
      <w:r>
        <w:rPr>
          <w:rFonts w:ascii="Arial" w:hAnsi="Arial" w:cs="Arial"/>
          <w:b/>
          <w:color w:val="0000FF"/>
          <w:sz w:val="24"/>
        </w:rPr>
        <w:tab/>
      </w:r>
      <w:r>
        <w:rPr>
          <w:rFonts w:ascii="Arial" w:hAnsi="Arial" w:cs="Arial"/>
          <w:b/>
          <w:sz w:val="24"/>
        </w:rPr>
        <w:t>WI exception request Rel-17 Work Item Exception for 5MBS</w:t>
      </w:r>
    </w:p>
    <w:p w14:paraId="3C6AD2F9" w14:textId="77777777" w:rsidR="003E6F6D" w:rsidRDefault="003E6F6D" w:rsidP="003E6F6D">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w:t>
      </w:r>
    </w:p>
    <w:p w14:paraId="66FB15DC" w14:textId="77777777" w:rsidR="003E6F6D" w:rsidRDefault="003E6F6D" w:rsidP="003E6F6D">
      <w:pPr>
        <w:rPr>
          <w:color w:val="808080"/>
        </w:rPr>
      </w:pPr>
      <w:r>
        <w:rPr>
          <w:color w:val="808080"/>
        </w:rPr>
        <w:t>(Replaces C4-221442)</w:t>
      </w:r>
    </w:p>
    <w:p w14:paraId="37F3C382"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C4-221643</w:t>
      </w:r>
      <w:r>
        <w:rPr>
          <w:color w:val="993300"/>
          <w:u w:val="single"/>
        </w:rPr>
        <w:t>.</w:t>
      </w:r>
    </w:p>
    <w:p w14:paraId="5EA3B5E3" w14:textId="42B02305" w:rsidR="003E6F6D" w:rsidRDefault="003E6F6D" w:rsidP="003E6F6D">
      <w:pPr>
        <w:rPr>
          <w:rFonts w:ascii="Arial" w:hAnsi="Arial" w:cs="Arial"/>
          <w:b/>
          <w:sz w:val="24"/>
        </w:rPr>
      </w:pPr>
      <w:r>
        <w:rPr>
          <w:rFonts w:ascii="Arial" w:hAnsi="Arial" w:cs="Arial"/>
          <w:b/>
          <w:color w:val="0000FF"/>
          <w:sz w:val="24"/>
        </w:rPr>
        <w:t>C4-221643</w:t>
      </w:r>
      <w:r>
        <w:rPr>
          <w:rFonts w:ascii="Arial" w:hAnsi="Arial" w:cs="Arial"/>
          <w:b/>
          <w:color w:val="0000FF"/>
          <w:sz w:val="24"/>
        </w:rPr>
        <w:tab/>
      </w:r>
      <w:r>
        <w:rPr>
          <w:rFonts w:ascii="Arial" w:hAnsi="Arial" w:cs="Arial"/>
          <w:b/>
          <w:sz w:val="24"/>
        </w:rPr>
        <w:t>WI exception request Rel-17 Work Item Exception for 5MBS</w:t>
      </w:r>
    </w:p>
    <w:p w14:paraId="239BCDA2" w14:textId="77777777" w:rsidR="003E6F6D" w:rsidRDefault="003E6F6D" w:rsidP="003E6F6D">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w:t>
      </w:r>
    </w:p>
    <w:p w14:paraId="6359CECC" w14:textId="77777777" w:rsidR="003E6F6D" w:rsidRDefault="003E6F6D" w:rsidP="003E6F6D">
      <w:pPr>
        <w:rPr>
          <w:color w:val="808080"/>
        </w:rPr>
      </w:pPr>
      <w:r>
        <w:rPr>
          <w:color w:val="808080"/>
        </w:rPr>
        <w:t>(Replaces C4-221641)</w:t>
      </w:r>
    </w:p>
    <w:p w14:paraId="77E869D8"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C4-221650</w:t>
      </w:r>
      <w:r>
        <w:rPr>
          <w:color w:val="993300"/>
          <w:u w:val="single"/>
        </w:rPr>
        <w:t>.</w:t>
      </w:r>
    </w:p>
    <w:p w14:paraId="7A3C561F" w14:textId="4F9DE51F" w:rsidR="003E6F6D" w:rsidRDefault="003E6F6D" w:rsidP="003E6F6D">
      <w:pPr>
        <w:rPr>
          <w:rFonts w:ascii="Arial" w:hAnsi="Arial" w:cs="Arial"/>
          <w:b/>
          <w:sz w:val="24"/>
        </w:rPr>
      </w:pPr>
      <w:r>
        <w:rPr>
          <w:rFonts w:ascii="Arial" w:hAnsi="Arial" w:cs="Arial"/>
          <w:b/>
          <w:color w:val="0000FF"/>
          <w:sz w:val="24"/>
        </w:rPr>
        <w:t>C4-221650</w:t>
      </w:r>
      <w:r>
        <w:rPr>
          <w:rFonts w:ascii="Arial" w:hAnsi="Arial" w:cs="Arial"/>
          <w:b/>
          <w:color w:val="0000FF"/>
          <w:sz w:val="24"/>
        </w:rPr>
        <w:tab/>
      </w:r>
      <w:r>
        <w:rPr>
          <w:rFonts w:ascii="Arial" w:hAnsi="Arial" w:cs="Arial"/>
          <w:b/>
          <w:sz w:val="24"/>
        </w:rPr>
        <w:t>WI exception request Rel-17 Work Item Exception for 5MBS</w:t>
      </w:r>
    </w:p>
    <w:p w14:paraId="6EEC5888" w14:textId="77777777" w:rsidR="003E6F6D" w:rsidRDefault="003E6F6D" w:rsidP="003E6F6D">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w:t>
      </w:r>
    </w:p>
    <w:p w14:paraId="2422CACD" w14:textId="77777777" w:rsidR="003E6F6D" w:rsidRDefault="003E6F6D" w:rsidP="003E6F6D">
      <w:pPr>
        <w:rPr>
          <w:color w:val="808080"/>
        </w:rPr>
      </w:pPr>
      <w:r>
        <w:rPr>
          <w:color w:val="808080"/>
        </w:rPr>
        <w:t>(Replaces C4-221643)</w:t>
      </w:r>
    </w:p>
    <w:p w14:paraId="5647FB7E"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BAEC0" w14:textId="36F02095" w:rsidR="003E6F6D" w:rsidRDefault="003E6F6D" w:rsidP="003E6F6D">
      <w:pPr>
        <w:rPr>
          <w:rFonts w:ascii="Arial" w:hAnsi="Arial" w:cs="Arial"/>
          <w:b/>
          <w:sz w:val="24"/>
        </w:rPr>
      </w:pPr>
      <w:r>
        <w:rPr>
          <w:rFonts w:ascii="Arial" w:hAnsi="Arial" w:cs="Arial"/>
          <w:b/>
          <w:color w:val="0000FF"/>
          <w:sz w:val="24"/>
        </w:rPr>
        <w:t>C4-221651</w:t>
      </w:r>
      <w:r>
        <w:rPr>
          <w:rFonts w:ascii="Arial" w:hAnsi="Arial" w:cs="Arial"/>
          <w:b/>
          <w:color w:val="0000FF"/>
          <w:sz w:val="24"/>
        </w:rPr>
        <w:tab/>
      </w:r>
      <w:r>
        <w:rPr>
          <w:rFonts w:ascii="Arial" w:hAnsi="Arial" w:cs="Arial"/>
          <w:b/>
          <w:sz w:val="24"/>
        </w:rPr>
        <w:t>Rel-17 Work Item Exception for 5G_ProSe</w:t>
      </w:r>
    </w:p>
    <w:p w14:paraId="585BFAF4" w14:textId="77777777" w:rsidR="003E6F6D" w:rsidRDefault="003E6F6D" w:rsidP="003E6F6D">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CATT</w:t>
      </w:r>
    </w:p>
    <w:p w14:paraId="23F63A0D" w14:textId="77777777" w:rsidR="003E6F6D" w:rsidRDefault="003E6F6D" w:rsidP="003E6F6D">
      <w:pPr>
        <w:rPr>
          <w:color w:val="808080"/>
        </w:rPr>
      </w:pPr>
      <w:r>
        <w:rPr>
          <w:color w:val="808080"/>
        </w:rPr>
        <w:t>(Replaces C4-221518)</w:t>
      </w:r>
    </w:p>
    <w:p w14:paraId="784ADC57"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3BC536" w14:textId="77777777" w:rsidR="003E6F6D" w:rsidRDefault="003E6F6D" w:rsidP="003E6F6D">
      <w:pPr>
        <w:pStyle w:val="Heading2"/>
      </w:pPr>
      <w:bookmarkStart w:id="141" w:name="_Toc97372382"/>
      <w:r>
        <w:t>11</w:t>
      </w:r>
      <w:r>
        <w:tab/>
        <w:t>Future meetings</w:t>
      </w:r>
      <w:bookmarkEnd w:id="141"/>
    </w:p>
    <w:p w14:paraId="3E8B6370" w14:textId="77777777" w:rsidR="003E6F6D" w:rsidRDefault="003E6F6D" w:rsidP="003E6F6D">
      <w:pPr>
        <w:pStyle w:val="Heading2"/>
      </w:pPr>
      <w:bookmarkStart w:id="142" w:name="_Toc97372383"/>
      <w:r>
        <w:t>12</w:t>
      </w:r>
      <w:r>
        <w:tab/>
        <w:t>Check of approved output documents</w:t>
      </w:r>
      <w:bookmarkEnd w:id="142"/>
    </w:p>
    <w:p w14:paraId="351EB3E5" w14:textId="06919DAE" w:rsidR="003E6F6D" w:rsidRDefault="003E6F6D" w:rsidP="003E6F6D">
      <w:pPr>
        <w:rPr>
          <w:rFonts w:ascii="Arial" w:hAnsi="Arial" w:cs="Arial"/>
          <w:b/>
          <w:sz w:val="24"/>
        </w:rPr>
      </w:pPr>
      <w:r>
        <w:rPr>
          <w:rFonts w:ascii="Arial" w:hAnsi="Arial" w:cs="Arial"/>
          <w:b/>
          <w:color w:val="0000FF"/>
          <w:sz w:val="24"/>
        </w:rPr>
        <w:t>C4-221009</w:t>
      </w:r>
      <w:r>
        <w:rPr>
          <w:rFonts w:ascii="Arial" w:hAnsi="Arial" w:cs="Arial"/>
          <w:b/>
          <w:color w:val="0000FF"/>
          <w:sz w:val="24"/>
        </w:rPr>
        <w:tab/>
      </w:r>
      <w:r>
        <w:rPr>
          <w:rFonts w:ascii="Arial" w:hAnsi="Arial" w:cs="Arial"/>
          <w:b/>
          <w:sz w:val="24"/>
        </w:rPr>
        <w:t>Output Documents</w:t>
      </w:r>
    </w:p>
    <w:p w14:paraId="5CF39BDC" w14:textId="77777777" w:rsidR="003E6F6D" w:rsidRDefault="003E6F6D" w:rsidP="003E6F6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20D7F64B" w14:textId="77777777" w:rsidR="003E6F6D" w:rsidRDefault="003E6F6D" w:rsidP="003E6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384C2" w14:textId="77777777" w:rsidR="00C84410" w:rsidRDefault="00C84410" w:rsidP="00C84410">
      <w:pPr>
        <w:pStyle w:val="Heading2"/>
      </w:pPr>
      <w:bookmarkStart w:id="143" w:name="_Toc81397715"/>
      <w:bookmarkStart w:id="144" w:name="_Toc88733052"/>
      <w:bookmarkStart w:id="145" w:name="_Toc94025108"/>
      <w:r>
        <w:lastRenderedPageBreak/>
        <w:t>13</w:t>
      </w:r>
      <w:r>
        <w:tab/>
        <w:t>Closing of the meeting</w:t>
      </w:r>
      <w:bookmarkEnd w:id="143"/>
      <w:bookmarkEnd w:id="144"/>
      <w:bookmarkEnd w:id="145"/>
    </w:p>
    <w:p w14:paraId="57F8D586" w14:textId="3F6895DE" w:rsidR="00C84410" w:rsidRDefault="00C84410" w:rsidP="00C84410">
      <w:r>
        <w:t>E-meeting was closed on Friday 2</w:t>
      </w:r>
      <w:r>
        <w:t>5</w:t>
      </w:r>
      <w:r>
        <w:rPr>
          <w:vertAlign w:val="superscript"/>
        </w:rPr>
        <w:t>th</w:t>
      </w:r>
      <w:r>
        <w:t xml:space="preserve"> </w:t>
      </w:r>
      <w:r>
        <w:t>February</w:t>
      </w:r>
      <w:r>
        <w:t xml:space="preserve"> 2022.</w:t>
      </w:r>
    </w:p>
    <w:p w14:paraId="002467BA" w14:textId="18F7084A" w:rsidR="00C84410" w:rsidRDefault="00C84410" w:rsidP="00C84410">
      <w:pPr>
        <w:pStyle w:val="FP"/>
      </w:pPr>
      <w:r>
        <w:t>Teleconferences were held every meeting day from 17</w:t>
      </w:r>
      <w:r>
        <w:rPr>
          <w:vertAlign w:val="superscript"/>
        </w:rPr>
        <w:t>th</w:t>
      </w:r>
      <w:r>
        <w:t xml:space="preserve"> to </w:t>
      </w:r>
      <w:r>
        <w:t>25</w:t>
      </w:r>
      <w:r>
        <w:rPr>
          <w:vertAlign w:val="superscript"/>
        </w:rPr>
        <w:t>th</w:t>
      </w:r>
      <w:r>
        <w:t xml:space="preserve"> </w:t>
      </w:r>
      <w:r>
        <w:t>February</w:t>
      </w:r>
      <w:r>
        <w:t xml:space="preserve"> during 13:30 to 16:30 CET.</w:t>
      </w:r>
    </w:p>
    <w:p w14:paraId="0FABE938" w14:textId="77777777" w:rsidR="00C84410" w:rsidRDefault="00C84410" w:rsidP="00C84410">
      <w:pPr>
        <w:pStyle w:val="Heading2"/>
      </w:pPr>
      <w:bookmarkStart w:id="146" w:name="_Toc476377741"/>
      <w:bookmarkStart w:id="147" w:name="_Toc492975684"/>
      <w:bookmarkStart w:id="148" w:name="_Toc501435358"/>
      <w:bookmarkStart w:id="149" w:name="_Toc516750082"/>
      <w:bookmarkStart w:id="150" w:name="_Toc524514256"/>
      <w:bookmarkStart w:id="151" w:name="_Toc532399180"/>
      <w:bookmarkStart w:id="152" w:name="_Toc73787808"/>
      <w:bookmarkStart w:id="153" w:name="_Toc81397716"/>
      <w:bookmarkStart w:id="154" w:name="_Toc88733053"/>
      <w:bookmarkStart w:id="155" w:name="_Toc94025109"/>
      <w:bookmarkStart w:id="156" w:name="_Toc450727272"/>
      <w:bookmarkStart w:id="157" w:name="_Toc417393103"/>
      <w:bookmarkStart w:id="158" w:name="_Toc453065828"/>
      <w:bookmarkStart w:id="159" w:name="_Toc466021548"/>
      <w:r>
        <w:t>14</w:t>
      </w:r>
      <w:r>
        <w:tab/>
        <w:t>History table</w:t>
      </w:r>
      <w:bookmarkEnd w:id="146"/>
      <w:bookmarkEnd w:id="147"/>
      <w:bookmarkEnd w:id="148"/>
      <w:bookmarkEnd w:id="149"/>
      <w:bookmarkEnd w:id="150"/>
      <w:bookmarkEnd w:id="151"/>
      <w:bookmarkEnd w:id="152"/>
      <w:bookmarkEnd w:id="153"/>
      <w:bookmarkEnd w:id="154"/>
      <w:bookmarkEnd w:id="155"/>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C84410" w14:paraId="3B3CFB7A" w14:textId="77777777" w:rsidTr="008D3F99">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11EC7FC" w14:textId="77777777" w:rsidR="00C84410" w:rsidRDefault="00C84410" w:rsidP="008D3F99">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24EAF110" w14:textId="77777777" w:rsidR="00C84410" w:rsidRDefault="00C84410" w:rsidP="008D3F99">
            <w:pPr>
              <w:pStyle w:val="TAL"/>
              <w:rPr>
                <w:b/>
                <w:sz w:val="16"/>
              </w:rPr>
            </w:pPr>
            <w:r>
              <w:rPr>
                <w:b/>
                <w:sz w:val="16"/>
              </w:rPr>
              <w:t>Subject/Comment</w:t>
            </w:r>
          </w:p>
          <w:p w14:paraId="642EA8AF" w14:textId="77777777" w:rsidR="00C84410" w:rsidRDefault="00C84410" w:rsidP="008D3F99">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D0A326A" w14:textId="77777777" w:rsidR="00C84410" w:rsidRDefault="00C84410" w:rsidP="008D3F99">
            <w:pPr>
              <w:pStyle w:val="TAL"/>
              <w:rPr>
                <w:b/>
                <w:sz w:val="16"/>
              </w:rPr>
            </w:pPr>
            <w:r>
              <w:rPr>
                <w:b/>
                <w:sz w:val="16"/>
              </w:rPr>
              <w:t>New</w:t>
            </w:r>
          </w:p>
        </w:tc>
      </w:tr>
      <w:tr w:rsidR="00C84410" w14:paraId="1DD3BA9F" w14:textId="77777777" w:rsidTr="008D3F99">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D88519C" w14:textId="61402821" w:rsidR="00C84410" w:rsidRDefault="00C84410" w:rsidP="008D3F99">
            <w:pPr>
              <w:pStyle w:val="TAL"/>
              <w:rPr>
                <w:lang w:val="fi-FI"/>
              </w:rPr>
            </w:pPr>
            <w:r>
              <w:t>2022-0</w:t>
            </w:r>
            <w:r>
              <w:t>3</w:t>
            </w:r>
            <w:r>
              <w:t>-</w:t>
            </w:r>
            <w:r>
              <w:t>05</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61AFA2CA" w14:textId="77777777" w:rsidR="00C84410" w:rsidRDefault="00C84410" w:rsidP="008D3F99">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050669" w14:textId="77777777" w:rsidR="00C84410" w:rsidRDefault="00C84410" w:rsidP="008D3F99">
            <w:pPr>
              <w:pStyle w:val="TAL"/>
            </w:pPr>
            <w:r>
              <w:t>1.0.0</w:t>
            </w:r>
          </w:p>
        </w:tc>
      </w:tr>
      <w:tr w:rsidR="00C84410" w14:paraId="0F088A50" w14:textId="77777777" w:rsidTr="008D3F99">
        <w:tc>
          <w:tcPr>
            <w:tcW w:w="1134" w:type="dxa"/>
            <w:tcBorders>
              <w:top w:val="single" w:sz="6" w:space="0" w:color="auto"/>
              <w:left w:val="single" w:sz="6" w:space="0" w:color="auto"/>
              <w:bottom w:val="single" w:sz="6" w:space="0" w:color="auto"/>
              <w:right w:val="single" w:sz="6" w:space="0" w:color="auto"/>
            </w:tcBorders>
            <w:shd w:val="solid" w:color="FFFFFF" w:fill="auto"/>
          </w:tcPr>
          <w:p w14:paraId="5EAB1C62" w14:textId="77777777" w:rsidR="00C84410" w:rsidRDefault="00C84410" w:rsidP="008D3F99">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56CC566" w14:textId="77777777" w:rsidR="00C84410" w:rsidRDefault="00C84410" w:rsidP="008D3F99">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DC62E" w14:textId="77777777" w:rsidR="00C84410" w:rsidRDefault="00C84410" w:rsidP="008D3F99">
            <w:pPr>
              <w:pStyle w:val="TAL"/>
            </w:pPr>
          </w:p>
        </w:tc>
      </w:tr>
      <w:bookmarkEnd w:id="156"/>
      <w:bookmarkEnd w:id="157"/>
      <w:bookmarkEnd w:id="158"/>
      <w:bookmarkEnd w:id="159"/>
    </w:tbl>
    <w:p w14:paraId="55AEC9FF" w14:textId="77777777" w:rsidR="00C84410" w:rsidRDefault="00C84410" w:rsidP="00C84410"/>
    <w:p w14:paraId="2D61E42E" w14:textId="77777777" w:rsidR="00C84410" w:rsidRDefault="00C84410" w:rsidP="00C84410">
      <w:pPr>
        <w:pStyle w:val="Heading2"/>
      </w:pPr>
      <w:r>
        <w:br w:type="page"/>
      </w:r>
      <w:r>
        <w:lastRenderedPageBreak/>
        <w:t>Annex A: Contribution documents and status</w:t>
      </w:r>
    </w:p>
    <w:p w14:paraId="1F7B7242" w14:textId="77777777" w:rsidR="00C84410" w:rsidRDefault="00C84410" w:rsidP="00C84410">
      <w:pPr>
        <w:pStyle w:val="Heading3"/>
      </w:pPr>
      <w:r>
        <w:t>A1: List of TDocs</w:t>
      </w:r>
    </w:p>
    <w:p w14:paraId="5DDB14A2" w14:textId="77777777" w:rsidR="00C84410" w:rsidRDefault="00C84410" w:rsidP="00C8441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55"/>
        <w:gridCol w:w="1975"/>
        <w:gridCol w:w="990"/>
        <w:gridCol w:w="1012"/>
        <w:gridCol w:w="1226"/>
      </w:tblGrid>
      <w:tr w:rsidR="00EA5936" w:rsidRPr="00EA5936" w14:paraId="0007045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36FB5" w14:textId="77777777" w:rsidR="00C84410" w:rsidRDefault="00C84410" w:rsidP="00EA593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138F6" w14:textId="77777777" w:rsidR="00C84410" w:rsidRDefault="00C84410" w:rsidP="00EA5936">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316C6" w14:textId="77777777" w:rsidR="00C84410" w:rsidRDefault="00C84410" w:rsidP="00EA5936">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D88DD" w14:textId="77777777" w:rsidR="00C84410" w:rsidRDefault="00C84410" w:rsidP="00EA5936">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6571" w14:textId="77777777" w:rsidR="00C84410" w:rsidRDefault="00C84410" w:rsidP="00EA5936">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8941E" w14:textId="77777777" w:rsidR="00C84410" w:rsidRDefault="00C84410" w:rsidP="00EA5936">
            <w:pPr>
              <w:pStyle w:val="TAH"/>
            </w:pPr>
            <w:r>
              <w:t>Replaced by</w:t>
            </w:r>
          </w:p>
        </w:tc>
      </w:tr>
      <w:tr w:rsidR="00EA5936" w:rsidRPr="00EA5936" w14:paraId="5046C42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D3A7E" w14:textId="77777777" w:rsidR="00C84410" w:rsidRPr="00EA5936" w:rsidRDefault="00C84410" w:rsidP="00EA5936">
            <w:pPr>
              <w:pStyle w:val="TAL"/>
              <w:rPr>
                <w:sz w:val="16"/>
              </w:rPr>
            </w:pPr>
            <w:r w:rsidRPr="00EA5936">
              <w:rPr>
                <w:sz w:val="16"/>
              </w:rPr>
              <w:t>C4-221000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9CDEA" w14:textId="77777777" w:rsidR="00C84410" w:rsidRPr="00EA5936" w:rsidRDefault="00C84410" w:rsidP="00EA5936">
            <w:pPr>
              <w:pStyle w:val="TAL"/>
              <w:rPr>
                <w:sz w:val="16"/>
              </w:rPr>
            </w:pPr>
            <w:r w:rsidRPr="00EA5936">
              <w:rPr>
                <w:sz w:val="16"/>
              </w:rPr>
              <w:t>Draft 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D5ED4" w14:textId="77777777" w:rsidR="00C84410" w:rsidRPr="00EA5936" w:rsidRDefault="00C84410" w:rsidP="00EA5936">
            <w:pPr>
              <w:pStyle w:val="TAL"/>
              <w:rPr>
                <w:sz w:val="16"/>
              </w:rPr>
            </w:pPr>
            <w:r w:rsidRPr="00EA5936">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BB62B"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87094"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3B941" w14:textId="77777777" w:rsidR="00C84410" w:rsidRPr="00EA5936" w:rsidRDefault="00C84410" w:rsidP="00EA5936">
            <w:pPr>
              <w:pStyle w:val="TAL"/>
              <w:rPr>
                <w:sz w:val="16"/>
              </w:rPr>
            </w:pPr>
          </w:p>
        </w:tc>
      </w:tr>
      <w:tr w:rsidR="00EA5936" w:rsidRPr="00EA5936" w14:paraId="0B0DA45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F3E2B" w14:textId="77777777" w:rsidR="00C84410" w:rsidRPr="00EA5936" w:rsidRDefault="00C84410" w:rsidP="00EA5936">
            <w:pPr>
              <w:pStyle w:val="TAL"/>
              <w:rPr>
                <w:sz w:val="16"/>
              </w:rPr>
            </w:pPr>
            <w:r w:rsidRPr="00EA5936">
              <w:rPr>
                <w:sz w:val="16"/>
              </w:rPr>
              <w:t>C4-221001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0CE17" w14:textId="77777777" w:rsidR="00C84410" w:rsidRPr="00EA5936" w:rsidRDefault="00C84410" w:rsidP="00EA5936">
            <w:pPr>
              <w:pStyle w:val="TAL"/>
              <w:rPr>
                <w:sz w:val="16"/>
              </w:rPr>
            </w:pPr>
            <w:r w:rsidRPr="00EA5936">
              <w:rPr>
                <w:sz w:val="16"/>
              </w:rPr>
              <w:t>eMeeting guidelines for CT4 Working Group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F135C" w14:textId="77777777" w:rsidR="00C84410" w:rsidRPr="00EA5936" w:rsidRDefault="00C84410" w:rsidP="00EA5936">
            <w:pPr>
              <w:pStyle w:val="TAL"/>
              <w:rPr>
                <w:sz w:val="16"/>
              </w:rPr>
            </w:pPr>
            <w:r w:rsidRPr="00EA5936">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68371"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D69C8"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FEE81" w14:textId="77777777" w:rsidR="00C84410" w:rsidRPr="00EA5936" w:rsidRDefault="00C84410" w:rsidP="00EA5936">
            <w:pPr>
              <w:pStyle w:val="TAL"/>
              <w:rPr>
                <w:sz w:val="16"/>
              </w:rPr>
            </w:pPr>
          </w:p>
        </w:tc>
      </w:tr>
      <w:tr w:rsidR="00EA5936" w:rsidRPr="00EA5936" w14:paraId="2E93DB8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5FFB6" w14:textId="77777777" w:rsidR="00C84410" w:rsidRPr="00EA5936" w:rsidRDefault="00C84410" w:rsidP="00EA5936">
            <w:pPr>
              <w:pStyle w:val="TAL"/>
              <w:rPr>
                <w:sz w:val="16"/>
              </w:rPr>
            </w:pPr>
            <w:r w:rsidRPr="00EA5936">
              <w:rPr>
                <w:sz w:val="16"/>
              </w:rPr>
              <w:t>C4-221002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FB0BF" w14:textId="77777777" w:rsidR="00C84410" w:rsidRPr="00EA5936" w:rsidRDefault="00C84410" w:rsidP="00EA5936">
            <w:pPr>
              <w:pStyle w:val="TAL"/>
              <w:rPr>
                <w:sz w:val="16"/>
              </w:rPr>
            </w:pPr>
            <w:r w:rsidRPr="00EA5936">
              <w:rPr>
                <w:sz w:val="16"/>
              </w:rPr>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C821A" w14:textId="77777777" w:rsidR="00C84410" w:rsidRPr="00EA5936" w:rsidRDefault="00C84410" w:rsidP="00EA5936">
            <w:pPr>
              <w:pStyle w:val="TAL"/>
              <w:rPr>
                <w:sz w:val="16"/>
              </w:rPr>
            </w:pPr>
            <w:r w:rsidRPr="00EA5936">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FCCE"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A511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69D0C" w14:textId="77777777" w:rsidR="00C84410" w:rsidRPr="00EA5936" w:rsidRDefault="00C84410" w:rsidP="00EA5936">
            <w:pPr>
              <w:pStyle w:val="TAL"/>
              <w:rPr>
                <w:sz w:val="16"/>
              </w:rPr>
            </w:pPr>
          </w:p>
        </w:tc>
      </w:tr>
      <w:tr w:rsidR="00EA5936" w:rsidRPr="00EA5936" w14:paraId="7CC16EB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ABCB6" w14:textId="77777777" w:rsidR="00C84410" w:rsidRPr="00EA5936" w:rsidRDefault="00C84410" w:rsidP="00EA5936">
            <w:pPr>
              <w:pStyle w:val="TAL"/>
              <w:rPr>
                <w:sz w:val="16"/>
              </w:rPr>
            </w:pPr>
            <w:r w:rsidRPr="00EA5936">
              <w:rPr>
                <w:sz w:val="16"/>
              </w:rPr>
              <w:t>C4-221003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68210" w14:textId="77777777" w:rsidR="00C84410" w:rsidRPr="00EA5936" w:rsidRDefault="00C84410" w:rsidP="00EA5936">
            <w:pPr>
              <w:pStyle w:val="TAL"/>
              <w:rPr>
                <w:sz w:val="16"/>
              </w:rPr>
            </w:pPr>
            <w:r w:rsidRPr="00EA5936">
              <w:rPr>
                <w:sz w:val="16"/>
              </w:rPr>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861AC" w14:textId="77777777" w:rsidR="00C84410" w:rsidRPr="00EA5936" w:rsidRDefault="00C84410" w:rsidP="00EA5936">
            <w:pPr>
              <w:pStyle w:val="TAL"/>
              <w:rPr>
                <w:sz w:val="16"/>
              </w:rPr>
            </w:pPr>
            <w:r w:rsidRPr="00EA5936">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7F6BA"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0FF2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892B8" w14:textId="77777777" w:rsidR="00C84410" w:rsidRPr="00EA5936" w:rsidRDefault="00C84410" w:rsidP="00EA5936">
            <w:pPr>
              <w:pStyle w:val="TAL"/>
              <w:rPr>
                <w:sz w:val="16"/>
              </w:rPr>
            </w:pPr>
          </w:p>
        </w:tc>
      </w:tr>
      <w:tr w:rsidR="00EA5936" w:rsidRPr="00EA5936" w14:paraId="1A09F15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236F5" w14:textId="77777777" w:rsidR="00C84410" w:rsidRPr="00EA5936" w:rsidRDefault="00C84410" w:rsidP="00EA5936">
            <w:pPr>
              <w:pStyle w:val="TAL"/>
              <w:rPr>
                <w:sz w:val="16"/>
              </w:rPr>
            </w:pPr>
            <w:r w:rsidRPr="00EA5936">
              <w:rPr>
                <w:sz w:val="16"/>
              </w:rPr>
              <w:t>C4-221004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316DD" w14:textId="77777777" w:rsidR="00C84410" w:rsidRPr="00EA5936" w:rsidRDefault="00C84410" w:rsidP="00EA5936">
            <w:pPr>
              <w:pStyle w:val="TAL"/>
              <w:rPr>
                <w:sz w:val="16"/>
              </w:rPr>
            </w:pPr>
            <w:r w:rsidRPr="00EA5936">
              <w:rPr>
                <w:sz w:val="16"/>
              </w:rPr>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10F87" w14:textId="77777777" w:rsidR="00C84410" w:rsidRPr="00EA5936" w:rsidRDefault="00C84410" w:rsidP="00EA5936">
            <w:pPr>
              <w:pStyle w:val="TAL"/>
              <w:rPr>
                <w:sz w:val="16"/>
              </w:rPr>
            </w:pPr>
            <w:r w:rsidRPr="00EA5936">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D6F9B"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F64AE"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612BF" w14:textId="77777777" w:rsidR="00C84410" w:rsidRPr="00EA5936" w:rsidRDefault="00C84410" w:rsidP="00EA5936">
            <w:pPr>
              <w:pStyle w:val="TAL"/>
              <w:rPr>
                <w:sz w:val="16"/>
              </w:rPr>
            </w:pPr>
          </w:p>
        </w:tc>
      </w:tr>
      <w:tr w:rsidR="00EA5936" w:rsidRPr="00EA5936" w14:paraId="671EE68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B98A8" w14:textId="77777777" w:rsidR="00C84410" w:rsidRPr="00EA5936" w:rsidRDefault="00C84410" w:rsidP="00EA5936">
            <w:pPr>
              <w:pStyle w:val="TAL"/>
              <w:rPr>
                <w:sz w:val="16"/>
              </w:rPr>
            </w:pPr>
            <w:r w:rsidRPr="00EA5936">
              <w:rPr>
                <w:sz w:val="16"/>
              </w:rPr>
              <w:t>C4-221005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C0B8B" w14:textId="77777777" w:rsidR="00C84410" w:rsidRPr="00EA5936" w:rsidRDefault="00C84410" w:rsidP="00EA5936">
            <w:pPr>
              <w:pStyle w:val="TAL"/>
              <w:rPr>
                <w:sz w:val="16"/>
              </w:rPr>
            </w:pPr>
            <w:r w:rsidRPr="00EA5936">
              <w:rPr>
                <w:sz w:val="16"/>
              </w:rPr>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3BB45" w14:textId="77777777" w:rsidR="00C84410" w:rsidRPr="00EA5936" w:rsidRDefault="00C84410" w:rsidP="00EA5936">
            <w:pPr>
              <w:pStyle w:val="TAL"/>
              <w:rPr>
                <w:sz w:val="16"/>
              </w:rPr>
            </w:pPr>
            <w:r w:rsidRPr="00EA5936">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435DC"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3131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F13FE" w14:textId="77777777" w:rsidR="00C84410" w:rsidRPr="00EA5936" w:rsidRDefault="00C84410" w:rsidP="00EA5936">
            <w:pPr>
              <w:pStyle w:val="TAL"/>
              <w:rPr>
                <w:sz w:val="16"/>
              </w:rPr>
            </w:pPr>
          </w:p>
        </w:tc>
      </w:tr>
      <w:tr w:rsidR="00EA5936" w:rsidRPr="00EA5936" w14:paraId="610277C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F3239" w14:textId="77777777" w:rsidR="00C84410" w:rsidRPr="00EA5936" w:rsidRDefault="00C84410" w:rsidP="00EA5936">
            <w:pPr>
              <w:pStyle w:val="TAL"/>
              <w:rPr>
                <w:sz w:val="16"/>
              </w:rPr>
            </w:pPr>
            <w:r w:rsidRPr="00EA5936">
              <w:rPr>
                <w:sz w:val="16"/>
              </w:rPr>
              <w:t>C4-221006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6725F" w14:textId="77777777" w:rsidR="00C84410" w:rsidRPr="00EA5936" w:rsidRDefault="00C84410" w:rsidP="00EA5936">
            <w:pPr>
              <w:pStyle w:val="TAL"/>
              <w:rPr>
                <w:sz w:val="16"/>
              </w:rPr>
            </w:pPr>
            <w:r w:rsidRPr="00EA5936">
              <w:rPr>
                <w:sz w:val="16"/>
              </w:rPr>
              <w:t>Previous TSG CT &amp; SA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E9328" w14:textId="77777777" w:rsidR="00C84410" w:rsidRPr="00EA5936" w:rsidRDefault="00C84410" w:rsidP="00EA5936">
            <w:pPr>
              <w:pStyle w:val="TAL"/>
              <w:rPr>
                <w:sz w:val="16"/>
              </w:rPr>
            </w:pPr>
            <w:r w:rsidRPr="00EA5936">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04DE9"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99818"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CB042" w14:textId="77777777" w:rsidR="00C84410" w:rsidRPr="00EA5936" w:rsidRDefault="00C84410" w:rsidP="00EA5936">
            <w:pPr>
              <w:pStyle w:val="TAL"/>
              <w:rPr>
                <w:sz w:val="16"/>
              </w:rPr>
            </w:pPr>
          </w:p>
        </w:tc>
      </w:tr>
      <w:tr w:rsidR="00EA5936" w:rsidRPr="00EA5936" w14:paraId="1D28C8F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A79D8" w14:textId="77777777" w:rsidR="00C84410" w:rsidRPr="00EA5936" w:rsidRDefault="00C84410" w:rsidP="00EA5936">
            <w:pPr>
              <w:pStyle w:val="TAL"/>
              <w:rPr>
                <w:sz w:val="16"/>
              </w:rPr>
            </w:pPr>
            <w:r w:rsidRPr="00EA5936">
              <w:rPr>
                <w:sz w:val="16"/>
              </w:rPr>
              <w:t>C4-221007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117CE" w14:textId="77777777" w:rsidR="00C84410" w:rsidRPr="00EA5936" w:rsidRDefault="00C84410" w:rsidP="00EA5936">
            <w:pPr>
              <w:pStyle w:val="TAL"/>
              <w:rPr>
                <w:sz w:val="16"/>
              </w:rPr>
            </w:pPr>
            <w:r w:rsidRPr="00EA5936">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B067E" w14:textId="77777777" w:rsidR="00C84410" w:rsidRPr="00EA5936" w:rsidRDefault="00C84410" w:rsidP="00EA5936">
            <w:pPr>
              <w:pStyle w:val="TAL"/>
              <w:rPr>
                <w:sz w:val="16"/>
              </w:rPr>
            </w:pPr>
            <w:r w:rsidRPr="00EA5936">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4BC47" w14:textId="77777777" w:rsidR="00C84410" w:rsidRPr="00EA5936" w:rsidRDefault="00C84410" w:rsidP="00EA5936">
            <w:pPr>
              <w:pStyle w:val="TAL"/>
              <w:rPr>
                <w:sz w:val="16"/>
              </w:rPr>
            </w:pPr>
            <w:r w:rsidRPr="00EA593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7EBF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3A25F" w14:textId="77777777" w:rsidR="00C84410" w:rsidRPr="00EA5936" w:rsidRDefault="00C84410" w:rsidP="00EA5936">
            <w:pPr>
              <w:pStyle w:val="TAL"/>
              <w:rPr>
                <w:sz w:val="16"/>
              </w:rPr>
            </w:pPr>
          </w:p>
        </w:tc>
      </w:tr>
      <w:tr w:rsidR="00EA5936" w:rsidRPr="00EA5936" w14:paraId="3224476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18265" w14:textId="77777777" w:rsidR="00C84410" w:rsidRPr="00EA5936" w:rsidRDefault="00C84410" w:rsidP="00EA5936">
            <w:pPr>
              <w:pStyle w:val="TAL"/>
              <w:rPr>
                <w:sz w:val="16"/>
              </w:rPr>
            </w:pPr>
            <w:r w:rsidRPr="00EA5936">
              <w:rPr>
                <w:sz w:val="16"/>
              </w:rPr>
              <w:t>C4-221008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4230C" w14:textId="77777777" w:rsidR="00C84410" w:rsidRPr="00EA5936" w:rsidRDefault="00C84410" w:rsidP="00EA5936">
            <w:pPr>
              <w:pStyle w:val="TAL"/>
              <w:rPr>
                <w:sz w:val="16"/>
              </w:rPr>
            </w:pPr>
            <w:r w:rsidRPr="00EA5936">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172B3" w14:textId="77777777" w:rsidR="00C84410" w:rsidRPr="00EA5936" w:rsidRDefault="00C84410" w:rsidP="00EA5936">
            <w:pPr>
              <w:pStyle w:val="TAL"/>
              <w:rPr>
                <w:sz w:val="16"/>
              </w:rPr>
            </w:pPr>
            <w:r w:rsidRPr="00EA5936">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A3A3B"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8D75A"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A8384" w14:textId="77777777" w:rsidR="00C84410" w:rsidRPr="00EA5936" w:rsidRDefault="00C84410" w:rsidP="00EA5936">
            <w:pPr>
              <w:pStyle w:val="TAL"/>
              <w:rPr>
                <w:sz w:val="16"/>
              </w:rPr>
            </w:pPr>
          </w:p>
        </w:tc>
      </w:tr>
      <w:tr w:rsidR="00EA5936" w:rsidRPr="00EA5936" w14:paraId="166D06D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41C33" w14:textId="77777777" w:rsidR="00C84410" w:rsidRPr="00EA5936" w:rsidRDefault="00C84410" w:rsidP="00EA5936">
            <w:pPr>
              <w:pStyle w:val="TAL"/>
              <w:rPr>
                <w:sz w:val="16"/>
              </w:rPr>
            </w:pPr>
            <w:r w:rsidRPr="00EA5936">
              <w:rPr>
                <w:sz w:val="16"/>
              </w:rPr>
              <w:t>C4-221009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AABF1" w14:textId="77777777" w:rsidR="00C84410" w:rsidRPr="00EA5936" w:rsidRDefault="00C84410" w:rsidP="00EA5936">
            <w:pPr>
              <w:pStyle w:val="TAL"/>
              <w:rPr>
                <w:sz w:val="16"/>
              </w:rPr>
            </w:pPr>
            <w:r w:rsidRPr="00EA5936">
              <w:rPr>
                <w:sz w:val="16"/>
              </w:rPr>
              <w:t>Output Documents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3071A" w14:textId="77777777" w:rsidR="00C84410" w:rsidRPr="00EA5936" w:rsidRDefault="00C84410" w:rsidP="00EA5936">
            <w:pPr>
              <w:pStyle w:val="TAL"/>
              <w:rPr>
                <w:sz w:val="16"/>
              </w:rPr>
            </w:pPr>
            <w:r w:rsidRPr="00EA5936">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46662"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893D8"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CA1EF" w14:textId="77777777" w:rsidR="00C84410" w:rsidRPr="00EA5936" w:rsidRDefault="00C84410" w:rsidP="00EA5936">
            <w:pPr>
              <w:pStyle w:val="TAL"/>
              <w:rPr>
                <w:sz w:val="16"/>
              </w:rPr>
            </w:pPr>
          </w:p>
        </w:tc>
      </w:tr>
      <w:tr w:rsidR="00EA5936" w:rsidRPr="00EA5936" w14:paraId="08F0DF6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C6F12" w14:textId="77777777" w:rsidR="00C84410" w:rsidRPr="00EA5936" w:rsidRDefault="00C84410" w:rsidP="00EA5936">
            <w:pPr>
              <w:pStyle w:val="TAL"/>
              <w:rPr>
                <w:sz w:val="16"/>
              </w:rPr>
            </w:pPr>
            <w:r w:rsidRPr="00EA5936">
              <w:rPr>
                <w:sz w:val="16"/>
              </w:rPr>
              <w:t>C4-221010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E073D" w14:textId="77777777" w:rsidR="00C84410" w:rsidRPr="00EA5936" w:rsidRDefault="00C84410" w:rsidP="00EA5936">
            <w:pPr>
              <w:pStyle w:val="TAL"/>
              <w:rPr>
                <w:sz w:val="16"/>
              </w:rPr>
            </w:pPr>
            <w:r w:rsidRPr="00EA5936">
              <w:rPr>
                <w:sz w:val="16"/>
              </w:rPr>
              <w:t>CT4 specifications which will be auto-promoted to Rel-17 at release freeze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89930" w14:textId="77777777" w:rsidR="00C84410" w:rsidRPr="00EA5936" w:rsidRDefault="00C84410" w:rsidP="00EA5936">
            <w:pPr>
              <w:pStyle w:val="TAL"/>
              <w:rPr>
                <w:sz w:val="16"/>
              </w:rPr>
            </w:pPr>
            <w:r w:rsidRPr="00EA5936">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7ABD"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67641"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39467" w14:textId="77777777" w:rsidR="00C84410" w:rsidRPr="00EA5936" w:rsidRDefault="00C84410" w:rsidP="00EA5936">
            <w:pPr>
              <w:pStyle w:val="TAL"/>
              <w:rPr>
                <w:sz w:val="16"/>
              </w:rPr>
            </w:pPr>
          </w:p>
        </w:tc>
      </w:tr>
      <w:tr w:rsidR="00EA5936" w:rsidRPr="00EA5936" w14:paraId="289AA6C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73DCC" w14:textId="77777777" w:rsidR="00C84410" w:rsidRPr="00EA5936" w:rsidRDefault="00C84410" w:rsidP="00EA5936">
            <w:pPr>
              <w:pStyle w:val="TAL"/>
              <w:rPr>
                <w:sz w:val="16"/>
              </w:rPr>
            </w:pPr>
            <w:r w:rsidRPr="00EA5936">
              <w:rPr>
                <w:sz w:val="16"/>
              </w:rPr>
              <w:t>C4-221011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A8A9B" w14:textId="77777777" w:rsidR="00C84410" w:rsidRPr="00EA5936" w:rsidRDefault="00C84410" w:rsidP="00EA5936">
            <w:pPr>
              <w:pStyle w:val="TAL"/>
              <w:rPr>
                <w:sz w:val="16"/>
              </w:rPr>
            </w:pPr>
            <w:r w:rsidRPr="00EA5936">
              <w:rPr>
                <w:sz w:val="16"/>
              </w:rPr>
              <w:t>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451CB" w14:textId="77777777" w:rsidR="00C84410" w:rsidRPr="00EA5936" w:rsidRDefault="00C84410" w:rsidP="00EA5936">
            <w:pPr>
              <w:pStyle w:val="TAL"/>
              <w:rPr>
                <w:sz w:val="16"/>
              </w:rPr>
            </w:pPr>
            <w:r w:rsidRPr="00EA593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2D1C2"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5C070" w14:textId="77777777" w:rsidR="00C84410" w:rsidRPr="00EA5936" w:rsidRDefault="00C84410" w:rsidP="00EA5936">
            <w:pPr>
              <w:pStyle w:val="TAL"/>
              <w:rPr>
                <w:sz w:val="16"/>
              </w:rPr>
            </w:pPr>
            <w:r w:rsidRPr="00EA5936">
              <w:rPr>
                <w:sz w:val="16"/>
              </w:rPr>
              <w:t>C4-220057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47509" w14:textId="77777777" w:rsidR="00C84410" w:rsidRPr="00EA5936" w:rsidRDefault="00C84410" w:rsidP="00EA5936">
            <w:pPr>
              <w:pStyle w:val="TAL"/>
              <w:rPr>
                <w:sz w:val="16"/>
              </w:rPr>
            </w:pPr>
          </w:p>
        </w:tc>
      </w:tr>
      <w:tr w:rsidR="00EA5936" w:rsidRPr="00EA5936" w14:paraId="3395C54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CBEDD" w14:textId="77777777" w:rsidR="00C84410" w:rsidRPr="00EA5936" w:rsidRDefault="00C84410" w:rsidP="00EA5936">
            <w:pPr>
              <w:pStyle w:val="TAL"/>
              <w:rPr>
                <w:sz w:val="16"/>
              </w:rPr>
            </w:pPr>
            <w:r w:rsidRPr="00EA5936">
              <w:rPr>
                <w:sz w:val="16"/>
              </w:rPr>
              <w:t>C4-221012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30252" w14:textId="77777777" w:rsidR="00C84410" w:rsidRPr="00EA5936" w:rsidRDefault="00C84410" w:rsidP="00EA5936">
            <w:pPr>
              <w:pStyle w:val="TAL"/>
              <w:rPr>
                <w:sz w:val="16"/>
              </w:rPr>
            </w:pPr>
            <w:r w:rsidRPr="00EA5936">
              <w:rPr>
                <w:sz w:val="16"/>
              </w:rPr>
              <w:t>LS Reply on Parameter adding in UEContext to support NSSRG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CDC0D" w14:textId="77777777" w:rsidR="00C84410" w:rsidRPr="00EA5936" w:rsidRDefault="00C84410" w:rsidP="00EA5936">
            <w:pPr>
              <w:pStyle w:val="TAL"/>
              <w:rPr>
                <w:sz w:val="16"/>
              </w:rPr>
            </w:pPr>
            <w:r w:rsidRPr="00EA593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2DDE1"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6BDA8" w14:textId="77777777" w:rsidR="00C84410" w:rsidRPr="00EA5936" w:rsidRDefault="00C84410" w:rsidP="00EA5936">
            <w:pPr>
              <w:pStyle w:val="TAL"/>
              <w:rPr>
                <w:sz w:val="16"/>
              </w:rPr>
            </w:pPr>
            <w:r w:rsidRPr="00EA5936">
              <w:rPr>
                <w:sz w:val="16"/>
              </w:rPr>
              <w:t>C4-220058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6A35C" w14:textId="77777777" w:rsidR="00C84410" w:rsidRPr="00EA5936" w:rsidRDefault="00C84410" w:rsidP="00EA5936">
            <w:pPr>
              <w:pStyle w:val="TAL"/>
              <w:rPr>
                <w:sz w:val="16"/>
              </w:rPr>
            </w:pPr>
          </w:p>
        </w:tc>
      </w:tr>
      <w:tr w:rsidR="00EA5936" w:rsidRPr="00EA5936" w14:paraId="55647BB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E323A" w14:textId="77777777" w:rsidR="00C84410" w:rsidRPr="00EA5936" w:rsidRDefault="00C84410" w:rsidP="00EA5936">
            <w:pPr>
              <w:pStyle w:val="TAL"/>
              <w:rPr>
                <w:sz w:val="16"/>
              </w:rPr>
            </w:pPr>
            <w:r w:rsidRPr="00EA5936">
              <w:rPr>
                <w:sz w:val="16"/>
              </w:rPr>
              <w:t>C4-221013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99119" w14:textId="77777777" w:rsidR="00C84410" w:rsidRPr="00EA5936" w:rsidRDefault="00C84410" w:rsidP="00EA5936">
            <w:pPr>
              <w:pStyle w:val="TAL"/>
              <w:rPr>
                <w:sz w:val="16"/>
              </w:rPr>
            </w:pPr>
            <w:r w:rsidRPr="00EA5936">
              <w:rPr>
                <w:sz w:val="16"/>
              </w:rPr>
              <w:t>Reply LS on 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01E22" w14:textId="77777777" w:rsidR="00C84410" w:rsidRPr="00EA5936" w:rsidRDefault="00C84410" w:rsidP="00EA5936">
            <w:pPr>
              <w:pStyle w:val="TAL"/>
              <w:rPr>
                <w:sz w:val="16"/>
              </w:rPr>
            </w:pPr>
            <w:r w:rsidRPr="00EA5936">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0E514"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1223B" w14:textId="77777777" w:rsidR="00C84410" w:rsidRPr="00EA5936" w:rsidRDefault="00C84410" w:rsidP="00EA5936">
            <w:pPr>
              <w:pStyle w:val="TAL"/>
              <w:rPr>
                <w:sz w:val="16"/>
              </w:rPr>
            </w:pPr>
            <w:r w:rsidRPr="00EA5936">
              <w:rPr>
                <w:sz w:val="16"/>
              </w:rPr>
              <w:t>C4-220061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B15EA" w14:textId="77777777" w:rsidR="00C84410" w:rsidRPr="00EA5936" w:rsidRDefault="00C84410" w:rsidP="00EA5936">
            <w:pPr>
              <w:pStyle w:val="TAL"/>
              <w:rPr>
                <w:sz w:val="16"/>
              </w:rPr>
            </w:pPr>
          </w:p>
        </w:tc>
      </w:tr>
      <w:tr w:rsidR="00EA5936" w:rsidRPr="00EA5936" w14:paraId="05B0429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BD150" w14:textId="77777777" w:rsidR="00C84410" w:rsidRPr="00EA5936" w:rsidRDefault="00C84410" w:rsidP="00EA5936">
            <w:pPr>
              <w:pStyle w:val="TAL"/>
              <w:rPr>
                <w:sz w:val="16"/>
              </w:rPr>
            </w:pPr>
            <w:r w:rsidRPr="00EA5936">
              <w:rPr>
                <w:sz w:val="16"/>
              </w:rPr>
              <w:t>C4-221014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A0C3" w14:textId="77777777" w:rsidR="00C84410" w:rsidRPr="00EA5936" w:rsidRDefault="00C84410" w:rsidP="00EA5936">
            <w:pPr>
              <w:pStyle w:val="TAL"/>
              <w:rPr>
                <w:sz w:val="16"/>
              </w:rPr>
            </w:pPr>
            <w:r w:rsidRPr="00EA5936">
              <w:rPr>
                <w:sz w:val="16"/>
              </w:rPr>
              <w:t>Reply LS from 5GJA to 3GPP CT4, SA2 and SA3 on Using N32 for Interconnect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9233F" w14:textId="77777777" w:rsidR="00C84410" w:rsidRPr="00EA5936" w:rsidRDefault="00C84410" w:rsidP="00EA5936">
            <w:pPr>
              <w:pStyle w:val="TAL"/>
              <w:rPr>
                <w:sz w:val="16"/>
              </w:rPr>
            </w:pPr>
            <w:r w:rsidRPr="00EA5936">
              <w:rPr>
                <w:sz w:val="16"/>
              </w:rPr>
              <w:t>GSMA 5GJA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9E985"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09804"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49F4D" w14:textId="77777777" w:rsidR="00C84410" w:rsidRPr="00EA5936" w:rsidRDefault="00C84410" w:rsidP="00EA5936">
            <w:pPr>
              <w:pStyle w:val="TAL"/>
              <w:rPr>
                <w:sz w:val="16"/>
              </w:rPr>
            </w:pPr>
          </w:p>
        </w:tc>
      </w:tr>
      <w:tr w:rsidR="00EA5936" w:rsidRPr="00EA5936" w14:paraId="2D153DF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83B41" w14:textId="77777777" w:rsidR="00C84410" w:rsidRPr="00EA5936" w:rsidRDefault="00C84410" w:rsidP="00EA5936">
            <w:pPr>
              <w:pStyle w:val="TAL"/>
              <w:rPr>
                <w:sz w:val="16"/>
              </w:rPr>
            </w:pPr>
            <w:r w:rsidRPr="00EA5936">
              <w:rPr>
                <w:sz w:val="16"/>
              </w:rPr>
              <w:t>C4-221015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60BA0" w14:textId="77777777" w:rsidR="00C84410" w:rsidRPr="00EA5936" w:rsidRDefault="00C84410" w:rsidP="00EA5936">
            <w:pPr>
              <w:pStyle w:val="TAL"/>
              <w:rPr>
                <w:sz w:val="16"/>
              </w:rPr>
            </w:pPr>
            <w:r w:rsidRPr="00EA5936">
              <w:rPr>
                <w:sz w:val="16"/>
              </w:rPr>
              <w:t>LS to 3GPP CT4 on Identification of source PLMN-ID in 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8B8E4" w14:textId="77777777" w:rsidR="00C84410" w:rsidRPr="00EA5936" w:rsidRDefault="00C84410" w:rsidP="00EA5936">
            <w:pPr>
              <w:pStyle w:val="TAL"/>
              <w:rPr>
                <w:sz w:val="16"/>
              </w:rPr>
            </w:pPr>
            <w:r w:rsidRPr="00EA5936">
              <w:rPr>
                <w:sz w:val="16"/>
              </w:rPr>
              <w:t>GSMA 5GMRR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9CC69"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399D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24BDE" w14:textId="77777777" w:rsidR="00C84410" w:rsidRPr="00EA5936" w:rsidRDefault="00C84410" w:rsidP="00EA5936">
            <w:pPr>
              <w:pStyle w:val="TAL"/>
              <w:rPr>
                <w:sz w:val="16"/>
              </w:rPr>
            </w:pPr>
          </w:p>
        </w:tc>
      </w:tr>
      <w:tr w:rsidR="00EA5936" w:rsidRPr="00EA5936" w14:paraId="77430B0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62C88" w14:textId="77777777" w:rsidR="00C84410" w:rsidRPr="00EA5936" w:rsidRDefault="00C84410" w:rsidP="00EA5936">
            <w:pPr>
              <w:pStyle w:val="TAL"/>
              <w:rPr>
                <w:sz w:val="16"/>
              </w:rPr>
            </w:pPr>
            <w:r w:rsidRPr="00EA5936">
              <w:rPr>
                <w:sz w:val="16"/>
              </w:rPr>
              <w:t>C4-221016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7190C" w14:textId="77777777" w:rsidR="00C84410" w:rsidRPr="00EA5936" w:rsidRDefault="00C84410" w:rsidP="00EA5936">
            <w:pPr>
              <w:pStyle w:val="TAL"/>
              <w:rPr>
                <w:sz w:val="16"/>
              </w:rPr>
            </w:pPr>
            <w:r w:rsidRPr="00EA5936">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8D1AD" w14:textId="77777777" w:rsidR="00C84410" w:rsidRPr="00EA5936" w:rsidRDefault="00C84410" w:rsidP="00EA5936">
            <w:pPr>
              <w:pStyle w:val="TAL"/>
              <w:rPr>
                <w:sz w:val="16"/>
              </w:rPr>
            </w:pPr>
            <w:r w:rsidRPr="00EA5936">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0BE67"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5461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FB86D" w14:textId="77777777" w:rsidR="00C84410" w:rsidRPr="00EA5936" w:rsidRDefault="00C84410" w:rsidP="00EA5936">
            <w:pPr>
              <w:pStyle w:val="TAL"/>
              <w:rPr>
                <w:sz w:val="16"/>
              </w:rPr>
            </w:pPr>
          </w:p>
        </w:tc>
      </w:tr>
      <w:tr w:rsidR="00EA5936" w:rsidRPr="00EA5936" w14:paraId="6EF4783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B3627" w14:textId="77777777" w:rsidR="00C84410" w:rsidRPr="00EA5936" w:rsidRDefault="00C84410" w:rsidP="00EA5936">
            <w:pPr>
              <w:pStyle w:val="TAL"/>
              <w:rPr>
                <w:sz w:val="16"/>
              </w:rPr>
            </w:pPr>
            <w:r w:rsidRPr="00EA5936">
              <w:rPr>
                <w:sz w:val="16"/>
              </w:rPr>
              <w:t>C4-221017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966EF" w14:textId="77777777" w:rsidR="00C84410" w:rsidRPr="00EA5936" w:rsidRDefault="00C84410" w:rsidP="00EA5936">
            <w:pPr>
              <w:pStyle w:val="TAL"/>
              <w:rPr>
                <w:sz w:val="16"/>
              </w:rPr>
            </w:pPr>
            <w:r w:rsidRPr="00EA5936">
              <w:rPr>
                <w:sz w:val="16"/>
              </w:rPr>
              <w:t>LS on Deletion of "ME support of SOR-CMCI" indicator during Nudm_SDM_Get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EC6D3" w14:textId="77777777" w:rsidR="00C84410" w:rsidRPr="00EA5936" w:rsidRDefault="00C84410" w:rsidP="00EA5936">
            <w:pPr>
              <w:pStyle w:val="TAL"/>
              <w:rPr>
                <w:sz w:val="16"/>
              </w:rPr>
            </w:pPr>
            <w:r w:rsidRPr="00EA5936">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E6AFD"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B39B1"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0DD3E" w14:textId="77777777" w:rsidR="00C84410" w:rsidRPr="00EA5936" w:rsidRDefault="00C84410" w:rsidP="00EA5936">
            <w:pPr>
              <w:pStyle w:val="TAL"/>
              <w:rPr>
                <w:sz w:val="16"/>
              </w:rPr>
            </w:pPr>
          </w:p>
        </w:tc>
      </w:tr>
      <w:tr w:rsidR="00EA5936" w:rsidRPr="00EA5936" w14:paraId="41840DC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527B5" w14:textId="77777777" w:rsidR="00C84410" w:rsidRPr="00EA5936" w:rsidRDefault="00C84410" w:rsidP="00EA5936">
            <w:pPr>
              <w:pStyle w:val="TAL"/>
              <w:rPr>
                <w:sz w:val="16"/>
              </w:rPr>
            </w:pPr>
            <w:r w:rsidRPr="00EA5936">
              <w:rPr>
                <w:sz w:val="16"/>
              </w:rPr>
              <w:t>C4-221018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10E1D" w14:textId="77777777" w:rsidR="00C84410" w:rsidRPr="00EA5936" w:rsidRDefault="00C84410" w:rsidP="00EA5936">
            <w:pPr>
              <w:pStyle w:val="TAL"/>
              <w:rPr>
                <w:sz w:val="16"/>
              </w:rPr>
            </w:pPr>
            <w:r w:rsidRPr="00EA5936">
              <w:rPr>
                <w:sz w:val="16"/>
              </w:rPr>
              <w:t>LS on progress of FS_eIMS5G2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753B0" w14:textId="77777777" w:rsidR="00C84410" w:rsidRPr="00EA5936" w:rsidRDefault="00C84410" w:rsidP="00EA5936">
            <w:pPr>
              <w:pStyle w:val="TAL"/>
              <w:rPr>
                <w:sz w:val="16"/>
              </w:rPr>
            </w:pPr>
            <w:r w:rsidRPr="00EA5936">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26905"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3B5BE"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FF418" w14:textId="77777777" w:rsidR="00C84410" w:rsidRPr="00EA5936" w:rsidRDefault="00C84410" w:rsidP="00EA5936">
            <w:pPr>
              <w:pStyle w:val="TAL"/>
              <w:rPr>
                <w:sz w:val="16"/>
              </w:rPr>
            </w:pPr>
          </w:p>
        </w:tc>
      </w:tr>
      <w:tr w:rsidR="00EA5936" w:rsidRPr="00EA5936" w14:paraId="0EF7018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1ECC2" w14:textId="77777777" w:rsidR="00C84410" w:rsidRPr="00EA5936" w:rsidRDefault="00C84410" w:rsidP="00EA5936">
            <w:pPr>
              <w:pStyle w:val="TAL"/>
              <w:rPr>
                <w:sz w:val="16"/>
              </w:rPr>
            </w:pPr>
            <w:r w:rsidRPr="00EA5936">
              <w:rPr>
                <w:sz w:val="16"/>
              </w:rPr>
              <w:t>C4-221019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470F3" w14:textId="77777777" w:rsidR="00C84410" w:rsidRPr="00EA5936" w:rsidRDefault="00C84410" w:rsidP="00EA5936">
            <w:pPr>
              <w:pStyle w:val="TAL"/>
              <w:rPr>
                <w:sz w:val="16"/>
              </w:rPr>
            </w:pPr>
            <w:r w:rsidRPr="00EA5936">
              <w:rPr>
                <w:sz w:val="16"/>
              </w:rPr>
              <w:t>Reply LS on NTN specific User Consent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BCAD" w14:textId="77777777" w:rsidR="00C84410" w:rsidRPr="00EA5936" w:rsidRDefault="00C84410" w:rsidP="00EA5936">
            <w:pPr>
              <w:pStyle w:val="TAL"/>
              <w:rPr>
                <w:sz w:val="16"/>
              </w:rPr>
            </w:pPr>
            <w:r w:rsidRPr="00EA5936">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BEB44"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D63AA"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5255D" w14:textId="77777777" w:rsidR="00C84410" w:rsidRPr="00EA5936" w:rsidRDefault="00C84410" w:rsidP="00EA5936">
            <w:pPr>
              <w:pStyle w:val="TAL"/>
              <w:rPr>
                <w:sz w:val="16"/>
              </w:rPr>
            </w:pPr>
          </w:p>
        </w:tc>
      </w:tr>
      <w:tr w:rsidR="00EA5936" w:rsidRPr="00EA5936" w14:paraId="0A519B2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28058" w14:textId="77777777" w:rsidR="00C84410" w:rsidRPr="00EA5936" w:rsidRDefault="00C84410" w:rsidP="00EA5936">
            <w:pPr>
              <w:pStyle w:val="TAL"/>
              <w:rPr>
                <w:sz w:val="16"/>
              </w:rPr>
            </w:pPr>
            <w:r w:rsidRPr="00EA5936">
              <w:rPr>
                <w:sz w:val="16"/>
              </w:rPr>
              <w:t>C4-221020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28F51" w14:textId="77777777" w:rsidR="00C84410" w:rsidRPr="00EA5936" w:rsidRDefault="00C84410" w:rsidP="00EA5936">
            <w:pPr>
              <w:pStyle w:val="TAL"/>
              <w:rPr>
                <w:sz w:val="16"/>
              </w:rPr>
            </w:pPr>
            <w:r w:rsidRPr="00EA5936">
              <w:rPr>
                <w:sz w:val="16"/>
              </w:rPr>
              <w:t>LS on User consent Updating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0E25E" w14:textId="77777777" w:rsidR="00C84410" w:rsidRPr="00EA5936" w:rsidRDefault="00C84410" w:rsidP="00EA5936">
            <w:pPr>
              <w:pStyle w:val="TAL"/>
              <w:rPr>
                <w:sz w:val="16"/>
              </w:rPr>
            </w:pPr>
            <w:r w:rsidRPr="00EA5936">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8FA54"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83B9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3BA5E" w14:textId="77777777" w:rsidR="00C84410" w:rsidRPr="00EA5936" w:rsidRDefault="00C84410" w:rsidP="00EA5936">
            <w:pPr>
              <w:pStyle w:val="TAL"/>
              <w:rPr>
                <w:sz w:val="16"/>
              </w:rPr>
            </w:pPr>
          </w:p>
        </w:tc>
      </w:tr>
      <w:tr w:rsidR="00EA5936" w:rsidRPr="00EA5936" w14:paraId="6870C32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A6D20" w14:textId="77777777" w:rsidR="00C84410" w:rsidRPr="00EA5936" w:rsidRDefault="00C84410" w:rsidP="00EA5936">
            <w:pPr>
              <w:pStyle w:val="TAL"/>
              <w:rPr>
                <w:sz w:val="16"/>
              </w:rPr>
            </w:pPr>
            <w:r w:rsidRPr="00EA5936">
              <w:rPr>
                <w:sz w:val="16"/>
              </w:rPr>
              <w:t>C4-221021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960C8" w14:textId="77777777" w:rsidR="00C84410" w:rsidRPr="00EA5936" w:rsidRDefault="00C84410" w:rsidP="00EA5936">
            <w:pPr>
              <w:pStyle w:val="TAL"/>
              <w:rPr>
                <w:sz w:val="16"/>
              </w:rPr>
            </w:pPr>
            <w:r w:rsidRPr="00EA5936">
              <w:rPr>
                <w:sz w:val="16"/>
              </w:rPr>
              <w:t>Reply LS on LTE User 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2B1C0" w14:textId="77777777" w:rsidR="00C84410" w:rsidRPr="00EA5936" w:rsidRDefault="00C84410" w:rsidP="00EA5936">
            <w:pPr>
              <w:pStyle w:val="TAL"/>
              <w:rPr>
                <w:sz w:val="16"/>
              </w:rPr>
            </w:pPr>
            <w:r w:rsidRPr="00EA5936">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9C51B"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B52AE"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FCE0F" w14:textId="77777777" w:rsidR="00C84410" w:rsidRPr="00EA5936" w:rsidRDefault="00C84410" w:rsidP="00EA5936">
            <w:pPr>
              <w:pStyle w:val="TAL"/>
              <w:rPr>
                <w:sz w:val="16"/>
              </w:rPr>
            </w:pPr>
          </w:p>
        </w:tc>
      </w:tr>
      <w:tr w:rsidR="00EA5936" w:rsidRPr="00EA5936" w14:paraId="144718F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BA7BA" w14:textId="77777777" w:rsidR="00C84410" w:rsidRPr="00EA5936" w:rsidRDefault="00C84410" w:rsidP="00EA5936">
            <w:pPr>
              <w:pStyle w:val="TAL"/>
              <w:rPr>
                <w:sz w:val="16"/>
              </w:rPr>
            </w:pPr>
            <w:r w:rsidRPr="00EA5936">
              <w:rPr>
                <w:sz w:val="16"/>
              </w:rPr>
              <w:t>C4-221022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E6E5F" w14:textId="77777777" w:rsidR="00C84410" w:rsidRPr="00EA5936" w:rsidRDefault="00C84410" w:rsidP="00EA5936">
            <w:pPr>
              <w:pStyle w:val="TAL"/>
              <w:rPr>
                <w:sz w:val="16"/>
              </w:rPr>
            </w:pPr>
            <w:r w:rsidRPr="00EA5936">
              <w:rPr>
                <w:sz w:val="16"/>
              </w:rPr>
              <w:t>Reply LS On Source IP address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D309E" w14:textId="77777777" w:rsidR="00C84410" w:rsidRPr="00EA5936" w:rsidRDefault="00C84410" w:rsidP="00EA5936">
            <w:pPr>
              <w:pStyle w:val="TAL"/>
              <w:rPr>
                <w:sz w:val="16"/>
              </w:rPr>
            </w:pPr>
            <w:r w:rsidRPr="00EA5936">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EEBDA"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AC47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0D564" w14:textId="77777777" w:rsidR="00C84410" w:rsidRPr="00EA5936" w:rsidRDefault="00C84410" w:rsidP="00EA5936">
            <w:pPr>
              <w:pStyle w:val="TAL"/>
              <w:rPr>
                <w:sz w:val="16"/>
              </w:rPr>
            </w:pPr>
          </w:p>
        </w:tc>
      </w:tr>
      <w:tr w:rsidR="00EA5936" w:rsidRPr="00EA5936" w14:paraId="4CA0C0E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5D26A" w14:textId="77777777" w:rsidR="00C84410" w:rsidRPr="00EA5936" w:rsidRDefault="00C84410" w:rsidP="00EA5936">
            <w:pPr>
              <w:pStyle w:val="TAL"/>
              <w:rPr>
                <w:sz w:val="16"/>
              </w:rPr>
            </w:pPr>
            <w:r w:rsidRPr="00EA5936">
              <w:rPr>
                <w:sz w:val="16"/>
              </w:rPr>
              <w:t>C4-221023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5EAB3" w14:textId="77777777" w:rsidR="00C84410" w:rsidRPr="00EA5936" w:rsidRDefault="00C84410" w:rsidP="00EA5936">
            <w:pPr>
              <w:pStyle w:val="TAL"/>
              <w:rPr>
                <w:sz w:val="16"/>
              </w:rPr>
            </w:pPr>
            <w:r w:rsidRPr="00EA5936">
              <w:rPr>
                <w:sz w:val="16"/>
              </w:rPr>
              <w:t>Reply LS on MTU and other topics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9A5BA" w14:textId="77777777" w:rsidR="00C84410" w:rsidRPr="00EA5936" w:rsidRDefault="00C84410" w:rsidP="00EA5936">
            <w:pPr>
              <w:pStyle w:val="TAL"/>
              <w:rPr>
                <w:sz w:val="16"/>
              </w:rPr>
            </w:pPr>
            <w:r w:rsidRPr="00EA593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79C19"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C4884"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6DD33" w14:textId="77777777" w:rsidR="00C84410" w:rsidRPr="00EA5936" w:rsidRDefault="00C84410" w:rsidP="00EA5936">
            <w:pPr>
              <w:pStyle w:val="TAL"/>
              <w:rPr>
                <w:sz w:val="16"/>
              </w:rPr>
            </w:pPr>
          </w:p>
        </w:tc>
      </w:tr>
      <w:tr w:rsidR="00EA5936" w:rsidRPr="00EA5936" w14:paraId="466272C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5FDF1" w14:textId="77777777" w:rsidR="00C84410" w:rsidRPr="00EA5936" w:rsidRDefault="00C84410" w:rsidP="00EA5936">
            <w:pPr>
              <w:pStyle w:val="TAL"/>
              <w:rPr>
                <w:sz w:val="16"/>
              </w:rPr>
            </w:pPr>
            <w:r w:rsidRPr="00EA5936">
              <w:rPr>
                <w:sz w:val="16"/>
              </w:rPr>
              <w:t>C4-221024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BE915" w14:textId="77777777" w:rsidR="00C84410" w:rsidRPr="00EA5936" w:rsidRDefault="00C84410" w:rsidP="00EA5936">
            <w:pPr>
              <w:pStyle w:val="TAL"/>
              <w:rPr>
                <w:sz w:val="16"/>
              </w:rPr>
            </w:pPr>
            <w:r w:rsidRPr="00EA5936">
              <w:rPr>
                <w:sz w:val="16"/>
              </w:rPr>
              <w:t>Reply LS on EAP-5G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99F00" w14:textId="77777777" w:rsidR="00C84410" w:rsidRPr="00EA5936" w:rsidRDefault="00C84410" w:rsidP="00EA5936">
            <w:pPr>
              <w:pStyle w:val="TAL"/>
              <w:rPr>
                <w:sz w:val="16"/>
              </w:rPr>
            </w:pPr>
            <w:r w:rsidRPr="00EA593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58AB6"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7151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05324" w14:textId="77777777" w:rsidR="00C84410" w:rsidRPr="00EA5936" w:rsidRDefault="00C84410" w:rsidP="00EA5936">
            <w:pPr>
              <w:pStyle w:val="TAL"/>
              <w:rPr>
                <w:sz w:val="16"/>
              </w:rPr>
            </w:pPr>
          </w:p>
        </w:tc>
      </w:tr>
      <w:tr w:rsidR="00EA5936" w:rsidRPr="00EA5936" w14:paraId="02DF4DD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B23E0" w14:textId="77777777" w:rsidR="00C84410" w:rsidRPr="00EA5936" w:rsidRDefault="00C84410" w:rsidP="00EA5936">
            <w:pPr>
              <w:pStyle w:val="TAL"/>
              <w:rPr>
                <w:sz w:val="16"/>
              </w:rPr>
            </w:pPr>
            <w:r w:rsidRPr="00EA5936">
              <w:rPr>
                <w:sz w:val="16"/>
              </w:rPr>
              <w:t>C4-221025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C1672" w14:textId="77777777" w:rsidR="00C84410" w:rsidRPr="00EA5936" w:rsidRDefault="00C84410" w:rsidP="00EA5936">
            <w:pPr>
              <w:pStyle w:val="TAL"/>
              <w:rPr>
                <w:sz w:val="16"/>
              </w:rPr>
            </w:pPr>
            <w:r w:rsidRPr="00EA5936">
              <w:rPr>
                <w:sz w:val="16"/>
              </w:rPr>
              <w:t>Reply LS on Using N32 for Interconnect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61DF5" w14:textId="77777777" w:rsidR="00C84410" w:rsidRPr="00EA5936" w:rsidRDefault="00C84410" w:rsidP="00EA5936">
            <w:pPr>
              <w:pStyle w:val="TAL"/>
              <w:rPr>
                <w:sz w:val="16"/>
              </w:rPr>
            </w:pPr>
            <w:r w:rsidRPr="00EA593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8144C"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F8EB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2B390" w14:textId="77777777" w:rsidR="00C84410" w:rsidRPr="00EA5936" w:rsidRDefault="00C84410" w:rsidP="00EA5936">
            <w:pPr>
              <w:pStyle w:val="TAL"/>
              <w:rPr>
                <w:sz w:val="16"/>
              </w:rPr>
            </w:pPr>
          </w:p>
        </w:tc>
      </w:tr>
      <w:tr w:rsidR="00EA5936" w:rsidRPr="00EA5936" w14:paraId="61A8785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90EBC" w14:textId="77777777" w:rsidR="00C84410" w:rsidRPr="00EA5936" w:rsidRDefault="00C84410" w:rsidP="00EA5936">
            <w:pPr>
              <w:pStyle w:val="TAL"/>
              <w:rPr>
                <w:sz w:val="16"/>
              </w:rPr>
            </w:pPr>
            <w:r w:rsidRPr="00EA5936">
              <w:rPr>
                <w:sz w:val="16"/>
              </w:rPr>
              <w:t>C4-221026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72AE7" w14:textId="77777777" w:rsidR="00C84410" w:rsidRPr="00EA5936" w:rsidRDefault="00C84410" w:rsidP="00EA5936">
            <w:pPr>
              <w:pStyle w:val="TAL"/>
              <w:rPr>
                <w:sz w:val="16"/>
              </w:rPr>
            </w:pPr>
            <w:r w:rsidRPr="00EA5936">
              <w:rPr>
                <w:sz w:val="16"/>
              </w:rPr>
              <w:t>Reply LS on Using N32 for interconnect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599EA" w14:textId="77777777" w:rsidR="00C84410" w:rsidRPr="00EA5936" w:rsidRDefault="00C84410" w:rsidP="00EA5936">
            <w:pPr>
              <w:pStyle w:val="TAL"/>
              <w:rPr>
                <w:sz w:val="16"/>
              </w:rPr>
            </w:pPr>
            <w:r w:rsidRPr="00EA5936">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E701D"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FD4A9"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E4636" w14:textId="77777777" w:rsidR="00C84410" w:rsidRPr="00EA5936" w:rsidRDefault="00C84410" w:rsidP="00EA5936">
            <w:pPr>
              <w:pStyle w:val="TAL"/>
              <w:rPr>
                <w:sz w:val="16"/>
              </w:rPr>
            </w:pPr>
          </w:p>
        </w:tc>
      </w:tr>
      <w:tr w:rsidR="00EA5936" w:rsidRPr="00EA5936" w14:paraId="1D1E1FC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D3251" w14:textId="77777777" w:rsidR="00C84410" w:rsidRPr="00EA5936" w:rsidRDefault="00C84410" w:rsidP="00EA5936">
            <w:pPr>
              <w:pStyle w:val="TAL"/>
              <w:rPr>
                <w:sz w:val="16"/>
              </w:rPr>
            </w:pPr>
            <w:r w:rsidRPr="00EA5936">
              <w:rPr>
                <w:sz w:val="16"/>
              </w:rPr>
              <w:t>C4-221027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144F" w14:textId="77777777" w:rsidR="00C84410" w:rsidRPr="00EA5936" w:rsidRDefault="00C84410" w:rsidP="00EA5936">
            <w:pPr>
              <w:pStyle w:val="TAL"/>
              <w:rPr>
                <w:sz w:val="16"/>
              </w:rPr>
            </w:pPr>
            <w:r w:rsidRPr="00EA5936">
              <w:rPr>
                <w:sz w:val="16"/>
              </w:rPr>
              <w:t>Reply LS on 5GS roaming hubbing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7EE19" w14:textId="77777777" w:rsidR="00C84410" w:rsidRPr="00EA5936" w:rsidRDefault="00C84410" w:rsidP="00EA5936">
            <w:pPr>
              <w:pStyle w:val="TAL"/>
              <w:rPr>
                <w:sz w:val="16"/>
              </w:rPr>
            </w:pPr>
            <w:r w:rsidRPr="00EA5936">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5EEED"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BDCA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BE0DC" w14:textId="77777777" w:rsidR="00C84410" w:rsidRPr="00EA5936" w:rsidRDefault="00C84410" w:rsidP="00EA5936">
            <w:pPr>
              <w:pStyle w:val="TAL"/>
              <w:rPr>
                <w:sz w:val="16"/>
              </w:rPr>
            </w:pPr>
          </w:p>
        </w:tc>
      </w:tr>
      <w:tr w:rsidR="00EA5936" w:rsidRPr="00EA5936" w14:paraId="4C9351E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5F68D" w14:textId="77777777" w:rsidR="00C84410" w:rsidRPr="00EA5936" w:rsidRDefault="00C84410" w:rsidP="00EA5936">
            <w:pPr>
              <w:pStyle w:val="TAL"/>
              <w:rPr>
                <w:sz w:val="16"/>
              </w:rPr>
            </w:pPr>
            <w:r w:rsidRPr="00EA5936">
              <w:rPr>
                <w:sz w:val="16"/>
              </w:rPr>
              <w:t>C4-221028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05039" w14:textId="77777777" w:rsidR="00C84410" w:rsidRPr="00EA5936" w:rsidRDefault="00C84410" w:rsidP="00EA5936">
            <w:pPr>
              <w:pStyle w:val="TAL"/>
              <w:rPr>
                <w:sz w:val="16"/>
              </w:rPr>
            </w:pPr>
            <w:r w:rsidRPr="00EA5936">
              <w:rPr>
                <w:sz w:val="16"/>
              </w:rPr>
              <w:t>Reply 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25BC0" w14:textId="77777777" w:rsidR="00C84410" w:rsidRPr="00EA5936" w:rsidRDefault="00C84410" w:rsidP="00EA5936">
            <w:pPr>
              <w:pStyle w:val="TAL"/>
              <w:rPr>
                <w:sz w:val="16"/>
              </w:rPr>
            </w:pPr>
            <w:r w:rsidRPr="00EA5936">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67B57"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680F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F2F37" w14:textId="77777777" w:rsidR="00C84410" w:rsidRPr="00EA5936" w:rsidRDefault="00C84410" w:rsidP="00EA5936">
            <w:pPr>
              <w:pStyle w:val="TAL"/>
              <w:rPr>
                <w:sz w:val="16"/>
              </w:rPr>
            </w:pPr>
          </w:p>
        </w:tc>
      </w:tr>
      <w:tr w:rsidR="00EA5936" w:rsidRPr="00EA5936" w14:paraId="2530187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B0874" w14:textId="77777777" w:rsidR="00C84410" w:rsidRPr="00EA5936" w:rsidRDefault="00C84410" w:rsidP="00EA5936">
            <w:pPr>
              <w:pStyle w:val="TAL"/>
              <w:rPr>
                <w:sz w:val="16"/>
              </w:rPr>
            </w:pPr>
            <w:r w:rsidRPr="00EA5936">
              <w:rPr>
                <w:sz w:val="16"/>
              </w:rPr>
              <w:t>C4-221029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020B0" w14:textId="77777777" w:rsidR="00C84410" w:rsidRPr="00EA5936" w:rsidRDefault="00C84410" w:rsidP="00EA5936">
            <w:pPr>
              <w:pStyle w:val="TAL"/>
              <w:rPr>
                <w:sz w:val="16"/>
              </w:rPr>
            </w:pPr>
            <w:r w:rsidRPr="00EA5936">
              <w:rPr>
                <w:sz w:val="16"/>
              </w:rPr>
              <w:t>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2AB8C" w14:textId="77777777" w:rsidR="00C84410" w:rsidRPr="00EA5936" w:rsidRDefault="00C84410" w:rsidP="00EA5936">
            <w:pPr>
              <w:pStyle w:val="TAL"/>
              <w:rPr>
                <w:sz w:val="16"/>
              </w:rPr>
            </w:pPr>
            <w:r w:rsidRPr="00EA5936">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BE8C2"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D3E94"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6A761" w14:textId="77777777" w:rsidR="00C84410" w:rsidRPr="00EA5936" w:rsidRDefault="00C84410" w:rsidP="00EA5936">
            <w:pPr>
              <w:pStyle w:val="TAL"/>
              <w:rPr>
                <w:sz w:val="16"/>
              </w:rPr>
            </w:pPr>
          </w:p>
        </w:tc>
      </w:tr>
      <w:tr w:rsidR="00EA5936" w:rsidRPr="00EA5936" w14:paraId="1749392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874F6" w14:textId="77777777" w:rsidR="00C84410" w:rsidRPr="00EA5936" w:rsidRDefault="00C84410" w:rsidP="00EA5936">
            <w:pPr>
              <w:pStyle w:val="TAL"/>
              <w:rPr>
                <w:sz w:val="16"/>
              </w:rPr>
            </w:pPr>
            <w:r w:rsidRPr="00EA5936">
              <w:rPr>
                <w:sz w:val="16"/>
              </w:rPr>
              <w:t>C4-221030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BDD61" w14:textId="77777777" w:rsidR="00C84410" w:rsidRPr="00EA5936" w:rsidRDefault="00C84410" w:rsidP="00EA5936">
            <w:pPr>
              <w:pStyle w:val="TAL"/>
              <w:rPr>
                <w:sz w:val="16"/>
              </w:rPr>
            </w:pPr>
            <w:r w:rsidRPr="00EA5936">
              <w:rPr>
                <w:sz w:val="16"/>
              </w:rPr>
              <w:t>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AE2C" w14:textId="77777777" w:rsidR="00C84410" w:rsidRPr="00EA5936" w:rsidRDefault="00C84410" w:rsidP="00EA5936">
            <w:pPr>
              <w:pStyle w:val="TAL"/>
              <w:rPr>
                <w:sz w:val="16"/>
              </w:rPr>
            </w:pPr>
            <w:r w:rsidRPr="00EA5936">
              <w:rPr>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EC952"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E01A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BD68" w14:textId="77777777" w:rsidR="00C84410" w:rsidRPr="00EA5936" w:rsidRDefault="00C84410" w:rsidP="00EA5936">
            <w:pPr>
              <w:pStyle w:val="TAL"/>
              <w:rPr>
                <w:sz w:val="16"/>
              </w:rPr>
            </w:pPr>
          </w:p>
        </w:tc>
      </w:tr>
      <w:tr w:rsidR="00EA5936" w:rsidRPr="00EA5936" w14:paraId="122128B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1E561" w14:textId="77777777" w:rsidR="00C84410" w:rsidRPr="00EA5936" w:rsidRDefault="00C84410" w:rsidP="00EA5936">
            <w:pPr>
              <w:pStyle w:val="TAL"/>
              <w:rPr>
                <w:sz w:val="16"/>
              </w:rPr>
            </w:pPr>
            <w:r w:rsidRPr="00EA5936">
              <w:rPr>
                <w:sz w:val="16"/>
              </w:rPr>
              <w:t>C4-221031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9A923" w14:textId="77777777" w:rsidR="00C84410" w:rsidRPr="00EA5936" w:rsidRDefault="00C84410" w:rsidP="00EA5936">
            <w:pPr>
              <w:pStyle w:val="TAL"/>
              <w:rPr>
                <w:sz w:val="16"/>
              </w:rPr>
            </w:pPr>
            <w:r w:rsidRPr="00EA5936">
              <w:rPr>
                <w:sz w:val="16"/>
              </w:rPr>
              <w:t>Revised WID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A5099" w14:textId="77777777" w:rsidR="00C84410" w:rsidRPr="00EA5936" w:rsidRDefault="00C84410" w:rsidP="00EA5936">
            <w:pPr>
              <w:pStyle w:val="TAL"/>
              <w:rPr>
                <w:sz w:val="16"/>
              </w:rPr>
            </w:pPr>
            <w:r w:rsidRPr="00EA5936">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2CFDC"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CDFF8" w14:textId="77777777" w:rsidR="00C84410" w:rsidRPr="00EA5936" w:rsidRDefault="00C84410" w:rsidP="00EA5936">
            <w:pPr>
              <w:pStyle w:val="TAL"/>
              <w:rPr>
                <w:sz w:val="16"/>
              </w:rPr>
            </w:pPr>
            <w:r w:rsidRPr="00EA5936">
              <w:rPr>
                <w:sz w:val="16"/>
              </w:rPr>
              <w:t>CP-212105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91E03" w14:textId="77777777" w:rsidR="00C84410" w:rsidRPr="00EA5936" w:rsidRDefault="00C84410" w:rsidP="00EA5936">
            <w:pPr>
              <w:pStyle w:val="TAL"/>
              <w:rPr>
                <w:sz w:val="16"/>
              </w:rPr>
            </w:pPr>
          </w:p>
        </w:tc>
      </w:tr>
      <w:tr w:rsidR="00EA5936" w:rsidRPr="00EA5936" w14:paraId="4D7F67A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4B7B9" w14:textId="77777777" w:rsidR="00C84410" w:rsidRPr="00EA5936" w:rsidRDefault="00C84410" w:rsidP="00EA5936">
            <w:pPr>
              <w:pStyle w:val="TAL"/>
              <w:rPr>
                <w:sz w:val="16"/>
              </w:rPr>
            </w:pPr>
            <w:r w:rsidRPr="00EA5936">
              <w:rPr>
                <w:sz w:val="16"/>
              </w:rPr>
              <w:t>C4-221032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8FE9D" w14:textId="77777777" w:rsidR="00C84410" w:rsidRPr="00EA5936" w:rsidRDefault="00C84410" w:rsidP="00EA5936">
            <w:pPr>
              <w:pStyle w:val="TAL"/>
              <w:rPr>
                <w:sz w:val="16"/>
              </w:rPr>
            </w:pPr>
            <w:r w:rsidRPr="00EA5936">
              <w:rPr>
                <w:sz w:val="16"/>
              </w:rPr>
              <w:t>Revised WID on Service-based support for SMS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C8EAD" w14:textId="77777777" w:rsidR="00C84410" w:rsidRPr="00EA5936" w:rsidRDefault="00C84410" w:rsidP="00EA5936">
            <w:pPr>
              <w:pStyle w:val="TAL"/>
              <w:rPr>
                <w:sz w:val="16"/>
              </w:rPr>
            </w:pPr>
            <w:r w:rsidRPr="00EA5936">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A3AD1"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F581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2637D" w14:textId="77777777" w:rsidR="00C84410" w:rsidRPr="00EA5936" w:rsidRDefault="00C84410" w:rsidP="00EA5936">
            <w:pPr>
              <w:pStyle w:val="TAL"/>
              <w:rPr>
                <w:sz w:val="16"/>
              </w:rPr>
            </w:pPr>
            <w:r w:rsidRPr="00EA5936">
              <w:rPr>
                <w:sz w:val="16"/>
              </w:rPr>
              <w:t>C4-221428</w:t>
            </w:r>
          </w:p>
        </w:tc>
      </w:tr>
      <w:tr w:rsidR="00EA5936" w:rsidRPr="00EA5936" w14:paraId="5BCCCC2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98409" w14:textId="77777777" w:rsidR="00C84410" w:rsidRPr="00EA5936" w:rsidRDefault="00C84410" w:rsidP="00EA5936">
            <w:pPr>
              <w:pStyle w:val="TAL"/>
              <w:rPr>
                <w:sz w:val="16"/>
              </w:rPr>
            </w:pPr>
            <w:r w:rsidRPr="00EA5936">
              <w:rPr>
                <w:sz w:val="16"/>
              </w:rPr>
              <w:t>C4-221033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B107C" w14:textId="77777777" w:rsidR="00C84410" w:rsidRPr="00EA5936" w:rsidRDefault="00C84410" w:rsidP="00EA5936">
            <w:pPr>
              <w:pStyle w:val="TAL"/>
              <w:rPr>
                <w:sz w:val="16"/>
              </w:rPr>
            </w:pPr>
            <w:r w:rsidRPr="00EA5936">
              <w:rPr>
                <w:sz w:val="16"/>
              </w:rPr>
              <w:t>pCR for Procedure for MSISDN-less MO SMS in TS23.540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415E6" w14:textId="77777777" w:rsidR="00C84410" w:rsidRPr="00EA5936" w:rsidRDefault="00C84410" w:rsidP="00EA5936">
            <w:pPr>
              <w:pStyle w:val="TAL"/>
              <w:rPr>
                <w:sz w:val="16"/>
              </w:rPr>
            </w:pPr>
            <w:r w:rsidRPr="00EA5936">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902E1"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041E9"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D6F1F" w14:textId="77777777" w:rsidR="00C84410" w:rsidRPr="00EA5936" w:rsidRDefault="00C84410" w:rsidP="00EA5936">
            <w:pPr>
              <w:pStyle w:val="TAL"/>
              <w:rPr>
                <w:sz w:val="16"/>
              </w:rPr>
            </w:pPr>
            <w:r w:rsidRPr="00EA5936">
              <w:rPr>
                <w:sz w:val="16"/>
              </w:rPr>
              <w:t>C4-221438</w:t>
            </w:r>
          </w:p>
        </w:tc>
      </w:tr>
      <w:tr w:rsidR="00EA5936" w:rsidRPr="00EA5936" w14:paraId="23BD129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1EB55" w14:textId="77777777" w:rsidR="00C84410" w:rsidRPr="00EA5936" w:rsidRDefault="00C84410" w:rsidP="00EA5936">
            <w:pPr>
              <w:pStyle w:val="TAL"/>
              <w:rPr>
                <w:sz w:val="16"/>
              </w:rPr>
            </w:pPr>
            <w:r w:rsidRPr="00EA5936">
              <w:rPr>
                <w:sz w:val="16"/>
              </w:rPr>
              <w:t>C4-221034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E07ED" w14:textId="77777777" w:rsidR="00C84410" w:rsidRPr="00EA5936" w:rsidRDefault="00C84410" w:rsidP="00EA5936">
            <w:pPr>
              <w:pStyle w:val="TAL"/>
              <w:rPr>
                <w:sz w:val="16"/>
              </w:rPr>
            </w:pPr>
            <w:r w:rsidRPr="00EA5936">
              <w:rPr>
                <w:sz w:val="16"/>
              </w:rPr>
              <w:t>Clarification on Allocation of Access Specific UDP Ports or MAC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2E618" w14:textId="77777777" w:rsidR="00C84410" w:rsidRPr="00EA5936" w:rsidRDefault="00C84410" w:rsidP="00EA5936">
            <w:pPr>
              <w:pStyle w:val="TAL"/>
              <w:rPr>
                <w:sz w:val="16"/>
              </w:rPr>
            </w:pPr>
            <w:r w:rsidRPr="00EA5936">
              <w:rPr>
                <w:sz w:val="16"/>
              </w:rPr>
              <w:t>ZTE,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D5C6"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2E977" w14:textId="77777777" w:rsidR="00C84410" w:rsidRPr="00EA5936" w:rsidRDefault="00C84410" w:rsidP="00EA5936">
            <w:pPr>
              <w:pStyle w:val="TAL"/>
              <w:rPr>
                <w:sz w:val="16"/>
              </w:rPr>
            </w:pPr>
            <w:r w:rsidRPr="00EA5936">
              <w:rPr>
                <w:sz w:val="16"/>
              </w:rPr>
              <w:t>C4-220461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36094" w14:textId="77777777" w:rsidR="00C84410" w:rsidRPr="00EA5936" w:rsidRDefault="00C84410" w:rsidP="00EA5936">
            <w:pPr>
              <w:pStyle w:val="TAL"/>
              <w:rPr>
                <w:sz w:val="16"/>
              </w:rPr>
            </w:pPr>
          </w:p>
        </w:tc>
      </w:tr>
      <w:tr w:rsidR="00EA5936" w:rsidRPr="00EA5936" w14:paraId="7FF48C1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FECD3" w14:textId="77777777" w:rsidR="00C84410" w:rsidRPr="00EA5936" w:rsidRDefault="00C84410" w:rsidP="00EA5936">
            <w:pPr>
              <w:pStyle w:val="TAL"/>
              <w:rPr>
                <w:sz w:val="16"/>
              </w:rPr>
            </w:pPr>
            <w:r w:rsidRPr="00EA5936">
              <w:rPr>
                <w:sz w:val="16"/>
              </w:rPr>
              <w:t>C4-221035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D21AF" w14:textId="77777777" w:rsidR="00C84410" w:rsidRPr="00EA5936" w:rsidRDefault="00C84410" w:rsidP="00EA5936">
            <w:pPr>
              <w:pStyle w:val="TAL"/>
              <w:rPr>
                <w:sz w:val="16"/>
              </w:rPr>
            </w:pPr>
            <w:r w:rsidRPr="00EA5936">
              <w:rPr>
                <w:sz w:val="16"/>
              </w:rPr>
              <w:t>Introduce HTTP PATCH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217E9"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BF752"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BEF09" w14:textId="77777777" w:rsidR="00C84410" w:rsidRPr="00EA5936" w:rsidRDefault="00C84410" w:rsidP="00EA5936">
            <w:pPr>
              <w:pStyle w:val="TAL"/>
              <w:rPr>
                <w:sz w:val="16"/>
              </w:rPr>
            </w:pPr>
            <w:r w:rsidRPr="00EA5936">
              <w:rPr>
                <w:sz w:val="16"/>
              </w:rPr>
              <w:t>C4-220362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E1BFD" w14:textId="77777777" w:rsidR="00C84410" w:rsidRPr="00EA5936" w:rsidRDefault="00C84410" w:rsidP="00EA5936">
            <w:pPr>
              <w:pStyle w:val="TAL"/>
              <w:rPr>
                <w:sz w:val="16"/>
              </w:rPr>
            </w:pPr>
            <w:r w:rsidRPr="00EA5936">
              <w:rPr>
                <w:sz w:val="16"/>
              </w:rPr>
              <w:t>C4-221444</w:t>
            </w:r>
          </w:p>
        </w:tc>
      </w:tr>
      <w:tr w:rsidR="00EA5936" w:rsidRPr="00EA5936" w14:paraId="223C9BE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ECCEE" w14:textId="77777777" w:rsidR="00C84410" w:rsidRPr="00EA5936" w:rsidRDefault="00C84410" w:rsidP="00EA5936">
            <w:pPr>
              <w:pStyle w:val="TAL"/>
              <w:rPr>
                <w:sz w:val="16"/>
              </w:rPr>
            </w:pPr>
            <w:r w:rsidRPr="00EA5936">
              <w:rPr>
                <w:sz w:val="16"/>
              </w:rPr>
              <w:t>C4-221036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8B56E" w14:textId="77777777" w:rsidR="00C84410" w:rsidRPr="00EA5936" w:rsidRDefault="00C84410" w:rsidP="00EA5936">
            <w:pPr>
              <w:pStyle w:val="TAL"/>
              <w:rPr>
                <w:sz w:val="16"/>
              </w:rPr>
            </w:pPr>
            <w:r w:rsidRPr="00EA5936">
              <w:rPr>
                <w:sz w:val="16"/>
              </w:rPr>
              <w:t>Simplify 307/308 Response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5172D"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6E77F"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BDE49"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B669E" w14:textId="77777777" w:rsidR="00C84410" w:rsidRPr="00EA5936" w:rsidRDefault="00C84410" w:rsidP="00EA5936">
            <w:pPr>
              <w:pStyle w:val="TAL"/>
              <w:rPr>
                <w:sz w:val="16"/>
              </w:rPr>
            </w:pPr>
          </w:p>
        </w:tc>
      </w:tr>
      <w:tr w:rsidR="00EA5936" w:rsidRPr="00EA5936" w14:paraId="56E95C9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5EB53" w14:textId="77777777" w:rsidR="00C84410" w:rsidRPr="00EA5936" w:rsidRDefault="00C84410" w:rsidP="00EA5936">
            <w:pPr>
              <w:pStyle w:val="TAL"/>
              <w:rPr>
                <w:sz w:val="16"/>
              </w:rPr>
            </w:pPr>
            <w:r w:rsidRPr="00EA5936">
              <w:rPr>
                <w:sz w:val="16"/>
              </w:rPr>
              <w:t>C4-221037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19309" w14:textId="77777777" w:rsidR="00C84410" w:rsidRPr="00EA5936" w:rsidRDefault="00C84410" w:rsidP="00EA5936">
            <w:pPr>
              <w:pStyle w:val="TAL"/>
              <w:rPr>
                <w:sz w:val="16"/>
              </w:rPr>
            </w:pPr>
            <w:r w:rsidRPr="00EA5936">
              <w:rPr>
                <w:sz w:val="16"/>
              </w:rPr>
              <w:t>Applicability of Solution#1 “Header Enrichment for HTTPS”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2AFD6"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09057"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E2D2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6F8F3" w14:textId="77777777" w:rsidR="00C84410" w:rsidRPr="00EA5936" w:rsidRDefault="00C84410" w:rsidP="00EA5936">
            <w:pPr>
              <w:pStyle w:val="TAL"/>
              <w:rPr>
                <w:sz w:val="16"/>
              </w:rPr>
            </w:pPr>
            <w:r w:rsidRPr="00EA5936">
              <w:rPr>
                <w:sz w:val="16"/>
              </w:rPr>
              <w:t>C4-221446</w:t>
            </w:r>
          </w:p>
        </w:tc>
      </w:tr>
      <w:tr w:rsidR="00EA5936" w:rsidRPr="00EA5936" w14:paraId="1DE00B6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0FBCB" w14:textId="77777777" w:rsidR="00C84410" w:rsidRPr="00EA5936" w:rsidRDefault="00C84410" w:rsidP="00EA5936">
            <w:pPr>
              <w:pStyle w:val="TAL"/>
              <w:rPr>
                <w:sz w:val="16"/>
              </w:rPr>
            </w:pPr>
            <w:r w:rsidRPr="00EA5936">
              <w:rPr>
                <w:sz w:val="16"/>
              </w:rPr>
              <w:t>C4-221038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881C6" w14:textId="77777777" w:rsidR="00C84410" w:rsidRPr="00EA5936" w:rsidRDefault="00C84410" w:rsidP="00EA5936">
            <w:pPr>
              <w:pStyle w:val="TAL"/>
              <w:rPr>
                <w:sz w:val="16"/>
              </w:rPr>
            </w:pPr>
            <w:r w:rsidRPr="00EA5936">
              <w:rPr>
                <w:sz w:val="16"/>
              </w:rPr>
              <w:t>Conclusion on Header Enrichment for HTTPS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75967"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DA168"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5D638"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7E81A" w14:textId="77777777" w:rsidR="00C84410" w:rsidRPr="00EA5936" w:rsidRDefault="00C84410" w:rsidP="00EA5936">
            <w:pPr>
              <w:pStyle w:val="TAL"/>
              <w:rPr>
                <w:sz w:val="16"/>
              </w:rPr>
            </w:pPr>
            <w:r w:rsidRPr="00EA5936">
              <w:rPr>
                <w:sz w:val="16"/>
              </w:rPr>
              <w:t>C4-221447</w:t>
            </w:r>
          </w:p>
        </w:tc>
      </w:tr>
      <w:tr w:rsidR="00EA5936" w:rsidRPr="00EA5936" w14:paraId="6571540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26614" w14:textId="77777777" w:rsidR="00C84410" w:rsidRPr="00EA5936" w:rsidRDefault="00C84410" w:rsidP="00EA5936">
            <w:pPr>
              <w:pStyle w:val="TAL"/>
              <w:rPr>
                <w:sz w:val="16"/>
              </w:rPr>
            </w:pPr>
            <w:r w:rsidRPr="00EA5936">
              <w:rPr>
                <w:sz w:val="16"/>
              </w:rPr>
              <w:t>C4-221039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2EA2D" w14:textId="77777777" w:rsidR="00C84410" w:rsidRPr="00EA5936" w:rsidRDefault="00C84410" w:rsidP="00EA5936">
            <w:pPr>
              <w:pStyle w:val="TAL"/>
              <w:rPr>
                <w:sz w:val="16"/>
              </w:rPr>
            </w:pPr>
            <w:r w:rsidRPr="00EA5936">
              <w:rPr>
                <w:sz w:val="16"/>
              </w:rPr>
              <w:t>Missing Definition for Tunnel Password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EA32E"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6E596"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2AF7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156F3" w14:textId="77777777" w:rsidR="00C84410" w:rsidRPr="00EA5936" w:rsidRDefault="00C84410" w:rsidP="00EA5936">
            <w:pPr>
              <w:pStyle w:val="TAL"/>
              <w:rPr>
                <w:sz w:val="16"/>
              </w:rPr>
            </w:pPr>
            <w:r w:rsidRPr="00EA5936">
              <w:rPr>
                <w:sz w:val="16"/>
              </w:rPr>
              <w:t>C4-221448</w:t>
            </w:r>
          </w:p>
        </w:tc>
      </w:tr>
      <w:tr w:rsidR="00EA5936" w:rsidRPr="00EA5936" w14:paraId="1060EC7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1BA1C" w14:textId="77777777" w:rsidR="00C84410" w:rsidRPr="00EA5936" w:rsidRDefault="00C84410" w:rsidP="00EA5936">
            <w:pPr>
              <w:pStyle w:val="TAL"/>
              <w:rPr>
                <w:sz w:val="16"/>
              </w:rPr>
            </w:pPr>
            <w:r w:rsidRPr="00EA5936">
              <w:rPr>
                <w:sz w:val="16"/>
              </w:rPr>
              <w:t>C4-221040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D90AD" w14:textId="77777777" w:rsidR="00C84410" w:rsidRPr="00EA5936" w:rsidRDefault="00C84410" w:rsidP="00EA5936">
            <w:pPr>
              <w:pStyle w:val="TAL"/>
              <w:rPr>
                <w:sz w:val="16"/>
              </w:rPr>
            </w:pPr>
            <w:r w:rsidRPr="00EA5936">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401C8"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533B2"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CE591"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FC478" w14:textId="77777777" w:rsidR="00C84410" w:rsidRPr="00EA5936" w:rsidRDefault="00C84410" w:rsidP="00EA5936">
            <w:pPr>
              <w:pStyle w:val="TAL"/>
              <w:rPr>
                <w:sz w:val="16"/>
              </w:rPr>
            </w:pPr>
          </w:p>
        </w:tc>
      </w:tr>
      <w:tr w:rsidR="00EA5936" w:rsidRPr="00EA5936" w14:paraId="136B4DC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B4B0B" w14:textId="77777777" w:rsidR="00C84410" w:rsidRPr="00EA5936" w:rsidRDefault="00C84410" w:rsidP="00EA5936">
            <w:pPr>
              <w:pStyle w:val="TAL"/>
              <w:rPr>
                <w:sz w:val="16"/>
              </w:rPr>
            </w:pPr>
            <w:r w:rsidRPr="00EA5936">
              <w:rPr>
                <w:sz w:val="16"/>
              </w:rPr>
              <w:t>C4-221041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AD457" w14:textId="77777777" w:rsidR="00C84410" w:rsidRPr="00EA5936" w:rsidRDefault="00C84410" w:rsidP="00EA5936">
            <w:pPr>
              <w:pStyle w:val="TAL"/>
              <w:rPr>
                <w:sz w:val="16"/>
              </w:rPr>
            </w:pPr>
            <w:r w:rsidRPr="00EA5936">
              <w:rPr>
                <w:sz w:val="16"/>
              </w:rPr>
              <w:t>Clarification on AF-NSACF Interaction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0E472"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8D742"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6E3E8"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20874" w14:textId="77777777" w:rsidR="00C84410" w:rsidRPr="00EA5936" w:rsidRDefault="00C84410" w:rsidP="00EA5936">
            <w:pPr>
              <w:pStyle w:val="TAL"/>
              <w:rPr>
                <w:sz w:val="16"/>
              </w:rPr>
            </w:pPr>
            <w:r w:rsidRPr="00EA5936">
              <w:rPr>
                <w:sz w:val="16"/>
              </w:rPr>
              <w:t>C4-221449</w:t>
            </w:r>
          </w:p>
        </w:tc>
      </w:tr>
      <w:tr w:rsidR="00EA5936" w:rsidRPr="00EA5936" w14:paraId="2621150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41DC5" w14:textId="77777777" w:rsidR="00C84410" w:rsidRPr="00EA5936" w:rsidRDefault="00C84410" w:rsidP="00EA5936">
            <w:pPr>
              <w:pStyle w:val="TAL"/>
              <w:rPr>
                <w:sz w:val="16"/>
              </w:rPr>
            </w:pPr>
            <w:r w:rsidRPr="00EA5936">
              <w:rPr>
                <w:sz w:val="16"/>
              </w:rPr>
              <w:t>C4-221042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6CACF" w14:textId="77777777" w:rsidR="00C84410" w:rsidRPr="00EA5936" w:rsidRDefault="00C84410" w:rsidP="00EA5936">
            <w:pPr>
              <w:pStyle w:val="TAL"/>
              <w:rPr>
                <w:sz w:val="16"/>
              </w:rPr>
            </w:pPr>
            <w:r w:rsidRPr="00EA5936">
              <w:rPr>
                <w:sz w:val="16"/>
              </w:rPr>
              <w:t>Re-introduce One-Time Report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F4289"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86BB9"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945B1"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35497" w14:textId="77777777" w:rsidR="00C84410" w:rsidRPr="00EA5936" w:rsidRDefault="00C84410" w:rsidP="00EA5936">
            <w:pPr>
              <w:pStyle w:val="TAL"/>
              <w:rPr>
                <w:sz w:val="16"/>
              </w:rPr>
            </w:pPr>
            <w:r w:rsidRPr="00EA5936">
              <w:rPr>
                <w:sz w:val="16"/>
              </w:rPr>
              <w:t>C4-221450</w:t>
            </w:r>
          </w:p>
        </w:tc>
      </w:tr>
      <w:tr w:rsidR="00EA5936" w:rsidRPr="00EA5936" w14:paraId="291F684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05DCC" w14:textId="77777777" w:rsidR="00C84410" w:rsidRPr="00EA5936" w:rsidRDefault="00C84410" w:rsidP="00EA5936">
            <w:pPr>
              <w:pStyle w:val="TAL"/>
              <w:rPr>
                <w:sz w:val="16"/>
              </w:rPr>
            </w:pPr>
            <w:r w:rsidRPr="00EA5936">
              <w:rPr>
                <w:sz w:val="16"/>
              </w:rPr>
              <w:t>C4-221043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B340E" w14:textId="77777777" w:rsidR="00C84410" w:rsidRPr="00EA5936" w:rsidRDefault="00C84410" w:rsidP="00EA5936">
            <w:pPr>
              <w:pStyle w:val="TAL"/>
              <w:rPr>
                <w:sz w:val="16"/>
              </w:rPr>
            </w:pPr>
            <w:r w:rsidRPr="00EA5936">
              <w:rPr>
                <w:sz w:val="16"/>
              </w:rPr>
              <w:t>Incorrect IE Type Value - MBS Session N4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8A17F"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88FFB"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86586"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BC19D" w14:textId="77777777" w:rsidR="00C84410" w:rsidRPr="00EA5936" w:rsidRDefault="00C84410" w:rsidP="00EA5936">
            <w:pPr>
              <w:pStyle w:val="TAL"/>
              <w:rPr>
                <w:sz w:val="16"/>
              </w:rPr>
            </w:pPr>
          </w:p>
        </w:tc>
      </w:tr>
      <w:tr w:rsidR="00EA5936" w:rsidRPr="00EA5936" w14:paraId="4FBB16E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0F14B" w14:textId="77777777" w:rsidR="00C84410" w:rsidRPr="00EA5936" w:rsidRDefault="00C84410" w:rsidP="00EA5936">
            <w:pPr>
              <w:pStyle w:val="TAL"/>
              <w:rPr>
                <w:sz w:val="16"/>
              </w:rPr>
            </w:pPr>
            <w:r w:rsidRPr="00EA5936">
              <w:rPr>
                <w:sz w:val="16"/>
              </w:rPr>
              <w:t>C4-221044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5A13E" w14:textId="77777777" w:rsidR="00C84410" w:rsidRPr="00EA5936" w:rsidRDefault="00C84410" w:rsidP="00EA5936">
            <w:pPr>
              <w:pStyle w:val="TAL"/>
              <w:rPr>
                <w:sz w:val="16"/>
              </w:rPr>
            </w:pPr>
            <w:r w:rsidRPr="00EA5936">
              <w:rPr>
                <w:sz w:val="16"/>
              </w:rPr>
              <w:t>Corrections to IE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77694"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CE84E"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8B854"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426A3" w14:textId="77777777" w:rsidR="00C84410" w:rsidRPr="00EA5936" w:rsidRDefault="00C84410" w:rsidP="00EA5936">
            <w:pPr>
              <w:pStyle w:val="TAL"/>
              <w:rPr>
                <w:sz w:val="16"/>
              </w:rPr>
            </w:pPr>
          </w:p>
        </w:tc>
      </w:tr>
      <w:tr w:rsidR="00EA5936" w:rsidRPr="00EA5936" w14:paraId="39501CA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B6886" w14:textId="77777777" w:rsidR="00C84410" w:rsidRPr="00EA5936" w:rsidRDefault="00C84410" w:rsidP="00EA5936">
            <w:pPr>
              <w:pStyle w:val="TAL"/>
              <w:rPr>
                <w:sz w:val="16"/>
              </w:rPr>
            </w:pPr>
            <w:r w:rsidRPr="00EA5936">
              <w:rPr>
                <w:sz w:val="16"/>
              </w:rPr>
              <w:t>C4-221045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5C222" w14:textId="77777777" w:rsidR="00C84410" w:rsidRPr="00EA5936" w:rsidRDefault="00C84410" w:rsidP="00EA5936">
            <w:pPr>
              <w:pStyle w:val="TAL"/>
              <w:rPr>
                <w:sz w:val="16"/>
              </w:rPr>
            </w:pPr>
            <w:r w:rsidRPr="00EA5936">
              <w:rPr>
                <w:sz w:val="16"/>
              </w:rPr>
              <w:t>Return NodeID in PFCP Session Report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569F1"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E295B"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543A1"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03A7A" w14:textId="77777777" w:rsidR="00C84410" w:rsidRPr="00EA5936" w:rsidRDefault="00C84410" w:rsidP="00EA5936">
            <w:pPr>
              <w:pStyle w:val="TAL"/>
              <w:rPr>
                <w:sz w:val="16"/>
              </w:rPr>
            </w:pPr>
            <w:r w:rsidRPr="00EA5936">
              <w:rPr>
                <w:sz w:val="16"/>
              </w:rPr>
              <w:t>C4-221451</w:t>
            </w:r>
          </w:p>
        </w:tc>
      </w:tr>
      <w:tr w:rsidR="00EA5936" w:rsidRPr="00EA5936" w14:paraId="49122B9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74EAD" w14:textId="77777777" w:rsidR="00C84410" w:rsidRPr="00EA5936" w:rsidRDefault="00C84410" w:rsidP="00EA5936">
            <w:pPr>
              <w:pStyle w:val="TAL"/>
              <w:rPr>
                <w:sz w:val="16"/>
              </w:rPr>
            </w:pPr>
            <w:r w:rsidRPr="00EA5936">
              <w:rPr>
                <w:sz w:val="16"/>
              </w:rPr>
              <w:t>C4-221046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22083" w14:textId="77777777" w:rsidR="00C84410" w:rsidRPr="00EA5936" w:rsidRDefault="00C84410" w:rsidP="00EA5936">
            <w:pPr>
              <w:pStyle w:val="TAL"/>
              <w:rPr>
                <w:sz w:val="16"/>
              </w:rPr>
            </w:pPr>
            <w:r w:rsidRPr="00EA5936">
              <w:rPr>
                <w:sz w:val="16"/>
              </w:rPr>
              <w:t>Re-used data type is missing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5F704"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21B7E" w14:textId="77777777" w:rsidR="00C84410" w:rsidRPr="00EA5936" w:rsidRDefault="00C84410" w:rsidP="00EA5936">
            <w:pPr>
              <w:pStyle w:val="TAL"/>
              <w:rPr>
                <w:sz w:val="16"/>
              </w:rPr>
            </w:pPr>
            <w:r w:rsidRPr="00EA593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55C6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5EA81" w14:textId="77777777" w:rsidR="00C84410" w:rsidRPr="00EA5936" w:rsidRDefault="00C84410" w:rsidP="00EA5936">
            <w:pPr>
              <w:pStyle w:val="TAL"/>
              <w:rPr>
                <w:sz w:val="16"/>
              </w:rPr>
            </w:pPr>
          </w:p>
        </w:tc>
      </w:tr>
      <w:tr w:rsidR="00EA5936" w:rsidRPr="00EA5936" w14:paraId="334BC97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FC3DB" w14:textId="77777777" w:rsidR="00C84410" w:rsidRPr="00EA5936" w:rsidRDefault="00C84410" w:rsidP="00EA5936">
            <w:pPr>
              <w:pStyle w:val="TAL"/>
              <w:rPr>
                <w:sz w:val="16"/>
              </w:rPr>
            </w:pPr>
            <w:r w:rsidRPr="00EA5936">
              <w:rPr>
                <w:sz w:val="16"/>
              </w:rPr>
              <w:t>C4-221047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98DA3" w14:textId="77777777" w:rsidR="00C84410" w:rsidRPr="00EA5936" w:rsidRDefault="00C84410" w:rsidP="00EA5936">
            <w:pPr>
              <w:pStyle w:val="TAL"/>
              <w:rPr>
                <w:sz w:val="16"/>
              </w:rPr>
            </w:pPr>
            <w:r w:rsidRPr="00EA5936">
              <w:rPr>
                <w:sz w:val="16"/>
              </w:rPr>
              <w:t>Re-used data type is missing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B8154"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D4890"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57601"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CFF53" w14:textId="77777777" w:rsidR="00C84410" w:rsidRPr="00EA5936" w:rsidRDefault="00C84410" w:rsidP="00EA5936">
            <w:pPr>
              <w:pStyle w:val="TAL"/>
              <w:rPr>
                <w:sz w:val="16"/>
              </w:rPr>
            </w:pPr>
            <w:r w:rsidRPr="00EA5936">
              <w:rPr>
                <w:sz w:val="16"/>
              </w:rPr>
              <w:t>C4-221452</w:t>
            </w:r>
          </w:p>
        </w:tc>
      </w:tr>
      <w:tr w:rsidR="00EA5936" w:rsidRPr="00EA5936" w14:paraId="35E7AA1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D1B3E" w14:textId="77777777" w:rsidR="00C84410" w:rsidRPr="00EA5936" w:rsidRDefault="00C84410" w:rsidP="00EA5936">
            <w:pPr>
              <w:pStyle w:val="TAL"/>
              <w:rPr>
                <w:sz w:val="16"/>
              </w:rPr>
            </w:pPr>
            <w:r w:rsidRPr="00EA5936">
              <w:rPr>
                <w:sz w:val="16"/>
              </w:rPr>
              <w:t>C4-221048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1621" w14:textId="77777777" w:rsidR="00C84410" w:rsidRPr="00EA5936" w:rsidRDefault="00C84410" w:rsidP="00EA5936">
            <w:pPr>
              <w:pStyle w:val="TAL"/>
              <w:rPr>
                <w:sz w:val="16"/>
              </w:rPr>
            </w:pPr>
            <w:r w:rsidRPr="00EA5936">
              <w:rPr>
                <w:sz w:val="16"/>
              </w:rPr>
              <w:t>3xx Redirect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CCC86"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F1708"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36C6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2140B" w14:textId="77777777" w:rsidR="00C84410" w:rsidRPr="00EA5936" w:rsidRDefault="00C84410" w:rsidP="00EA5936">
            <w:pPr>
              <w:pStyle w:val="TAL"/>
              <w:rPr>
                <w:sz w:val="16"/>
              </w:rPr>
            </w:pPr>
            <w:r w:rsidRPr="00EA5936">
              <w:rPr>
                <w:sz w:val="16"/>
              </w:rPr>
              <w:t>C4-221453</w:t>
            </w:r>
          </w:p>
        </w:tc>
      </w:tr>
      <w:tr w:rsidR="00EA5936" w:rsidRPr="00EA5936" w14:paraId="0D9B342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3E6E8" w14:textId="77777777" w:rsidR="00C84410" w:rsidRPr="00EA5936" w:rsidRDefault="00C84410" w:rsidP="00EA5936">
            <w:pPr>
              <w:pStyle w:val="TAL"/>
              <w:rPr>
                <w:sz w:val="16"/>
              </w:rPr>
            </w:pPr>
            <w:r w:rsidRPr="00EA5936">
              <w:rPr>
                <w:sz w:val="16"/>
              </w:rPr>
              <w:t>C4-221049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E0382" w14:textId="77777777" w:rsidR="00C84410" w:rsidRPr="00EA5936" w:rsidRDefault="00C84410" w:rsidP="00EA5936">
            <w:pPr>
              <w:pStyle w:val="TAL"/>
              <w:rPr>
                <w:sz w:val="16"/>
              </w:rPr>
            </w:pPr>
            <w:r w:rsidRPr="00EA5936">
              <w:rPr>
                <w:sz w:val="16"/>
              </w:rPr>
              <w:t>3xx Redirect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97906"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4E379"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7826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1B2F5" w14:textId="77777777" w:rsidR="00C84410" w:rsidRPr="00EA5936" w:rsidRDefault="00C84410" w:rsidP="00EA5936">
            <w:pPr>
              <w:pStyle w:val="TAL"/>
              <w:rPr>
                <w:sz w:val="16"/>
              </w:rPr>
            </w:pPr>
            <w:r w:rsidRPr="00EA5936">
              <w:rPr>
                <w:sz w:val="16"/>
              </w:rPr>
              <w:t>C4-221454</w:t>
            </w:r>
          </w:p>
        </w:tc>
      </w:tr>
      <w:tr w:rsidR="00EA5936" w:rsidRPr="00EA5936" w14:paraId="4A618AF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D6DA7" w14:textId="77777777" w:rsidR="00C84410" w:rsidRPr="00EA5936" w:rsidRDefault="00C84410" w:rsidP="00EA5936">
            <w:pPr>
              <w:pStyle w:val="TAL"/>
              <w:rPr>
                <w:sz w:val="16"/>
              </w:rPr>
            </w:pPr>
            <w:r w:rsidRPr="00EA5936">
              <w:rPr>
                <w:sz w:val="16"/>
              </w:rPr>
              <w:t>C4-221050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46832" w14:textId="77777777" w:rsidR="00C84410" w:rsidRPr="00EA5936" w:rsidRDefault="00C84410" w:rsidP="00EA5936">
            <w:pPr>
              <w:pStyle w:val="TAL"/>
              <w:rPr>
                <w:sz w:val="16"/>
              </w:rPr>
            </w:pPr>
            <w:r w:rsidRPr="00EA5936">
              <w:rPr>
                <w:sz w:val="16"/>
              </w:rPr>
              <w:t>3xx Redirect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E3FC5"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16133"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ACC4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C7999" w14:textId="77777777" w:rsidR="00C84410" w:rsidRPr="00EA5936" w:rsidRDefault="00C84410" w:rsidP="00EA5936">
            <w:pPr>
              <w:pStyle w:val="TAL"/>
              <w:rPr>
                <w:sz w:val="16"/>
              </w:rPr>
            </w:pPr>
            <w:r w:rsidRPr="00EA5936">
              <w:rPr>
                <w:sz w:val="16"/>
              </w:rPr>
              <w:t>C4-221455</w:t>
            </w:r>
          </w:p>
        </w:tc>
      </w:tr>
      <w:tr w:rsidR="00EA5936" w:rsidRPr="00EA5936" w14:paraId="1C6AD11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D2244" w14:textId="77777777" w:rsidR="00C84410" w:rsidRPr="00EA5936" w:rsidRDefault="00C84410" w:rsidP="00EA5936">
            <w:pPr>
              <w:pStyle w:val="TAL"/>
              <w:rPr>
                <w:sz w:val="16"/>
              </w:rPr>
            </w:pPr>
            <w:r w:rsidRPr="00EA5936">
              <w:rPr>
                <w:sz w:val="16"/>
              </w:rPr>
              <w:t>C4-221051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839D5" w14:textId="77777777" w:rsidR="00C84410" w:rsidRPr="00EA5936" w:rsidRDefault="00C84410" w:rsidP="00EA5936">
            <w:pPr>
              <w:pStyle w:val="TAL"/>
              <w:rPr>
                <w:sz w:val="16"/>
              </w:rPr>
            </w:pPr>
            <w:r w:rsidRPr="00EA5936">
              <w:rPr>
                <w:sz w:val="16"/>
              </w:rPr>
              <w:t>3xx Redirect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F83E3"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35754"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A36B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2D463" w14:textId="77777777" w:rsidR="00C84410" w:rsidRPr="00EA5936" w:rsidRDefault="00C84410" w:rsidP="00EA5936">
            <w:pPr>
              <w:pStyle w:val="TAL"/>
              <w:rPr>
                <w:sz w:val="16"/>
              </w:rPr>
            </w:pPr>
            <w:r w:rsidRPr="00EA5936">
              <w:rPr>
                <w:sz w:val="16"/>
              </w:rPr>
              <w:t>C4-221456</w:t>
            </w:r>
          </w:p>
        </w:tc>
      </w:tr>
      <w:tr w:rsidR="00EA5936" w:rsidRPr="00EA5936" w14:paraId="1E0158B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4A517" w14:textId="77777777" w:rsidR="00C84410" w:rsidRPr="00EA5936" w:rsidRDefault="00C84410" w:rsidP="00EA5936">
            <w:pPr>
              <w:pStyle w:val="TAL"/>
              <w:rPr>
                <w:sz w:val="16"/>
              </w:rPr>
            </w:pPr>
            <w:r w:rsidRPr="00EA5936">
              <w:rPr>
                <w:sz w:val="16"/>
              </w:rPr>
              <w:t>C4-221052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E4A9C" w14:textId="77777777" w:rsidR="00C84410" w:rsidRPr="00EA5936" w:rsidRDefault="00C84410" w:rsidP="00EA5936">
            <w:pPr>
              <w:pStyle w:val="TAL"/>
              <w:rPr>
                <w:sz w:val="16"/>
              </w:rPr>
            </w:pPr>
            <w:r w:rsidRPr="00EA5936">
              <w:rPr>
                <w:sz w:val="16"/>
              </w:rPr>
              <w:t>Incorrect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101B1"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A8D90" w14:textId="77777777" w:rsidR="00C84410" w:rsidRPr="00EA5936" w:rsidRDefault="00C84410" w:rsidP="00EA5936">
            <w:pPr>
              <w:pStyle w:val="TAL"/>
              <w:rPr>
                <w:sz w:val="16"/>
              </w:rPr>
            </w:pPr>
            <w:r w:rsidRPr="00EA593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591E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A0512" w14:textId="77777777" w:rsidR="00C84410" w:rsidRPr="00EA5936" w:rsidRDefault="00C84410" w:rsidP="00EA5936">
            <w:pPr>
              <w:pStyle w:val="TAL"/>
              <w:rPr>
                <w:sz w:val="16"/>
              </w:rPr>
            </w:pPr>
          </w:p>
        </w:tc>
      </w:tr>
      <w:tr w:rsidR="00EA5936" w:rsidRPr="00EA5936" w14:paraId="1F946DC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47C08" w14:textId="77777777" w:rsidR="00C84410" w:rsidRPr="00EA5936" w:rsidRDefault="00C84410" w:rsidP="00EA5936">
            <w:pPr>
              <w:pStyle w:val="TAL"/>
              <w:rPr>
                <w:sz w:val="16"/>
              </w:rPr>
            </w:pPr>
            <w:r w:rsidRPr="00EA5936">
              <w:rPr>
                <w:sz w:val="16"/>
              </w:rPr>
              <w:t>C4-221053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710CE" w14:textId="77777777" w:rsidR="00C84410" w:rsidRPr="00EA5936" w:rsidRDefault="00C84410" w:rsidP="00EA5936">
            <w:pPr>
              <w:pStyle w:val="TAL"/>
              <w:rPr>
                <w:sz w:val="16"/>
              </w:rPr>
            </w:pPr>
            <w:r w:rsidRPr="00EA5936">
              <w:rPr>
                <w:sz w:val="16"/>
              </w:rPr>
              <w:t>Incorrect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C76C5"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5256E"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9B9D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B2E85" w14:textId="77777777" w:rsidR="00C84410" w:rsidRPr="00EA5936" w:rsidRDefault="00C84410" w:rsidP="00EA5936">
            <w:pPr>
              <w:pStyle w:val="TAL"/>
              <w:rPr>
                <w:sz w:val="16"/>
              </w:rPr>
            </w:pPr>
            <w:r w:rsidRPr="00EA5936">
              <w:rPr>
                <w:sz w:val="16"/>
              </w:rPr>
              <w:t>C4-221457</w:t>
            </w:r>
          </w:p>
        </w:tc>
      </w:tr>
      <w:tr w:rsidR="00EA5936" w:rsidRPr="00EA5936" w14:paraId="09A3F08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31287" w14:textId="77777777" w:rsidR="00C84410" w:rsidRPr="00EA5936" w:rsidRDefault="00C84410" w:rsidP="00EA5936">
            <w:pPr>
              <w:pStyle w:val="TAL"/>
              <w:rPr>
                <w:sz w:val="16"/>
              </w:rPr>
            </w:pPr>
            <w:r w:rsidRPr="00EA5936">
              <w:rPr>
                <w:sz w:val="16"/>
              </w:rPr>
              <w:t>C4-221054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A8C39" w14:textId="77777777" w:rsidR="00C84410" w:rsidRPr="00EA5936" w:rsidRDefault="00C84410" w:rsidP="00EA5936">
            <w:pPr>
              <w:pStyle w:val="TAL"/>
              <w:rPr>
                <w:sz w:val="16"/>
              </w:rPr>
            </w:pPr>
            <w:r w:rsidRPr="00EA5936">
              <w:rPr>
                <w:sz w:val="16"/>
              </w:rPr>
              <w:t>SNPN impacts on NRF - DCS/CH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255F9"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9278C"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EE387" w14:textId="77777777" w:rsidR="00C84410" w:rsidRPr="00EA5936" w:rsidRDefault="00C84410" w:rsidP="00EA5936">
            <w:pPr>
              <w:pStyle w:val="TAL"/>
              <w:rPr>
                <w:sz w:val="16"/>
              </w:rPr>
            </w:pPr>
            <w:r w:rsidRPr="00EA5936">
              <w:rPr>
                <w:sz w:val="16"/>
              </w:rPr>
              <w:t>C4-220316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B7854" w14:textId="77777777" w:rsidR="00C84410" w:rsidRPr="00EA5936" w:rsidRDefault="00C84410" w:rsidP="00EA5936">
            <w:pPr>
              <w:pStyle w:val="TAL"/>
              <w:rPr>
                <w:sz w:val="16"/>
              </w:rPr>
            </w:pPr>
            <w:r w:rsidRPr="00EA5936">
              <w:rPr>
                <w:sz w:val="16"/>
              </w:rPr>
              <w:t>C4-221532, C4-221533</w:t>
            </w:r>
          </w:p>
        </w:tc>
      </w:tr>
      <w:tr w:rsidR="00EA5936" w:rsidRPr="00EA5936" w14:paraId="4CA0FBB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F45DA" w14:textId="77777777" w:rsidR="00C84410" w:rsidRPr="00EA5936" w:rsidRDefault="00C84410" w:rsidP="00EA5936">
            <w:pPr>
              <w:pStyle w:val="TAL"/>
              <w:rPr>
                <w:sz w:val="16"/>
              </w:rPr>
            </w:pPr>
            <w:r w:rsidRPr="00EA5936">
              <w:rPr>
                <w:sz w:val="16"/>
              </w:rPr>
              <w:t>C4-221055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7C219" w14:textId="77777777" w:rsidR="00C84410" w:rsidRPr="00EA5936" w:rsidRDefault="00C84410" w:rsidP="00EA5936">
            <w:pPr>
              <w:pStyle w:val="TAL"/>
              <w:rPr>
                <w:sz w:val="16"/>
              </w:rPr>
            </w:pPr>
            <w:r w:rsidRPr="00EA5936">
              <w:rPr>
                <w:sz w:val="16"/>
              </w:rPr>
              <w:t>Anonymous SUCI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DDCF9"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31686"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3D2E6"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E6837" w14:textId="77777777" w:rsidR="00C84410" w:rsidRPr="00EA5936" w:rsidRDefault="00C84410" w:rsidP="00EA5936">
            <w:pPr>
              <w:pStyle w:val="TAL"/>
              <w:rPr>
                <w:sz w:val="16"/>
              </w:rPr>
            </w:pPr>
          </w:p>
        </w:tc>
      </w:tr>
      <w:tr w:rsidR="00EA5936" w:rsidRPr="00EA5936" w14:paraId="65FB9F0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49CDA" w14:textId="77777777" w:rsidR="00C84410" w:rsidRPr="00EA5936" w:rsidRDefault="00C84410" w:rsidP="00EA5936">
            <w:pPr>
              <w:pStyle w:val="TAL"/>
              <w:rPr>
                <w:sz w:val="16"/>
              </w:rPr>
            </w:pPr>
            <w:r w:rsidRPr="00EA5936">
              <w:rPr>
                <w:sz w:val="16"/>
              </w:rPr>
              <w:t>C4-221056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23216" w14:textId="77777777" w:rsidR="00C84410" w:rsidRPr="00EA5936" w:rsidRDefault="00C84410" w:rsidP="00EA5936">
            <w:pPr>
              <w:pStyle w:val="TAL"/>
              <w:rPr>
                <w:sz w:val="16"/>
              </w:rPr>
            </w:pPr>
            <w:r w:rsidRPr="00EA5936">
              <w:rPr>
                <w:sz w:val="16"/>
              </w:rPr>
              <w:t>Anonymous SUCI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3622"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17C69"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E9B9E"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4BD36" w14:textId="77777777" w:rsidR="00C84410" w:rsidRPr="00EA5936" w:rsidRDefault="00C84410" w:rsidP="00EA5936">
            <w:pPr>
              <w:pStyle w:val="TAL"/>
              <w:rPr>
                <w:sz w:val="16"/>
              </w:rPr>
            </w:pPr>
          </w:p>
        </w:tc>
      </w:tr>
      <w:tr w:rsidR="00EA5936" w:rsidRPr="00EA5936" w14:paraId="23F521C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0A44B" w14:textId="77777777" w:rsidR="00C84410" w:rsidRPr="00EA5936" w:rsidRDefault="00C84410" w:rsidP="00EA5936">
            <w:pPr>
              <w:pStyle w:val="TAL"/>
              <w:rPr>
                <w:sz w:val="16"/>
              </w:rPr>
            </w:pPr>
            <w:r w:rsidRPr="00EA5936">
              <w:rPr>
                <w:sz w:val="16"/>
              </w:rPr>
              <w:t>C4-221057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B6F11" w14:textId="77777777" w:rsidR="00C84410" w:rsidRPr="00EA5936" w:rsidRDefault="00C84410" w:rsidP="00EA5936">
            <w:pPr>
              <w:pStyle w:val="TAL"/>
              <w:rPr>
                <w:sz w:val="16"/>
              </w:rPr>
            </w:pPr>
            <w:r w:rsidRPr="00EA5936">
              <w:rPr>
                <w:sz w:val="16"/>
              </w:rPr>
              <w:t>Adding 3GPP release indication to supportedFeatures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0C441"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57"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95CA4"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3F405" w14:textId="77777777" w:rsidR="00C84410" w:rsidRPr="00EA5936" w:rsidRDefault="00C84410" w:rsidP="00EA5936">
            <w:pPr>
              <w:pStyle w:val="TAL"/>
              <w:rPr>
                <w:sz w:val="16"/>
              </w:rPr>
            </w:pPr>
          </w:p>
        </w:tc>
      </w:tr>
      <w:tr w:rsidR="00EA5936" w:rsidRPr="00EA5936" w14:paraId="244DCCC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DD7D1" w14:textId="77777777" w:rsidR="00C84410" w:rsidRPr="00EA5936" w:rsidRDefault="00C84410" w:rsidP="00EA5936">
            <w:pPr>
              <w:pStyle w:val="TAL"/>
              <w:rPr>
                <w:sz w:val="16"/>
              </w:rPr>
            </w:pPr>
            <w:r w:rsidRPr="00EA5936">
              <w:rPr>
                <w:sz w:val="16"/>
              </w:rPr>
              <w:t>C4-221058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D1E74" w14:textId="77777777" w:rsidR="00C84410" w:rsidRPr="00EA5936" w:rsidRDefault="00C84410" w:rsidP="00EA5936">
            <w:pPr>
              <w:pStyle w:val="TAL"/>
              <w:rPr>
                <w:sz w:val="16"/>
              </w:rPr>
            </w:pPr>
            <w:r w:rsidRPr="00EA5936">
              <w:rPr>
                <w:sz w:val="16"/>
              </w:rPr>
              <w:t>Clarification of PVS FQDN for UE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62475" w14:textId="77777777" w:rsidR="00C84410" w:rsidRPr="00EA5936" w:rsidRDefault="00C84410" w:rsidP="00EA5936">
            <w:pPr>
              <w:pStyle w:val="TAL"/>
              <w:rPr>
                <w:sz w:val="16"/>
              </w:rPr>
            </w:pPr>
            <w:r w:rsidRPr="00EA5936">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14796"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43058"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F5431" w14:textId="77777777" w:rsidR="00C84410" w:rsidRPr="00EA5936" w:rsidRDefault="00C84410" w:rsidP="00EA5936">
            <w:pPr>
              <w:pStyle w:val="TAL"/>
              <w:rPr>
                <w:sz w:val="16"/>
              </w:rPr>
            </w:pPr>
            <w:r w:rsidRPr="00EA5936">
              <w:rPr>
                <w:sz w:val="16"/>
              </w:rPr>
              <w:t>C4-221636</w:t>
            </w:r>
          </w:p>
        </w:tc>
      </w:tr>
      <w:tr w:rsidR="00EA5936" w:rsidRPr="00EA5936" w14:paraId="7F4C48F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65E4A" w14:textId="77777777" w:rsidR="00C84410" w:rsidRPr="00EA5936" w:rsidRDefault="00C84410" w:rsidP="00EA5936">
            <w:pPr>
              <w:pStyle w:val="TAL"/>
              <w:rPr>
                <w:sz w:val="16"/>
              </w:rPr>
            </w:pPr>
            <w:r w:rsidRPr="00EA5936">
              <w:rPr>
                <w:sz w:val="16"/>
              </w:rPr>
              <w:t>C4-221059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C0EDC" w14:textId="77777777" w:rsidR="00C84410" w:rsidRPr="00EA5936" w:rsidRDefault="00C84410" w:rsidP="00EA5936">
            <w:pPr>
              <w:pStyle w:val="TAL"/>
              <w:rPr>
                <w:sz w:val="16"/>
              </w:rPr>
            </w:pPr>
            <w:r w:rsidRPr="00EA5936">
              <w:rPr>
                <w:sz w:val="16"/>
              </w:rPr>
              <w:t>Alignment of desription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2B676" w14:textId="77777777" w:rsidR="00C84410" w:rsidRPr="00EA5936" w:rsidRDefault="00C84410" w:rsidP="00EA5936">
            <w:pPr>
              <w:pStyle w:val="TAL"/>
              <w:rPr>
                <w:sz w:val="16"/>
              </w:rPr>
            </w:pPr>
            <w:r w:rsidRPr="00EA593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E8A9B"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84FE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EF50F" w14:textId="77777777" w:rsidR="00C84410" w:rsidRPr="00EA5936" w:rsidRDefault="00C84410" w:rsidP="00EA5936">
            <w:pPr>
              <w:pStyle w:val="TAL"/>
              <w:rPr>
                <w:sz w:val="16"/>
              </w:rPr>
            </w:pPr>
            <w:r w:rsidRPr="00EA5936">
              <w:rPr>
                <w:sz w:val="16"/>
              </w:rPr>
              <w:t>C4-221495</w:t>
            </w:r>
          </w:p>
        </w:tc>
      </w:tr>
      <w:tr w:rsidR="00EA5936" w:rsidRPr="00EA5936" w14:paraId="3000C1C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82A23" w14:textId="77777777" w:rsidR="00C84410" w:rsidRPr="00EA5936" w:rsidRDefault="00C84410" w:rsidP="00EA5936">
            <w:pPr>
              <w:pStyle w:val="TAL"/>
              <w:rPr>
                <w:sz w:val="16"/>
              </w:rPr>
            </w:pPr>
            <w:r w:rsidRPr="00EA5936">
              <w:rPr>
                <w:sz w:val="16"/>
              </w:rPr>
              <w:t>C4-221060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544AC" w14:textId="77777777" w:rsidR="00C84410" w:rsidRPr="00EA5936" w:rsidRDefault="00C84410" w:rsidP="00EA5936">
            <w:pPr>
              <w:pStyle w:val="TAL"/>
              <w:rPr>
                <w:sz w:val="16"/>
              </w:rPr>
            </w:pPr>
            <w:r w:rsidRPr="00EA5936">
              <w:rPr>
                <w:sz w:val="16"/>
              </w:rPr>
              <w:t>Initial draft of TS 29.cde MNP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87105"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4B44B"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5752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CB6E2" w14:textId="77777777" w:rsidR="00C84410" w:rsidRPr="00EA5936" w:rsidRDefault="00C84410" w:rsidP="00EA5936">
            <w:pPr>
              <w:pStyle w:val="TAL"/>
              <w:rPr>
                <w:sz w:val="16"/>
              </w:rPr>
            </w:pPr>
            <w:r w:rsidRPr="00EA5936">
              <w:rPr>
                <w:sz w:val="16"/>
              </w:rPr>
              <w:t>C4-221536</w:t>
            </w:r>
          </w:p>
        </w:tc>
      </w:tr>
      <w:tr w:rsidR="00EA5936" w:rsidRPr="00EA5936" w14:paraId="3E1144C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71303" w14:textId="77777777" w:rsidR="00C84410" w:rsidRPr="00EA5936" w:rsidRDefault="00C84410" w:rsidP="00EA5936">
            <w:pPr>
              <w:pStyle w:val="TAL"/>
              <w:rPr>
                <w:sz w:val="16"/>
              </w:rPr>
            </w:pPr>
            <w:r w:rsidRPr="00EA5936">
              <w:rPr>
                <w:sz w:val="16"/>
              </w:rPr>
              <w:t>C4-221061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12F83" w14:textId="77777777" w:rsidR="00C84410" w:rsidRPr="00EA5936" w:rsidRDefault="00C84410" w:rsidP="00EA5936">
            <w:pPr>
              <w:pStyle w:val="TAL"/>
              <w:rPr>
                <w:sz w:val="16"/>
              </w:rPr>
            </w:pPr>
            <w:r w:rsidRPr="00EA5936">
              <w:rPr>
                <w:sz w:val="16"/>
              </w:rPr>
              <w:t>Reachability for SMS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86AC4"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4A130"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8B348"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2D34E" w14:textId="77777777" w:rsidR="00C84410" w:rsidRPr="00EA5936" w:rsidRDefault="00C84410" w:rsidP="00EA5936">
            <w:pPr>
              <w:pStyle w:val="TAL"/>
              <w:rPr>
                <w:sz w:val="16"/>
              </w:rPr>
            </w:pPr>
          </w:p>
        </w:tc>
      </w:tr>
      <w:tr w:rsidR="00EA5936" w:rsidRPr="00EA5936" w14:paraId="4B5A5CB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97B23" w14:textId="77777777" w:rsidR="00C84410" w:rsidRPr="00EA5936" w:rsidRDefault="00C84410" w:rsidP="00EA5936">
            <w:pPr>
              <w:pStyle w:val="TAL"/>
              <w:rPr>
                <w:sz w:val="16"/>
              </w:rPr>
            </w:pPr>
            <w:r w:rsidRPr="00EA5936">
              <w:rPr>
                <w:sz w:val="16"/>
              </w:rPr>
              <w:t>C4-221062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5C190" w14:textId="77777777" w:rsidR="00C84410" w:rsidRPr="00EA5936" w:rsidRDefault="00C84410" w:rsidP="00EA5936">
            <w:pPr>
              <w:pStyle w:val="TAL"/>
              <w:rPr>
                <w:sz w:val="16"/>
              </w:rPr>
            </w:pPr>
            <w:r w:rsidRPr="00EA5936">
              <w:rPr>
                <w:sz w:val="16"/>
              </w:rPr>
              <w:t>Reachability for SMS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F6E9A"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2FA1C"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2013A"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5EE0E" w14:textId="77777777" w:rsidR="00C84410" w:rsidRPr="00EA5936" w:rsidRDefault="00C84410" w:rsidP="00EA5936">
            <w:pPr>
              <w:pStyle w:val="TAL"/>
              <w:rPr>
                <w:sz w:val="16"/>
              </w:rPr>
            </w:pPr>
          </w:p>
        </w:tc>
      </w:tr>
      <w:tr w:rsidR="00EA5936" w:rsidRPr="00EA5936" w14:paraId="00D38B7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392D9" w14:textId="77777777" w:rsidR="00C84410" w:rsidRPr="00EA5936" w:rsidRDefault="00C84410" w:rsidP="00EA5936">
            <w:pPr>
              <w:pStyle w:val="TAL"/>
              <w:rPr>
                <w:sz w:val="16"/>
              </w:rPr>
            </w:pPr>
            <w:r w:rsidRPr="00EA5936">
              <w:rPr>
                <w:sz w:val="16"/>
              </w:rPr>
              <w:t>C4-221063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57BC6" w14:textId="77777777" w:rsidR="00C84410" w:rsidRPr="00EA5936" w:rsidRDefault="00C84410" w:rsidP="00EA5936">
            <w:pPr>
              <w:pStyle w:val="TAL"/>
              <w:rPr>
                <w:sz w:val="16"/>
              </w:rPr>
            </w:pPr>
            <w:r w:rsidRPr="00EA5936">
              <w:rPr>
                <w:sz w:val="16"/>
              </w:rPr>
              <w:t>Reachability for SMS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A5F2D"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2321E"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96A9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BC7F9" w14:textId="77777777" w:rsidR="00C84410" w:rsidRPr="00EA5936" w:rsidRDefault="00C84410" w:rsidP="00EA5936">
            <w:pPr>
              <w:pStyle w:val="TAL"/>
              <w:rPr>
                <w:sz w:val="16"/>
              </w:rPr>
            </w:pPr>
          </w:p>
        </w:tc>
      </w:tr>
      <w:tr w:rsidR="00EA5936" w:rsidRPr="00EA5936" w14:paraId="39D0A97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A9013" w14:textId="77777777" w:rsidR="00C84410" w:rsidRPr="00EA5936" w:rsidRDefault="00C84410" w:rsidP="00EA5936">
            <w:pPr>
              <w:pStyle w:val="TAL"/>
              <w:rPr>
                <w:sz w:val="16"/>
              </w:rPr>
            </w:pPr>
            <w:r w:rsidRPr="00EA5936">
              <w:rPr>
                <w:sz w:val="16"/>
              </w:rPr>
              <w:t>C4-221064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6110E" w14:textId="77777777" w:rsidR="00C84410" w:rsidRPr="00EA5936" w:rsidRDefault="00C84410" w:rsidP="00EA5936">
            <w:pPr>
              <w:pStyle w:val="TAL"/>
              <w:rPr>
                <w:sz w:val="16"/>
              </w:rPr>
            </w:pPr>
            <w:r w:rsidRPr="00EA5936">
              <w:rPr>
                <w:sz w:val="16"/>
              </w:rPr>
              <w:t>Reachability for SMS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91776"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5C761"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ED95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39C52" w14:textId="77777777" w:rsidR="00C84410" w:rsidRPr="00EA5936" w:rsidRDefault="00C84410" w:rsidP="00EA5936">
            <w:pPr>
              <w:pStyle w:val="TAL"/>
              <w:rPr>
                <w:sz w:val="16"/>
              </w:rPr>
            </w:pPr>
          </w:p>
        </w:tc>
      </w:tr>
      <w:tr w:rsidR="00EA5936" w:rsidRPr="00EA5936" w14:paraId="637912C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306FD" w14:textId="77777777" w:rsidR="00C84410" w:rsidRPr="00EA5936" w:rsidRDefault="00C84410" w:rsidP="00EA5936">
            <w:pPr>
              <w:pStyle w:val="TAL"/>
              <w:rPr>
                <w:sz w:val="16"/>
              </w:rPr>
            </w:pPr>
            <w:r w:rsidRPr="00EA5936">
              <w:rPr>
                <w:sz w:val="16"/>
              </w:rPr>
              <w:t>C4-221065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FE4F0" w14:textId="77777777" w:rsidR="00C84410" w:rsidRPr="00EA5936" w:rsidRDefault="00C84410" w:rsidP="00EA5936">
            <w:pPr>
              <w:pStyle w:val="TAL"/>
              <w:rPr>
                <w:sz w:val="16"/>
              </w:rPr>
            </w:pPr>
            <w:r w:rsidRPr="00EA5936">
              <w:rPr>
                <w:sz w:val="16"/>
              </w:rPr>
              <w:t>Correction to 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E9A8A" w14:textId="77777777" w:rsidR="00C84410" w:rsidRPr="00EA5936" w:rsidRDefault="00C84410" w:rsidP="00EA5936">
            <w:pPr>
              <w:pStyle w:val="TAL"/>
              <w:rPr>
                <w:sz w:val="16"/>
              </w:rPr>
            </w:pPr>
            <w:r w:rsidRPr="00EA5936">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B6153"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161A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D1059" w14:textId="77777777" w:rsidR="00C84410" w:rsidRPr="00EA5936" w:rsidRDefault="00C84410" w:rsidP="00EA5936">
            <w:pPr>
              <w:pStyle w:val="TAL"/>
              <w:rPr>
                <w:sz w:val="16"/>
              </w:rPr>
            </w:pPr>
          </w:p>
        </w:tc>
      </w:tr>
      <w:tr w:rsidR="00EA5936" w:rsidRPr="00EA5936" w14:paraId="2E2F0A1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149A9" w14:textId="77777777" w:rsidR="00C84410" w:rsidRPr="00EA5936" w:rsidRDefault="00C84410" w:rsidP="00EA5936">
            <w:pPr>
              <w:pStyle w:val="TAL"/>
              <w:rPr>
                <w:sz w:val="16"/>
              </w:rPr>
            </w:pPr>
            <w:r w:rsidRPr="00EA5936">
              <w:rPr>
                <w:sz w:val="16"/>
              </w:rPr>
              <w:t>C4-221066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3A02E" w14:textId="77777777" w:rsidR="00C84410" w:rsidRPr="00EA5936" w:rsidRDefault="00C84410" w:rsidP="00EA5936">
            <w:pPr>
              <w:pStyle w:val="TAL"/>
              <w:rPr>
                <w:sz w:val="16"/>
              </w:rPr>
            </w:pPr>
            <w:r w:rsidRPr="00EA5936">
              <w:rPr>
                <w:sz w:val="16"/>
              </w:rPr>
              <w:t>Default value for noEeSubscriptionInd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4B8A3"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C1A56"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B15E8"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435C1" w14:textId="77777777" w:rsidR="00C84410" w:rsidRPr="00EA5936" w:rsidRDefault="00C84410" w:rsidP="00EA5936">
            <w:pPr>
              <w:pStyle w:val="TAL"/>
              <w:rPr>
                <w:sz w:val="16"/>
              </w:rPr>
            </w:pPr>
            <w:r w:rsidRPr="00EA5936">
              <w:rPr>
                <w:sz w:val="16"/>
              </w:rPr>
              <w:t>C4-221464</w:t>
            </w:r>
          </w:p>
        </w:tc>
      </w:tr>
      <w:tr w:rsidR="00EA5936" w:rsidRPr="00EA5936" w14:paraId="05836A3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34AE1" w14:textId="77777777" w:rsidR="00C84410" w:rsidRPr="00EA5936" w:rsidRDefault="00C84410" w:rsidP="00EA5936">
            <w:pPr>
              <w:pStyle w:val="TAL"/>
              <w:rPr>
                <w:sz w:val="16"/>
              </w:rPr>
            </w:pPr>
            <w:r w:rsidRPr="00EA5936">
              <w:rPr>
                <w:sz w:val="16"/>
              </w:rPr>
              <w:t>C4-221067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C85DC" w14:textId="77777777" w:rsidR="00C84410" w:rsidRPr="00EA5936" w:rsidRDefault="00C84410" w:rsidP="00EA5936">
            <w:pPr>
              <w:pStyle w:val="TAL"/>
              <w:rPr>
                <w:sz w:val="16"/>
              </w:rPr>
            </w:pPr>
            <w:r w:rsidRPr="00EA5936">
              <w:rPr>
                <w:sz w:val="16"/>
              </w:rPr>
              <w:t>Default value for noEeSubscriptionInd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826E2"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87D67"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F8EF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C7C90" w14:textId="77777777" w:rsidR="00C84410" w:rsidRPr="00EA5936" w:rsidRDefault="00C84410" w:rsidP="00EA5936">
            <w:pPr>
              <w:pStyle w:val="TAL"/>
              <w:rPr>
                <w:sz w:val="16"/>
              </w:rPr>
            </w:pPr>
            <w:r w:rsidRPr="00EA5936">
              <w:rPr>
                <w:sz w:val="16"/>
              </w:rPr>
              <w:t>C4-221465</w:t>
            </w:r>
          </w:p>
        </w:tc>
      </w:tr>
      <w:tr w:rsidR="00EA5936" w:rsidRPr="00EA5936" w14:paraId="1B6D2EC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DB763" w14:textId="77777777" w:rsidR="00C84410" w:rsidRPr="00EA5936" w:rsidRDefault="00C84410" w:rsidP="00EA5936">
            <w:pPr>
              <w:pStyle w:val="TAL"/>
              <w:rPr>
                <w:sz w:val="16"/>
              </w:rPr>
            </w:pPr>
            <w:r w:rsidRPr="00EA5936">
              <w:rPr>
                <w:sz w:val="16"/>
              </w:rPr>
              <w:t>C4-221068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125C8" w14:textId="77777777" w:rsidR="00C84410" w:rsidRPr="00EA5936" w:rsidRDefault="00C84410" w:rsidP="00EA5936">
            <w:pPr>
              <w:pStyle w:val="TAL"/>
              <w:rPr>
                <w:sz w:val="16"/>
              </w:rPr>
            </w:pPr>
            <w:r w:rsidRPr="00EA5936">
              <w:rPr>
                <w:sz w:val="16"/>
              </w:rPr>
              <w:t>ABNF correction for binding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35B2C"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D87F2"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5043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E84E6" w14:textId="77777777" w:rsidR="00C84410" w:rsidRPr="00EA5936" w:rsidRDefault="00C84410" w:rsidP="00EA5936">
            <w:pPr>
              <w:pStyle w:val="TAL"/>
              <w:rPr>
                <w:sz w:val="16"/>
              </w:rPr>
            </w:pPr>
          </w:p>
        </w:tc>
      </w:tr>
      <w:tr w:rsidR="00EA5936" w:rsidRPr="00EA5936" w14:paraId="2553166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7EC6B" w14:textId="77777777" w:rsidR="00C84410" w:rsidRPr="00EA5936" w:rsidRDefault="00C84410" w:rsidP="00EA5936">
            <w:pPr>
              <w:pStyle w:val="TAL"/>
              <w:rPr>
                <w:sz w:val="16"/>
              </w:rPr>
            </w:pPr>
            <w:r w:rsidRPr="00EA5936">
              <w:rPr>
                <w:sz w:val="16"/>
              </w:rPr>
              <w:t>C4-221069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5AF32" w14:textId="77777777" w:rsidR="00C84410" w:rsidRPr="00EA5936" w:rsidRDefault="00C84410" w:rsidP="00EA5936">
            <w:pPr>
              <w:pStyle w:val="TAL"/>
              <w:rPr>
                <w:sz w:val="16"/>
              </w:rPr>
            </w:pPr>
            <w:r w:rsidRPr="00EA5936">
              <w:rPr>
                <w:sz w:val="16"/>
              </w:rPr>
              <w:t>ABNF correction for binding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E156"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787B9"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E71C3"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3076" w14:textId="77777777" w:rsidR="00C84410" w:rsidRPr="00EA5936" w:rsidRDefault="00C84410" w:rsidP="00EA5936">
            <w:pPr>
              <w:pStyle w:val="TAL"/>
              <w:rPr>
                <w:sz w:val="16"/>
              </w:rPr>
            </w:pPr>
          </w:p>
        </w:tc>
      </w:tr>
      <w:tr w:rsidR="00EA5936" w:rsidRPr="00EA5936" w14:paraId="00945BB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E5649" w14:textId="77777777" w:rsidR="00C84410" w:rsidRPr="00EA5936" w:rsidRDefault="00C84410" w:rsidP="00EA5936">
            <w:pPr>
              <w:pStyle w:val="TAL"/>
              <w:rPr>
                <w:sz w:val="16"/>
              </w:rPr>
            </w:pPr>
            <w:r w:rsidRPr="00EA5936">
              <w:rPr>
                <w:sz w:val="16"/>
              </w:rPr>
              <w:t>C4-221070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12090" w14:textId="77777777" w:rsidR="00C84410" w:rsidRPr="00EA5936" w:rsidRDefault="00C84410" w:rsidP="00EA5936">
            <w:pPr>
              <w:pStyle w:val="TAL"/>
              <w:rPr>
                <w:sz w:val="16"/>
              </w:rPr>
            </w:pPr>
            <w:r w:rsidRPr="00EA5936">
              <w:rPr>
                <w:sz w:val="16"/>
              </w:rPr>
              <w:t>ABNF correction for max forwarding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AF978"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16389"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44AA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8266" w14:textId="77777777" w:rsidR="00C84410" w:rsidRPr="00EA5936" w:rsidRDefault="00C84410" w:rsidP="00EA5936">
            <w:pPr>
              <w:pStyle w:val="TAL"/>
              <w:rPr>
                <w:sz w:val="16"/>
              </w:rPr>
            </w:pPr>
          </w:p>
        </w:tc>
      </w:tr>
      <w:tr w:rsidR="00EA5936" w:rsidRPr="00EA5936" w14:paraId="136C5FE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E90EE" w14:textId="77777777" w:rsidR="00C84410" w:rsidRPr="00EA5936" w:rsidRDefault="00C84410" w:rsidP="00EA5936">
            <w:pPr>
              <w:pStyle w:val="TAL"/>
              <w:rPr>
                <w:sz w:val="16"/>
              </w:rPr>
            </w:pPr>
            <w:r w:rsidRPr="00EA5936">
              <w:rPr>
                <w:sz w:val="16"/>
              </w:rPr>
              <w:t>C4-221071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AEF6D" w14:textId="77777777" w:rsidR="00C84410" w:rsidRPr="00EA5936" w:rsidRDefault="00C84410" w:rsidP="00EA5936">
            <w:pPr>
              <w:pStyle w:val="TAL"/>
              <w:rPr>
                <w:sz w:val="16"/>
              </w:rPr>
            </w:pPr>
            <w:r w:rsidRPr="00EA5936">
              <w:rPr>
                <w:sz w:val="16"/>
              </w:rPr>
              <w:t>SEPP Error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FFC4B"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E9EF6"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53BC8"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31729" w14:textId="77777777" w:rsidR="00C84410" w:rsidRPr="00EA5936" w:rsidRDefault="00C84410" w:rsidP="00EA5936">
            <w:pPr>
              <w:pStyle w:val="TAL"/>
              <w:rPr>
                <w:sz w:val="16"/>
              </w:rPr>
            </w:pPr>
          </w:p>
        </w:tc>
      </w:tr>
      <w:tr w:rsidR="00EA5936" w:rsidRPr="00EA5936" w14:paraId="6689F18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7085D" w14:textId="77777777" w:rsidR="00C84410" w:rsidRPr="00EA5936" w:rsidRDefault="00C84410" w:rsidP="00EA5936">
            <w:pPr>
              <w:pStyle w:val="TAL"/>
              <w:rPr>
                <w:sz w:val="16"/>
              </w:rPr>
            </w:pPr>
            <w:r w:rsidRPr="00EA5936">
              <w:rPr>
                <w:sz w:val="16"/>
              </w:rPr>
              <w:t>C4-221072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8B885" w14:textId="77777777" w:rsidR="00C84410" w:rsidRPr="00EA5936" w:rsidRDefault="00C84410" w:rsidP="00EA5936">
            <w:pPr>
              <w:pStyle w:val="TAL"/>
              <w:rPr>
                <w:sz w:val="16"/>
              </w:rPr>
            </w:pPr>
            <w:r w:rsidRPr="00EA5936">
              <w:rPr>
                <w:sz w:val="16"/>
              </w:rPr>
              <w:t>ServiceName data type extension to cover the missing NEF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B8CE6"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93170"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A8661"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21844" w14:textId="77777777" w:rsidR="00C84410" w:rsidRPr="00EA5936" w:rsidRDefault="00C84410" w:rsidP="00EA5936">
            <w:pPr>
              <w:pStyle w:val="TAL"/>
              <w:rPr>
                <w:sz w:val="16"/>
              </w:rPr>
            </w:pPr>
          </w:p>
        </w:tc>
      </w:tr>
      <w:tr w:rsidR="00EA5936" w:rsidRPr="00EA5936" w14:paraId="1FA05F1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36F3B" w14:textId="77777777" w:rsidR="00C84410" w:rsidRPr="00EA5936" w:rsidRDefault="00C84410" w:rsidP="00EA5936">
            <w:pPr>
              <w:pStyle w:val="TAL"/>
              <w:rPr>
                <w:sz w:val="16"/>
              </w:rPr>
            </w:pPr>
            <w:r w:rsidRPr="00EA5936">
              <w:rPr>
                <w:sz w:val="16"/>
              </w:rPr>
              <w:t>C4-221073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F0432" w14:textId="77777777" w:rsidR="00C84410" w:rsidRPr="00EA5936" w:rsidRDefault="00C84410" w:rsidP="00EA5936">
            <w:pPr>
              <w:pStyle w:val="TAL"/>
              <w:rPr>
                <w:sz w:val="16"/>
              </w:rPr>
            </w:pPr>
            <w:r w:rsidRPr="00EA5936">
              <w:rPr>
                <w:sz w:val="16"/>
              </w:rPr>
              <w:t>ServiceName data type extension to cover the missing NEF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0E33B"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A2C05"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790A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4885E" w14:textId="77777777" w:rsidR="00C84410" w:rsidRPr="00EA5936" w:rsidRDefault="00C84410" w:rsidP="00EA5936">
            <w:pPr>
              <w:pStyle w:val="TAL"/>
              <w:rPr>
                <w:sz w:val="16"/>
              </w:rPr>
            </w:pPr>
          </w:p>
        </w:tc>
      </w:tr>
      <w:tr w:rsidR="00EA5936" w:rsidRPr="00EA5936" w14:paraId="4B8FA3D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D6A4B" w14:textId="77777777" w:rsidR="00C84410" w:rsidRPr="00EA5936" w:rsidRDefault="00C84410" w:rsidP="00EA5936">
            <w:pPr>
              <w:pStyle w:val="TAL"/>
              <w:rPr>
                <w:sz w:val="16"/>
              </w:rPr>
            </w:pPr>
            <w:r w:rsidRPr="00EA5936">
              <w:rPr>
                <w:sz w:val="16"/>
              </w:rPr>
              <w:t>C4-221074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3B722" w14:textId="77777777" w:rsidR="00C84410" w:rsidRPr="00EA5936" w:rsidRDefault="00C84410" w:rsidP="00EA5936">
            <w:pPr>
              <w:pStyle w:val="TAL"/>
              <w:rPr>
                <w:sz w:val="16"/>
              </w:rPr>
            </w:pPr>
            <w:r w:rsidRPr="00EA5936">
              <w:rPr>
                <w:sz w:val="16"/>
              </w:rPr>
              <w:t>Additional source in Access Token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55ECE"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2DB4E" w14:textId="77777777" w:rsidR="00C84410" w:rsidRPr="00EA5936" w:rsidRDefault="00C84410" w:rsidP="00EA5936">
            <w:pPr>
              <w:pStyle w:val="TAL"/>
              <w:rPr>
                <w:sz w:val="16"/>
              </w:rPr>
            </w:pPr>
            <w:r w:rsidRPr="00EA593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40A5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D7EA1" w14:textId="77777777" w:rsidR="00C84410" w:rsidRPr="00EA5936" w:rsidRDefault="00C84410" w:rsidP="00EA5936">
            <w:pPr>
              <w:pStyle w:val="TAL"/>
              <w:rPr>
                <w:sz w:val="16"/>
              </w:rPr>
            </w:pPr>
          </w:p>
        </w:tc>
      </w:tr>
      <w:tr w:rsidR="00EA5936" w:rsidRPr="00EA5936" w14:paraId="1BD0319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DD954" w14:textId="77777777" w:rsidR="00C84410" w:rsidRPr="00EA5936" w:rsidRDefault="00C84410" w:rsidP="00EA5936">
            <w:pPr>
              <w:pStyle w:val="TAL"/>
              <w:rPr>
                <w:sz w:val="16"/>
              </w:rPr>
            </w:pPr>
            <w:r w:rsidRPr="00EA5936">
              <w:rPr>
                <w:sz w:val="16"/>
              </w:rPr>
              <w:t>C4-221075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76460" w14:textId="77777777" w:rsidR="00C84410" w:rsidRPr="00EA5936" w:rsidRDefault="00C84410" w:rsidP="00EA5936">
            <w:pPr>
              <w:pStyle w:val="TAL"/>
              <w:rPr>
                <w:sz w:val="16"/>
              </w:rPr>
            </w:pPr>
            <w:r w:rsidRPr="00EA5936">
              <w:rPr>
                <w:sz w:val="16"/>
              </w:rPr>
              <w:t>Clarification on SEPP uses in inter PLMN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29031"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26F0E" w14:textId="77777777" w:rsidR="00C84410" w:rsidRPr="00EA5936" w:rsidRDefault="00C84410" w:rsidP="00EA5936">
            <w:pPr>
              <w:pStyle w:val="TAL"/>
              <w:rPr>
                <w:sz w:val="16"/>
              </w:rPr>
            </w:pPr>
            <w:r w:rsidRPr="00EA593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B625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7D5C2" w14:textId="77777777" w:rsidR="00C84410" w:rsidRPr="00EA5936" w:rsidRDefault="00C84410" w:rsidP="00EA5936">
            <w:pPr>
              <w:pStyle w:val="TAL"/>
              <w:rPr>
                <w:sz w:val="16"/>
              </w:rPr>
            </w:pPr>
          </w:p>
        </w:tc>
      </w:tr>
      <w:tr w:rsidR="00EA5936" w:rsidRPr="00EA5936" w14:paraId="615CD2C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B5DF4" w14:textId="77777777" w:rsidR="00C84410" w:rsidRPr="00EA5936" w:rsidRDefault="00C84410" w:rsidP="00EA5936">
            <w:pPr>
              <w:pStyle w:val="TAL"/>
              <w:rPr>
                <w:sz w:val="16"/>
              </w:rPr>
            </w:pPr>
            <w:r w:rsidRPr="00EA5936">
              <w:rPr>
                <w:sz w:val="16"/>
              </w:rPr>
              <w:t>C4-221076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019EE" w14:textId="77777777" w:rsidR="00C84410" w:rsidRPr="00EA5936" w:rsidRDefault="00C84410" w:rsidP="00EA5936">
            <w:pPr>
              <w:pStyle w:val="TAL"/>
              <w:rPr>
                <w:sz w:val="16"/>
              </w:rPr>
            </w:pPr>
            <w:r w:rsidRPr="00EA5936">
              <w:rPr>
                <w:sz w:val="16"/>
              </w:rPr>
              <w:t>Clarification on SEPP uses in inter PLMN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F9374"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8BABC" w14:textId="77777777" w:rsidR="00C84410" w:rsidRPr="00EA5936" w:rsidRDefault="00C84410" w:rsidP="00EA5936">
            <w:pPr>
              <w:pStyle w:val="TAL"/>
              <w:rPr>
                <w:sz w:val="16"/>
              </w:rPr>
            </w:pPr>
            <w:r w:rsidRPr="00EA593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07FD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5F249" w14:textId="77777777" w:rsidR="00C84410" w:rsidRPr="00EA5936" w:rsidRDefault="00C84410" w:rsidP="00EA5936">
            <w:pPr>
              <w:pStyle w:val="TAL"/>
              <w:rPr>
                <w:sz w:val="16"/>
              </w:rPr>
            </w:pPr>
          </w:p>
        </w:tc>
      </w:tr>
      <w:tr w:rsidR="00EA5936" w:rsidRPr="00EA5936" w14:paraId="6DA83C2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F0A96" w14:textId="77777777" w:rsidR="00C84410" w:rsidRPr="00EA5936" w:rsidRDefault="00C84410" w:rsidP="00EA5936">
            <w:pPr>
              <w:pStyle w:val="TAL"/>
              <w:rPr>
                <w:sz w:val="16"/>
              </w:rPr>
            </w:pPr>
            <w:r w:rsidRPr="00EA5936">
              <w:rPr>
                <w:sz w:val="16"/>
              </w:rPr>
              <w:t>C4-221077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604B7" w14:textId="77777777" w:rsidR="00C84410" w:rsidRPr="00EA5936" w:rsidRDefault="00C84410" w:rsidP="00EA5936">
            <w:pPr>
              <w:pStyle w:val="TAL"/>
              <w:rPr>
                <w:sz w:val="16"/>
              </w:rPr>
            </w:pPr>
            <w:r w:rsidRPr="00EA5936">
              <w:rPr>
                <w:sz w:val="16"/>
              </w:rPr>
              <w:t>Adding Missing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FD3B8"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A21C5"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E59EE"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CF7B9" w14:textId="77777777" w:rsidR="00C84410" w:rsidRPr="00EA5936" w:rsidRDefault="00C84410" w:rsidP="00EA5936">
            <w:pPr>
              <w:pStyle w:val="TAL"/>
              <w:rPr>
                <w:sz w:val="16"/>
              </w:rPr>
            </w:pPr>
          </w:p>
        </w:tc>
      </w:tr>
      <w:tr w:rsidR="00EA5936" w:rsidRPr="00EA5936" w14:paraId="6F981AB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7F2F0" w14:textId="77777777" w:rsidR="00C84410" w:rsidRPr="00EA5936" w:rsidRDefault="00C84410" w:rsidP="00EA5936">
            <w:pPr>
              <w:pStyle w:val="TAL"/>
              <w:rPr>
                <w:sz w:val="16"/>
              </w:rPr>
            </w:pPr>
            <w:r w:rsidRPr="00EA5936">
              <w:rPr>
                <w:sz w:val="16"/>
              </w:rPr>
              <w:t>C4-221078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FD481" w14:textId="77777777" w:rsidR="00C84410" w:rsidRPr="00EA5936" w:rsidRDefault="00C84410" w:rsidP="00EA5936">
            <w:pPr>
              <w:pStyle w:val="TAL"/>
              <w:rPr>
                <w:sz w:val="16"/>
              </w:rPr>
            </w:pPr>
            <w:r w:rsidRPr="00EA5936">
              <w:rPr>
                <w:sz w:val="16"/>
              </w:rPr>
              <w:t>Further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8213E" w14:textId="77777777" w:rsidR="00C84410" w:rsidRPr="00EA5936" w:rsidRDefault="00C84410" w:rsidP="00EA5936">
            <w:pPr>
              <w:pStyle w:val="TAL"/>
              <w:rPr>
                <w:sz w:val="16"/>
              </w:rPr>
            </w:pPr>
            <w:r w:rsidRPr="00EA5936">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03333"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8DFA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9D9DF" w14:textId="77777777" w:rsidR="00C84410" w:rsidRPr="00EA5936" w:rsidRDefault="00C84410" w:rsidP="00EA5936">
            <w:pPr>
              <w:pStyle w:val="TAL"/>
              <w:rPr>
                <w:sz w:val="16"/>
              </w:rPr>
            </w:pPr>
          </w:p>
        </w:tc>
      </w:tr>
      <w:tr w:rsidR="00EA5936" w:rsidRPr="00EA5936" w14:paraId="6485D39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71051" w14:textId="77777777" w:rsidR="00C84410" w:rsidRPr="00EA5936" w:rsidRDefault="00C84410" w:rsidP="00EA5936">
            <w:pPr>
              <w:pStyle w:val="TAL"/>
              <w:rPr>
                <w:sz w:val="16"/>
              </w:rPr>
            </w:pPr>
            <w:r w:rsidRPr="00EA5936">
              <w:rPr>
                <w:sz w:val="16"/>
              </w:rPr>
              <w:t>C4-221079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9C1DF" w14:textId="77777777" w:rsidR="00C84410" w:rsidRPr="00EA5936" w:rsidRDefault="00C84410" w:rsidP="00EA5936">
            <w:pPr>
              <w:pStyle w:val="TAL"/>
              <w:rPr>
                <w:sz w:val="16"/>
              </w:rPr>
            </w:pPr>
            <w:r w:rsidRPr="00EA5936">
              <w:rPr>
                <w:sz w:val="16"/>
              </w:rPr>
              <w:t>Reply-LS on Deletion of "ME support of SOR-CMCI" indicator during Nudm_SDM_Get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F8F09" w14:textId="77777777" w:rsidR="00C84410" w:rsidRPr="00EA5936" w:rsidRDefault="00C84410" w:rsidP="00EA5936">
            <w:pPr>
              <w:pStyle w:val="TAL"/>
              <w:rPr>
                <w:sz w:val="16"/>
              </w:rPr>
            </w:pPr>
            <w:r w:rsidRPr="00EA593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F0C09" w14:textId="77777777" w:rsidR="00C84410" w:rsidRPr="00EA5936" w:rsidRDefault="00C84410" w:rsidP="00EA5936">
            <w:pPr>
              <w:pStyle w:val="TAL"/>
              <w:rPr>
                <w:sz w:val="16"/>
              </w:rPr>
            </w:pPr>
            <w:r w:rsidRPr="00EA593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D7EDA"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832E7" w14:textId="77777777" w:rsidR="00C84410" w:rsidRPr="00EA5936" w:rsidRDefault="00C84410" w:rsidP="00EA5936">
            <w:pPr>
              <w:pStyle w:val="TAL"/>
              <w:rPr>
                <w:sz w:val="16"/>
              </w:rPr>
            </w:pPr>
          </w:p>
        </w:tc>
      </w:tr>
      <w:tr w:rsidR="00EA5936" w:rsidRPr="00EA5936" w14:paraId="51CE10C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2EB25" w14:textId="77777777" w:rsidR="00C84410" w:rsidRPr="00EA5936" w:rsidRDefault="00C84410" w:rsidP="00EA5936">
            <w:pPr>
              <w:pStyle w:val="TAL"/>
              <w:rPr>
                <w:sz w:val="16"/>
              </w:rPr>
            </w:pPr>
            <w:r w:rsidRPr="00EA5936">
              <w:rPr>
                <w:sz w:val="16"/>
              </w:rPr>
              <w:t>C4-221080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3D97C" w14:textId="77777777" w:rsidR="00C84410" w:rsidRPr="00EA5936" w:rsidRDefault="00C84410" w:rsidP="00EA5936">
            <w:pPr>
              <w:pStyle w:val="TAL"/>
              <w:rPr>
                <w:sz w:val="16"/>
              </w:rPr>
            </w:pPr>
            <w:r w:rsidRPr="00EA5936">
              <w:rPr>
                <w:sz w:val="16"/>
              </w:rPr>
              <w:t>Clarification to SdmSubscription with DNN/S-NSSAI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B4B61" w14:textId="77777777" w:rsidR="00C84410" w:rsidRPr="00EA5936" w:rsidRDefault="00C84410" w:rsidP="00EA5936">
            <w:pPr>
              <w:pStyle w:val="TAL"/>
              <w:rPr>
                <w:sz w:val="16"/>
              </w:rPr>
            </w:pPr>
            <w:r w:rsidRPr="00EA5936">
              <w:rPr>
                <w:sz w:val="16"/>
              </w:rPr>
              <w:t>Samsung, 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7A033" w14:textId="77777777" w:rsidR="00C84410" w:rsidRPr="00EA5936" w:rsidRDefault="00C84410" w:rsidP="00EA5936">
            <w:pPr>
              <w:pStyle w:val="TAL"/>
              <w:rPr>
                <w:sz w:val="16"/>
              </w:rPr>
            </w:pPr>
            <w:r w:rsidRPr="00EA593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9CE2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73B62" w14:textId="77777777" w:rsidR="00C84410" w:rsidRPr="00EA5936" w:rsidRDefault="00C84410" w:rsidP="00EA5936">
            <w:pPr>
              <w:pStyle w:val="TAL"/>
              <w:rPr>
                <w:sz w:val="16"/>
              </w:rPr>
            </w:pPr>
          </w:p>
        </w:tc>
      </w:tr>
      <w:tr w:rsidR="00EA5936" w:rsidRPr="00EA5936" w14:paraId="3BE6F5A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70EB1" w14:textId="77777777" w:rsidR="00C84410" w:rsidRPr="00EA5936" w:rsidRDefault="00C84410" w:rsidP="00EA5936">
            <w:pPr>
              <w:pStyle w:val="TAL"/>
              <w:rPr>
                <w:sz w:val="16"/>
              </w:rPr>
            </w:pPr>
            <w:r w:rsidRPr="00EA5936">
              <w:rPr>
                <w:sz w:val="16"/>
              </w:rPr>
              <w:t>C4-221081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B7910" w14:textId="77777777" w:rsidR="00C84410" w:rsidRPr="00EA5936" w:rsidRDefault="00C84410" w:rsidP="00EA5936">
            <w:pPr>
              <w:pStyle w:val="TAL"/>
              <w:rPr>
                <w:sz w:val="16"/>
              </w:rPr>
            </w:pPr>
            <w:r w:rsidRPr="00EA5936">
              <w:rPr>
                <w:sz w:val="16"/>
              </w:rPr>
              <w:t>Clarification to SdmSubscription with DNN/S-NSSAI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02FB5" w14:textId="77777777" w:rsidR="00C84410" w:rsidRPr="00EA5936" w:rsidRDefault="00C84410" w:rsidP="00EA5936">
            <w:pPr>
              <w:pStyle w:val="TAL"/>
              <w:rPr>
                <w:sz w:val="16"/>
              </w:rPr>
            </w:pPr>
            <w:r w:rsidRPr="00EA5936">
              <w:rPr>
                <w:sz w:val="16"/>
              </w:rPr>
              <w:t>Samsung, 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04E1" w14:textId="77777777" w:rsidR="00C84410" w:rsidRPr="00EA5936" w:rsidRDefault="00C84410" w:rsidP="00EA5936">
            <w:pPr>
              <w:pStyle w:val="TAL"/>
              <w:rPr>
                <w:sz w:val="16"/>
              </w:rPr>
            </w:pPr>
            <w:r w:rsidRPr="00EA593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EE236"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90D7A" w14:textId="77777777" w:rsidR="00C84410" w:rsidRPr="00EA5936" w:rsidRDefault="00C84410" w:rsidP="00EA5936">
            <w:pPr>
              <w:pStyle w:val="TAL"/>
              <w:rPr>
                <w:sz w:val="16"/>
              </w:rPr>
            </w:pPr>
          </w:p>
        </w:tc>
      </w:tr>
      <w:tr w:rsidR="00EA5936" w:rsidRPr="00EA5936" w14:paraId="60F5577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C17C9" w14:textId="77777777" w:rsidR="00C84410" w:rsidRPr="00EA5936" w:rsidRDefault="00C84410" w:rsidP="00EA5936">
            <w:pPr>
              <w:pStyle w:val="TAL"/>
              <w:rPr>
                <w:sz w:val="16"/>
              </w:rPr>
            </w:pPr>
            <w:r w:rsidRPr="00EA5936">
              <w:rPr>
                <w:sz w:val="16"/>
              </w:rPr>
              <w:t>C4-221082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9525D" w14:textId="77777777" w:rsidR="00C84410" w:rsidRPr="00EA5936" w:rsidRDefault="00C84410" w:rsidP="00EA5936">
            <w:pPr>
              <w:pStyle w:val="TAL"/>
              <w:rPr>
                <w:sz w:val="16"/>
              </w:rPr>
            </w:pPr>
            <w:r w:rsidRPr="00EA5936">
              <w:rPr>
                <w:sz w:val="16"/>
              </w:rPr>
              <w:t>HPLMN Control in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9732D" w14:textId="77777777" w:rsidR="00C84410" w:rsidRPr="00EA5936" w:rsidRDefault="00C84410" w:rsidP="00EA5936">
            <w:pPr>
              <w:pStyle w:val="TAL"/>
              <w:rPr>
                <w:sz w:val="16"/>
              </w:rPr>
            </w:pPr>
            <w:r w:rsidRPr="00EA5936">
              <w:rPr>
                <w:sz w:val="16"/>
              </w:rPr>
              <w:t>Samsung,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48ACB"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D7AEA"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155CC" w14:textId="77777777" w:rsidR="00C84410" w:rsidRPr="00EA5936" w:rsidRDefault="00C84410" w:rsidP="00EA5936">
            <w:pPr>
              <w:pStyle w:val="TAL"/>
              <w:rPr>
                <w:sz w:val="16"/>
              </w:rPr>
            </w:pPr>
          </w:p>
        </w:tc>
      </w:tr>
      <w:tr w:rsidR="00EA5936" w:rsidRPr="00EA5936" w14:paraId="602A555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845D8" w14:textId="77777777" w:rsidR="00C84410" w:rsidRPr="00EA5936" w:rsidRDefault="00C84410" w:rsidP="00EA5936">
            <w:pPr>
              <w:pStyle w:val="TAL"/>
              <w:rPr>
                <w:sz w:val="16"/>
              </w:rPr>
            </w:pPr>
            <w:r w:rsidRPr="00EA5936">
              <w:rPr>
                <w:sz w:val="16"/>
              </w:rPr>
              <w:t>C4-221083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C475D" w14:textId="77777777" w:rsidR="00C84410" w:rsidRPr="00EA5936" w:rsidRDefault="00C84410" w:rsidP="00EA5936">
            <w:pPr>
              <w:pStyle w:val="TAL"/>
              <w:rPr>
                <w:sz w:val="16"/>
              </w:rPr>
            </w:pPr>
            <w:r w:rsidRPr="00EA5936">
              <w:rPr>
                <w:sz w:val="16"/>
              </w:rPr>
              <w:t>HPLMN Control in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A70BB" w14:textId="77777777" w:rsidR="00C84410" w:rsidRPr="00EA5936" w:rsidRDefault="00C84410" w:rsidP="00EA5936">
            <w:pPr>
              <w:pStyle w:val="TAL"/>
              <w:rPr>
                <w:sz w:val="16"/>
              </w:rPr>
            </w:pPr>
            <w:r w:rsidRPr="00EA5936">
              <w:rPr>
                <w:sz w:val="16"/>
              </w:rPr>
              <w:t>Samsung,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3ADBE"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D3CF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7F18B" w14:textId="77777777" w:rsidR="00C84410" w:rsidRPr="00EA5936" w:rsidRDefault="00C84410" w:rsidP="00EA5936">
            <w:pPr>
              <w:pStyle w:val="TAL"/>
              <w:rPr>
                <w:sz w:val="16"/>
              </w:rPr>
            </w:pPr>
            <w:r w:rsidRPr="00EA5936">
              <w:rPr>
                <w:sz w:val="16"/>
              </w:rPr>
              <w:t>C4-221543</w:t>
            </w:r>
          </w:p>
        </w:tc>
      </w:tr>
      <w:tr w:rsidR="00EA5936" w:rsidRPr="00EA5936" w14:paraId="784249F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8970A" w14:textId="77777777" w:rsidR="00C84410" w:rsidRPr="00EA5936" w:rsidRDefault="00C84410" w:rsidP="00EA5936">
            <w:pPr>
              <w:pStyle w:val="TAL"/>
              <w:rPr>
                <w:sz w:val="16"/>
              </w:rPr>
            </w:pPr>
            <w:r w:rsidRPr="00EA5936">
              <w:rPr>
                <w:sz w:val="16"/>
              </w:rPr>
              <w:t>C4-221084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72974" w14:textId="77777777" w:rsidR="00C84410" w:rsidRPr="00EA5936" w:rsidRDefault="00C84410" w:rsidP="00EA5936">
            <w:pPr>
              <w:pStyle w:val="TAL"/>
              <w:rPr>
                <w:sz w:val="16"/>
              </w:rPr>
            </w:pPr>
            <w:r w:rsidRPr="00EA5936">
              <w:rPr>
                <w:sz w:val="16"/>
              </w:rPr>
              <w:t xml:space="preserve">NSAC during change of Access-type of a </w:t>
            </w:r>
            <w:r w:rsidRPr="00EA5936">
              <w:rPr>
                <w:sz w:val="16"/>
              </w:rPr>
              <w:lastRenderedPageBreak/>
              <w:t>PDU-Session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E4AA4" w14:textId="77777777" w:rsidR="00C84410" w:rsidRPr="00EA5936" w:rsidRDefault="00C84410" w:rsidP="00EA5936">
            <w:pPr>
              <w:pStyle w:val="TAL"/>
              <w:rPr>
                <w:sz w:val="16"/>
              </w:rPr>
            </w:pPr>
            <w:r w:rsidRPr="00EA5936">
              <w:rPr>
                <w:sz w:val="16"/>
              </w:rPr>
              <w:lastRenderedPageBreak/>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24706"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B9C0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D9321" w14:textId="77777777" w:rsidR="00C84410" w:rsidRPr="00EA5936" w:rsidRDefault="00C84410" w:rsidP="00EA5936">
            <w:pPr>
              <w:pStyle w:val="TAL"/>
              <w:rPr>
                <w:sz w:val="16"/>
              </w:rPr>
            </w:pPr>
            <w:r w:rsidRPr="00EA5936">
              <w:rPr>
                <w:sz w:val="16"/>
              </w:rPr>
              <w:t>C4-221421</w:t>
            </w:r>
          </w:p>
        </w:tc>
      </w:tr>
      <w:tr w:rsidR="00EA5936" w:rsidRPr="00EA5936" w14:paraId="655FC0F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CF8BA" w14:textId="77777777" w:rsidR="00C84410" w:rsidRPr="00EA5936" w:rsidRDefault="00C84410" w:rsidP="00EA5936">
            <w:pPr>
              <w:pStyle w:val="TAL"/>
              <w:rPr>
                <w:sz w:val="16"/>
              </w:rPr>
            </w:pPr>
            <w:r w:rsidRPr="00EA5936">
              <w:rPr>
                <w:sz w:val="16"/>
              </w:rPr>
              <w:t>C4-221085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EC99E" w14:textId="77777777" w:rsidR="00C84410" w:rsidRPr="00EA5936" w:rsidRDefault="00C84410" w:rsidP="00EA5936">
            <w:pPr>
              <w:pStyle w:val="TAL"/>
              <w:rPr>
                <w:sz w:val="16"/>
              </w:rPr>
            </w:pPr>
            <w:r w:rsidRPr="00EA5936">
              <w:rPr>
                <w:sz w:val="16"/>
              </w:rPr>
              <w:t>Correction to 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98844" w14:textId="77777777" w:rsidR="00C84410" w:rsidRPr="00EA5936" w:rsidRDefault="00C84410" w:rsidP="00EA5936">
            <w:pPr>
              <w:pStyle w:val="TAL"/>
              <w:rPr>
                <w:sz w:val="16"/>
              </w:rPr>
            </w:pPr>
            <w:r w:rsidRPr="00EA5936">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D78B1"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BC591"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7060C" w14:textId="77777777" w:rsidR="00C84410" w:rsidRPr="00EA5936" w:rsidRDefault="00C84410" w:rsidP="00EA5936">
            <w:pPr>
              <w:pStyle w:val="TAL"/>
              <w:rPr>
                <w:sz w:val="16"/>
              </w:rPr>
            </w:pPr>
          </w:p>
        </w:tc>
      </w:tr>
      <w:tr w:rsidR="00EA5936" w:rsidRPr="00EA5936" w14:paraId="270BB95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9BB70" w14:textId="77777777" w:rsidR="00C84410" w:rsidRPr="00EA5936" w:rsidRDefault="00C84410" w:rsidP="00EA5936">
            <w:pPr>
              <w:pStyle w:val="TAL"/>
              <w:rPr>
                <w:sz w:val="16"/>
              </w:rPr>
            </w:pPr>
            <w:r w:rsidRPr="00EA5936">
              <w:rPr>
                <w:sz w:val="16"/>
              </w:rPr>
              <w:t>C4-221086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88204" w14:textId="77777777" w:rsidR="00C84410" w:rsidRPr="00EA5936" w:rsidRDefault="00C84410" w:rsidP="00EA5936">
            <w:pPr>
              <w:pStyle w:val="TAL"/>
              <w:rPr>
                <w:sz w:val="16"/>
              </w:rPr>
            </w:pPr>
            <w:r w:rsidRPr="00EA5936">
              <w:rPr>
                <w:sz w:val="16"/>
              </w:rPr>
              <w:t>Correction to 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0B47D" w14:textId="77777777" w:rsidR="00C84410" w:rsidRPr="00EA5936" w:rsidRDefault="00C84410" w:rsidP="00EA5936">
            <w:pPr>
              <w:pStyle w:val="TAL"/>
              <w:rPr>
                <w:sz w:val="16"/>
              </w:rPr>
            </w:pPr>
            <w:r w:rsidRPr="00EA5936">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8DB81"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9B144"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24988" w14:textId="77777777" w:rsidR="00C84410" w:rsidRPr="00EA5936" w:rsidRDefault="00C84410" w:rsidP="00EA5936">
            <w:pPr>
              <w:pStyle w:val="TAL"/>
              <w:rPr>
                <w:sz w:val="16"/>
              </w:rPr>
            </w:pPr>
          </w:p>
        </w:tc>
      </w:tr>
      <w:tr w:rsidR="00EA5936" w:rsidRPr="00EA5936" w14:paraId="6D23671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28E76" w14:textId="77777777" w:rsidR="00C84410" w:rsidRPr="00EA5936" w:rsidRDefault="00C84410" w:rsidP="00EA5936">
            <w:pPr>
              <w:pStyle w:val="TAL"/>
              <w:rPr>
                <w:sz w:val="16"/>
              </w:rPr>
            </w:pPr>
            <w:r w:rsidRPr="00EA5936">
              <w:rPr>
                <w:sz w:val="16"/>
              </w:rPr>
              <w:t>C4-221087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FF366" w14:textId="77777777" w:rsidR="00C84410" w:rsidRPr="00EA5936" w:rsidRDefault="00C84410" w:rsidP="00EA5936">
            <w:pPr>
              <w:pStyle w:val="TAL"/>
              <w:rPr>
                <w:sz w:val="16"/>
              </w:rPr>
            </w:pPr>
            <w:r w:rsidRPr="00EA5936">
              <w:rPr>
                <w:sz w:val="16"/>
              </w:rPr>
              <w:t>Nssaa feature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9622E"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8352F"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D27F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1FDD3" w14:textId="77777777" w:rsidR="00C84410" w:rsidRPr="00EA5936" w:rsidRDefault="00C84410" w:rsidP="00EA5936">
            <w:pPr>
              <w:pStyle w:val="TAL"/>
              <w:rPr>
                <w:sz w:val="16"/>
              </w:rPr>
            </w:pPr>
            <w:r w:rsidRPr="00EA5936">
              <w:rPr>
                <w:sz w:val="16"/>
              </w:rPr>
              <w:t>C4-221466</w:t>
            </w:r>
          </w:p>
        </w:tc>
      </w:tr>
      <w:tr w:rsidR="00EA5936" w:rsidRPr="00EA5936" w14:paraId="606F292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786C0" w14:textId="77777777" w:rsidR="00C84410" w:rsidRPr="00EA5936" w:rsidRDefault="00C84410" w:rsidP="00EA5936">
            <w:pPr>
              <w:pStyle w:val="TAL"/>
              <w:rPr>
                <w:sz w:val="16"/>
              </w:rPr>
            </w:pPr>
            <w:r w:rsidRPr="00EA5936">
              <w:rPr>
                <w:sz w:val="16"/>
              </w:rPr>
              <w:t>C4-221088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924AE" w14:textId="77777777" w:rsidR="00C84410" w:rsidRPr="00EA5936" w:rsidRDefault="00C84410" w:rsidP="00EA5936">
            <w:pPr>
              <w:pStyle w:val="TAL"/>
              <w:rPr>
                <w:sz w:val="16"/>
              </w:rPr>
            </w:pPr>
            <w:r w:rsidRPr="00EA5936">
              <w:rPr>
                <w:sz w:val="16"/>
              </w:rPr>
              <w:t>Nssaa feature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0F224"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63223"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E212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A0CEF" w14:textId="77777777" w:rsidR="00C84410" w:rsidRPr="00EA5936" w:rsidRDefault="00C84410" w:rsidP="00EA5936">
            <w:pPr>
              <w:pStyle w:val="TAL"/>
              <w:rPr>
                <w:sz w:val="16"/>
              </w:rPr>
            </w:pPr>
            <w:r w:rsidRPr="00EA5936">
              <w:rPr>
                <w:sz w:val="16"/>
              </w:rPr>
              <w:t>C4-221467</w:t>
            </w:r>
          </w:p>
        </w:tc>
      </w:tr>
      <w:tr w:rsidR="00EA5936" w:rsidRPr="00EA5936" w14:paraId="73A5F86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9BE04" w14:textId="77777777" w:rsidR="00C84410" w:rsidRPr="00EA5936" w:rsidRDefault="00C84410" w:rsidP="00EA5936">
            <w:pPr>
              <w:pStyle w:val="TAL"/>
              <w:rPr>
                <w:sz w:val="16"/>
              </w:rPr>
            </w:pPr>
            <w:r w:rsidRPr="00EA5936">
              <w:rPr>
                <w:sz w:val="16"/>
              </w:rPr>
              <w:t>C4-221089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B6FEC" w14:textId="77777777" w:rsidR="00C84410" w:rsidRPr="00EA5936" w:rsidRDefault="00C84410" w:rsidP="00EA5936">
            <w:pPr>
              <w:pStyle w:val="TAL"/>
              <w:rPr>
                <w:sz w:val="16"/>
              </w:rPr>
            </w:pPr>
            <w:r w:rsidRPr="00EA5936">
              <w:rPr>
                <w:sz w:val="16"/>
              </w:rPr>
              <w:t>Missing path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1B415"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67382"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9E896"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CC2B2" w14:textId="77777777" w:rsidR="00C84410" w:rsidRPr="00EA5936" w:rsidRDefault="00C84410" w:rsidP="00EA5936">
            <w:pPr>
              <w:pStyle w:val="TAL"/>
              <w:rPr>
                <w:sz w:val="16"/>
              </w:rPr>
            </w:pPr>
          </w:p>
        </w:tc>
      </w:tr>
      <w:tr w:rsidR="00EA5936" w:rsidRPr="00EA5936" w14:paraId="6065991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7B481" w14:textId="77777777" w:rsidR="00C84410" w:rsidRPr="00EA5936" w:rsidRDefault="00C84410" w:rsidP="00EA5936">
            <w:pPr>
              <w:pStyle w:val="TAL"/>
              <w:rPr>
                <w:sz w:val="16"/>
              </w:rPr>
            </w:pPr>
            <w:r w:rsidRPr="00EA5936">
              <w:rPr>
                <w:sz w:val="16"/>
              </w:rPr>
              <w:t>C4-221090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4831F" w14:textId="77777777" w:rsidR="00C84410" w:rsidRPr="00EA5936" w:rsidRDefault="00C84410" w:rsidP="00EA5936">
            <w:pPr>
              <w:pStyle w:val="TAL"/>
              <w:rPr>
                <w:sz w:val="16"/>
              </w:rPr>
            </w:pPr>
            <w:r w:rsidRPr="00EA5936">
              <w:rPr>
                <w:sz w:val="16"/>
              </w:rPr>
              <w:t>Missing path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6EFF6"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096F2"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B8EF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782E7" w14:textId="77777777" w:rsidR="00C84410" w:rsidRPr="00EA5936" w:rsidRDefault="00C84410" w:rsidP="00EA5936">
            <w:pPr>
              <w:pStyle w:val="TAL"/>
              <w:rPr>
                <w:sz w:val="16"/>
              </w:rPr>
            </w:pPr>
          </w:p>
        </w:tc>
      </w:tr>
      <w:tr w:rsidR="00EA5936" w:rsidRPr="00EA5936" w14:paraId="1FFD7BA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F7BB3" w14:textId="77777777" w:rsidR="00C84410" w:rsidRPr="00EA5936" w:rsidRDefault="00C84410" w:rsidP="00EA5936">
            <w:pPr>
              <w:pStyle w:val="TAL"/>
              <w:rPr>
                <w:sz w:val="16"/>
              </w:rPr>
            </w:pPr>
            <w:r w:rsidRPr="00EA5936">
              <w:rPr>
                <w:sz w:val="16"/>
              </w:rPr>
              <w:t>C4-221091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9422A" w14:textId="77777777" w:rsidR="00C84410" w:rsidRPr="00EA5936" w:rsidRDefault="00C84410" w:rsidP="00EA5936">
            <w:pPr>
              <w:pStyle w:val="TAL"/>
              <w:rPr>
                <w:sz w:val="16"/>
              </w:rPr>
            </w:pPr>
            <w:r w:rsidRPr="00EA5936">
              <w:rPr>
                <w:sz w:val="16"/>
              </w:rPr>
              <w:t>Conditional SMSF de-registration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C31AF"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AB3AF"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C0163"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E1160" w14:textId="77777777" w:rsidR="00C84410" w:rsidRPr="00EA5936" w:rsidRDefault="00C84410" w:rsidP="00EA5936">
            <w:pPr>
              <w:pStyle w:val="TAL"/>
              <w:rPr>
                <w:sz w:val="16"/>
              </w:rPr>
            </w:pPr>
          </w:p>
        </w:tc>
      </w:tr>
      <w:tr w:rsidR="00EA5936" w:rsidRPr="00EA5936" w14:paraId="64F1938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C6464" w14:textId="77777777" w:rsidR="00C84410" w:rsidRPr="00EA5936" w:rsidRDefault="00C84410" w:rsidP="00EA5936">
            <w:pPr>
              <w:pStyle w:val="TAL"/>
              <w:rPr>
                <w:sz w:val="16"/>
              </w:rPr>
            </w:pPr>
            <w:r w:rsidRPr="00EA5936">
              <w:rPr>
                <w:sz w:val="16"/>
              </w:rPr>
              <w:t>C4-221092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4442A" w14:textId="77777777" w:rsidR="00C84410" w:rsidRPr="00EA5936" w:rsidRDefault="00C84410" w:rsidP="00EA5936">
            <w:pPr>
              <w:pStyle w:val="TAL"/>
              <w:rPr>
                <w:sz w:val="16"/>
              </w:rPr>
            </w:pPr>
            <w:r w:rsidRPr="00EA5936">
              <w:rPr>
                <w:sz w:val="16"/>
              </w:rPr>
              <w:t>Reset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7F86B"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1EFC6"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83CA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C5FBC" w14:textId="77777777" w:rsidR="00C84410" w:rsidRPr="00EA5936" w:rsidRDefault="00C84410" w:rsidP="00EA5936">
            <w:pPr>
              <w:pStyle w:val="TAL"/>
              <w:rPr>
                <w:sz w:val="16"/>
              </w:rPr>
            </w:pPr>
            <w:r w:rsidRPr="00EA5936">
              <w:rPr>
                <w:sz w:val="16"/>
              </w:rPr>
              <w:t>C4-221468</w:t>
            </w:r>
          </w:p>
        </w:tc>
      </w:tr>
      <w:tr w:rsidR="00EA5936" w:rsidRPr="00EA5936" w14:paraId="75A1F25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6636A" w14:textId="77777777" w:rsidR="00C84410" w:rsidRPr="00EA5936" w:rsidRDefault="00C84410" w:rsidP="00EA5936">
            <w:pPr>
              <w:pStyle w:val="TAL"/>
              <w:rPr>
                <w:sz w:val="16"/>
              </w:rPr>
            </w:pPr>
            <w:r w:rsidRPr="00EA5936">
              <w:rPr>
                <w:sz w:val="16"/>
              </w:rPr>
              <w:t>C4-221093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08F28" w14:textId="77777777" w:rsidR="00C84410" w:rsidRPr="00EA5936" w:rsidRDefault="00C84410" w:rsidP="00EA5936">
            <w:pPr>
              <w:pStyle w:val="TAL"/>
              <w:rPr>
                <w:sz w:val="16"/>
              </w:rPr>
            </w:pPr>
            <w:r w:rsidRPr="00EA5936">
              <w:rPr>
                <w:sz w:val="16"/>
              </w:rPr>
              <w:t>AUSF data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0CD77"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74990"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DF28E"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EF1E0" w14:textId="77777777" w:rsidR="00C84410" w:rsidRPr="00EA5936" w:rsidRDefault="00C84410" w:rsidP="00EA5936">
            <w:pPr>
              <w:pStyle w:val="TAL"/>
              <w:rPr>
                <w:sz w:val="16"/>
              </w:rPr>
            </w:pPr>
          </w:p>
        </w:tc>
      </w:tr>
      <w:tr w:rsidR="00EA5936" w:rsidRPr="00EA5936" w14:paraId="0E24735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BF1BD" w14:textId="77777777" w:rsidR="00C84410" w:rsidRPr="00EA5936" w:rsidRDefault="00C84410" w:rsidP="00EA5936">
            <w:pPr>
              <w:pStyle w:val="TAL"/>
              <w:rPr>
                <w:sz w:val="16"/>
              </w:rPr>
            </w:pPr>
            <w:r w:rsidRPr="00EA5936">
              <w:rPr>
                <w:sz w:val="16"/>
              </w:rPr>
              <w:t>C4-221094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5C795" w14:textId="77777777" w:rsidR="00C84410" w:rsidRPr="00EA5936" w:rsidRDefault="00C84410" w:rsidP="00EA5936">
            <w:pPr>
              <w:pStyle w:val="TAL"/>
              <w:rPr>
                <w:sz w:val="16"/>
              </w:rPr>
            </w:pPr>
            <w:r w:rsidRPr="00EA5936">
              <w:rPr>
                <w:sz w:val="16"/>
              </w:rPr>
              <w:t>AUSF data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69CDC"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C75F9"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680F6"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E3D59" w14:textId="77777777" w:rsidR="00C84410" w:rsidRPr="00EA5936" w:rsidRDefault="00C84410" w:rsidP="00EA5936">
            <w:pPr>
              <w:pStyle w:val="TAL"/>
              <w:rPr>
                <w:sz w:val="16"/>
              </w:rPr>
            </w:pPr>
          </w:p>
        </w:tc>
      </w:tr>
      <w:tr w:rsidR="00EA5936" w:rsidRPr="00EA5936" w14:paraId="326EFAC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8F186" w14:textId="77777777" w:rsidR="00C84410" w:rsidRPr="00EA5936" w:rsidRDefault="00C84410" w:rsidP="00EA5936">
            <w:pPr>
              <w:pStyle w:val="TAL"/>
              <w:rPr>
                <w:sz w:val="16"/>
              </w:rPr>
            </w:pPr>
            <w:r w:rsidRPr="00EA5936">
              <w:rPr>
                <w:sz w:val="16"/>
              </w:rPr>
              <w:t>C4-221095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66844" w14:textId="77777777" w:rsidR="00C84410" w:rsidRPr="00EA5936" w:rsidRDefault="00C84410" w:rsidP="00EA5936">
            <w:pPr>
              <w:pStyle w:val="TAL"/>
              <w:rPr>
                <w:sz w:val="16"/>
              </w:rPr>
            </w:pPr>
            <w:r w:rsidRPr="00EA5936">
              <w:rPr>
                <w:sz w:val="16"/>
              </w:rPr>
              <w:t>NSWO 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AB03A"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76B67"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016B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553DC" w14:textId="77777777" w:rsidR="00C84410" w:rsidRPr="00EA5936" w:rsidRDefault="00C84410" w:rsidP="00EA5936">
            <w:pPr>
              <w:pStyle w:val="TAL"/>
              <w:rPr>
                <w:sz w:val="16"/>
              </w:rPr>
            </w:pPr>
            <w:r w:rsidRPr="00EA5936">
              <w:rPr>
                <w:sz w:val="16"/>
              </w:rPr>
              <w:t>C4-221469</w:t>
            </w:r>
          </w:p>
        </w:tc>
      </w:tr>
      <w:tr w:rsidR="00EA5936" w:rsidRPr="00EA5936" w14:paraId="42F5FF5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7BF05" w14:textId="77777777" w:rsidR="00C84410" w:rsidRPr="00EA5936" w:rsidRDefault="00C84410" w:rsidP="00EA5936">
            <w:pPr>
              <w:pStyle w:val="TAL"/>
              <w:rPr>
                <w:sz w:val="16"/>
              </w:rPr>
            </w:pPr>
            <w:r w:rsidRPr="00EA5936">
              <w:rPr>
                <w:sz w:val="16"/>
              </w:rPr>
              <w:t>C4-221096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80006" w14:textId="77777777" w:rsidR="00C84410" w:rsidRPr="00EA5936" w:rsidRDefault="00C84410" w:rsidP="00EA5936">
            <w:pPr>
              <w:pStyle w:val="TAL"/>
              <w:rPr>
                <w:sz w:val="16"/>
              </w:rPr>
            </w:pPr>
            <w:r w:rsidRPr="00EA5936">
              <w:rPr>
                <w:sz w:val="16"/>
              </w:rPr>
              <w:t>Reuse of type Fqdn from 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5E4E3"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A91DC"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A8401"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70775" w14:textId="77777777" w:rsidR="00C84410" w:rsidRPr="00EA5936" w:rsidRDefault="00C84410" w:rsidP="00EA5936">
            <w:pPr>
              <w:pStyle w:val="TAL"/>
              <w:rPr>
                <w:sz w:val="16"/>
              </w:rPr>
            </w:pPr>
            <w:r w:rsidRPr="00EA5936">
              <w:rPr>
                <w:sz w:val="16"/>
              </w:rPr>
              <w:t>C4-221470</w:t>
            </w:r>
          </w:p>
        </w:tc>
      </w:tr>
      <w:tr w:rsidR="00EA5936" w:rsidRPr="00EA5936" w14:paraId="65ADC2B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0FB9A" w14:textId="77777777" w:rsidR="00C84410" w:rsidRPr="00EA5936" w:rsidRDefault="00C84410" w:rsidP="00EA5936">
            <w:pPr>
              <w:pStyle w:val="TAL"/>
              <w:rPr>
                <w:sz w:val="16"/>
              </w:rPr>
            </w:pPr>
            <w:r w:rsidRPr="00EA5936">
              <w:rPr>
                <w:sz w:val="16"/>
              </w:rPr>
              <w:t>C4-221097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124BB" w14:textId="77777777" w:rsidR="00C84410" w:rsidRPr="00EA5936" w:rsidRDefault="00C84410" w:rsidP="00EA5936">
            <w:pPr>
              <w:pStyle w:val="TAL"/>
              <w:rPr>
                <w:sz w:val="16"/>
              </w:rPr>
            </w:pPr>
            <w:r w:rsidRPr="00EA5936">
              <w:rPr>
                <w:sz w:val="16"/>
              </w:rPr>
              <w:t>Revised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ACF0F" w14:textId="77777777" w:rsidR="00C84410" w:rsidRPr="00EA5936" w:rsidRDefault="00C84410" w:rsidP="00EA5936">
            <w:pPr>
              <w:pStyle w:val="TAL"/>
              <w:rPr>
                <w:sz w:val="16"/>
              </w:rPr>
            </w:pPr>
            <w:r w:rsidRPr="00EA5936">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643FA"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72E8" w14:textId="77777777" w:rsidR="00C84410" w:rsidRPr="00EA5936" w:rsidRDefault="00C84410" w:rsidP="00EA5936">
            <w:pPr>
              <w:pStyle w:val="TAL"/>
              <w:rPr>
                <w:sz w:val="16"/>
              </w:rPr>
            </w:pPr>
            <w:r w:rsidRPr="00EA5936">
              <w:rPr>
                <w:sz w:val="16"/>
              </w:rPr>
              <w:t>CP-212166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72B1C" w14:textId="77777777" w:rsidR="00C84410" w:rsidRPr="00EA5936" w:rsidRDefault="00C84410" w:rsidP="00EA5936">
            <w:pPr>
              <w:pStyle w:val="TAL"/>
              <w:rPr>
                <w:sz w:val="16"/>
              </w:rPr>
            </w:pPr>
            <w:r w:rsidRPr="00EA5936">
              <w:rPr>
                <w:sz w:val="16"/>
              </w:rPr>
              <w:t>C4-221437</w:t>
            </w:r>
          </w:p>
        </w:tc>
      </w:tr>
      <w:tr w:rsidR="00EA5936" w:rsidRPr="00EA5936" w14:paraId="6CCE955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2BAE5" w14:textId="77777777" w:rsidR="00C84410" w:rsidRPr="00EA5936" w:rsidRDefault="00C84410" w:rsidP="00EA5936">
            <w:pPr>
              <w:pStyle w:val="TAL"/>
              <w:rPr>
                <w:sz w:val="16"/>
              </w:rPr>
            </w:pPr>
            <w:r w:rsidRPr="00EA5936">
              <w:rPr>
                <w:sz w:val="16"/>
              </w:rPr>
              <w:t>C4-221098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8BEAE" w14:textId="77777777" w:rsidR="00C84410" w:rsidRPr="00EA5936" w:rsidRDefault="00C84410" w:rsidP="00EA5936">
            <w:pPr>
              <w:pStyle w:val="TAL"/>
              <w:rPr>
                <w:sz w:val="16"/>
              </w:rPr>
            </w:pPr>
            <w:r w:rsidRPr="00EA5936">
              <w:rPr>
                <w:sz w:val="16"/>
              </w:rPr>
              <w:t>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7EABC"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4F9C0"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E113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75C58" w14:textId="77777777" w:rsidR="00C84410" w:rsidRPr="00EA5936" w:rsidRDefault="00C84410" w:rsidP="00EA5936">
            <w:pPr>
              <w:pStyle w:val="TAL"/>
              <w:rPr>
                <w:sz w:val="16"/>
              </w:rPr>
            </w:pPr>
            <w:r w:rsidRPr="00EA5936">
              <w:rPr>
                <w:sz w:val="16"/>
              </w:rPr>
              <w:t>C4-221471</w:t>
            </w:r>
          </w:p>
        </w:tc>
      </w:tr>
      <w:tr w:rsidR="00EA5936" w:rsidRPr="00EA5936" w14:paraId="39C7665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4816D" w14:textId="77777777" w:rsidR="00C84410" w:rsidRPr="00EA5936" w:rsidRDefault="00C84410" w:rsidP="00EA5936">
            <w:pPr>
              <w:pStyle w:val="TAL"/>
              <w:rPr>
                <w:sz w:val="16"/>
              </w:rPr>
            </w:pPr>
            <w:r w:rsidRPr="00EA5936">
              <w:rPr>
                <w:sz w:val="16"/>
              </w:rPr>
              <w:t>C4-221099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60371" w14:textId="77777777" w:rsidR="00C84410" w:rsidRPr="00EA5936" w:rsidRDefault="00C84410" w:rsidP="00EA5936">
            <w:pPr>
              <w:pStyle w:val="TAL"/>
              <w:rPr>
                <w:sz w:val="16"/>
              </w:rPr>
            </w:pPr>
            <w:r w:rsidRPr="00EA5936">
              <w:rPr>
                <w:sz w:val="16"/>
              </w:rPr>
              <w:t>UDR storing of non-subscriber related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F05E0"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15E14"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3214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04583" w14:textId="77777777" w:rsidR="00C84410" w:rsidRPr="00EA5936" w:rsidRDefault="00C84410" w:rsidP="00EA5936">
            <w:pPr>
              <w:pStyle w:val="TAL"/>
              <w:rPr>
                <w:sz w:val="16"/>
              </w:rPr>
            </w:pPr>
            <w:r w:rsidRPr="00EA5936">
              <w:rPr>
                <w:sz w:val="16"/>
              </w:rPr>
              <w:t>C4-221472</w:t>
            </w:r>
          </w:p>
        </w:tc>
      </w:tr>
      <w:tr w:rsidR="00EA5936" w:rsidRPr="00EA5936" w14:paraId="52AA5C0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EEB55" w14:textId="77777777" w:rsidR="00C84410" w:rsidRPr="00EA5936" w:rsidRDefault="00C84410" w:rsidP="00EA5936">
            <w:pPr>
              <w:pStyle w:val="TAL"/>
              <w:rPr>
                <w:sz w:val="16"/>
              </w:rPr>
            </w:pPr>
            <w:r w:rsidRPr="00EA5936">
              <w:rPr>
                <w:sz w:val="16"/>
              </w:rPr>
              <w:t>C4-221100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F040" w14:textId="77777777" w:rsidR="00C84410" w:rsidRPr="00EA5936" w:rsidRDefault="00C84410" w:rsidP="00EA5936">
            <w:pPr>
              <w:pStyle w:val="TAL"/>
              <w:rPr>
                <w:sz w:val="16"/>
              </w:rPr>
            </w:pPr>
            <w:r w:rsidRPr="00EA5936">
              <w:rPr>
                <w:sz w:val="16"/>
              </w:rPr>
              <w:t>serviceType 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B8EF5"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82052"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CE96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2880E" w14:textId="77777777" w:rsidR="00C84410" w:rsidRPr="00EA5936" w:rsidRDefault="00C84410" w:rsidP="00EA5936">
            <w:pPr>
              <w:pStyle w:val="TAL"/>
              <w:rPr>
                <w:sz w:val="16"/>
              </w:rPr>
            </w:pPr>
          </w:p>
        </w:tc>
      </w:tr>
      <w:tr w:rsidR="00EA5936" w:rsidRPr="00EA5936" w14:paraId="08B037E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A25D4" w14:textId="77777777" w:rsidR="00C84410" w:rsidRPr="00EA5936" w:rsidRDefault="00C84410" w:rsidP="00EA5936">
            <w:pPr>
              <w:pStyle w:val="TAL"/>
              <w:rPr>
                <w:sz w:val="16"/>
              </w:rPr>
            </w:pPr>
            <w:r w:rsidRPr="00EA5936">
              <w:rPr>
                <w:sz w:val="16"/>
              </w:rPr>
              <w:t>C4-221101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A1E50" w14:textId="77777777" w:rsidR="00C84410" w:rsidRPr="00EA5936" w:rsidRDefault="00C84410" w:rsidP="00EA5936">
            <w:pPr>
              <w:pStyle w:val="TAL"/>
              <w:rPr>
                <w:sz w:val="16"/>
              </w:rPr>
            </w:pPr>
            <w:r w:rsidRPr="00EA5936">
              <w:rPr>
                <w:sz w:val="16"/>
              </w:rPr>
              <w:t>UDR storing data sub-sets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9DD45"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A83CC"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EF9E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52598" w14:textId="77777777" w:rsidR="00C84410" w:rsidRPr="00EA5936" w:rsidRDefault="00C84410" w:rsidP="00EA5936">
            <w:pPr>
              <w:pStyle w:val="TAL"/>
              <w:rPr>
                <w:sz w:val="16"/>
              </w:rPr>
            </w:pPr>
          </w:p>
        </w:tc>
      </w:tr>
      <w:tr w:rsidR="00EA5936" w:rsidRPr="00EA5936" w14:paraId="76EE66D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D39CF" w14:textId="77777777" w:rsidR="00C84410" w:rsidRPr="00EA5936" w:rsidRDefault="00C84410" w:rsidP="00EA5936">
            <w:pPr>
              <w:pStyle w:val="TAL"/>
              <w:rPr>
                <w:sz w:val="16"/>
              </w:rPr>
            </w:pPr>
            <w:r w:rsidRPr="00EA5936">
              <w:rPr>
                <w:sz w:val="16"/>
              </w:rPr>
              <w:t>C4-221102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FB06F" w14:textId="77777777" w:rsidR="00C84410" w:rsidRPr="00EA5936" w:rsidRDefault="00C84410" w:rsidP="00EA5936">
            <w:pPr>
              <w:pStyle w:val="TAL"/>
              <w:rPr>
                <w:sz w:val="16"/>
              </w:rPr>
            </w:pPr>
            <w:r w:rsidRPr="00EA5936">
              <w:rPr>
                <w:sz w:val="16"/>
              </w:rPr>
              <w:t>Service Specific Authorization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08471"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5AF1A"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B604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A1402" w14:textId="77777777" w:rsidR="00C84410" w:rsidRPr="00EA5936" w:rsidRDefault="00C84410" w:rsidP="00EA5936">
            <w:pPr>
              <w:pStyle w:val="TAL"/>
              <w:rPr>
                <w:sz w:val="16"/>
              </w:rPr>
            </w:pPr>
            <w:r w:rsidRPr="00EA5936">
              <w:rPr>
                <w:sz w:val="16"/>
              </w:rPr>
              <w:t>C4-221473</w:t>
            </w:r>
          </w:p>
        </w:tc>
      </w:tr>
      <w:tr w:rsidR="00EA5936" w:rsidRPr="00EA5936" w14:paraId="06D1E42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B54D1" w14:textId="77777777" w:rsidR="00C84410" w:rsidRPr="00EA5936" w:rsidRDefault="00C84410" w:rsidP="00EA5936">
            <w:pPr>
              <w:pStyle w:val="TAL"/>
              <w:rPr>
                <w:sz w:val="16"/>
              </w:rPr>
            </w:pPr>
            <w:r w:rsidRPr="00EA5936">
              <w:rPr>
                <w:sz w:val="16"/>
              </w:rPr>
              <w:t>C4-221103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19731" w14:textId="77777777" w:rsidR="00C84410" w:rsidRPr="00EA5936" w:rsidRDefault="00C84410" w:rsidP="00EA5936">
            <w:pPr>
              <w:pStyle w:val="TAL"/>
              <w:rPr>
                <w:sz w:val="16"/>
              </w:rPr>
            </w:pPr>
            <w:r w:rsidRPr="00EA5936">
              <w:rPr>
                <w:sz w:val="16"/>
              </w:rPr>
              <w:t>Deletion of security context in 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1EE4B"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F95A1"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07E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8B8AE" w14:textId="77777777" w:rsidR="00C84410" w:rsidRPr="00EA5936" w:rsidRDefault="00C84410" w:rsidP="00EA5936">
            <w:pPr>
              <w:pStyle w:val="TAL"/>
              <w:rPr>
                <w:sz w:val="16"/>
              </w:rPr>
            </w:pPr>
          </w:p>
        </w:tc>
      </w:tr>
      <w:tr w:rsidR="00EA5936" w:rsidRPr="00EA5936" w14:paraId="6EDDAD8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A3FBA" w14:textId="77777777" w:rsidR="00C84410" w:rsidRPr="00EA5936" w:rsidRDefault="00C84410" w:rsidP="00EA5936">
            <w:pPr>
              <w:pStyle w:val="TAL"/>
              <w:rPr>
                <w:sz w:val="16"/>
              </w:rPr>
            </w:pPr>
            <w:r w:rsidRPr="00EA5936">
              <w:rPr>
                <w:sz w:val="16"/>
              </w:rPr>
              <w:t>C4-221104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B85B5" w14:textId="77777777" w:rsidR="00C84410" w:rsidRPr="00EA5936" w:rsidRDefault="00C84410" w:rsidP="00EA5936">
            <w:pPr>
              <w:pStyle w:val="TAL"/>
              <w:rPr>
                <w:sz w:val="16"/>
              </w:rPr>
            </w:pPr>
            <w:r w:rsidRPr="00EA5936">
              <w:rPr>
                <w:sz w:val="16"/>
              </w:rPr>
              <w:t>UDR features for TSC and 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54101"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B8B72"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16436"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E569E" w14:textId="77777777" w:rsidR="00C84410" w:rsidRPr="00EA5936" w:rsidRDefault="00C84410" w:rsidP="00EA5936">
            <w:pPr>
              <w:pStyle w:val="TAL"/>
              <w:rPr>
                <w:sz w:val="16"/>
              </w:rPr>
            </w:pPr>
            <w:r w:rsidRPr="00EA5936">
              <w:rPr>
                <w:sz w:val="16"/>
              </w:rPr>
              <w:t>C4-221596</w:t>
            </w:r>
          </w:p>
        </w:tc>
      </w:tr>
      <w:tr w:rsidR="00EA5936" w:rsidRPr="00EA5936" w14:paraId="2EF2408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82FB3" w14:textId="77777777" w:rsidR="00C84410" w:rsidRPr="00EA5936" w:rsidRDefault="00C84410" w:rsidP="00EA5936">
            <w:pPr>
              <w:pStyle w:val="TAL"/>
              <w:rPr>
                <w:sz w:val="16"/>
              </w:rPr>
            </w:pPr>
            <w:r w:rsidRPr="00EA5936">
              <w:rPr>
                <w:sz w:val="16"/>
              </w:rPr>
              <w:t>C4-221105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ABD78" w14:textId="77777777" w:rsidR="00C84410" w:rsidRPr="00EA5936" w:rsidRDefault="00C84410" w:rsidP="00EA5936">
            <w:pPr>
              <w:pStyle w:val="TAL"/>
              <w:rPr>
                <w:sz w:val="16"/>
              </w:rPr>
            </w:pPr>
            <w:r w:rsidRPr="00EA5936">
              <w:rPr>
                <w:sz w:val="16"/>
              </w:rPr>
              <w:t>Diameter Address in PgwInfo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37D76"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0DBAE"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86473"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25921" w14:textId="77777777" w:rsidR="00C84410" w:rsidRPr="00EA5936" w:rsidRDefault="00C84410" w:rsidP="00EA5936">
            <w:pPr>
              <w:pStyle w:val="TAL"/>
              <w:rPr>
                <w:sz w:val="16"/>
              </w:rPr>
            </w:pPr>
            <w:r w:rsidRPr="00EA5936">
              <w:rPr>
                <w:sz w:val="16"/>
              </w:rPr>
              <w:t>C4-221535</w:t>
            </w:r>
          </w:p>
        </w:tc>
      </w:tr>
      <w:tr w:rsidR="00EA5936" w:rsidRPr="00EA5936" w14:paraId="50D5054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21FFC" w14:textId="77777777" w:rsidR="00C84410" w:rsidRPr="00EA5936" w:rsidRDefault="00C84410" w:rsidP="00EA5936">
            <w:pPr>
              <w:pStyle w:val="TAL"/>
              <w:rPr>
                <w:sz w:val="16"/>
              </w:rPr>
            </w:pPr>
            <w:r w:rsidRPr="00EA5936">
              <w:rPr>
                <w:sz w:val="16"/>
              </w:rPr>
              <w:t>C4-221106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1CF14" w14:textId="77777777" w:rsidR="00C84410" w:rsidRPr="00EA5936" w:rsidRDefault="00C84410" w:rsidP="00EA5936">
            <w:pPr>
              <w:pStyle w:val="TAL"/>
              <w:rPr>
                <w:sz w:val="16"/>
              </w:rPr>
            </w:pPr>
            <w:r w:rsidRPr="00EA5936">
              <w:rPr>
                <w:sz w:val="16"/>
              </w:rPr>
              <w:t>Query parameters in Monitored Resource URIs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20582"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A44DD"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096B1"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1FE48" w14:textId="77777777" w:rsidR="00C84410" w:rsidRPr="00EA5936" w:rsidRDefault="00C84410" w:rsidP="00EA5936">
            <w:pPr>
              <w:pStyle w:val="TAL"/>
              <w:rPr>
                <w:sz w:val="16"/>
              </w:rPr>
            </w:pPr>
          </w:p>
        </w:tc>
      </w:tr>
      <w:tr w:rsidR="00EA5936" w:rsidRPr="00EA5936" w14:paraId="4066F05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7FE3D" w14:textId="77777777" w:rsidR="00C84410" w:rsidRPr="00EA5936" w:rsidRDefault="00C84410" w:rsidP="00EA5936">
            <w:pPr>
              <w:pStyle w:val="TAL"/>
              <w:rPr>
                <w:sz w:val="16"/>
              </w:rPr>
            </w:pPr>
            <w:r w:rsidRPr="00EA5936">
              <w:rPr>
                <w:sz w:val="16"/>
              </w:rPr>
              <w:t>C4-221107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1194A" w14:textId="77777777" w:rsidR="00C84410" w:rsidRPr="00EA5936" w:rsidRDefault="00C84410" w:rsidP="00EA5936">
            <w:pPr>
              <w:pStyle w:val="TAL"/>
              <w:rPr>
                <w:sz w:val="16"/>
              </w:rPr>
            </w:pPr>
            <w:r w:rsidRPr="00EA5936">
              <w:rPr>
                <w:sz w:val="16"/>
              </w:rPr>
              <w:t>Routing of IMS traffic via localized IMS media plane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40F63"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F2B32"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8FC06"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94A5F" w14:textId="77777777" w:rsidR="00C84410" w:rsidRPr="00EA5936" w:rsidRDefault="00C84410" w:rsidP="00EA5936">
            <w:pPr>
              <w:pStyle w:val="TAL"/>
              <w:rPr>
                <w:sz w:val="16"/>
              </w:rPr>
            </w:pPr>
          </w:p>
        </w:tc>
      </w:tr>
      <w:tr w:rsidR="00EA5936" w:rsidRPr="00EA5936" w14:paraId="20790C2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ED434" w14:textId="77777777" w:rsidR="00C84410" w:rsidRPr="00EA5936" w:rsidRDefault="00C84410" w:rsidP="00EA5936">
            <w:pPr>
              <w:pStyle w:val="TAL"/>
              <w:rPr>
                <w:sz w:val="16"/>
              </w:rPr>
            </w:pPr>
            <w:r w:rsidRPr="00EA5936">
              <w:rPr>
                <w:sz w:val="16"/>
              </w:rPr>
              <w:t>C4-221108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FBB3C" w14:textId="77777777" w:rsidR="00C84410" w:rsidRPr="00EA5936" w:rsidRDefault="00C84410" w:rsidP="00EA5936">
            <w:pPr>
              <w:pStyle w:val="TAL"/>
              <w:rPr>
                <w:sz w:val="16"/>
              </w:rPr>
            </w:pPr>
            <w:r w:rsidRPr="00EA5936">
              <w:rPr>
                <w:sz w:val="16"/>
              </w:rPr>
              <w:t>Routing of IMS traffic via localized IMS media plane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EDFAA"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741B2"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0015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01881" w14:textId="77777777" w:rsidR="00C84410" w:rsidRPr="00EA5936" w:rsidRDefault="00C84410" w:rsidP="00EA5936">
            <w:pPr>
              <w:pStyle w:val="TAL"/>
              <w:rPr>
                <w:sz w:val="16"/>
              </w:rPr>
            </w:pPr>
          </w:p>
        </w:tc>
      </w:tr>
      <w:tr w:rsidR="00EA5936" w:rsidRPr="00EA5936" w14:paraId="16BF23E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49879" w14:textId="77777777" w:rsidR="00C84410" w:rsidRPr="00EA5936" w:rsidRDefault="00C84410" w:rsidP="00EA5936">
            <w:pPr>
              <w:pStyle w:val="TAL"/>
              <w:rPr>
                <w:sz w:val="16"/>
              </w:rPr>
            </w:pPr>
            <w:r w:rsidRPr="00EA5936">
              <w:rPr>
                <w:sz w:val="16"/>
              </w:rPr>
              <w:t>C4-221109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A4568" w14:textId="77777777" w:rsidR="00C84410" w:rsidRPr="00EA5936" w:rsidRDefault="00C84410" w:rsidP="00EA5936">
            <w:pPr>
              <w:pStyle w:val="TAL"/>
              <w:rPr>
                <w:sz w:val="16"/>
              </w:rPr>
            </w:pPr>
            <w:r w:rsidRPr="00EA5936">
              <w:rPr>
                <w:sz w:val="16"/>
              </w:rPr>
              <w:t>Routing of IMS traffic via localized IMS media plane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56C63"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C085A"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93E3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55FF6" w14:textId="77777777" w:rsidR="00C84410" w:rsidRPr="00EA5936" w:rsidRDefault="00C84410" w:rsidP="00EA5936">
            <w:pPr>
              <w:pStyle w:val="TAL"/>
              <w:rPr>
                <w:sz w:val="16"/>
              </w:rPr>
            </w:pPr>
          </w:p>
        </w:tc>
      </w:tr>
      <w:tr w:rsidR="00EA5936" w:rsidRPr="00EA5936" w14:paraId="786FA41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03B77" w14:textId="77777777" w:rsidR="00C84410" w:rsidRPr="00EA5936" w:rsidRDefault="00C84410" w:rsidP="00EA5936">
            <w:pPr>
              <w:pStyle w:val="TAL"/>
              <w:rPr>
                <w:sz w:val="16"/>
              </w:rPr>
            </w:pPr>
            <w:r w:rsidRPr="00EA5936">
              <w:rPr>
                <w:sz w:val="16"/>
              </w:rPr>
              <w:t>C4-221110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61E11" w14:textId="77777777" w:rsidR="00C84410" w:rsidRPr="00EA5936" w:rsidRDefault="00C84410" w:rsidP="00EA5936">
            <w:pPr>
              <w:pStyle w:val="TAL"/>
              <w:rPr>
                <w:sz w:val="16"/>
              </w:rPr>
            </w:pPr>
            <w:r w:rsidRPr="00EA5936">
              <w:rPr>
                <w:sz w:val="16"/>
              </w:rPr>
              <w:t>Routing of IMS traffic via localized IMS media plane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C6A36"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37328"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5A1B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8ED2C" w14:textId="77777777" w:rsidR="00C84410" w:rsidRPr="00EA5936" w:rsidRDefault="00C84410" w:rsidP="00EA5936">
            <w:pPr>
              <w:pStyle w:val="TAL"/>
              <w:rPr>
                <w:sz w:val="16"/>
              </w:rPr>
            </w:pPr>
          </w:p>
        </w:tc>
      </w:tr>
      <w:tr w:rsidR="00EA5936" w:rsidRPr="00EA5936" w14:paraId="56A43F0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646BD" w14:textId="77777777" w:rsidR="00C84410" w:rsidRPr="00EA5936" w:rsidRDefault="00C84410" w:rsidP="00EA5936">
            <w:pPr>
              <w:pStyle w:val="TAL"/>
              <w:rPr>
                <w:sz w:val="16"/>
              </w:rPr>
            </w:pPr>
            <w:r w:rsidRPr="00EA5936">
              <w:rPr>
                <w:sz w:val="16"/>
              </w:rPr>
              <w:t>C4-221111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4B8C6" w14:textId="77777777" w:rsidR="00C84410" w:rsidRPr="00EA5936" w:rsidRDefault="00C84410" w:rsidP="00EA5936">
            <w:pPr>
              <w:pStyle w:val="TAL"/>
              <w:rPr>
                <w:sz w:val="16"/>
              </w:rPr>
            </w:pPr>
            <w:r w:rsidRPr="00EA5936">
              <w:rPr>
                <w:sz w:val="16"/>
              </w:rPr>
              <w:t>Routing of IMS traffic via localized IMS media plane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13DFF"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45713"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D3C0E"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5E237" w14:textId="77777777" w:rsidR="00C84410" w:rsidRPr="00EA5936" w:rsidRDefault="00C84410" w:rsidP="00EA5936">
            <w:pPr>
              <w:pStyle w:val="TAL"/>
              <w:rPr>
                <w:sz w:val="16"/>
              </w:rPr>
            </w:pPr>
          </w:p>
        </w:tc>
      </w:tr>
      <w:tr w:rsidR="00EA5936" w:rsidRPr="00EA5936" w14:paraId="4D2FCB7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20032" w14:textId="77777777" w:rsidR="00C84410" w:rsidRPr="00EA5936" w:rsidRDefault="00C84410" w:rsidP="00EA5936">
            <w:pPr>
              <w:pStyle w:val="TAL"/>
              <w:rPr>
                <w:sz w:val="16"/>
              </w:rPr>
            </w:pPr>
            <w:r w:rsidRPr="00EA5936">
              <w:rPr>
                <w:sz w:val="16"/>
              </w:rPr>
              <w:t>C4-221112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E8184" w14:textId="77777777" w:rsidR="00C84410" w:rsidRPr="00EA5936" w:rsidRDefault="00C84410" w:rsidP="00EA5936">
            <w:pPr>
              <w:pStyle w:val="TAL"/>
              <w:rPr>
                <w:sz w:val="16"/>
              </w:rPr>
            </w:pPr>
            <w:r w:rsidRPr="00EA5936">
              <w:rPr>
                <w:sz w:val="16"/>
              </w:rPr>
              <w:t>User consent for analytics and model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B6876" w14:textId="77777777" w:rsidR="00C84410" w:rsidRPr="00EA5936" w:rsidRDefault="00C84410" w:rsidP="00EA5936">
            <w:pPr>
              <w:pStyle w:val="TAL"/>
              <w:rPr>
                <w:sz w:val="16"/>
              </w:rPr>
            </w:pPr>
            <w:r w:rsidRPr="00EA5936">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369F5"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4B5D9" w14:textId="77777777" w:rsidR="00C84410" w:rsidRPr="00EA5936" w:rsidRDefault="00C84410" w:rsidP="00EA5936">
            <w:pPr>
              <w:pStyle w:val="TAL"/>
              <w:rPr>
                <w:sz w:val="16"/>
              </w:rPr>
            </w:pPr>
            <w:r w:rsidRPr="00EA5936">
              <w:rPr>
                <w:sz w:val="16"/>
              </w:rPr>
              <w:t>C4-220366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0F123" w14:textId="77777777" w:rsidR="00C84410" w:rsidRPr="00EA5936" w:rsidRDefault="00C84410" w:rsidP="00EA5936">
            <w:pPr>
              <w:pStyle w:val="TAL"/>
              <w:rPr>
                <w:sz w:val="16"/>
              </w:rPr>
            </w:pPr>
          </w:p>
        </w:tc>
      </w:tr>
      <w:tr w:rsidR="00EA5936" w:rsidRPr="00EA5936" w14:paraId="44EB5F3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D88D2" w14:textId="77777777" w:rsidR="00C84410" w:rsidRPr="00EA5936" w:rsidRDefault="00C84410" w:rsidP="00EA5936">
            <w:pPr>
              <w:pStyle w:val="TAL"/>
              <w:rPr>
                <w:sz w:val="16"/>
              </w:rPr>
            </w:pPr>
            <w:r w:rsidRPr="00EA5936">
              <w:rPr>
                <w:sz w:val="16"/>
              </w:rPr>
              <w:t>C4-221113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6AC0A" w14:textId="77777777" w:rsidR="00C84410" w:rsidRPr="00EA5936" w:rsidRDefault="00C84410" w:rsidP="00EA5936">
            <w:pPr>
              <w:pStyle w:val="TAL"/>
              <w:rPr>
                <w:sz w:val="16"/>
              </w:rPr>
            </w:pPr>
            <w:r w:rsidRPr="00EA5936">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2EDF9" w14:textId="77777777" w:rsidR="00C84410" w:rsidRPr="00EA5936" w:rsidRDefault="00C84410" w:rsidP="00EA5936">
            <w:pPr>
              <w:pStyle w:val="TAL"/>
              <w:rPr>
                <w:sz w:val="16"/>
              </w:rPr>
            </w:pPr>
            <w:r w:rsidRPr="00EA593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04A57"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0C01F" w14:textId="77777777" w:rsidR="00C84410" w:rsidRPr="00EA5936" w:rsidRDefault="00C84410" w:rsidP="00EA5936">
            <w:pPr>
              <w:pStyle w:val="TAL"/>
              <w:rPr>
                <w:sz w:val="16"/>
              </w:rPr>
            </w:pPr>
            <w:r w:rsidRPr="00EA5936">
              <w:rPr>
                <w:sz w:val="16"/>
              </w:rPr>
              <w:t>C4-220311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76144" w14:textId="77777777" w:rsidR="00C84410" w:rsidRPr="00EA5936" w:rsidRDefault="00C84410" w:rsidP="00EA5936">
            <w:pPr>
              <w:pStyle w:val="TAL"/>
              <w:rPr>
                <w:sz w:val="16"/>
              </w:rPr>
            </w:pPr>
            <w:r w:rsidRPr="00EA5936">
              <w:rPr>
                <w:sz w:val="16"/>
              </w:rPr>
              <w:t>C4-221418</w:t>
            </w:r>
          </w:p>
        </w:tc>
      </w:tr>
      <w:tr w:rsidR="00EA5936" w:rsidRPr="00EA5936" w14:paraId="4C30244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0C84E" w14:textId="77777777" w:rsidR="00C84410" w:rsidRPr="00EA5936" w:rsidRDefault="00C84410" w:rsidP="00EA5936">
            <w:pPr>
              <w:pStyle w:val="TAL"/>
              <w:rPr>
                <w:sz w:val="16"/>
              </w:rPr>
            </w:pPr>
            <w:r w:rsidRPr="00EA5936">
              <w:rPr>
                <w:sz w:val="16"/>
              </w:rPr>
              <w:t>C4-221114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10D75" w14:textId="77777777" w:rsidR="00C84410" w:rsidRPr="00EA5936" w:rsidRDefault="00C84410" w:rsidP="00EA5936">
            <w:pPr>
              <w:pStyle w:val="TAL"/>
              <w:rPr>
                <w:sz w:val="16"/>
              </w:rPr>
            </w:pPr>
            <w:r w:rsidRPr="00EA5936">
              <w:rPr>
                <w:sz w:val="16"/>
              </w:rPr>
              <w:t>SEPP capability negotation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E3965"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C7CC7"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BDB20" w14:textId="77777777" w:rsidR="00C84410" w:rsidRPr="00EA5936" w:rsidRDefault="00C84410" w:rsidP="00EA5936">
            <w:pPr>
              <w:pStyle w:val="TAL"/>
              <w:rPr>
                <w:sz w:val="16"/>
              </w:rPr>
            </w:pPr>
            <w:r w:rsidRPr="00EA5936">
              <w:rPr>
                <w:sz w:val="16"/>
              </w:rPr>
              <w:t>C4-214333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225C7" w14:textId="77777777" w:rsidR="00C84410" w:rsidRPr="00EA5936" w:rsidRDefault="00C84410" w:rsidP="00EA5936">
            <w:pPr>
              <w:pStyle w:val="TAL"/>
              <w:rPr>
                <w:sz w:val="16"/>
              </w:rPr>
            </w:pPr>
            <w:r w:rsidRPr="00EA5936">
              <w:rPr>
                <w:sz w:val="16"/>
              </w:rPr>
              <w:t>C4-221539</w:t>
            </w:r>
          </w:p>
        </w:tc>
      </w:tr>
      <w:tr w:rsidR="00EA5936" w:rsidRPr="00EA5936" w14:paraId="5768BA3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B86E3" w14:textId="77777777" w:rsidR="00C84410" w:rsidRPr="00EA5936" w:rsidRDefault="00C84410" w:rsidP="00EA5936">
            <w:pPr>
              <w:pStyle w:val="TAL"/>
              <w:rPr>
                <w:sz w:val="16"/>
              </w:rPr>
            </w:pPr>
            <w:r w:rsidRPr="00EA5936">
              <w:rPr>
                <w:sz w:val="16"/>
              </w:rPr>
              <w:t>C4-221115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291EC" w14:textId="77777777" w:rsidR="00C84410" w:rsidRPr="00EA5936" w:rsidRDefault="00C84410" w:rsidP="00EA5936">
            <w:pPr>
              <w:pStyle w:val="TAL"/>
              <w:rPr>
                <w:sz w:val="16"/>
              </w:rPr>
            </w:pPr>
            <w:r w:rsidRPr="00EA5936">
              <w:rPr>
                <w:sz w:val="16"/>
              </w:rPr>
              <w:t>PLMN Specific N32-C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4F476"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311BC"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C1BFB" w14:textId="77777777" w:rsidR="00C84410" w:rsidRPr="00EA5936" w:rsidRDefault="00C84410" w:rsidP="00EA5936">
            <w:pPr>
              <w:pStyle w:val="TAL"/>
              <w:rPr>
                <w:sz w:val="16"/>
              </w:rPr>
            </w:pPr>
            <w:r w:rsidRPr="00EA5936">
              <w:rPr>
                <w:sz w:val="16"/>
              </w:rPr>
              <w:t>C4-214328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A5F5A" w14:textId="77777777" w:rsidR="00C84410" w:rsidRPr="00EA5936" w:rsidRDefault="00C84410" w:rsidP="00EA5936">
            <w:pPr>
              <w:pStyle w:val="TAL"/>
              <w:rPr>
                <w:sz w:val="16"/>
              </w:rPr>
            </w:pPr>
            <w:r w:rsidRPr="00EA5936">
              <w:rPr>
                <w:sz w:val="16"/>
              </w:rPr>
              <w:t>C4-221541</w:t>
            </w:r>
          </w:p>
        </w:tc>
      </w:tr>
      <w:tr w:rsidR="00EA5936" w:rsidRPr="00EA5936" w14:paraId="0692F2C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CA47F" w14:textId="77777777" w:rsidR="00C84410" w:rsidRPr="00EA5936" w:rsidRDefault="00C84410" w:rsidP="00EA5936">
            <w:pPr>
              <w:pStyle w:val="TAL"/>
              <w:rPr>
                <w:sz w:val="16"/>
              </w:rPr>
            </w:pPr>
            <w:r w:rsidRPr="00EA5936">
              <w:rPr>
                <w:sz w:val="16"/>
              </w:rPr>
              <w:t>C4-221116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F9825" w14:textId="77777777" w:rsidR="00C84410" w:rsidRPr="00EA5936" w:rsidRDefault="00C84410" w:rsidP="00EA5936">
            <w:pPr>
              <w:pStyle w:val="TAL"/>
              <w:rPr>
                <w:sz w:val="16"/>
              </w:rPr>
            </w:pPr>
            <w:r w:rsidRPr="00EA5936">
              <w:rPr>
                <w:sz w:val="16"/>
              </w:rPr>
              <w:t>PLMN Specific N32-C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C8E85"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45E4F"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2B5F2" w14:textId="77777777" w:rsidR="00C84410" w:rsidRPr="00EA5936" w:rsidRDefault="00C84410" w:rsidP="00EA5936">
            <w:pPr>
              <w:pStyle w:val="TAL"/>
              <w:rPr>
                <w:sz w:val="16"/>
              </w:rPr>
            </w:pPr>
            <w:r w:rsidRPr="00EA5936">
              <w:rPr>
                <w:sz w:val="16"/>
              </w:rPr>
              <w:t>C4-214329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AD610" w14:textId="77777777" w:rsidR="00C84410" w:rsidRPr="00EA5936" w:rsidRDefault="00C84410" w:rsidP="00EA5936">
            <w:pPr>
              <w:pStyle w:val="TAL"/>
              <w:rPr>
                <w:sz w:val="16"/>
              </w:rPr>
            </w:pPr>
            <w:r w:rsidRPr="00EA5936">
              <w:rPr>
                <w:sz w:val="16"/>
              </w:rPr>
              <w:t>C4-221542</w:t>
            </w:r>
          </w:p>
        </w:tc>
      </w:tr>
      <w:tr w:rsidR="00EA5936" w:rsidRPr="00EA5936" w14:paraId="4EE4934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8F417" w14:textId="77777777" w:rsidR="00C84410" w:rsidRPr="00EA5936" w:rsidRDefault="00C84410" w:rsidP="00EA5936">
            <w:pPr>
              <w:pStyle w:val="TAL"/>
              <w:rPr>
                <w:sz w:val="16"/>
              </w:rPr>
            </w:pPr>
            <w:r w:rsidRPr="00EA5936">
              <w:rPr>
                <w:sz w:val="16"/>
              </w:rPr>
              <w:t>C4-221117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905DA" w14:textId="77777777" w:rsidR="00C84410" w:rsidRPr="00EA5936" w:rsidRDefault="00C84410" w:rsidP="00EA5936">
            <w:pPr>
              <w:pStyle w:val="TAL"/>
              <w:rPr>
                <w:sz w:val="16"/>
              </w:rPr>
            </w:pPr>
            <w:r w:rsidRPr="00EA5936">
              <w:rPr>
                <w:sz w:val="16"/>
              </w:rPr>
              <w:t>Remove Editor’s Note in Solution#12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23A76"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99889"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D872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7A728" w14:textId="77777777" w:rsidR="00C84410" w:rsidRPr="00EA5936" w:rsidRDefault="00C84410" w:rsidP="00EA5936">
            <w:pPr>
              <w:pStyle w:val="TAL"/>
              <w:rPr>
                <w:sz w:val="16"/>
              </w:rPr>
            </w:pPr>
          </w:p>
        </w:tc>
      </w:tr>
      <w:tr w:rsidR="00EA5936" w:rsidRPr="00EA5936" w14:paraId="66BA38A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09C5" w14:textId="77777777" w:rsidR="00C84410" w:rsidRPr="00EA5936" w:rsidRDefault="00C84410" w:rsidP="00EA5936">
            <w:pPr>
              <w:pStyle w:val="TAL"/>
              <w:rPr>
                <w:sz w:val="16"/>
              </w:rPr>
            </w:pPr>
            <w:r w:rsidRPr="00EA5936">
              <w:rPr>
                <w:sz w:val="16"/>
              </w:rPr>
              <w:t>C4-221118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D8649" w14:textId="77777777" w:rsidR="00C84410" w:rsidRPr="00EA5936" w:rsidRDefault="00C84410" w:rsidP="00EA5936">
            <w:pPr>
              <w:pStyle w:val="TAL"/>
              <w:rPr>
                <w:sz w:val="16"/>
              </w:rPr>
            </w:pPr>
            <w:r w:rsidRPr="00EA5936">
              <w:rPr>
                <w:sz w:val="16"/>
              </w:rPr>
              <w:t>UE Registration procedure - V-SMF insertion, change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56F71"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1227B"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4C01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B2D6A" w14:textId="77777777" w:rsidR="00C84410" w:rsidRPr="00EA5936" w:rsidRDefault="00C84410" w:rsidP="00EA5936">
            <w:pPr>
              <w:pStyle w:val="TAL"/>
              <w:rPr>
                <w:sz w:val="16"/>
              </w:rPr>
            </w:pPr>
          </w:p>
        </w:tc>
      </w:tr>
      <w:tr w:rsidR="00EA5936" w:rsidRPr="00EA5936" w14:paraId="22DDC5E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BAC3F" w14:textId="77777777" w:rsidR="00C84410" w:rsidRPr="00EA5936" w:rsidRDefault="00C84410" w:rsidP="00EA5936">
            <w:pPr>
              <w:pStyle w:val="TAL"/>
              <w:rPr>
                <w:sz w:val="16"/>
              </w:rPr>
            </w:pPr>
            <w:r w:rsidRPr="00EA5936">
              <w:rPr>
                <w:sz w:val="16"/>
              </w:rPr>
              <w:t>C4-221119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B96FE" w14:textId="77777777" w:rsidR="00C84410" w:rsidRPr="00EA5936" w:rsidRDefault="00C84410" w:rsidP="00EA5936">
            <w:pPr>
              <w:pStyle w:val="TAL"/>
              <w:rPr>
                <w:sz w:val="16"/>
              </w:rPr>
            </w:pPr>
            <w:r w:rsidRPr="00EA5936">
              <w:rPr>
                <w:sz w:val="16"/>
              </w:rPr>
              <w:t>Amendments to CR0051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C919F"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B6AA3"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6BC03"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7C642" w14:textId="77777777" w:rsidR="00C84410" w:rsidRPr="00EA5936" w:rsidRDefault="00C84410" w:rsidP="00EA5936">
            <w:pPr>
              <w:pStyle w:val="TAL"/>
              <w:rPr>
                <w:sz w:val="16"/>
              </w:rPr>
            </w:pPr>
          </w:p>
        </w:tc>
      </w:tr>
      <w:tr w:rsidR="00EA5936" w:rsidRPr="00EA5936" w14:paraId="08F3D5C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D9598" w14:textId="77777777" w:rsidR="00C84410" w:rsidRPr="00EA5936" w:rsidRDefault="00C84410" w:rsidP="00EA5936">
            <w:pPr>
              <w:pStyle w:val="TAL"/>
              <w:rPr>
                <w:sz w:val="16"/>
              </w:rPr>
            </w:pPr>
            <w:r w:rsidRPr="00EA5936">
              <w:rPr>
                <w:sz w:val="16"/>
              </w:rPr>
              <w:t>C4-221120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0B2ED" w14:textId="77777777" w:rsidR="00C84410" w:rsidRPr="00EA5936" w:rsidRDefault="00C84410" w:rsidP="00EA5936">
            <w:pPr>
              <w:pStyle w:val="TAL"/>
              <w:rPr>
                <w:sz w:val="16"/>
              </w:rPr>
            </w:pPr>
            <w:r w:rsidRPr="00EA5936">
              <w:rPr>
                <w:sz w:val="16"/>
              </w:rPr>
              <w:t>TS 29.532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CE53F"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36FBD"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274E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CD568" w14:textId="77777777" w:rsidR="00C84410" w:rsidRPr="00EA5936" w:rsidRDefault="00C84410" w:rsidP="00EA5936">
            <w:pPr>
              <w:pStyle w:val="TAL"/>
              <w:rPr>
                <w:sz w:val="16"/>
              </w:rPr>
            </w:pPr>
            <w:r w:rsidRPr="00EA5936">
              <w:rPr>
                <w:sz w:val="16"/>
              </w:rPr>
              <w:t>C4-221419</w:t>
            </w:r>
          </w:p>
        </w:tc>
      </w:tr>
      <w:tr w:rsidR="00EA5936" w:rsidRPr="00EA5936" w14:paraId="550AF72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D8C83" w14:textId="77777777" w:rsidR="00C84410" w:rsidRPr="00EA5936" w:rsidRDefault="00C84410" w:rsidP="00EA5936">
            <w:pPr>
              <w:pStyle w:val="TAL"/>
              <w:rPr>
                <w:sz w:val="16"/>
              </w:rPr>
            </w:pPr>
            <w:r w:rsidRPr="00EA5936">
              <w:rPr>
                <w:sz w:val="16"/>
              </w:rPr>
              <w:t>C4-221121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4472B" w14:textId="77777777" w:rsidR="00C84410" w:rsidRPr="00EA5936" w:rsidRDefault="00C84410" w:rsidP="00EA5936">
            <w:pPr>
              <w:pStyle w:val="TAL"/>
              <w:rPr>
                <w:sz w:val="16"/>
              </w:rPr>
            </w:pPr>
            <w:r w:rsidRPr="00EA5936">
              <w:rPr>
                <w:sz w:val="16"/>
              </w:rPr>
              <w:t>Removing editor's notes: Errors are 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B24B2"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BA5F8"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AE4B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6626E" w14:textId="77777777" w:rsidR="00C84410" w:rsidRPr="00EA5936" w:rsidRDefault="00C84410" w:rsidP="00EA5936">
            <w:pPr>
              <w:pStyle w:val="TAL"/>
              <w:rPr>
                <w:sz w:val="16"/>
              </w:rPr>
            </w:pPr>
            <w:r w:rsidRPr="00EA5936">
              <w:rPr>
                <w:sz w:val="16"/>
              </w:rPr>
              <w:t>C4-221403</w:t>
            </w:r>
          </w:p>
        </w:tc>
      </w:tr>
      <w:tr w:rsidR="00EA5936" w:rsidRPr="00EA5936" w14:paraId="2B564EB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81079" w14:textId="77777777" w:rsidR="00C84410" w:rsidRPr="00EA5936" w:rsidRDefault="00C84410" w:rsidP="00EA5936">
            <w:pPr>
              <w:pStyle w:val="TAL"/>
              <w:rPr>
                <w:sz w:val="16"/>
              </w:rPr>
            </w:pPr>
            <w:r w:rsidRPr="00EA5936">
              <w:rPr>
                <w:sz w:val="16"/>
              </w:rPr>
              <w:t>C4-221122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CB71D" w14:textId="77777777" w:rsidR="00C84410" w:rsidRPr="00EA5936" w:rsidRDefault="00C84410" w:rsidP="00EA5936">
            <w:pPr>
              <w:pStyle w:val="TAL"/>
              <w:rPr>
                <w:sz w:val="16"/>
              </w:rPr>
            </w:pPr>
            <w:r w:rsidRPr="00EA5936">
              <w:rPr>
                <w:sz w:val="16"/>
              </w:rPr>
              <w:t>Notification Target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9C67A"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0023A" w14:textId="77777777" w:rsidR="00C84410" w:rsidRPr="00EA5936" w:rsidRDefault="00C84410" w:rsidP="00EA5936">
            <w:pPr>
              <w:pStyle w:val="TAL"/>
              <w:rPr>
                <w:sz w:val="16"/>
              </w:rPr>
            </w:pPr>
            <w:r w:rsidRPr="00EA593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21E9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D9266" w14:textId="77777777" w:rsidR="00C84410" w:rsidRPr="00EA5936" w:rsidRDefault="00C84410" w:rsidP="00EA5936">
            <w:pPr>
              <w:pStyle w:val="TAL"/>
              <w:rPr>
                <w:sz w:val="16"/>
              </w:rPr>
            </w:pPr>
          </w:p>
        </w:tc>
      </w:tr>
      <w:tr w:rsidR="00EA5936" w:rsidRPr="00EA5936" w14:paraId="5223ABD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584B0" w14:textId="77777777" w:rsidR="00C84410" w:rsidRPr="00EA5936" w:rsidRDefault="00C84410" w:rsidP="00EA5936">
            <w:pPr>
              <w:pStyle w:val="TAL"/>
              <w:rPr>
                <w:sz w:val="16"/>
              </w:rPr>
            </w:pPr>
            <w:r w:rsidRPr="00EA5936">
              <w:rPr>
                <w:sz w:val="16"/>
              </w:rPr>
              <w:t>C4-221123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02A1B" w14:textId="77777777" w:rsidR="00C84410" w:rsidRPr="00EA5936" w:rsidRDefault="00C84410" w:rsidP="00EA5936">
            <w:pPr>
              <w:pStyle w:val="TAL"/>
              <w:rPr>
                <w:sz w:val="16"/>
              </w:rPr>
            </w:pPr>
            <w:r w:rsidRPr="00EA5936">
              <w:rPr>
                <w:sz w:val="16"/>
              </w:rPr>
              <w:t>Removing editor's note from clause 6.2.6.3.4.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C234D"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3247A"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B3E8E"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B8616" w14:textId="77777777" w:rsidR="00C84410" w:rsidRPr="00EA5936" w:rsidRDefault="00C84410" w:rsidP="00EA5936">
            <w:pPr>
              <w:pStyle w:val="TAL"/>
              <w:rPr>
                <w:sz w:val="16"/>
              </w:rPr>
            </w:pPr>
          </w:p>
        </w:tc>
      </w:tr>
      <w:tr w:rsidR="00EA5936" w:rsidRPr="00EA5936" w14:paraId="20A5345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3691C" w14:textId="77777777" w:rsidR="00C84410" w:rsidRPr="00EA5936" w:rsidRDefault="00C84410" w:rsidP="00EA5936">
            <w:pPr>
              <w:pStyle w:val="TAL"/>
              <w:rPr>
                <w:sz w:val="16"/>
              </w:rPr>
            </w:pPr>
            <w:r w:rsidRPr="00EA5936">
              <w:rPr>
                <w:sz w:val="16"/>
              </w:rPr>
              <w:t>C4-221124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43E7F" w14:textId="77777777" w:rsidR="00C84410" w:rsidRPr="00EA5936" w:rsidRDefault="00C84410" w:rsidP="00EA5936">
            <w:pPr>
              <w:pStyle w:val="TAL"/>
              <w:rPr>
                <w:sz w:val="16"/>
              </w:rPr>
            </w:pPr>
            <w:r w:rsidRPr="00EA5936">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E7A7C"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DB3B3"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3ACE6"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CC959" w14:textId="77777777" w:rsidR="00C84410" w:rsidRPr="00EA5936" w:rsidRDefault="00C84410" w:rsidP="00EA5936">
            <w:pPr>
              <w:pStyle w:val="TAL"/>
              <w:rPr>
                <w:sz w:val="16"/>
              </w:rPr>
            </w:pPr>
            <w:r w:rsidRPr="00EA5936">
              <w:rPr>
                <w:sz w:val="16"/>
              </w:rPr>
              <w:t>C4-221431</w:t>
            </w:r>
          </w:p>
        </w:tc>
      </w:tr>
      <w:tr w:rsidR="00EA5936" w:rsidRPr="00EA5936" w14:paraId="787B5E9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60C13" w14:textId="77777777" w:rsidR="00C84410" w:rsidRPr="00EA5936" w:rsidRDefault="00C84410" w:rsidP="00EA5936">
            <w:pPr>
              <w:pStyle w:val="TAL"/>
              <w:rPr>
                <w:sz w:val="16"/>
              </w:rPr>
            </w:pPr>
            <w:r w:rsidRPr="00EA5936">
              <w:rPr>
                <w:sz w:val="16"/>
              </w:rPr>
              <w:t>C4-221125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A3BA0" w14:textId="77777777" w:rsidR="00C84410" w:rsidRPr="00EA5936" w:rsidRDefault="00C84410" w:rsidP="00EA5936">
            <w:pPr>
              <w:pStyle w:val="TAL"/>
              <w:rPr>
                <w:sz w:val="16"/>
              </w:rPr>
            </w:pPr>
            <w:r w:rsidRPr="00EA5936">
              <w:rPr>
                <w:sz w:val="16"/>
              </w:rPr>
              <w:t>Update of IETF references for ICE, STUN and TURN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E3361"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5EA4D"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A728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95841" w14:textId="77777777" w:rsidR="00C84410" w:rsidRPr="00EA5936" w:rsidRDefault="00C84410" w:rsidP="00EA5936">
            <w:pPr>
              <w:pStyle w:val="TAL"/>
              <w:rPr>
                <w:sz w:val="16"/>
              </w:rPr>
            </w:pPr>
            <w:r w:rsidRPr="00EA5936">
              <w:rPr>
                <w:sz w:val="16"/>
              </w:rPr>
              <w:t>C4-221432</w:t>
            </w:r>
          </w:p>
        </w:tc>
      </w:tr>
      <w:tr w:rsidR="00EA5936" w:rsidRPr="00EA5936" w14:paraId="7E7E43C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8FB22" w14:textId="77777777" w:rsidR="00C84410" w:rsidRPr="00EA5936" w:rsidRDefault="00C84410" w:rsidP="00EA5936">
            <w:pPr>
              <w:pStyle w:val="TAL"/>
              <w:rPr>
                <w:sz w:val="16"/>
              </w:rPr>
            </w:pPr>
            <w:r w:rsidRPr="00EA5936">
              <w:rPr>
                <w:sz w:val="16"/>
              </w:rPr>
              <w:t>C4-221126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72264" w14:textId="77777777" w:rsidR="00C84410" w:rsidRPr="00EA5936" w:rsidRDefault="00C84410" w:rsidP="00EA5936">
            <w:pPr>
              <w:pStyle w:val="TAL"/>
              <w:rPr>
                <w:sz w:val="16"/>
              </w:rPr>
            </w:pPr>
            <w:r w:rsidRPr="00EA5936">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F2466"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46799"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72CE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747A" w14:textId="77777777" w:rsidR="00C84410" w:rsidRPr="00EA5936" w:rsidRDefault="00C84410" w:rsidP="00EA5936">
            <w:pPr>
              <w:pStyle w:val="TAL"/>
              <w:rPr>
                <w:sz w:val="16"/>
              </w:rPr>
            </w:pPr>
          </w:p>
        </w:tc>
      </w:tr>
      <w:tr w:rsidR="00EA5936" w:rsidRPr="00EA5936" w14:paraId="06497E0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A68B4" w14:textId="77777777" w:rsidR="00C84410" w:rsidRPr="00EA5936" w:rsidRDefault="00C84410" w:rsidP="00EA5936">
            <w:pPr>
              <w:pStyle w:val="TAL"/>
              <w:rPr>
                <w:sz w:val="16"/>
              </w:rPr>
            </w:pPr>
            <w:r w:rsidRPr="00EA5936">
              <w:rPr>
                <w:sz w:val="16"/>
              </w:rPr>
              <w:t>C4-221127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FABB7" w14:textId="77777777" w:rsidR="00C84410" w:rsidRPr="00EA5936" w:rsidRDefault="00C84410" w:rsidP="00EA5936">
            <w:pPr>
              <w:pStyle w:val="TAL"/>
              <w:rPr>
                <w:sz w:val="16"/>
              </w:rPr>
            </w:pPr>
            <w:r w:rsidRPr="00EA5936">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B5BA7"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7FD24"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7485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FDC0B" w14:textId="77777777" w:rsidR="00C84410" w:rsidRPr="00EA5936" w:rsidRDefault="00C84410" w:rsidP="00EA5936">
            <w:pPr>
              <w:pStyle w:val="TAL"/>
              <w:rPr>
                <w:sz w:val="16"/>
              </w:rPr>
            </w:pPr>
            <w:r w:rsidRPr="00EA5936">
              <w:rPr>
                <w:sz w:val="16"/>
              </w:rPr>
              <w:t>C4-221433</w:t>
            </w:r>
          </w:p>
        </w:tc>
      </w:tr>
      <w:tr w:rsidR="00EA5936" w:rsidRPr="00EA5936" w14:paraId="771E344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542FD" w14:textId="77777777" w:rsidR="00C84410" w:rsidRPr="00EA5936" w:rsidRDefault="00C84410" w:rsidP="00EA5936">
            <w:pPr>
              <w:pStyle w:val="TAL"/>
              <w:rPr>
                <w:sz w:val="16"/>
              </w:rPr>
            </w:pPr>
            <w:r w:rsidRPr="00EA5936">
              <w:rPr>
                <w:sz w:val="16"/>
              </w:rPr>
              <w:t>C4-221128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7B954" w14:textId="77777777" w:rsidR="00C84410" w:rsidRPr="00EA5936" w:rsidRDefault="00C84410" w:rsidP="00EA5936">
            <w:pPr>
              <w:pStyle w:val="TAL"/>
              <w:rPr>
                <w:sz w:val="16"/>
              </w:rPr>
            </w:pPr>
            <w:r w:rsidRPr="00EA5936">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DA80D"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4E114"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B746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CD5AD" w14:textId="77777777" w:rsidR="00C84410" w:rsidRPr="00EA5936" w:rsidRDefault="00C84410" w:rsidP="00EA5936">
            <w:pPr>
              <w:pStyle w:val="TAL"/>
              <w:rPr>
                <w:sz w:val="16"/>
              </w:rPr>
            </w:pPr>
          </w:p>
        </w:tc>
      </w:tr>
      <w:tr w:rsidR="00EA5936" w:rsidRPr="00EA5936" w14:paraId="48BEBFD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846E2" w14:textId="77777777" w:rsidR="00C84410" w:rsidRPr="00EA5936" w:rsidRDefault="00C84410" w:rsidP="00EA5936">
            <w:pPr>
              <w:pStyle w:val="TAL"/>
              <w:rPr>
                <w:sz w:val="16"/>
              </w:rPr>
            </w:pPr>
            <w:r w:rsidRPr="00EA5936">
              <w:rPr>
                <w:sz w:val="16"/>
              </w:rPr>
              <w:t>C4-221129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423D9" w14:textId="77777777" w:rsidR="00C84410" w:rsidRPr="00EA5936" w:rsidRDefault="00C84410" w:rsidP="00EA5936">
            <w:pPr>
              <w:pStyle w:val="TAL"/>
              <w:rPr>
                <w:sz w:val="16"/>
              </w:rPr>
            </w:pPr>
            <w:r w:rsidRPr="00EA5936">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FE3D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4AF29"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07BA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3B11E" w14:textId="77777777" w:rsidR="00C84410" w:rsidRPr="00EA5936" w:rsidRDefault="00C84410" w:rsidP="00EA5936">
            <w:pPr>
              <w:pStyle w:val="TAL"/>
              <w:rPr>
                <w:sz w:val="16"/>
              </w:rPr>
            </w:pPr>
          </w:p>
        </w:tc>
      </w:tr>
      <w:tr w:rsidR="00EA5936" w:rsidRPr="00EA5936" w14:paraId="51E93A8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16866" w14:textId="77777777" w:rsidR="00C84410" w:rsidRPr="00EA5936" w:rsidRDefault="00C84410" w:rsidP="00EA5936">
            <w:pPr>
              <w:pStyle w:val="TAL"/>
              <w:rPr>
                <w:sz w:val="16"/>
              </w:rPr>
            </w:pPr>
            <w:r w:rsidRPr="00EA5936">
              <w:rPr>
                <w:sz w:val="16"/>
              </w:rPr>
              <w:t>C4-221130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F0916" w14:textId="77777777" w:rsidR="00C84410" w:rsidRPr="00EA5936" w:rsidRDefault="00C84410" w:rsidP="00EA5936">
            <w:pPr>
              <w:pStyle w:val="TAL"/>
              <w:rPr>
                <w:sz w:val="16"/>
              </w:rPr>
            </w:pPr>
            <w:r w:rsidRPr="00EA5936">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C90BF"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9BDB1"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EDBA8"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DAA40" w14:textId="77777777" w:rsidR="00C84410" w:rsidRPr="00EA5936" w:rsidRDefault="00C84410" w:rsidP="00EA5936">
            <w:pPr>
              <w:pStyle w:val="TAL"/>
              <w:rPr>
                <w:sz w:val="16"/>
              </w:rPr>
            </w:pPr>
          </w:p>
        </w:tc>
      </w:tr>
      <w:tr w:rsidR="00EA5936" w:rsidRPr="00EA5936" w14:paraId="2A5D650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65E5F" w14:textId="77777777" w:rsidR="00C84410" w:rsidRPr="00EA5936" w:rsidRDefault="00C84410" w:rsidP="00EA5936">
            <w:pPr>
              <w:pStyle w:val="TAL"/>
              <w:rPr>
                <w:sz w:val="16"/>
              </w:rPr>
            </w:pPr>
            <w:r w:rsidRPr="00EA5936">
              <w:rPr>
                <w:sz w:val="16"/>
              </w:rPr>
              <w:t>C4-221131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F57DA" w14:textId="77777777" w:rsidR="00C84410" w:rsidRPr="00EA5936" w:rsidRDefault="00C84410" w:rsidP="00EA5936">
            <w:pPr>
              <w:pStyle w:val="TAL"/>
              <w:rPr>
                <w:sz w:val="16"/>
              </w:rPr>
            </w:pPr>
            <w:r w:rsidRPr="00EA5936">
              <w:rPr>
                <w:sz w:val="16"/>
              </w:rPr>
              <w:t>S-NSSAI encoding in the 3gpp-Sbi-Lci and 3gpp-Sbi-Oci headers' examples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A0B0D"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6EF28"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187B4"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FEABF" w14:textId="77777777" w:rsidR="00C84410" w:rsidRPr="00EA5936" w:rsidRDefault="00C84410" w:rsidP="00EA5936">
            <w:pPr>
              <w:pStyle w:val="TAL"/>
              <w:rPr>
                <w:sz w:val="16"/>
              </w:rPr>
            </w:pPr>
            <w:r w:rsidRPr="00EA5936">
              <w:rPr>
                <w:sz w:val="16"/>
              </w:rPr>
              <w:t>C4-221478</w:t>
            </w:r>
          </w:p>
        </w:tc>
      </w:tr>
      <w:tr w:rsidR="00EA5936" w:rsidRPr="00EA5936" w14:paraId="49823DE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A5805" w14:textId="77777777" w:rsidR="00C84410" w:rsidRPr="00EA5936" w:rsidRDefault="00C84410" w:rsidP="00EA5936">
            <w:pPr>
              <w:pStyle w:val="TAL"/>
              <w:rPr>
                <w:sz w:val="16"/>
              </w:rPr>
            </w:pPr>
            <w:r w:rsidRPr="00EA5936">
              <w:rPr>
                <w:sz w:val="16"/>
              </w:rPr>
              <w:t>C4-221132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FAFC7" w14:textId="77777777" w:rsidR="00C84410" w:rsidRPr="00EA5936" w:rsidRDefault="00C84410" w:rsidP="00EA5936">
            <w:pPr>
              <w:pStyle w:val="TAL"/>
              <w:rPr>
                <w:sz w:val="16"/>
              </w:rPr>
            </w:pPr>
            <w:r w:rsidRPr="00EA5936">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737B7"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139D4"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44566"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70331" w14:textId="77777777" w:rsidR="00C84410" w:rsidRPr="00EA5936" w:rsidRDefault="00C84410" w:rsidP="00EA5936">
            <w:pPr>
              <w:pStyle w:val="TAL"/>
              <w:rPr>
                <w:sz w:val="16"/>
              </w:rPr>
            </w:pPr>
            <w:r w:rsidRPr="00EA5936">
              <w:rPr>
                <w:sz w:val="16"/>
              </w:rPr>
              <w:t>C4-221479</w:t>
            </w:r>
          </w:p>
        </w:tc>
      </w:tr>
      <w:tr w:rsidR="00EA5936" w:rsidRPr="00EA5936" w14:paraId="2F6D800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E8B3F" w14:textId="77777777" w:rsidR="00C84410" w:rsidRPr="00EA5936" w:rsidRDefault="00C84410" w:rsidP="00EA5936">
            <w:pPr>
              <w:pStyle w:val="TAL"/>
              <w:rPr>
                <w:sz w:val="16"/>
              </w:rPr>
            </w:pPr>
            <w:r w:rsidRPr="00EA5936">
              <w:rPr>
                <w:sz w:val="16"/>
              </w:rPr>
              <w:t>C4-221133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BF77" w14:textId="77777777" w:rsidR="00C84410" w:rsidRPr="00EA5936" w:rsidRDefault="00C84410" w:rsidP="00EA5936">
            <w:pPr>
              <w:pStyle w:val="TAL"/>
              <w:rPr>
                <w:sz w:val="16"/>
              </w:rPr>
            </w:pPr>
            <w:r w:rsidRPr="00EA5936">
              <w:rPr>
                <w:sz w:val="16"/>
              </w:rPr>
              <w:t>Inter-PLMN mobility of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DE7F5"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896E5"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19074"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F93FF" w14:textId="77777777" w:rsidR="00C84410" w:rsidRPr="00EA5936" w:rsidRDefault="00C84410" w:rsidP="00EA5936">
            <w:pPr>
              <w:pStyle w:val="TAL"/>
              <w:rPr>
                <w:sz w:val="16"/>
              </w:rPr>
            </w:pPr>
            <w:r w:rsidRPr="00EA5936">
              <w:rPr>
                <w:sz w:val="16"/>
              </w:rPr>
              <w:t>C4-221480</w:t>
            </w:r>
          </w:p>
        </w:tc>
      </w:tr>
      <w:tr w:rsidR="00EA5936" w:rsidRPr="00EA5936" w14:paraId="280DEB6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0640" w14:textId="77777777" w:rsidR="00C84410" w:rsidRPr="00EA5936" w:rsidRDefault="00C84410" w:rsidP="00EA5936">
            <w:pPr>
              <w:pStyle w:val="TAL"/>
              <w:rPr>
                <w:sz w:val="16"/>
              </w:rPr>
            </w:pPr>
            <w:r w:rsidRPr="00EA5936">
              <w:rPr>
                <w:sz w:val="16"/>
              </w:rPr>
              <w:t>C4-221134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D9534" w14:textId="77777777" w:rsidR="00C84410" w:rsidRPr="00EA5936" w:rsidRDefault="00C84410" w:rsidP="00EA5936">
            <w:pPr>
              <w:pStyle w:val="TAL"/>
              <w:rPr>
                <w:sz w:val="16"/>
              </w:rPr>
            </w:pPr>
            <w:r w:rsidRPr="00EA5936">
              <w:rPr>
                <w:sz w:val="16"/>
              </w:rPr>
              <w:t>Inter-PLMN mobility of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9818"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4D75D"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6F45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944B6" w14:textId="77777777" w:rsidR="00C84410" w:rsidRPr="00EA5936" w:rsidRDefault="00C84410" w:rsidP="00EA5936">
            <w:pPr>
              <w:pStyle w:val="TAL"/>
              <w:rPr>
                <w:sz w:val="16"/>
              </w:rPr>
            </w:pPr>
            <w:r w:rsidRPr="00EA5936">
              <w:rPr>
                <w:sz w:val="16"/>
              </w:rPr>
              <w:t>C4-221481</w:t>
            </w:r>
          </w:p>
        </w:tc>
      </w:tr>
      <w:tr w:rsidR="00EA5936" w:rsidRPr="00EA5936" w14:paraId="6528784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CE733" w14:textId="77777777" w:rsidR="00C84410" w:rsidRPr="00EA5936" w:rsidRDefault="00C84410" w:rsidP="00EA5936">
            <w:pPr>
              <w:pStyle w:val="TAL"/>
              <w:rPr>
                <w:sz w:val="16"/>
              </w:rPr>
            </w:pPr>
            <w:r w:rsidRPr="00EA5936">
              <w:rPr>
                <w:sz w:val="16"/>
              </w:rPr>
              <w:t>C4-221135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E5104" w14:textId="77777777" w:rsidR="00C84410" w:rsidRPr="00EA5936" w:rsidRDefault="00C84410" w:rsidP="00EA5936">
            <w:pPr>
              <w:pStyle w:val="TAL"/>
              <w:rPr>
                <w:sz w:val="16"/>
              </w:rPr>
            </w:pPr>
            <w:r w:rsidRPr="00EA5936">
              <w:rPr>
                <w:sz w:val="16"/>
              </w:rPr>
              <w:t>Editor's note on NAT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6D6DA"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D3F36"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E889"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BBB98" w14:textId="77777777" w:rsidR="00C84410" w:rsidRPr="00EA5936" w:rsidRDefault="00C84410" w:rsidP="00EA5936">
            <w:pPr>
              <w:pStyle w:val="TAL"/>
              <w:rPr>
                <w:sz w:val="16"/>
              </w:rPr>
            </w:pPr>
            <w:r w:rsidRPr="00EA5936">
              <w:rPr>
                <w:sz w:val="16"/>
              </w:rPr>
              <w:t>C4-221482</w:t>
            </w:r>
          </w:p>
        </w:tc>
      </w:tr>
      <w:tr w:rsidR="00EA5936" w:rsidRPr="00EA5936" w14:paraId="2A1BCF3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C2A1E" w14:textId="77777777" w:rsidR="00C84410" w:rsidRPr="00EA5936" w:rsidRDefault="00C84410" w:rsidP="00EA5936">
            <w:pPr>
              <w:pStyle w:val="TAL"/>
              <w:rPr>
                <w:sz w:val="16"/>
              </w:rPr>
            </w:pPr>
            <w:r w:rsidRPr="00EA5936">
              <w:rPr>
                <w:sz w:val="16"/>
              </w:rPr>
              <w:t>C4-221136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89C4F" w14:textId="77777777" w:rsidR="00C84410" w:rsidRPr="00EA5936" w:rsidRDefault="00C84410" w:rsidP="00EA5936">
            <w:pPr>
              <w:pStyle w:val="TAL"/>
              <w:rPr>
                <w:sz w:val="16"/>
              </w:rPr>
            </w:pPr>
            <w:r w:rsidRPr="00EA5936">
              <w:rPr>
                <w:sz w:val="16"/>
              </w:rPr>
              <w:t>Correction of cardinality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1739D"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D440C"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85D6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4C2A3" w14:textId="77777777" w:rsidR="00C84410" w:rsidRPr="00EA5936" w:rsidRDefault="00C84410" w:rsidP="00EA5936">
            <w:pPr>
              <w:pStyle w:val="TAL"/>
              <w:rPr>
                <w:sz w:val="16"/>
              </w:rPr>
            </w:pPr>
          </w:p>
        </w:tc>
      </w:tr>
      <w:tr w:rsidR="00EA5936" w:rsidRPr="00EA5936" w14:paraId="0E5D002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94F52" w14:textId="77777777" w:rsidR="00C84410" w:rsidRPr="00EA5936" w:rsidRDefault="00C84410" w:rsidP="00EA5936">
            <w:pPr>
              <w:pStyle w:val="TAL"/>
              <w:rPr>
                <w:sz w:val="16"/>
              </w:rPr>
            </w:pPr>
            <w:r w:rsidRPr="00EA5936">
              <w:rPr>
                <w:sz w:val="16"/>
              </w:rPr>
              <w:t>C4-221137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4A434" w14:textId="77777777" w:rsidR="00C84410" w:rsidRPr="00EA5936" w:rsidRDefault="00C84410" w:rsidP="00EA5936">
            <w:pPr>
              <w:pStyle w:val="TAL"/>
              <w:rPr>
                <w:sz w:val="16"/>
              </w:rPr>
            </w:pPr>
            <w:r w:rsidRPr="00EA5936">
              <w:rPr>
                <w:sz w:val="16"/>
              </w:rPr>
              <w:t>MbsSession data type for MBS session creation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C2733"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88DDF"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75C48"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C1FCF" w14:textId="77777777" w:rsidR="00C84410" w:rsidRPr="00EA5936" w:rsidRDefault="00C84410" w:rsidP="00EA5936">
            <w:pPr>
              <w:pStyle w:val="TAL"/>
              <w:rPr>
                <w:sz w:val="16"/>
              </w:rPr>
            </w:pPr>
            <w:r w:rsidRPr="00EA5936">
              <w:rPr>
                <w:sz w:val="16"/>
              </w:rPr>
              <w:t>C4-221483</w:t>
            </w:r>
          </w:p>
        </w:tc>
      </w:tr>
      <w:tr w:rsidR="00EA5936" w:rsidRPr="00EA5936" w14:paraId="5C67BCF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C65C3" w14:textId="77777777" w:rsidR="00C84410" w:rsidRPr="00EA5936" w:rsidRDefault="00C84410" w:rsidP="00EA5936">
            <w:pPr>
              <w:pStyle w:val="TAL"/>
              <w:rPr>
                <w:sz w:val="16"/>
              </w:rPr>
            </w:pPr>
            <w:r w:rsidRPr="00EA5936">
              <w:rPr>
                <w:sz w:val="16"/>
              </w:rPr>
              <w:t>C4-221138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8B225" w14:textId="77777777" w:rsidR="00C84410" w:rsidRPr="00EA5936" w:rsidRDefault="00C84410" w:rsidP="00EA5936">
            <w:pPr>
              <w:pStyle w:val="TAL"/>
              <w:rPr>
                <w:sz w:val="16"/>
              </w:rPr>
            </w:pPr>
            <w:r w:rsidRPr="00EA5936">
              <w:rPr>
                <w:sz w:val="16"/>
              </w:rPr>
              <w:t>MBSSession Create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71A26"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2DC13"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1AE8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23569" w14:textId="77777777" w:rsidR="00C84410" w:rsidRPr="00EA5936" w:rsidRDefault="00C84410" w:rsidP="00EA5936">
            <w:pPr>
              <w:pStyle w:val="TAL"/>
              <w:rPr>
                <w:sz w:val="16"/>
              </w:rPr>
            </w:pPr>
          </w:p>
        </w:tc>
      </w:tr>
      <w:tr w:rsidR="00EA5936" w:rsidRPr="00EA5936" w14:paraId="158D2FC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9E019" w14:textId="77777777" w:rsidR="00C84410" w:rsidRPr="00EA5936" w:rsidRDefault="00C84410" w:rsidP="00EA5936">
            <w:pPr>
              <w:pStyle w:val="TAL"/>
              <w:rPr>
                <w:sz w:val="16"/>
              </w:rPr>
            </w:pPr>
            <w:r w:rsidRPr="00EA5936">
              <w:rPr>
                <w:sz w:val="16"/>
              </w:rPr>
              <w:t>C4-221139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6DCAC" w14:textId="77777777" w:rsidR="00C84410" w:rsidRPr="00EA5936" w:rsidRDefault="00C84410" w:rsidP="00EA5936">
            <w:pPr>
              <w:pStyle w:val="TAL"/>
              <w:rPr>
                <w:sz w:val="16"/>
              </w:rPr>
            </w:pPr>
            <w:r w:rsidRPr="00EA5936">
              <w:rPr>
                <w:sz w:val="16"/>
              </w:rPr>
              <w:t>MBS Session Status subscriptions and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C9829"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64964"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A5BC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F5142" w14:textId="77777777" w:rsidR="00C84410" w:rsidRPr="00EA5936" w:rsidRDefault="00C84410" w:rsidP="00EA5936">
            <w:pPr>
              <w:pStyle w:val="TAL"/>
              <w:rPr>
                <w:sz w:val="16"/>
              </w:rPr>
            </w:pPr>
            <w:r w:rsidRPr="00EA5936">
              <w:rPr>
                <w:sz w:val="16"/>
              </w:rPr>
              <w:t>C4-221484</w:t>
            </w:r>
          </w:p>
        </w:tc>
      </w:tr>
      <w:tr w:rsidR="00EA5936" w:rsidRPr="00EA5936" w14:paraId="5F24CEC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E1D0F" w14:textId="77777777" w:rsidR="00C84410" w:rsidRPr="00EA5936" w:rsidRDefault="00C84410" w:rsidP="00EA5936">
            <w:pPr>
              <w:pStyle w:val="TAL"/>
              <w:rPr>
                <w:sz w:val="16"/>
              </w:rPr>
            </w:pPr>
            <w:r w:rsidRPr="00EA5936">
              <w:rPr>
                <w:sz w:val="16"/>
              </w:rPr>
              <w:t>C4-221140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DC4C1" w14:textId="77777777" w:rsidR="00C84410" w:rsidRPr="00EA5936" w:rsidRDefault="00C84410" w:rsidP="00EA5936">
            <w:pPr>
              <w:pStyle w:val="TAL"/>
              <w:rPr>
                <w:sz w:val="16"/>
              </w:rPr>
            </w:pPr>
            <w:r w:rsidRPr="00EA5936">
              <w:rPr>
                <w:sz w:val="16"/>
              </w:rPr>
              <w:t>MBS Session Status subscriptions and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20710"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5E0D5"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F142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44480" w14:textId="77777777" w:rsidR="00C84410" w:rsidRPr="00EA5936" w:rsidRDefault="00C84410" w:rsidP="00EA5936">
            <w:pPr>
              <w:pStyle w:val="TAL"/>
              <w:rPr>
                <w:sz w:val="16"/>
              </w:rPr>
            </w:pPr>
          </w:p>
        </w:tc>
      </w:tr>
      <w:tr w:rsidR="00EA5936" w:rsidRPr="00EA5936" w14:paraId="39A2A4A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D4777" w14:textId="77777777" w:rsidR="00C84410" w:rsidRPr="00EA5936" w:rsidRDefault="00C84410" w:rsidP="00EA5936">
            <w:pPr>
              <w:pStyle w:val="TAL"/>
              <w:rPr>
                <w:sz w:val="16"/>
              </w:rPr>
            </w:pPr>
            <w:r w:rsidRPr="00EA5936">
              <w:rPr>
                <w:sz w:val="16"/>
              </w:rPr>
              <w:t>C4-221141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B6949" w14:textId="77777777" w:rsidR="00C84410" w:rsidRPr="00EA5936" w:rsidRDefault="00C84410" w:rsidP="00EA5936">
            <w:pPr>
              <w:pStyle w:val="TAL"/>
              <w:rPr>
                <w:sz w:val="16"/>
              </w:rPr>
            </w:pPr>
            <w:r w:rsidRPr="00EA5936">
              <w:rPr>
                <w:sz w:val="16"/>
              </w:rPr>
              <w:t>Extensions for Location dependent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2F32E"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8077F"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48089"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3C2BD" w14:textId="77777777" w:rsidR="00C84410" w:rsidRPr="00EA5936" w:rsidRDefault="00C84410" w:rsidP="00EA5936">
            <w:pPr>
              <w:pStyle w:val="TAL"/>
              <w:rPr>
                <w:sz w:val="16"/>
              </w:rPr>
            </w:pPr>
          </w:p>
        </w:tc>
      </w:tr>
      <w:tr w:rsidR="00EA5936" w:rsidRPr="00EA5936" w14:paraId="0DAE469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27168" w14:textId="77777777" w:rsidR="00C84410" w:rsidRPr="00EA5936" w:rsidRDefault="00C84410" w:rsidP="00EA5936">
            <w:pPr>
              <w:pStyle w:val="TAL"/>
              <w:rPr>
                <w:sz w:val="16"/>
              </w:rPr>
            </w:pPr>
            <w:r w:rsidRPr="00EA5936">
              <w:rPr>
                <w:sz w:val="16"/>
              </w:rPr>
              <w:t>C4-221142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5701C" w14:textId="77777777" w:rsidR="00C84410" w:rsidRPr="00EA5936" w:rsidRDefault="00C84410" w:rsidP="00EA5936">
            <w:pPr>
              <w:pStyle w:val="TAL"/>
              <w:rPr>
                <w:sz w:val="16"/>
              </w:rPr>
            </w:pPr>
            <w:r w:rsidRPr="00EA5936">
              <w:rPr>
                <w:sz w:val="16"/>
              </w:rPr>
              <w:t>Extensions for Location dependent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AA707"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6B4FA"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990FE"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C469F" w14:textId="77777777" w:rsidR="00C84410" w:rsidRPr="00EA5936" w:rsidRDefault="00C84410" w:rsidP="00EA5936">
            <w:pPr>
              <w:pStyle w:val="TAL"/>
              <w:rPr>
                <w:sz w:val="16"/>
              </w:rPr>
            </w:pPr>
            <w:r w:rsidRPr="00EA5936">
              <w:rPr>
                <w:sz w:val="16"/>
              </w:rPr>
              <w:t>C4-221546</w:t>
            </w:r>
          </w:p>
        </w:tc>
      </w:tr>
      <w:tr w:rsidR="00EA5936" w:rsidRPr="00EA5936" w14:paraId="648A2B2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7AA75" w14:textId="77777777" w:rsidR="00C84410" w:rsidRPr="00EA5936" w:rsidRDefault="00C84410" w:rsidP="00EA5936">
            <w:pPr>
              <w:pStyle w:val="TAL"/>
              <w:rPr>
                <w:sz w:val="16"/>
              </w:rPr>
            </w:pPr>
            <w:r w:rsidRPr="00EA5936">
              <w:rPr>
                <w:sz w:val="16"/>
              </w:rPr>
              <w:t>C4-221143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337E5" w14:textId="77777777" w:rsidR="00C84410" w:rsidRPr="00EA5936" w:rsidRDefault="00C84410" w:rsidP="00EA5936">
            <w:pPr>
              <w:pStyle w:val="TAL"/>
              <w:rPr>
                <w:sz w:val="16"/>
              </w:rPr>
            </w:pPr>
            <w:r w:rsidRPr="00EA5936">
              <w:rPr>
                <w:sz w:val="16"/>
              </w:rPr>
              <w:t>MbsServiceArea data type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453E2"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30381"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A563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93F9D" w14:textId="77777777" w:rsidR="00C84410" w:rsidRPr="00EA5936" w:rsidRDefault="00C84410" w:rsidP="00EA5936">
            <w:pPr>
              <w:pStyle w:val="TAL"/>
              <w:rPr>
                <w:sz w:val="16"/>
              </w:rPr>
            </w:pPr>
            <w:r w:rsidRPr="00EA5936">
              <w:rPr>
                <w:sz w:val="16"/>
              </w:rPr>
              <w:t>C4-221485</w:t>
            </w:r>
          </w:p>
        </w:tc>
      </w:tr>
      <w:tr w:rsidR="00EA5936" w:rsidRPr="00EA5936" w14:paraId="55776E7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624BA" w14:textId="77777777" w:rsidR="00C84410" w:rsidRPr="00EA5936" w:rsidRDefault="00C84410" w:rsidP="00EA5936">
            <w:pPr>
              <w:pStyle w:val="TAL"/>
              <w:rPr>
                <w:sz w:val="16"/>
              </w:rPr>
            </w:pPr>
            <w:r w:rsidRPr="00EA5936">
              <w:rPr>
                <w:sz w:val="16"/>
              </w:rPr>
              <w:t>C4-221144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BB7D5" w14:textId="77777777" w:rsidR="00C84410" w:rsidRPr="00EA5936" w:rsidRDefault="00C84410" w:rsidP="00EA5936">
            <w:pPr>
              <w:pStyle w:val="TAL"/>
              <w:rPr>
                <w:sz w:val="16"/>
              </w:rPr>
            </w:pPr>
            <w:r w:rsidRPr="00EA5936">
              <w:rPr>
                <w:sz w:val="16"/>
              </w:rPr>
              <w:t>Miscellaneous corrections to the Namf_MBSBroadcast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82C11"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F38CE"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30C4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A0D26" w14:textId="77777777" w:rsidR="00C84410" w:rsidRPr="00EA5936" w:rsidRDefault="00C84410" w:rsidP="00EA5936">
            <w:pPr>
              <w:pStyle w:val="TAL"/>
              <w:rPr>
                <w:sz w:val="16"/>
              </w:rPr>
            </w:pPr>
          </w:p>
        </w:tc>
      </w:tr>
      <w:tr w:rsidR="00EA5936" w:rsidRPr="00EA5936" w14:paraId="01A7653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53786" w14:textId="77777777" w:rsidR="00C84410" w:rsidRPr="00EA5936" w:rsidRDefault="00C84410" w:rsidP="00EA5936">
            <w:pPr>
              <w:pStyle w:val="TAL"/>
              <w:rPr>
                <w:sz w:val="16"/>
              </w:rPr>
            </w:pPr>
            <w:r w:rsidRPr="00EA5936">
              <w:rPr>
                <w:sz w:val="16"/>
              </w:rPr>
              <w:t>C4-221145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FF249" w14:textId="77777777" w:rsidR="00C84410" w:rsidRPr="00EA5936" w:rsidRDefault="00C84410" w:rsidP="00EA5936">
            <w:pPr>
              <w:pStyle w:val="TAL"/>
              <w:rPr>
                <w:sz w:val="16"/>
              </w:rPr>
            </w:pPr>
            <w:r w:rsidRPr="00EA5936">
              <w:rPr>
                <w:sz w:val="16"/>
              </w:rPr>
              <w:t>N2 MBS Session Management Information in Namf_MBSBroadcast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EB5DC"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37C82"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C5AE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8E574" w14:textId="77777777" w:rsidR="00C84410" w:rsidRPr="00EA5936" w:rsidRDefault="00C84410" w:rsidP="00EA5936">
            <w:pPr>
              <w:pStyle w:val="TAL"/>
              <w:rPr>
                <w:sz w:val="16"/>
              </w:rPr>
            </w:pPr>
            <w:r w:rsidRPr="00EA5936">
              <w:rPr>
                <w:sz w:val="16"/>
              </w:rPr>
              <w:t>CP-220214</w:t>
            </w:r>
          </w:p>
        </w:tc>
      </w:tr>
      <w:tr w:rsidR="00EA5936" w:rsidRPr="00EA5936" w14:paraId="784A14F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1B84F" w14:textId="77777777" w:rsidR="00C84410" w:rsidRPr="00EA5936" w:rsidRDefault="00C84410" w:rsidP="00EA5936">
            <w:pPr>
              <w:pStyle w:val="TAL"/>
              <w:rPr>
                <w:sz w:val="16"/>
              </w:rPr>
            </w:pPr>
            <w:r w:rsidRPr="00EA5936">
              <w:rPr>
                <w:sz w:val="16"/>
              </w:rPr>
              <w:t>C4-221146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86852" w14:textId="77777777" w:rsidR="00C84410" w:rsidRPr="00EA5936" w:rsidRDefault="00C84410" w:rsidP="00EA5936">
            <w:pPr>
              <w:pStyle w:val="TAL"/>
              <w:rPr>
                <w:sz w:val="16"/>
              </w:rPr>
            </w:pPr>
            <w:r w:rsidRPr="00EA5936">
              <w:rPr>
                <w:sz w:val="16"/>
              </w:rPr>
              <w:t>N2 MBS Session Management Information in Namf_MBSCommunication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6EAEA"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F0263"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B7D6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7F3A0" w14:textId="77777777" w:rsidR="00C84410" w:rsidRPr="00EA5936" w:rsidRDefault="00C84410" w:rsidP="00EA5936">
            <w:pPr>
              <w:pStyle w:val="TAL"/>
              <w:rPr>
                <w:sz w:val="16"/>
              </w:rPr>
            </w:pPr>
            <w:r w:rsidRPr="00EA5936">
              <w:rPr>
                <w:sz w:val="16"/>
              </w:rPr>
              <w:t>C4-221486</w:t>
            </w:r>
          </w:p>
        </w:tc>
      </w:tr>
      <w:tr w:rsidR="00EA5936" w:rsidRPr="00EA5936" w14:paraId="435B78C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351BF" w14:textId="77777777" w:rsidR="00C84410" w:rsidRPr="00EA5936" w:rsidRDefault="00C84410" w:rsidP="00EA5936">
            <w:pPr>
              <w:pStyle w:val="TAL"/>
              <w:rPr>
                <w:sz w:val="16"/>
              </w:rPr>
            </w:pPr>
            <w:r w:rsidRPr="00EA5936">
              <w:rPr>
                <w:sz w:val="16"/>
              </w:rPr>
              <w:t>C4-221147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3FCB3" w14:textId="77777777" w:rsidR="00C84410" w:rsidRPr="00EA5936" w:rsidRDefault="00C84410" w:rsidP="00EA5936">
            <w:pPr>
              <w:pStyle w:val="TAL"/>
              <w:rPr>
                <w:sz w:val="16"/>
              </w:rPr>
            </w:pPr>
            <w:r w:rsidRPr="00EA5936">
              <w:rPr>
                <w:sz w:val="16"/>
              </w:rPr>
              <w:t>N2 MBS SM Info in ContextUpdate request &amp;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269F1"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739C2"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FC74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DD0AD" w14:textId="77777777" w:rsidR="00C84410" w:rsidRPr="00EA5936" w:rsidRDefault="00C84410" w:rsidP="00EA5936">
            <w:pPr>
              <w:pStyle w:val="TAL"/>
              <w:rPr>
                <w:sz w:val="16"/>
              </w:rPr>
            </w:pPr>
          </w:p>
        </w:tc>
      </w:tr>
      <w:tr w:rsidR="00EA5936" w:rsidRPr="00EA5936" w14:paraId="010AF1D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554C5" w14:textId="77777777" w:rsidR="00C84410" w:rsidRPr="00EA5936" w:rsidRDefault="00C84410" w:rsidP="00EA5936">
            <w:pPr>
              <w:pStyle w:val="TAL"/>
              <w:rPr>
                <w:sz w:val="16"/>
              </w:rPr>
            </w:pPr>
            <w:r w:rsidRPr="00EA5936">
              <w:rPr>
                <w:sz w:val="16"/>
              </w:rPr>
              <w:t>C4-221148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1C150" w14:textId="77777777" w:rsidR="00C84410" w:rsidRPr="00EA5936" w:rsidRDefault="00C84410" w:rsidP="00EA5936">
            <w:pPr>
              <w:pStyle w:val="TAL"/>
              <w:rPr>
                <w:sz w:val="16"/>
              </w:rPr>
            </w:pPr>
            <w:r w:rsidRPr="00EA5936">
              <w:rPr>
                <w:sz w:val="16"/>
              </w:rPr>
              <w:t>PFCP Node related messages supported over N4mb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1F94D"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5AD47"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5606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F05B7" w14:textId="77777777" w:rsidR="00C84410" w:rsidRPr="00EA5936" w:rsidRDefault="00C84410" w:rsidP="00EA5936">
            <w:pPr>
              <w:pStyle w:val="TAL"/>
              <w:rPr>
                <w:sz w:val="16"/>
              </w:rPr>
            </w:pPr>
          </w:p>
        </w:tc>
      </w:tr>
      <w:tr w:rsidR="00EA5936" w:rsidRPr="00EA5936" w14:paraId="47CEF7B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D3721" w14:textId="77777777" w:rsidR="00C84410" w:rsidRPr="00EA5936" w:rsidRDefault="00C84410" w:rsidP="00EA5936">
            <w:pPr>
              <w:pStyle w:val="TAL"/>
              <w:rPr>
                <w:sz w:val="16"/>
              </w:rPr>
            </w:pPr>
            <w:r w:rsidRPr="00EA5936">
              <w:rPr>
                <w:sz w:val="16"/>
              </w:rPr>
              <w:t>C4-221149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8A06C" w14:textId="77777777" w:rsidR="00C84410" w:rsidRPr="00EA5936" w:rsidRDefault="00C84410" w:rsidP="00EA5936">
            <w:pPr>
              <w:pStyle w:val="TAL"/>
              <w:rPr>
                <w:sz w:val="16"/>
              </w:rPr>
            </w:pPr>
            <w:r w:rsidRPr="00EA5936">
              <w:rPr>
                <w:sz w:val="16"/>
              </w:rPr>
              <w:t>Mapping MBS QoS Flows to Associated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F3FF7"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5B82D"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7813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435C2" w14:textId="77777777" w:rsidR="00C84410" w:rsidRPr="00EA5936" w:rsidRDefault="00C84410" w:rsidP="00EA5936">
            <w:pPr>
              <w:pStyle w:val="TAL"/>
              <w:rPr>
                <w:sz w:val="16"/>
              </w:rPr>
            </w:pPr>
            <w:r w:rsidRPr="00EA5936">
              <w:rPr>
                <w:sz w:val="16"/>
              </w:rPr>
              <w:t>C4-221487</w:t>
            </w:r>
          </w:p>
        </w:tc>
      </w:tr>
      <w:tr w:rsidR="00EA5936" w:rsidRPr="00EA5936" w14:paraId="29A3030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30A90" w14:textId="77777777" w:rsidR="00C84410" w:rsidRPr="00EA5936" w:rsidRDefault="00C84410" w:rsidP="00EA5936">
            <w:pPr>
              <w:pStyle w:val="TAL"/>
              <w:rPr>
                <w:sz w:val="16"/>
              </w:rPr>
            </w:pPr>
            <w:r w:rsidRPr="00EA5936">
              <w:rPr>
                <w:sz w:val="16"/>
              </w:rPr>
              <w:t>C4-221150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92EA7" w14:textId="77777777" w:rsidR="00C84410" w:rsidRPr="00EA5936" w:rsidRDefault="00C84410" w:rsidP="00EA5936">
            <w:pPr>
              <w:pStyle w:val="TAL"/>
              <w:rPr>
                <w:sz w:val="16"/>
              </w:rPr>
            </w:pPr>
            <w:r w:rsidRPr="00EA5936">
              <w:rPr>
                <w:sz w:val="16"/>
              </w:rPr>
              <w:t>User Plane (In)Activity Detection and Reporting over N4mb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F6535"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A6000"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186E4"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096B8" w14:textId="77777777" w:rsidR="00C84410" w:rsidRPr="00EA5936" w:rsidRDefault="00C84410" w:rsidP="00EA5936">
            <w:pPr>
              <w:pStyle w:val="TAL"/>
              <w:rPr>
                <w:sz w:val="16"/>
              </w:rPr>
            </w:pPr>
            <w:r w:rsidRPr="00EA5936">
              <w:rPr>
                <w:sz w:val="16"/>
              </w:rPr>
              <w:t>C4-221488</w:t>
            </w:r>
          </w:p>
        </w:tc>
      </w:tr>
      <w:tr w:rsidR="00EA5936" w:rsidRPr="00EA5936" w14:paraId="4161A58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84336" w14:textId="77777777" w:rsidR="00C84410" w:rsidRPr="00EA5936" w:rsidRDefault="00C84410" w:rsidP="00EA5936">
            <w:pPr>
              <w:pStyle w:val="TAL"/>
              <w:rPr>
                <w:sz w:val="16"/>
              </w:rPr>
            </w:pPr>
            <w:r w:rsidRPr="00EA5936">
              <w:rPr>
                <w:sz w:val="16"/>
              </w:rPr>
              <w:t>C4-221151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771BE" w14:textId="77777777" w:rsidR="00C84410" w:rsidRPr="00EA5936" w:rsidRDefault="00C84410" w:rsidP="00EA5936">
            <w:pPr>
              <w:pStyle w:val="TAL"/>
              <w:rPr>
                <w:sz w:val="16"/>
              </w:rPr>
            </w:pPr>
            <w:r w:rsidRPr="00EA5936">
              <w:rPr>
                <w:sz w:val="16"/>
              </w:rPr>
              <w:t>MBS session restoration upon MB-UPF failure with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35B11"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97B3C"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98164"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5B5F1" w14:textId="77777777" w:rsidR="00C84410" w:rsidRPr="00EA5936" w:rsidRDefault="00C84410" w:rsidP="00EA5936">
            <w:pPr>
              <w:pStyle w:val="TAL"/>
              <w:rPr>
                <w:sz w:val="16"/>
              </w:rPr>
            </w:pPr>
            <w:r w:rsidRPr="00EA5936">
              <w:rPr>
                <w:sz w:val="16"/>
              </w:rPr>
              <w:t>C4-221489</w:t>
            </w:r>
          </w:p>
        </w:tc>
      </w:tr>
      <w:tr w:rsidR="00EA5936" w:rsidRPr="00EA5936" w14:paraId="316CF0F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74697" w14:textId="77777777" w:rsidR="00C84410" w:rsidRPr="00EA5936" w:rsidRDefault="00C84410" w:rsidP="00EA5936">
            <w:pPr>
              <w:pStyle w:val="TAL"/>
              <w:rPr>
                <w:sz w:val="16"/>
              </w:rPr>
            </w:pPr>
            <w:r w:rsidRPr="00EA5936">
              <w:rPr>
                <w:sz w:val="16"/>
              </w:rPr>
              <w:t>C4-221152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BEAF1" w14:textId="77777777" w:rsidR="00C84410" w:rsidRPr="00EA5936" w:rsidRDefault="00C84410" w:rsidP="00EA5936">
            <w:pPr>
              <w:pStyle w:val="TAL"/>
              <w:rPr>
                <w:sz w:val="16"/>
              </w:rPr>
            </w:pPr>
            <w:r w:rsidRPr="00EA5936">
              <w:rPr>
                <w:sz w:val="16"/>
              </w:rPr>
              <w:t>MBS session restoration upon MB-UPF failure without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10274"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81359"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B3D2A"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62316" w14:textId="77777777" w:rsidR="00C84410" w:rsidRPr="00EA5936" w:rsidRDefault="00C84410" w:rsidP="00EA5936">
            <w:pPr>
              <w:pStyle w:val="TAL"/>
              <w:rPr>
                <w:sz w:val="16"/>
              </w:rPr>
            </w:pPr>
            <w:r w:rsidRPr="00EA5936">
              <w:rPr>
                <w:sz w:val="16"/>
              </w:rPr>
              <w:t>C4-221490</w:t>
            </w:r>
          </w:p>
        </w:tc>
      </w:tr>
      <w:tr w:rsidR="00EA5936" w:rsidRPr="00EA5936" w14:paraId="66FCBA3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5E643" w14:textId="77777777" w:rsidR="00C84410" w:rsidRPr="00EA5936" w:rsidRDefault="00C84410" w:rsidP="00EA5936">
            <w:pPr>
              <w:pStyle w:val="TAL"/>
              <w:rPr>
                <w:sz w:val="16"/>
              </w:rPr>
            </w:pPr>
            <w:r w:rsidRPr="00EA5936">
              <w:rPr>
                <w:sz w:val="16"/>
              </w:rPr>
              <w:t>C4-221153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F75B3" w14:textId="77777777" w:rsidR="00C84410" w:rsidRPr="00EA5936" w:rsidRDefault="00C84410" w:rsidP="00EA5936">
            <w:pPr>
              <w:pStyle w:val="TAL"/>
              <w:rPr>
                <w:sz w:val="16"/>
              </w:rPr>
            </w:pPr>
            <w:r w:rsidRPr="00EA5936">
              <w:rPr>
                <w:sz w:val="16"/>
              </w:rPr>
              <w:t>MBS session restoration upon NG-RAN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33A4E"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099DA"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200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89299" w14:textId="77777777" w:rsidR="00C84410" w:rsidRPr="00EA5936" w:rsidRDefault="00C84410" w:rsidP="00EA5936">
            <w:pPr>
              <w:pStyle w:val="TAL"/>
              <w:rPr>
                <w:sz w:val="16"/>
              </w:rPr>
            </w:pPr>
          </w:p>
        </w:tc>
      </w:tr>
      <w:tr w:rsidR="00EA5936" w:rsidRPr="00EA5936" w14:paraId="6E52492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FD600" w14:textId="77777777" w:rsidR="00C84410" w:rsidRPr="00EA5936" w:rsidRDefault="00C84410" w:rsidP="00EA5936">
            <w:pPr>
              <w:pStyle w:val="TAL"/>
              <w:rPr>
                <w:sz w:val="16"/>
              </w:rPr>
            </w:pPr>
            <w:r w:rsidRPr="00EA5936">
              <w:rPr>
                <w:sz w:val="16"/>
              </w:rPr>
              <w:t>C4-221154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17C91" w14:textId="77777777" w:rsidR="00C84410" w:rsidRPr="00EA5936" w:rsidRDefault="00C84410" w:rsidP="00EA5936">
            <w:pPr>
              <w:pStyle w:val="TAL"/>
              <w:rPr>
                <w:sz w:val="16"/>
              </w:rPr>
            </w:pPr>
            <w:r w:rsidRPr="00EA5936">
              <w:rPr>
                <w:sz w:val="16"/>
              </w:rPr>
              <w:t>Subscription with GuamiListCond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493DB"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8EF7B"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820F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68BE8" w14:textId="77777777" w:rsidR="00C84410" w:rsidRPr="00EA5936" w:rsidRDefault="00C84410" w:rsidP="00EA5936">
            <w:pPr>
              <w:pStyle w:val="TAL"/>
              <w:rPr>
                <w:sz w:val="16"/>
              </w:rPr>
            </w:pPr>
          </w:p>
        </w:tc>
      </w:tr>
      <w:tr w:rsidR="00EA5936" w:rsidRPr="00EA5936" w14:paraId="6FA55F4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E33F7" w14:textId="77777777" w:rsidR="00C84410" w:rsidRPr="00EA5936" w:rsidRDefault="00C84410" w:rsidP="00EA5936">
            <w:pPr>
              <w:pStyle w:val="TAL"/>
              <w:rPr>
                <w:sz w:val="16"/>
              </w:rPr>
            </w:pPr>
            <w:r w:rsidRPr="00EA5936">
              <w:rPr>
                <w:sz w:val="16"/>
              </w:rPr>
              <w:t>C4-221155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C64DF" w14:textId="77777777" w:rsidR="00C84410" w:rsidRPr="00EA5936" w:rsidRDefault="00C84410" w:rsidP="00EA5936">
            <w:pPr>
              <w:pStyle w:val="TAL"/>
              <w:rPr>
                <w:sz w:val="16"/>
              </w:rPr>
            </w:pPr>
            <w:r w:rsidRPr="00EA5936">
              <w:rPr>
                <w:sz w:val="16"/>
              </w:rPr>
              <w:t>Non-Seamless WLAN offload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68632"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6F513"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48343"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C8560" w14:textId="77777777" w:rsidR="00C84410" w:rsidRPr="00EA5936" w:rsidRDefault="00C84410" w:rsidP="00EA5936">
            <w:pPr>
              <w:pStyle w:val="TAL"/>
              <w:rPr>
                <w:sz w:val="16"/>
              </w:rPr>
            </w:pPr>
          </w:p>
        </w:tc>
      </w:tr>
      <w:tr w:rsidR="00EA5936" w:rsidRPr="00EA5936" w14:paraId="0DE65A1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44756" w14:textId="77777777" w:rsidR="00C84410" w:rsidRPr="00EA5936" w:rsidRDefault="00C84410" w:rsidP="00EA5936">
            <w:pPr>
              <w:pStyle w:val="TAL"/>
              <w:rPr>
                <w:sz w:val="16"/>
              </w:rPr>
            </w:pPr>
            <w:r w:rsidRPr="00EA5936">
              <w:rPr>
                <w:sz w:val="16"/>
              </w:rPr>
              <w:t>C4-221156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183E2" w14:textId="77777777" w:rsidR="00C84410" w:rsidRPr="00EA5936" w:rsidRDefault="00C84410" w:rsidP="00EA5936">
            <w:pPr>
              <w:pStyle w:val="TAL"/>
              <w:rPr>
                <w:sz w:val="16"/>
              </w:rPr>
            </w:pPr>
            <w:r w:rsidRPr="00EA5936">
              <w:rPr>
                <w:sz w:val="16"/>
              </w:rPr>
              <w:t>3gpp-Sbi-Discovery-service-names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D668B"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3BCA2"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88066"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291F6" w14:textId="77777777" w:rsidR="00C84410" w:rsidRPr="00EA5936" w:rsidRDefault="00C84410" w:rsidP="00EA5936">
            <w:pPr>
              <w:pStyle w:val="TAL"/>
              <w:rPr>
                <w:sz w:val="16"/>
              </w:rPr>
            </w:pPr>
          </w:p>
        </w:tc>
      </w:tr>
      <w:tr w:rsidR="00EA5936" w:rsidRPr="00EA5936" w14:paraId="0A914A3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B0862" w14:textId="77777777" w:rsidR="00C84410" w:rsidRPr="00EA5936" w:rsidRDefault="00C84410" w:rsidP="00EA5936">
            <w:pPr>
              <w:pStyle w:val="TAL"/>
              <w:rPr>
                <w:sz w:val="16"/>
              </w:rPr>
            </w:pPr>
            <w:r w:rsidRPr="00EA5936">
              <w:rPr>
                <w:sz w:val="16"/>
              </w:rPr>
              <w:t>C4-221157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D843F" w14:textId="77777777" w:rsidR="00C84410" w:rsidRPr="00EA5936" w:rsidRDefault="00C84410" w:rsidP="00EA5936">
            <w:pPr>
              <w:pStyle w:val="TAL"/>
              <w:rPr>
                <w:sz w:val="16"/>
              </w:rPr>
            </w:pPr>
            <w:r w:rsidRPr="00EA5936">
              <w:rPr>
                <w:sz w:val="16"/>
              </w:rPr>
              <w:t>3gpp-Sbi-Discovery-service-names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74D42"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BDE3A"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93DA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ED656" w14:textId="77777777" w:rsidR="00C84410" w:rsidRPr="00EA5936" w:rsidRDefault="00C84410" w:rsidP="00EA5936">
            <w:pPr>
              <w:pStyle w:val="TAL"/>
              <w:rPr>
                <w:sz w:val="16"/>
              </w:rPr>
            </w:pPr>
          </w:p>
        </w:tc>
      </w:tr>
      <w:tr w:rsidR="00EA5936" w:rsidRPr="00EA5936" w14:paraId="503ED5B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97AA0" w14:textId="77777777" w:rsidR="00C84410" w:rsidRPr="00EA5936" w:rsidRDefault="00C84410" w:rsidP="00EA5936">
            <w:pPr>
              <w:pStyle w:val="TAL"/>
              <w:rPr>
                <w:sz w:val="16"/>
              </w:rPr>
            </w:pPr>
            <w:r w:rsidRPr="00EA5936">
              <w:rPr>
                <w:sz w:val="16"/>
              </w:rPr>
              <w:t>C4-221158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200A6" w14:textId="77777777" w:rsidR="00C84410" w:rsidRPr="00EA5936" w:rsidRDefault="00C84410" w:rsidP="00EA5936">
            <w:pPr>
              <w:pStyle w:val="TAL"/>
              <w:rPr>
                <w:sz w:val="16"/>
              </w:rPr>
            </w:pPr>
            <w:r w:rsidRPr="00EA5936">
              <w:rPr>
                <w:sz w:val="16"/>
              </w:rPr>
              <w:t>ABNF definition of the 3gpp-Sbi-Target-Nf-Id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FC6CF"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AD056"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7449E" w14:textId="77777777" w:rsidR="00C84410" w:rsidRPr="00EA5936" w:rsidRDefault="00C84410" w:rsidP="00EA5936">
            <w:pPr>
              <w:pStyle w:val="TAL"/>
              <w:rPr>
                <w:sz w:val="16"/>
              </w:rPr>
            </w:pPr>
            <w:r w:rsidRPr="00EA5936">
              <w:rPr>
                <w:sz w:val="16"/>
              </w:rPr>
              <w:t>C4-220108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01EEA" w14:textId="77777777" w:rsidR="00C84410" w:rsidRPr="00EA5936" w:rsidRDefault="00C84410" w:rsidP="00EA5936">
            <w:pPr>
              <w:pStyle w:val="TAL"/>
              <w:rPr>
                <w:sz w:val="16"/>
              </w:rPr>
            </w:pPr>
          </w:p>
        </w:tc>
      </w:tr>
      <w:tr w:rsidR="00EA5936" w:rsidRPr="00EA5936" w14:paraId="0E080E1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9BE1A" w14:textId="77777777" w:rsidR="00C84410" w:rsidRPr="00EA5936" w:rsidRDefault="00C84410" w:rsidP="00EA5936">
            <w:pPr>
              <w:pStyle w:val="TAL"/>
              <w:rPr>
                <w:sz w:val="16"/>
              </w:rPr>
            </w:pPr>
            <w:r w:rsidRPr="00EA5936">
              <w:rPr>
                <w:sz w:val="16"/>
              </w:rPr>
              <w:t>C4-221159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E9F25" w14:textId="77777777" w:rsidR="00C84410" w:rsidRPr="00EA5936" w:rsidRDefault="00C84410" w:rsidP="00EA5936">
            <w:pPr>
              <w:pStyle w:val="TAL"/>
              <w:rPr>
                <w:sz w:val="16"/>
              </w:rPr>
            </w:pPr>
            <w:r w:rsidRPr="00EA5936">
              <w:rPr>
                <w:sz w:val="16"/>
              </w:rPr>
              <w:t>ABNF definition of the 3gpp-Sbi-Target-Nf-Id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C3505"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ACDD7"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7A6D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7878D" w14:textId="77777777" w:rsidR="00C84410" w:rsidRPr="00EA5936" w:rsidRDefault="00C84410" w:rsidP="00EA5936">
            <w:pPr>
              <w:pStyle w:val="TAL"/>
              <w:rPr>
                <w:sz w:val="16"/>
              </w:rPr>
            </w:pPr>
          </w:p>
        </w:tc>
      </w:tr>
      <w:tr w:rsidR="00EA5936" w:rsidRPr="00EA5936" w14:paraId="73BCAFB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0F7A5" w14:textId="77777777" w:rsidR="00C84410" w:rsidRPr="00EA5936" w:rsidRDefault="00C84410" w:rsidP="00EA5936">
            <w:pPr>
              <w:pStyle w:val="TAL"/>
              <w:rPr>
                <w:sz w:val="16"/>
              </w:rPr>
            </w:pPr>
            <w:r w:rsidRPr="00EA5936">
              <w:rPr>
                <w:sz w:val="16"/>
              </w:rPr>
              <w:t>C4-221160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961BD" w14:textId="77777777" w:rsidR="00C84410" w:rsidRPr="00EA5936" w:rsidRDefault="00C84410" w:rsidP="00EA5936">
            <w:pPr>
              <w:pStyle w:val="TAL"/>
              <w:rPr>
                <w:sz w:val="16"/>
              </w:rPr>
            </w:pPr>
            <w:r w:rsidRPr="00EA5936">
              <w:rPr>
                <w:sz w:val="16"/>
              </w:rPr>
              <w:t>Handover of a PDU session with I-SMF from 3GPP to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75F9D"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BB63E"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B48C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4FBCC" w14:textId="77777777" w:rsidR="00C84410" w:rsidRPr="00EA5936" w:rsidRDefault="00C84410" w:rsidP="00EA5936">
            <w:pPr>
              <w:pStyle w:val="TAL"/>
              <w:rPr>
                <w:sz w:val="16"/>
              </w:rPr>
            </w:pPr>
            <w:r w:rsidRPr="00EA5936">
              <w:rPr>
                <w:sz w:val="16"/>
              </w:rPr>
              <w:t>C4-221491</w:t>
            </w:r>
          </w:p>
        </w:tc>
      </w:tr>
      <w:tr w:rsidR="00EA5936" w:rsidRPr="00EA5936" w14:paraId="71163EF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D6A21" w14:textId="77777777" w:rsidR="00C84410" w:rsidRPr="00EA5936" w:rsidRDefault="00C84410" w:rsidP="00EA5936">
            <w:pPr>
              <w:pStyle w:val="TAL"/>
              <w:rPr>
                <w:sz w:val="16"/>
              </w:rPr>
            </w:pPr>
            <w:r w:rsidRPr="00EA5936">
              <w:rPr>
                <w:sz w:val="16"/>
              </w:rPr>
              <w:t>C4-221161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D3075" w14:textId="77777777" w:rsidR="00C84410" w:rsidRPr="00EA5936" w:rsidRDefault="00C84410" w:rsidP="00EA5936">
            <w:pPr>
              <w:pStyle w:val="TAL"/>
              <w:rPr>
                <w:sz w:val="16"/>
              </w:rPr>
            </w:pPr>
            <w:r w:rsidRPr="00EA5936">
              <w:rPr>
                <w:sz w:val="16"/>
              </w:rPr>
              <w:t>Handover of a PDU session with I-SMF from 3GPP to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8C263"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60730"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E9141"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75C22" w14:textId="77777777" w:rsidR="00C84410" w:rsidRPr="00EA5936" w:rsidRDefault="00C84410" w:rsidP="00EA5936">
            <w:pPr>
              <w:pStyle w:val="TAL"/>
              <w:rPr>
                <w:sz w:val="16"/>
              </w:rPr>
            </w:pPr>
            <w:r w:rsidRPr="00EA5936">
              <w:rPr>
                <w:sz w:val="16"/>
              </w:rPr>
              <w:t>C4-221492</w:t>
            </w:r>
          </w:p>
        </w:tc>
      </w:tr>
      <w:tr w:rsidR="00EA5936" w:rsidRPr="00EA5936" w14:paraId="03D573E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9A566" w14:textId="77777777" w:rsidR="00C84410" w:rsidRPr="00EA5936" w:rsidRDefault="00C84410" w:rsidP="00EA5936">
            <w:pPr>
              <w:pStyle w:val="TAL"/>
              <w:rPr>
                <w:sz w:val="16"/>
              </w:rPr>
            </w:pPr>
            <w:r w:rsidRPr="00EA5936">
              <w:rPr>
                <w:sz w:val="16"/>
              </w:rPr>
              <w:t>C4-221162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B3204" w14:textId="77777777" w:rsidR="00C84410" w:rsidRPr="00EA5936" w:rsidRDefault="00C84410" w:rsidP="00EA5936">
            <w:pPr>
              <w:pStyle w:val="TAL"/>
              <w:rPr>
                <w:sz w:val="16"/>
              </w:rPr>
            </w:pPr>
            <w:r w:rsidRPr="00EA5936">
              <w:rPr>
                <w:sz w:val="16"/>
              </w:rPr>
              <w:t>CR implementation errors (5G SRVCC from 5GS to 3G)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A95F4"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76498"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AE279"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F3231" w14:textId="77777777" w:rsidR="00C84410" w:rsidRPr="00EA5936" w:rsidRDefault="00C84410" w:rsidP="00EA5936">
            <w:pPr>
              <w:pStyle w:val="TAL"/>
              <w:rPr>
                <w:sz w:val="16"/>
              </w:rPr>
            </w:pPr>
          </w:p>
        </w:tc>
      </w:tr>
      <w:tr w:rsidR="00EA5936" w:rsidRPr="00EA5936" w14:paraId="68FF9C4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CCA6D" w14:textId="77777777" w:rsidR="00C84410" w:rsidRPr="00EA5936" w:rsidRDefault="00C84410" w:rsidP="00EA5936">
            <w:pPr>
              <w:pStyle w:val="TAL"/>
              <w:rPr>
                <w:sz w:val="16"/>
              </w:rPr>
            </w:pPr>
            <w:r w:rsidRPr="00EA5936">
              <w:rPr>
                <w:sz w:val="16"/>
              </w:rPr>
              <w:t>C4-221163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E7917" w14:textId="77777777" w:rsidR="00C84410" w:rsidRPr="00EA5936" w:rsidRDefault="00C84410" w:rsidP="00EA5936">
            <w:pPr>
              <w:pStyle w:val="TAL"/>
              <w:rPr>
                <w:sz w:val="16"/>
              </w:rPr>
            </w:pPr>
            <w:r w:rsidRPr="00EA5936">
              <w:rPr>
                <w:sz w:val="16"/>
              </w:rPr>
              <w:t>CR implementation errors (5G SRVCC from 5GS to 3G)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81163"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FFF59"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3CC6E" w14:textId="77777777" w:rsidR="00C84410" w:rsidRPr="00EA5936" w:rsidRDefault="00C84410" w:rsidP="00EA5936">
            <w:pPr>
              <w:pStyle w:val="TAL"/>
              <w:rPr>
                <w:sz w:val="16"/>
              </w:rPr>
            </w:pPr>
            <w:r w:rsidRPr="00EA5936">
              <w:rPr>
                <w:sz w:val="16"/>
              </w:rPr>
              <w:t>C4-220110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65C4C" w14:textId="77777777" w:rsidR="00C84410" w:rsidRPr="00EA5936" w:rsidRDefault="00C84410" w:rsidP="00EA5936">
            <w:pPr>
              <w:pStyle w:val="TAL"/>
              <w:rPr>
                <w:sz w:val="16"/>
              </w:rPr>
            </w:pPr>
          </w:p>
        </w:tc>
      </w:tr>
      <w:tr w:rsidR="00EA5936" w:rsidRPr="00EA5936" w14:paraId="65ECAE7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A8936" w14:textId="77777777" w:rsidR="00C84410" w:rsidRPr="00EA5936" w:rsidRDefault="00C84410" w:rsidP="00EA5936">
            <w:pPr>
              <w:pStyle w:val="TAL"/>
              <w:rPr>
                <w:sz w:val="16"/>
              </w:rPr>
            </w:pPr>
            <w:r w:rsidRPr="00EA5936">
              <w:rPr>
                <w:sz w:val="16"/>
              </w:rPr>
              <w:t>C4-221164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EB269" w14:textId="77777777" w:rsidR="00C84410" w:rsidRPr="00EA5936" w:rsidRDefault="00C84410" w:rsidP="00EA5936">
            <w:pPr>
              <w:pStyle w:val="TAL"/>
              <w:rPr>
                <w:sz w:val="16"/>
              </w:rPr>
            </w:pPr>
            <w:r w:rsidRPr="00EA5936">
              <w:rPr>
                <w:sz w:val="16"/>
              </w:rPr>
              <w:t>SRVCC Cause in Forward Relocation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F3F28"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D9A4"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848E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2E94B" w14:textId="77777777" w:rsidR="00C84410" w:rsidRPr="00EA5936" w:rsidRDefault="00C84410" w:rsidP="00EA5936">
            <w:pPr>
              <w:pStyle w:val="TAL"/>
              <w:rPr>
                <w:sz w:val="16"/>
              </w:rPr>
            </w:pPr>
          </w:p>
        </w:tc>
      </w:tr>
      <w:tr w:rsidR="00EA5936" w:rsidRPr="00EA5936" w14:paraId="6D235F5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D4134" w14:textId="77777777" w:rsidR="00C84410" w:rsidRPr="00EA5936" w:rsidRDefault="00C84410" w:rsidP="00EA5936">
            <w:pPr>
              <w:pStyle w:val="TAL"/>
              <w:rPr>
                <w:sz w:val="16"/>
              </w:rPr>
            </w:pPr>
            <w:r w:rsidRPr="00EA5936">
              <w:rPr>
                <w:sz w:val="16"/>
              </w:rPr>
              <w:t>C4-221165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B300B" w14:textId="77777777" w:rsidR="00C84410" w:rsidRPr="00EA5936" w:rsidRDefault="00C84410" w:rsidP="00EA5936">
            <w:pPr>
              <w:pStyle w:val="TAL"/>
              <w:rPr>
                <w:sz w:val="16"/>
              </w:rPr>
            </w:pPr>
            <w:r w:rsidRPr="00EA5936">
              <w:rPr>
                <w:sz w:val="16"/>
              </w:rPr>
              <w:t>SRVCC Cause in Forward Relocation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F131F"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D99A6"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C6C38"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05E03" w14:textId="77777777" w:rsidR="00C84410" w:rsidRPr="00EA5936" w:rsidRDefault="00C84410" w:rsidP="00EA5936">
            <w:pPr>
              <w:pStyle w:val="TAL"/>
              <w:rPr>
                <w:sz w:val="16"/>
              </w:rPr>
            </w:pPr>
            <w:r w:rsidRPr="00EA5936">
              <w:rPr>
                <w:sz w:val="16"/>
              </w:rPr>
              <w:t>C4-221493</w:t>
            </w:r>
          </w:p>
        </w:tc>
      </w:tr>
      <w:tr w:rsidR="00EA5936" w:rsidRPr="00EA5936" w14:paraId="4EFBAA1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EA7E4" w14:textId="77777777" w:rsidR="00C84410" w:rsidRPr="00EA5936" w:rsidRDefault="00C84410" w:rsidP="00EA5936">
            <w:pPr>
              <w:pStyle w:val="TAL"/>
              <w:rPr>
                <w:sz w:val="16"/>
              </w:rPr>
            </w:pPr>
            <w:r w:rsidRPr="00EA5936">
              <w:rPr>
                <w:sz w:val="16"/>
              </w:rPr>
              <w:t>C4-221166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B8A5B" w14:textId="77777777" w:rsidR="00C84410" w:rsidRPr="00EA5936" w:rsidRDefault="00C84410" w:rsidP="00EA5936">
            <w:pPr>
              <w:pStyle w:val="TAL"/>
              <w:rPr>
                <w:sz w:val="16"/>
              </w:rPr>
            </w:pPr>
            <w:r w:rsidRPr="00EA5936">
              <w:rPr>
                <w:sz w:val="16"/>
              </w:rPr>
              <w:t>Release of old access resources during Intra-AMF HO between 3GPP and non-3GPP accesses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78533"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DC716"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B791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20EB9" w14:textId="77777777" w:rsidR="00C84410" w:rsidRPr="00EA5936" w:rsidRDefault="00C84410" w:rsidP="00EA5936">
            <w:pPr>
              <w:pStyle w:val="TAL"/>
              <w:rPr>
                <w:sz w:val="16"/>
              </w:rPr>
            </w:pPr>
          </w:p>
        </w:tc>
      </w:tr>
      <w:tr w:rsidR="00EA5936" w:rsidRPr="00EA5936" w14:paraId="0A9B3FD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94139" w14:textId="77777777" w:rsidR="00C84410" w:rsidRPr="00EA5936" w:rsidRDefault="00C84410" w:rsidP="00EA5936">
            <w:pPr>
              <w:pStyle w:val="TAL"/>
              <w:rPr>
                <w:sz w:val="16"/>
              </w:rPr>
            </w:pPr>
            <w:r w:rsidRPr="00EA5936">
              <w:rPr>
                <w:sz w:val="16"/>
              </w:rPr>
              <w:t>C4-221167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7EDC5" w14:textId="77777777" w:rsidR="00C84410" w:rsidRPr="00EA5936" w:rsidRDefault="00C84410" w:rsidP="00EA5936">
            <w:pPr>
              <w:pStyle w:val="TAL"/>
              <w:rPr>
                <w:sz w:val="16"/>
              </w:rPr>
            </w:pPr>
            <w:r w:rsidRPr="00EA5936">
              <w:rPr>
                <w:sz w:val="16"/>
              </w:rPr>
              <w:t>Release of old access resources during Intra-AMF HO between 3GPP and non-3GPP accesses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94BAD"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8ECAA"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BEDCE" w14:textId="77777777" w:rsidR="00C84410" w:rsidRPr="00EA5936" w:rsidRDefault="00C84410" w:rsidP="00EA5936">
            <w:pPr>
              <w:pStyle w:val="TAL"/>
              <w:rPr>
                <w:sz w:val="16"/>
              </w:rPr>
            </w:pPr>
            <w:r w:rsidRPr="00EA5936">
              <w:rPr>
                <w:sz w:val="16"/>
              </w:rPr>
              <w:t>C4-220113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ECC94" w14:textId="77777777" w:rsidR="00C84410" w:rsidRPr="00EA5936" w:rsidRDefault="00C84410" w:rsidP="00EA5936">
            <w:pPr>
              <w:pStyle w:val="TAL"/>
              <w:rPr>
                <w:sz w:val="16"/>
              </w:rPr>
            </w:pPr>
          </w:p>
        </w:tc>
      </w:tr>
      <w:tr w:rsidR="00EA5936" w:rsidRPr="00EA5936" w14:paraId="1A73AF2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C0255" w14:textId="77777777" w:rsidR="00C84410" w:rsidRPr="00EA5936" w:rsidRDefault="00C84410" w:rsidP="00EA5936">
            <w:pPr>
              <w:pStyle w:val="TAL"/>
              <w:rPr>
                <w:sz w:val="16"/>
              </w:rPr>
            </w:pPr>
            <w:r w:rsidRPr="00EA5936">
              <w:rPr>
                <w:sz w:val="16"/>
              </w:rPr>
              <w:t>C4-221168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21C57" w14:textId="77777777" w:rsidR="00C84410" w:rsidRPr="00EA5936" w:rsidRDefault="00C84410" w:rsidP="00EA5936">
            <w:pPr>
              <w:pStyle w:val="TAL"/>
              <w:rPr>
                <w:sz w:val="16"/>
              </w:rPr>
            </w:pPr>
            <w:r w:rsidRPr="00EA5936">
              <w:rPr>
                <w:sz w:val="16"/>
              </w:rPr>
              <w:t>Secondary RAT data usage reporting over N14 during Inter-AMF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62EEB"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2AF61"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F1D6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84B0B" w14:textId="77777777" w:rsidR="00C84410" w:rsidRPr="00EA5936" w:rsidRDefault="00C84410" w:rsidP="00EA5936">
            <w:pPr>
              <w:pStyle w:val="TAL"/>
              <w:rPr>
                <w:sz w:val="16"/>
              </w:rPr>
            </w:pPr>
          </w:p>
        </w:tc>
      </w:tr>
      <w:tr w:rsidR="00EA5936" w:rsidRPr="00EA5936" w14:paraId="2686B20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42471" w14:textId="77777777" w:rsidR="00C84410" w:rsidRPr="00EA5936" w:rsidRDefault="00C84410" w:rsidP="00EA5936">
            <w:pPr>
              <w:pStyle w:val="TAL"/>
              <w:rPr>
                <w:sz w:val="16"/>
              </w:rPr>
            </w:pPr>
            <w:r w:rsidRPr="00EA5936">
              <w:rPr>
                <w:sz w:val="16"/>
              </w:rPr>
              <w:t>C4-221169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6EDC0" w14:textId="77777777" w:rsidR="00C84410" w:rsidRPr="00EA5936" w:rsidRDefault="00C84410" w:rsidP="00EA5936">
            <w:pPr>
              <w:pStyle w:val="TAL"/>
              <w:rPr>
                <w:sz w:val="16"/>
              </w:rPr>
            </w:pPr>
            <w:r w:rsidRPr="00EA5936">
              <w:rPr>
                <w:sz w:val="16"/>
              </w:rPr>
              <w:t>Secondary RAT data usage reporting over N14 during Inter-AMF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BAB66"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B614A"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029A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BAADC" w14:textId="77777777" w:rsidR="00C84410" w:rsidRPr="00EA5936" w:rsidRDefault="00C84410" w:rsidP="00EA5936">
            <w:pPr>
              <w:pStyle w:val="TAL"/>
              <w:rPr>
                <w:sz w:val="16"/>
              </w:rPr>
            </w:pPr>
          </w:p>
        </w:tc>
      </w:tr>
      <w:tr w:rsidR="00EA5936" w:rsidRPr="00EA5936" w14:paraId="16E51E7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8BD57" w14:textId="77777777" w:rsidR="00C84410" w:rsidRPr="00EA5936" w:rsidRDefault="00C84410" w:rsidP="00EA5936">
            <w:pPr>
              <w:pStyle w:val="TAL"/>
              <w:rPr>
                <w:sz w:val="16"/>
              </w:rPr>
            </w:pPr>
            <w:r w:rsidRPr="00EA5936">
              <w:rPr>
                <w:sz w:val="16"/>
              </w:rPr>
              <w:t>C4-221170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483AF" w14:textId="77777777" w:rsidR="00C84410" w:rsidRPr="00EA5936" w:rsidRDefault="00C84410" w:rsidP="00EA5936">
            <w:pPr>
              <w:pStyle w:val="TAL"/>
              <w:rPr>
                <w:sz w:val="16"/>
              </w:rPr>
            </w:pPr>
            <w:r w:rsidRPr="00EA5936">
              <w:rPr>
                <w:sz w:val="16"/>
              </w:rPr>
              <w:t>Secondary RAT data usage reporting over N14 during Inter-AMF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C7237"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6972C"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2621B" w14:textId="77777777" w:rsidR="00C84410" w:rsidRPr="00EA5936" w:rsidRDefault="00C84410" w:rsidP="00EA5936">
            <w:pPr>
              <w:pStyle w:val="TAL"/>
              <w:rPr>
                <w:sz w:val="16"/>
              </w:rPr>
            </w:pPr>
            <w:r w:rsidRPr="00EA5936">
              <w:rPr>
                <w:sz w:val="16"/>
              </w:rPr>
              <w:t>C4-220115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A6798" w14:textId="77777777" w:rsidR="00C84410" w:rsidRPr="00EA5936" w:rsidRDefault="00C84410" w:rsidP="00EA5936">
            <w:pPr>
              <w:pStyle w:val="TAL"/>
              <w:rPr>
                <w:sz w:val="16"/>
              </w:rPr>
            </w:pPr>
          </w:p>
        </w:tc>
      </w:tr>
      <w:tr w:rsidR="00EA5936" w:rsidRPr="00EA5936" w14:paraId="50A48AA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F8D61" w14:textId="77777777" w:rsidR="00C84410" w:rsidRPr="00EA5936" w:rsidRDefault="00C84410" w:rsidP="00EA5936">
            <w:pPr>
              <w:pStyle w:val="TAL"/>
              <w:rPr>
                <w:sz w:val="16"/>
              </w:rPr>
            </w:pPr>
            <w:r w:rsidRPr="00EA5936">
              <w:rPr>
                <w:sz w:val="16"/>
              </w:rPr>
              <w:t>C4-221171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FB8A0" w14:textId="77777777" w:rsidR="00C84410" w:rsidRPr="00EA5936" w:rsidRDefault="00C84410" w:rsidP="00EA5936">
            <w:pPr>
              <w:pStyle w:val="TAL"/>
              <w:rPr>
                <w:sz w:val="16"/>
              </w:rPr>
            </w:pPr>
            <w:r w:rsidRPr="00EA5936">
              <w:rPr>
                <w:sz w:val="16"/>
              </w:rPr>
              <w:t>Clarifications to the SupportedFeatures type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AABA9"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874EB"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A456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50E5B" w14:textId="77777777" w:rsidR="00C84410" w:rsidRPr="00EA5936" w:rsidRDefault="00C84410" w:rsidP="00EA5936">
            <w:pPr>
              <w:pStyle w:val="TAL"/>
              <w:rPr>
                <w:sz w:val="16"/>
              </w:rPr>
            </w:pPr>
            <w:r w:rsidRPr="00EA5936">
              <w:rPr>
                <w:sz w:val="16"/>
              </w:rPr>
              <w:t>C4-221530</w:t>
            </w:r>
          </w:p>
        </w:tc>
      </w:tr>
      <w:tr w:rsidR="00EA5936" w:rsidRPr="00EA5936" w14:paraId="374F50A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82174" w14:textId="77777777" w:rsidR="00C84410" w:rsidRPr="00EA5936" w:rsidRDefault="00C84410" w:rsidP="00EA5936">
            <w:pPr>
              <w:pStyle w:val="TAL"/>
              <w:rPr>
                <w:sz w:val="16"/>
              </w:rPr>
            </w:pPr>
            <w:r w:rsidRPr="00EA5936">
              <w:rPr>
                <w:sz w:val="16"/>
              </w:rPr>
              <w:t>C4-221172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8317C" w14:textId="77777777" w:rsidR="00C84410" w:rsidRPr="00EA5936" w:rsidRDefault="00C84410" w:rsidP="00EA5936">
            <w:pPr>
              <w:pStyle w:val="TAL"/>
              <w:rPr>
                <w:sz w:val="16"/>
              </w:rPr>
            </w:pPr>
            <w:r w:rsidRPr="00EA5936">
              <w:rPr>
                <w:sz w:val="16"/>
              </w:rPr>
              <w:t>Anonymous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F53C9"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E3BE2"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C1C4E" w14:textId="77777777" w:rsidR="00C84410" w:rsidRPr="00EA5936" w:rsidRDefault="00C84410" w:rsidP="00EA5936">
            <w:pPr>
              <w:pStyle w:val="TAL"/>
              <w:rPr>
                <w:sz w:val="16"/>
              </w:rPr>
            </w:pPr>
            <w:r w:rsidRPr="00EA5936">
              <w:rPr>
                <w:sz w:val="16"/>
              </w:rPr>
              <w:t>C4-220192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68F95" w14:textId="77777777" w:rsidR="00C84410" w:rsidRPr="00EA5936" w:rsidRDefault="00C84410" w:rsidP="00EA5936">
            <w:pPr>
              <w:pStyle w:val="TAL"/>
              <w:rPr>
                <w:sz w:val="16"/>
              </w:rPr>
            </w:pPr>
          </w:p>
        </w:tc>
      </w:tr>
      <w:tr w:rsidR="00EA5936" w:rsidRPr="00EA5936" w14:paraId="05E5539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4C996" w14:textId="77777777" w:rsidR="00C84410" w:rsidRPr="00EA5936" w:rsidRDefault="00C84410" w:rsidP="00EA5936">
            <w:pPr>
              <w:pStyle w:val="TAL"/>
              <w:rPr>
                <w:sz w:val="16"/>
              </w:rPr>
            </w:pPr>
            <w:r w:rsidRPr="00EA5936">
              <w:rPr>
                <w:sz w:val="16"/>
              </w:rPr>
              <w:t>C4-221173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679EE" w14:textId="77777777" w:rsidR="00C84410" w:rsidRPr="00EA5936" w:rsidRDefault="00C84410" w:rsidP="00EA5936">
            <w:pPr>
              <w:pStyle w:val="TAL"/>
              <w:rPr>
                <w:sz w:val="16"/>
              </w:rPr>
            </w:pPr>
            <w:r w:rsidRPr="00EA5936">
              <w:rPr>
                <w:sz w:val="16"/>
              </w:rPr>
              <w:t>Bootstrapping headers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4B72"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B1FCA"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F7E3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B0616" w14:textId="77777777" w:rsidR="00C84410" w:rsidRPr="00EA5936" w:rsidRDefault="00C84410" w:rsidP="00EA5936">
            <w:pPr>
              <w:pStyle w:val="TAL"/>
              <w:rPr>
                <w:sz w:val="16"/>
              </w:rPr>
            </w:pPr>
          </w:p>
        </w:tc>
      </w:tr>
      <w:tr w:rsidR="00EA5936" w:rsidRPr="00EA5936" w14:paraId="40F2A20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54470" w14:textId="77777777" w:rsidR="00C84410" w:rsidRPr="00EA5936" w:rsidRDefault="00C84410" w:rsidP="00EA5936">
            <w:pPr>
              <w:pStyle w:val="TAL"/>
              <w:rPr>
                <w:sz w:val="16"/>
              </w:rPr>
            </w:pPr>
            <w:r w:rsidRPr="00EA5936">
              <w:rPr>
                <w:sz w:val="16"/>
              </w:rPr>
              <w:t>C4-221174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F6271" w14:textId="77777777" w:rsidR="00C84410" w:rsidRPr="00EA5936" w:rsidRDefault="00C84410" w:rsidP="00EA5936">
            <w:pPr>
              <w:pStyle w:val="TAL"/>
              <w:rPr>
                <w:sz w:val="16"/>
              </w:rPr>
            </w:pPr>
            <w:r w:rsidRPr="00EA5936">
              <w:rPr>
                <w:sz w:val="16"/>
              </w:rPr>
              <w:t>Cleanup of TS 29.309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05627"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5EC7B"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E3479"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007A8" w14:textId="77777777" w:rsidR="00C84410" w:rsidRPr="00EA5936" w:rsidRDefault="00C84410" w:rsidP="00EA5936">
            <w:pPr>
              <w:pStyle w:val="TAL"/>
              <w:rPr>
                <w:sz w:val="16"/>
              </w:rPr>
            </w:pPr>
          </w:p>
        </w:tc>
      </w:tr>
      <w:tr w:rsidR="00EA5936" w:rsidRPr="00EA5936" w14:paraId="031B158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FCDD3" w14:textId="77777777" w:rsidR="00C84410" w:rsidRPr="00EA5936" w:rsidRDefault="00C84410" w:rsidP="00EA5936">
            <w:pPr>
              <w:pStyle w:val="TAL"/>
              <w:rPr>
                <w:sz w:val="16"/>
              </w:rPr>
            </w:pPr>
            <w:r w:rsidRPr="00EA5936">
              <w:rPr>
                <w:sz w:val="16"/>
              </w:rPr>
              <w:t>C4-221175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7F038" w14:textId="77777777" w:rsidR="00C84410" w:rsidRPr="00EA5936" w:rsidRDefault="00C84410" w:rsidP="00EA5936">
            <w:pPr>
              <w:pStyle w:val="TAL"/>
              <w:rPr>
                <w:sz w:val="16"/>
              </w:rPr>
            </w:pPr>
            <w:r w:rsidRPr="00EA5936">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762A6"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026A9"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80F9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BF24C" w14:textId="77777777" w:rsidR="00C84410" w:rsidRPr="00EA5936" w:rsidRDefault="00C84410" w:rsidP="00EA5936">
            <w:pPr>
              <w:pStyle w:val="TAL"/>
              <w:rPr>
                <w:sz w:val="16"/>
              </w:rPr>
            </w:pPr>
            <w:r w:rsidRPr="00EA5936">
              <w:rPr>
                <w:sz w:val="16"/>
              </w:rPr>
              <w:t>C4-221564</w:t>
            </w:r>
          </w:p>
        </w:tc>
      </w:tr>
      <w:tr w:rsidR="00EA5936" w:rsidRPr="00EA5936" w14:paraId="19F92BE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64E5C" w14:textId="77777777" w:rsidR="00C84410" w:rsidRPr="00EA5936" w:rsidRDefault="00C84410" w:rsidP="00EA5936">
            <w:pPr>
              <w:pStyle w:val="TAL"/>
              <w:rPr>
                <w:sz w:val="16"/>
              </w:rPr>
            </w:pPr>
            <w:r w:rsidRPr="00EA5936">
              <w:rPr>
                <w:sz w:val="16"/>
              </w:rPr>
              <w:t>C4-221176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9099A" w14:textId="77777777" w:rsidR="00C84410" w:rsidRPr="00EA5936" w:rsidRDefault="00C84410" w:rsidP="00EA5936">
            <w:pPr>
              <w:pStyle w:val="TAL"/>
              <w:rPr>
                <w:sz w:val="16"/>
              </w:rPr>
            </w:pPr>
            <w:r w:rsidRPr="00EA5936">
              <w:rPr>
                <w:sz w:val="16"/>
              </w:rPr>
              <w:t>Encoding of Access Token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20BD3" w14:textId="77777777" w:rsidR="00C84410" w:rsidRPr="00EA5936" w:rsidRDefault="00C84410" w:rsidP="00EA5936">
            <w:pPr>
              <w:pStyle w:val="TAL"/>
              <w:rPr>
                <w:sz w:val="16"/>
              </w:rPr>
            </w:pPr>
            <w:r w:rsidRPr="00EA5936">
              <w:rPr>
                <w:sz w:val="16"/>
              </w:rPr>
              <w:t>Ericsson, 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C5DF1"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CBA8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D5817" w14:textId="77777777" w:rsidR="00C84410" w:rsidRPr="00EA5936" w:rsidRDefault="00C84410" w:rsidP="00EA5936">
            <w:pPr>
              <w:pStyle w:val="TAL"/>
              <w:rPr>
                <w:sz w:val="16"/>
              </w:rPr>
            </w:pPr>
          </w:p>
        </w:tc>
      </w:tr>
      <w:tr w:rsidR="00EA5936" w:rsidRPr="00EA5936" w14:paraId="70DDC24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6ADBE" w14:textId="77777777" w:rsidR="00C84410" w:rsidRPr="00EA5936" w:rsidRDefault="00C84410" w:rsidP="00EA5936">
            <w:pPr>
              <w:pStyle w:val="TAL"/>
              <w:rPr>
                <w:sz w:val="16"/>
              </w:rPr>
            </w:pPr>
            <w:r w:rsidRPr="00EA5936">
              <w:rPr>
                <w:sz w:val="16"/>
              </w:rPr>
              <w:t>C4-221177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3FD8F" w14:textId="77777777" w:rsidR="00C84410" w:rsidRPr="00EA5936" w:rsidRDefault="00C84410" w:rsidP="00EA5936">
            <w:pPr>
              <w:pStyle w:val="TAL"/>
              <w:rPr>
                <w:sz w:val="16"/>
              </w:rPr>
            </w:pPr>
            <w:r w:rsidRPr="00EA5936">
              <w:rPr>
                <w:sz w:val="16"/>
              </w:rPr>
              <w:t>Encoding of Access Token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31EE1" w14:textId="77777777" w:rsidR="00C84410" w:rsidRPr="00EA5936" w:rsidRDefault="00C84410" w:rsidP="00EA5936">
            <w:pPr>
              <w:pStyle w:val="TAL"/>
              <w:rPr>
                <w:sz w:val="16"/>
              </w:rPr>
            </w:pPr>
            <w:r w:rsidRPr="00EA5936">
              <w:rPr>
                <w:sz w:val="16"/>
              </w:rPr>
              <w:t>Ericsson, 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485F8"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421AE"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CFEF5" w14:textId="77777777" w:rsidR="00C84410" w:rsidRPr="00EA5936" w:rsidRDefault="00C84410" w:rsidP="00EA5936">
            <w:pPr>
              <w:pStyle w:val="TAL"/>
              <w:rPr>
                <w:sz w:val="16"/>
              </w:rPr>
            </w:pPr>
          </w:p>
        </w:tc>
      </w:tr>
      <w:tr w:rsidR="00EA5936" w:rsidRPr="00EA5936" w14:paraId="3EA8603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45194" w14:textId="77777777" w:rsidR="00C84410" w:rsidRPr="00EA5936" w:rsidRDefault="00C84410" w:rsidP="00EA5936">
            <w:pPr>
              <w:pStyle w:val="TAL"/>
              <w:rPr>
                <w:sz w:val="16"/>
              </w:rPr>
            </w:pPr>
            <w:r w:rsidRPr="00EA5936">
              <w:rPr>
                <w:sz w:val="16"/>
              </w:rPr>
              <w:t>C4-221178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A5E6D" w14:textId="77777777" w:rsidR="00C84410" w:rsidRPr="00EA5936" w:rsidRDefault="00C84410" w:rsidP="00EA5936">
            <w:pPr>
              <w:pStyle w:val="TAL"/>
              <w:rPr>
                <w:sz w:val="16"/>
              </w:rPr>
            </w:pPr>
            <w:r w:rsidRPr="00EA5936">
              <w:rPr>
                <w:sz w:val="16"/>
              </w:rPr>
              <w:t>Encoding of Access Token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55644" w14:textId="77777777" w:rsidR="00C84410" w:rsidRPr="00EA5936" w:rsidRDefault="00C84410" w:rsidP="00EA5936">
            <w:pPr>
              <w:pStyle w:val="TAL"/>
              <w:rPr>
                <w:sz w:val="16"/>
              </w:rPr>
            </w:pPr>
            <w:r w:rsidRPr="00EA5936">
              <w:rPr>
                <w:sz w:val="16"/>
              </w:rPr>
              <w:t>Ericsson, 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B19EF"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EDE9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ED904" w14:textId="77777777" w:rsidR="00C84410" w:rsidRPr="00EA5936" w:rsidRDefault="00C84410" w:rsidP="00EA5936">
            <w:pPr>
              <w:pStyle w:val="TAL"/>
              <w:rPr>
                <w:sz w:val="16"/>
              </w:rPr>
            </w:pPr>
          </w:p>
        </w:tc>
      </w:tr>
      <w:tr w:rsidR="00EA5936" w:rsidRPr="00EA5936" w14:paraId="13421B3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F2DD0" w14:textId="77777777" w:rsidR="00C84410" w:rsidRPr="00EA5936" w:rsidRDefault="00C84410" w:rsidP="00EA5936">
            <w:pPr>
              <w:pStyle w:val="TAL"/>
              <w:rPr>
                <w:sz w:val="16"/>
              </w:rPr>
            </w:pPr>
            <w:r w:rsidRPr="00EA5936">
              <w:rPr>
                <w:sz w:val="16"/>
              </w:rPr>
              <w:t>C4-221179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D61A0" w14:textId="77777777" w:rsidR="00C84410" w:rsidRPr="00EA5936" w:rsidRDefault="00C84410" w:rsidP="00EA5936">
            <w:pPr>
              <w:pStyle w:val="TAL"/>
              <w:rPr>
                <w:sz w:val="16"/>
              </w:rPr>
            </w:pPr>
            <w:r w:rsidRPr="00EA5936">
              <w:rPr>
                <w:sz w:val="16"/>
              </w:rPr>
              <w:t>P-CSCF Restoration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7018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2800A"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70454"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DFEBB" w14:textId="77777777" w:rsidR="00C84410" w:rsidRPr="00EA5936" w:rsidRDefault="00C84410" w:rsidP="00EA5936">
            <w:pPr>
              <w:pStyle w:val="TAL"/>
              <w:rPr>
                <w:sz w:val="16"/>
              </w:rPr>
            </w:pPr>
            <w:r w:rsidRPr="00EA5936">
              <w:rPr>
                <w:sz w:val="16"/>
              </w:rPr>
              <w:t>C4-221555</w:t>
            </w:r>
          </w:p>
        </w:tc>
      </w:tr>
      <w:tr w:rsidR="00EA5936" w:rsidRPr="00EA5936" w14:paraId="75F2D62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AA0D6" w14:textId="77777777" w:rsidR="00C84410" w:rsidRPr="00EA5936" w:rsidRDefault="00C84410" w:rsidP="00EA5936">
            <w:pPr>
              <w:pStyle w:val="TAL"/>
              <w:rPr>
                <w:sz w:val="16"/>
              </w:rPr>
            </w:pPr>
            <w:r w:rsidRPr="00EA5936">
              <w:rPr>
                <w:sz w:val="16"/>
              </w:rPr>
              <w:t>C4-221180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910C1" w14:textId="77777777" w:rsidR="00C84410" w:rsidRPr="00EA5936" w:rsidRDefault="00C84410" w:rsidP="00EA5936">
            <w:pPr>
              <w:pStyle w:val="TAL"/>
              <w:rPr>
                <w:sz w:val="16"/>
              </w:rPr>
            </w:pPr>
            <w:r w:rsidRPr="00EA5936">
              <w:rPr>
                <w:sz w:val="16"/>
              </w:rPr>
              <w:t>Fqdn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47BE0"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13051"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77BA6" w14:textId="77777777" w:rsidR="00C84410" w:rsidRPr="00EA5936" w:rsidRDefault="00C84410" w:rsidP="00EA5936">
            <w:pPr>
              <w:pStyle w:val="TAL"/>
              <w:rPr>
                <w:sz w:val="16"/>
              </w:rPr>
            </w:pPr>
            <w:r w:rsidRPr="00EA5936">
              <w:rPr>
                <w:sz w:val="16"/>
              </w:rPr>
              <w:t>C4-220432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F829E" w14:textId="77777777" w:rsidR="00C84410" w:rsidRPr="00EA5936" w:rsidRDefault="00C84410" w:rsidP="00EA5936">
            <w:pPr>
              <w:pStyle w:val="TAL"/>
              <w:rPr>
                <w:sz w:val="16"/>
              </w:rPr>
            </w:pPr>
          </w:p>
        </w:tc>
      </w:tr>
      <w:tr w:rsidR="00EA5936" w:rsidRPr="00EA5936" w14:paraId="42B897C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E0EC1" w14:textId="77777777" w:rsidR="00C84410" w:rsidRPr="00EA5936" w:rsidRDefault="00C84410" w:rsidP="00EA5936">
            <w:pPr>
              <w:pStyle w:val="TAL"/>
              <w:rPr>
                <w:sz w:val="16"/>
              </w:rPr>
            </w:pPr>
            <w:r w:rsidRPr="00EA5936">
              <w:rPr>
                <w:sz w:val="16"/>
              </w:rPr>
              <w:t>C4-221181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8B657" w14:textId="77777777" w:rsidR="00C84410" w:rsidRPr="00EA5936" w:rsidRDefault="00C84410" w:rsidP="00EA5936">
            <w:pPr>
              <w:pStyle w:val="TAL"/>
              <w:rPr>
                <w:sz w:val="16"/>
              </w:rPr>
            </w:pPr>
            <w:r w:rsidRPr="00EA5936">
              <w:rPr>
                <w:sz w:val="16"/>
              </w:rPr>
              <w:t>QosInfo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7F23D"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4CBFA"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20A0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801C3" w14:textId="77777777" w:rsidR="00C84410" w:rsidRPr="00EA5936" w:rsidRDefault="00C84410" w:rsidP="00EA5936">
            <w:pPr>
              <w:pStyle w:val="TAL"/>
              <w:rPr>
                <w:sz w:val="16"/>
              </w:rPr>
            </w:pPr>
          </w:p>
        </w:tc>
      </w:tr>
      <w:tr w:rsidR="00EA5936" w:rsidRPr="00EA5936" w14:paraId="4673EAD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312D8" w14:textId="77777777" w:rsidR="00C84410" w:rsidRPr="00EA5936" w:rsidRDefault="00C84410" w:rsidP="00EA5936">
            <w:pPr>
              <w:pStyle w:val="TAL"/>
              <w:rPr>
                <w:sz w:val="16"/>
              </w:rPr>
            </w:pPr>
            <w:r w:rsidRPr="00EA5936">
              <w:rPr>
                <w:sz w:val="16"/>
              </w:rPr>
              <w:t>C4-221182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6BDBE" w14:textId="77777777" w:rsidR="00C84410" w:rsidRPr="00EA5936" w:rsidRDefault="00C84410" w:rsidP="00EA5936">
            <w:pPr>
              <w:pStyle w:val="TAL"/>
              <w:rPr>
                <w:sz w:val="16"/>
              </w:rPr>
            </w:pPr>
            <w:r w:rsidRPr="00EA5936">
              <w:rPr>
                <w:sz w:val="16"/>
              </w:rPr>
              <w:t>Removing editor's note from clause 6.2.6.2.17 (qosInfo)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9CA43"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13492"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AA2C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368B0" w14:textId="77777777" w:rsidR="00C84410" w:rsidRPr="00EA5936" w:rsidRDefault="00C84410" w:rsidP="00EA5936">
            <w:pPr>
              <w:pStyle w:val="TAL"/>
              <w:rPr>
                <w:sz w:val="16"/>
              </w:rPr>
            </w:pPr>
          </w:p>
        </w:tc>
      </w:tr>
      <w:tr w:rsidR="00EA5936" w:rsidRPr="00EA5936" w14:paraId="3CE205F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5688A" w14:textId="77777777" w:rsidR="00C84410" w:rsidRPr="00EA5936" w:rsidRDefault="00C84410" w:rsidP="00EA5936">
            <w:pPr>
              <w:pStyle w:val="TAL"/>
              <w:rPr>
                <w:sz w:val="16"/>
              </w:rPr>
            </w:pPr>
            <w:r w:rsidRPr="00EA5936">
              <w:rPr>
                <w:sz w:val="16"/>
              </w:rPr>
              <w:t>C4-221183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560B" w14:textId="77777777" w:rsidR="00C84410" w:rsidRPr="00EA5936" w:rsidRDefault="00C84410" w:rsidP="00EA5936">
            <w:pPr>
              <w:pStyle w:val="TAL"/>
              <w:rPr>
                <w:sz w:val="16"/>
              </w:rPr>
            </w:pPr>
            <w:r w:rsidRPr="00EA5936">
              <w:rPr>
                <w:sz w:val="16"/>
              </w:rPr>
              <w:t>Evaluation and Conclusion of Solution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9AAA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4AD86"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1B3E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EECE0" w14:textId="77777777" w:rsidR="00C84410" w:rsidRPr="00EA5936" w:rsidRDefault="00C84410" w:rsidP="00EA5936">
            <w:pPr>
              <w:pStyle w:val="TAL"/>
              <w:rPr>
                <w:sz w:val="16"/>
              </w:rPr>
            </w:pPr>
            <w:r w:rsidRPr="00EA5936">
              <w:rPr>
                <w:sz w:val="16"/>
              </w:rPr>
              <w:t>C4-221556</w:t>
            </w:r>
          </w:p>
        </w:tc>
      </w:tr>
      <w:tr w:rsidR="00EA5936" w:rsidRPr="00EA5936" w14:paraId="5DED33C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F413" w14:textId="77777777" w:rsidR="00C84410" w:rsidRPr="00EA5936" w:rsidRDefault="00C84410" w:rsidP="00EA5936">
            <w:pPr>
              <w:pStyle w:val="TAL"/>
              <w:rPr>
                <w:sz w:val="16"/>
              </w:rPr>
            </w:pPr>
            <w:r w:rsidRPr="00EA5936">
              <w:rPr>
                <w:sz w:val="16"/>
              </w:rPr>
              <w:t>C4-221184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4A9B" w14:textId="77777777" w:rsidR="00C84410" w:rsidRPr="00EA5936" w:rsidRDefault="00C84410" w:rsidP="00EA5936">
            <w:pPr>
              <w:pStyle w:val="TAL"/>
              <w:rPr>
                <w:sz w:val="16"/>
              </w:rPr>
            </w:pPr>
            <w:r w:rsidRPr="00EA5936">
              <w:rPr>
                <w:sz w:val="16"/>
              </w:rPr>
              <w:t>Subscription Context in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4DDA5"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7EBC3"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C9C76" w14:textId="77777777" w:rsidR="00C84410" w:rsidRPr="00EA5936" w:rsidRDefault="00C84410" w:rsidP="00EA5936">
            <w:pPr>
              <w:pStyle w:val="TAL"/>
              <w:rPr>
                <w:sz w:val="16"/>
              </w:rPr>
            </w:pPr>
            <w:r w:rsidRPr="00EA5936">
              <w:rPr>
                <w:sz w:val="16"/>
              </w:rPr>
              <w:t>C4-220435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B4831" w14:textId="77777777" w:rsidR="00C84410" w:rsidRPr="00EA5936" w:rsidRDefault="00C84410" w:rsidP="00EA5936">
            <w:pPr>
              <w:pStyle w:val="TAL"/>
              <w:rPr>
                <w:sz w:val="16"/>
              </w:rPr>
            </w:pPr>
            <w:r w:rsidRPr="00EA5936">
              <w:rPr>
                <w:sz w:val="16"/>
              </w:rPr>
              <w:t>C4-221557</w:t>
            </w:r>
          </w:p>
        </w:tc>
      </w:tr>
      <w:tr w:rsidR="00EA5936" w:rsidRPr="00EA5936" w14:paraId="512605B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91B8F" w14:textId="77777777" w:rsidR="00C84410" w:rsidRPr="00EA5936" w:rsidRDefault="00C84410" w:rsidP="00EA5936">
            <w:pPr>
              <w:pStyle w:val="TAL"/>
              <w:rPr>
                <w:sz w:val="16"/>
              </w:rPr>
            </w:pPr>
            <w:r w:rsidRPr="00EA5936">
              <w:rPr>
                <w:sz w:val="16"/>
              </w:rPr>
              <w:t>C4-221185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31FDA" w14:textId="77777777" w:rsidR="00C84410" w:rsidRPr="00EA5936" w:rsidRDefault="00C84410" w:rsidP="00EA5936">
            <w:pPr>
              <w:pStyle w:val="TAL"/>
              <w:rPr>
                <w:sz w:val="16"/>
              </w:rPr>
            </w:pPr>
            <w:r w:rsidRPr="00EA5936">
              <w:rPr>
                <w:sz w:val="16"/>
              </w:rPr>
              <w:t>PVS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9E568" w14:textId="77777777" w:rsidR="00C84410" w:rsidRPr="00EA5936" w:rsidRDefault="00C84410" w:rsidP="00EA5936">
            <w:pPr>
              <w:pStyle w:val="TAL"/>
              <w:rPr>
                <w:sz w:val="16"/>
              </w:rPr>
            </w:pPr>
            <w:r w:rsidRPr="00EA593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2A03F"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A6614" w14:textId="77777777" w:rsidR="00C84410" w:rsidRPr="00EA5936" w:rsidRDefault="00C84410" w:rsidP="00EA5936">
            <w:pPr>
              <w:pStyle w:val="TAL"/>
              <w:rPr>
                <w:sz w:val="16"/>
              </w:rPr>
            </w:pPr>
            <w:r w:rsidRPr="00EA5936">
              <w:rPr>
                <w:sz w:val="16"/>
              </w:rPr>
              <w:t>C4-220209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AFB43" w14:textId="77777777" w:rsidR="00C84410" w:rsidRPr="00EA5936" w:rsidRDefault="00C84410" w:rsidP="00EA5936">
            <w:pPr>
              <w:pStyle w:val="TAL"/>
              <w:rPr>
                <w:sz w:val="16"/>
              </w:rPr>
            </w:pPr>
            <w:r w:rsidRPr="00EA5936">
              <w:rPr>
                <w:sz w:val="16"/>
              </w:rPr>
              <w:t>C4-221565</w:t>
            </w:r>
          </w:p>
        </w:tc>
      </w:tr>
      <w:tr w:rsidR="00EA5936" w:rsidRPr="00EA5936" w14:paraId="6FF55C0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534A9" w14:textId="77777777" w:rsidR="00C84410" w:rsidRPr="00EA5936" w:rsidRDefault="00C84410" w:rsidP="00EA5936">
            <w:pPr>
              <w:pStyle w:val="TAL"/>
              <w:rPr>
                <w:sz w:val="16"/>
              </w:rPr>
            </w:pPr>
            <w:r w:rsidRPr="00EA5936">
              <w:rPr>
                <w:sz w:val="16"/>
              </w:rPr>
              <w:t>C4-221186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21DAC" w14:textId="77777777" w:rsidR="00C84410" w:rsidRPr="00EA5936" w:rsidRDefault="00C84410" w:rsidP="00EA5936">
            <w:pPr>
              <w:pStyle w:val="TAL"/>
              <w:rPr>
                <w:sz w:val="16"/>
              </w:rPr>
            </w:pPr>
            <w:r w:rsidRPr="00EA5936">
              <w:rPr>
                <w:sz w:val="16"/>
              </w:rPr>
              <w:t>PVS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92700"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A0AD5"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E736E" w14:textId="77777777" w:rsidR="00C84410" w:rsidRPr="00EA5936" w:rsidRDefault="00C84410" w:rsidP="00EA5936">
            <w:pPr>
              <w:pStyle w:val="TAL"/>
              <w:rPr>
                <w:sz w:val="16"/>
              </w:rPr>
            </w:pPr>
            <w:r w:rsidRPr="00EA5936">
              <w:rPr>
                <w:sz w:val="16"/>
              </w:rPr>
              <w:t>C4-220210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F2BF0" w14:textId="77777777" w:rsidR="00C84410" w:rsidRPr="00EA5936" w:rsidRDefault="00C84410" w:rsidP="00EA5936">
            <w:pPr>
              <w:pStyle w:val="TAL"/>
              <w:rPr>
                <w:sz w:val="16"/>
              </w:rPr>
            </w:pPr>
            <w:r w:rsidRPr="00EA5936">
              <w:rPr>
                <w:sz w:val="16"/>
              </w:rPr>
              <w:t>C4-221558</w:t>
            </w:r>
          </w:p>
        </w:tc>
      </w:tr>
      <w:tr w:rsidR="00EA5936" w:rsidRPr="00EA5936" w14:paraId="567AB92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810BF" w14:textId="77777777" w:rsidR="00C84410" w:rsidRPr="00EA5936" w:rsidRDefault="00C84410" w:rsidP="00EA5936">
            <w:pPr>
              <w:pStyle w:val="TAL"/>
              <w:rPr>
                <w:sz w:val="16"/>
              </w:rPr>
            </w:pPr>
            <w:r w:rsidRPr="00EA5936">
              <w:rPr>
                <w:sz w:val="16"/>
              </w:rPr>
              <w:t>C4-221187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73CA4" w14:textId="77777777" w:rsidR="00C84410" w:rsidRPr="00EA5936" w:rsidRDefault="00C84410" w:rsidP="00EA5936">
            <w:pPr>
              <w:pStyle w:val="TAL"/>
              <w:rPr>
                <w:sz w:val="16"/>
              </w:rPr>
            </w:pPr>
            <w:r w:rsidRPr="00EA5936">
              <w:rPr>
                <w:sz w:val="16"/>
              </w:rPr>
              <w:t>Removal of Monitoring Events when External ID or MSISDN is deleted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E1D77"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D5FC7"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057B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F700" w14:textId="77777777" w:rsidR="00C84410" w:rsidRPr="00EA5936" w:rsidRDefault="00C84410" w:rsidP="00EA5936">
            <w:pPr>
              <w:pStyle w:val="TAL"/>
              <w:rPr>
                <w:sz w:val="16"/>
              </w:rPr>
            </w:pPr>
          </w:p>
        </w:tc>
      </w:tr>
      <w:tr w:rsidR="00EA5936" w:rsidRPr="00EA5936" w14:paraId="551F57B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EEF0E" w14:textId="77777777" w:rsidR="00C84410" w:rsidRPr="00EA5936" w:rsidRDefault="00C84410" w:rsidP="00EA5936">
            <w:pPr>
              <w:pStyle w:val="TAL"/>
              <w:rPr>
                <w:sz w:val="16"/>
              </w:rPr>
            </w:pPr>
            <w:r w:rsidRPr="00EA5936">
              <w:rPr>
                <w:sz w:val="16"/>
              </w:rPr>
              <w:t>C4-221188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5C1A7" w14:textId="77777777" w:rsidR="00C84410" w:rsidRPr="00EA5936" w:rsidRDefault="00C84410" w:rsidP="00EA5936">
            <w:pPr>
              <w:pStyle w:val="TAL"/>
              <w:rPr>
                <w:sz w:val="16"/>
              </w:rPr>
            </w:pPr>
            <w:r w:rsidRPr="00EA5936">
              <w:rPr>
                <w:sz w:val="16"/>
              </w:rPr>
              <w:t>Event Cancellation Report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30E24"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25930"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465A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D4C28" w14:textId="77777777" w:rsidR="00C84410" w:rsidRPr="00EA5936" w:rsidRDefault="00C84410" w:rsidP="00EA5936">
            <w:pPr>
              <w:pStyle w:val="TAL"/>
              <w:rPr>
                <w:sz w:val="16"/>
              </w:rPr>
            </w:pPr>
          </w:p>
        </w:tc>
      </w:tr>
      <w:tr w:rsidR="00EA5936" w:rsidRPr="00EA5936" w14:paraId="6F8A01A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62396" w14:textId="77777777" w:rsidR="00C84410" w:rsidRPr="00EA5936" w:rsidRDefault="00C84410" w:rsidP="00EA5936">
            <w:pPr>
              <w:pStyle w:val="TAL"/>
              <w:rPr>
                <w:sz w:val="16"/>
              </w:rPr>
            </w:pPr>
            <w:r w:rsidRPr="00EA5936">
              <w:rPr>
                <w:sz w:val="16"/>
              </w:rPr>
              <w:t>C4-221189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00C3C" w14:textId="77777777" w:rsidR="00C84410" w:rsidRPr="00EA5936" w:rsidRDefault="00C84410" w:rsidP="00EA5936">
            <w:pPr>
              <w:pStyle w:val="TAL"/>
              <w:rPr>
                <w:sz w:val="16"/>
              </w:rPr>
            </w:pPr>
            <w:r w:rsidRPr="00EA5936">
              <w:rPr>
                <w:sz w:val="16"/>
              </w:rPr>
              <w:t>Event Exposure subscription revocation due to removal of GPSI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20C01"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32A4E"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A9EB1"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6DA86" w14:textId="77777777" w:rsidR="00C84410" w:rsidRPr="00EA5936" w:rsidRDefault="00C84410" w:rsidP="00EA5936">
            <w:pPr>
              <w:pStyle w:val="TAL"/>
              <w:rPr>
                <w:sz w:val="16"/>
              </w:rPr>
            </w:pPr>
            <w:r w:rsidRPr="00EA5936">
              <w:rPr>
                <w:sz w:val="16"/>
              </w:rPr>
              <w:t>C4-221562</w:t>
            </w:r>
          </w:p>
        </w:tc>
      </w:tr>
      <w:tr w:rsidR="00EA5936" w:rsidRPr="00EA5936" w14:paraId="73601CE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E1546" w14:textId="77777777" w:rsidR="00C84410" w:rsidRPr="00EA5936" w:rsidRDefault="00C84410" w:rsidP="00EA5936">
            <w:pPr>
              <w:pStyle w:val="TAL"/>
              <w:rPr>
                <w:sz w:val="16"/>
              </w:rPr>
            </w:pPr>
            <w:r w:rsidRPr="00EA5936">
              <w:rPr>
                <w:sz w:val="16"/>
              </w:rPr>
              <w:t>C4-221190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2DB7F" w14:textId="77777777" w:rsidR="00C84410" w:rsidRPr="00EA5936" w:rsidRDefault="00C84410" w:rsidP="00EA5936">
            <w:pPr>
              <w:pStyle w:val="TAL"/>
              <w:rPr>
                <w:sz w:val="16"/>
              </w:rPr>
            </w:pPr>
            <w:r w:rsidRPr="00EA5936">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B7267"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09609"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8AF1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1B456" w14:textId="77777777" w:rsidR="00C84410" w:rsidRPr="00EA5936" w:rsidRDefault="00C84410" w:rsidP="00EA5936">
            <w:pPr>
              <w:pStyle w:val="TAL"/>
              <w:rPr>
                <w:sz w:val="16"/>
              </w:rPr>
            </w:pPr>
          </w:p>
        </w:tc>
      </w:tr>
      <w:tr w:rsidR="00EA5936" w:rsidRPr="00EA5936" w14:paraId="07E7114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0FB8B" w14:textId="77777777" w:rsidR="00C84410" w:rsidRPr="00EA5936" w:rsidRDefault="00C84410" w:rsidP="00EA5936">
            <w:pPr>
              <w:pStyle w:val="TAL"/>
              <w:rPr>
                <w:sz w:val="16"/>
              </w:rPr>
            </w:pPr>
            <w:r w:rsidRPr="00EA5936">
              <w:rPr>
                <w:sz w:val="16"/>
              </w:rPr>
              <w:t>C4-221191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EDDA2" w14:textId="77777777" w:rsidR="00C84410" w:rsidRPr="00EA5936" w:rsidRDefault="00C84410" w:rsidP="00EA5936">
            <w:pPr>
              <w:pStyle w:val="TAL"/>
              <w:rPr>
                <w:sz w:val="16"/>
              </w:rPr>
            </w:pPr>
            <w:r w:rsidRPr="00EA5936">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97D66"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C7AF7"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5FF1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7F963" w14:textId="77777777" w:rsidR="00C84410" w:rsidRPr="00EA5936" w:rsidRDefault="00C84410" w:rsidP="00EA5936">
            <w:pPr>
              <w:pStyle w:val="TAL"/>
              <w:rPr>
                <w:sz w:val="16"/>
              </w:rPr>
            </w:pPr>
          </w:p>
        </w:tc>
      </w:tr>
      <w:tr w:rsidR="00EA5936" w:rsidRPr="00EA5936" w14:paraId="3246776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D8643" w14:textId="77777777" w:rsidR="00C84410" w:rsidRPr="00EA5936" w:rsidRDefault="00C84410" w:rsidP="00EA5936">
            <w:pPr>
              <w:pStyle w:val="TAL"/>
              <w:rPr>
                <w:sz w:val="16"/>
              </w:rPr>
            </w:pPr>
            <w:r w:rsidRPr="00EA5936">
              <w:rPr>
                <w:sz w:val="16"/>
              </w:rPr>
              <w:t>C4-221192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49327" w14:textId="77777777" w:rsidR="00C84410" w:rsidRPr="00EA5936" w:rsidRDefault="00C84410" w:rsidP="00EA5936">
            <w:pPr>
              <w:pStyle w:val="TAL"/>
              <w:rPr>
                <w:sz w:val="16"/>
              </w:rPr>
            </w:pPr>
            <w:r w:rsidRPr="00EA5936">
              <w:rPr>
                <w:sz w:val="16"/>
              </w:rPr>
              <w:t>Update of RID in 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E1EB4"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CA992"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2192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B180E" w14:textId="77777777" w:rsidR="00C84410" w:rsidRPr="00EA5936" w:rsidRDefault="00C84410" w:rsidP="00EA5936">
            <w:pPr>
              <w:pStyle w:val="TAL"/>
              <w:rPr>
                <w:sz w:val="16"/>
              </w:rPr>
            </w:pPr>
            <w:r w:rsidRPr="00EA5936">
              <w:rPr>
                <w:sz w:val="16"/>
              </w:rPr>
              <w:t>C4-221550</w:t>
            </w:r>
          </w:p>
        </w:tc>
      </w:tr>
      <w:tr w:rsidR="00EA5936" w:rsidRPr="00EA5936" w14:paraId="79DA9AC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E70BF" w14:textId="77777777" w:rsidR="00C84410" w:rsidRPr="00EA5936" w:rsidRDefault="00C84410" w:rsidP="00EA5936">
            <w:pPr>
              <w:pStyle w:val="TAL"/>
              <w:rPr>
                <w:sz w:val="16"/>
              </w:rPr>
            </w:pPr>
            <w:r w:rsidRPr="00EA5936">
              <w:rPr>
                <w:sz w:val="16"/>
              </w:rPr>
              <w:t>C4-221193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8252E" w14:textId="77777777" w:rsidR="00C84410" w:rsidRPr="00EA5936" w:rsidRDefault="00C84410" w:rsidP="00EA5936">
            <w:pPr>
              <w:pStyle w:val="TAL"/>
              <w:rPr>
                <w:sz w:val="16"/>
              </w:rPr>
            </w:pPr>
            <w:r w:rsidRPr="00EA5936">
              <w:rPr>
                <w:sz w:val="16"/>
              </w:rPr>
              <w:t>Routing Indicator Update in Nudm_SDM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72EBA"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86751"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06EC9"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6DF1F" w14:textId="77777777" w:rsidR="00C84410" w:rsidRPr="00EA5936" w:rsidRDefault="00C84410" w:rsidP="00EA5936">
            <w:pPr>
              <w:pStyle w:val="TAL"/>
              <w:rPr>
                <w:sz w:val="16"/>
              </w:rPr>
            </w:pPr>
            <w:r w:rsidRPr="00EA5936">
              <w:rPr>
                <w:sz w:val="16"/>
              </w:rPr>
              <w:t>C4-221552</w:t>
            </w:r>
          </w:p>
        </w:tc>
      </w:tr>
      <w:tr w:rsidR="00EA5936" w:rsidRPr="00EA5936" w14:paraId="3D8E5E2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FA691" w14:textId="77777777" w:rsidR="00C84410" w:rsidRPr="00EA5936" w:rsidRDefault="00C84410" w:rsidP="00EA5936">
            <w:pPr>
              <w:pStyle w:val="TAL"/>
              <w:rPr>
                <w:sz w:val="16"/>
              </w:rPr>
            </w:pPr>
            <w:r w:rsidRPr="00EA5936">
              <w:rPr>
                <w:sz w:val="16"/>
              </w:rPr>
              <w:t>C4-221194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5FB65" w14:textId="77777777" w:rsidR="00C84410" w:rsidRPr="00EA5936" w:rsidRDefault="00C84410" w:rsidP="00EA5936">
            <w:pPr>
              <w:pStyle w:val="TAL"/>
              <w:rPr>
                <w:sz w:val="16"/>
              </w:rPr>
            </w:pPr>
            <w:r w:rsidRPr="00EA5936">
              <w:rPr>
                <w:sz w:val="16"/>
              </w:rPr>
              <w:t>NF Type in User-Agent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08B1" w14:textId="77777777" w:rsidR="00C84410" w:rsidRPr="00EA5936" w:rsidRDefault="00C84410" w:rsidP="00EA5936">
            <w:pPr>
              <w:pStyle w:val="TAL"/>
              <w:rPr>
                <w:sz w:val="16"/>
              </w:rPr>
            </w:pPr>
            <w:r w:rsidRPr="00EA593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C2E37"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5CB7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CA6F9" w14:textId="77777777" w:rsidR="00C84410" w:rsidRPr="00EA5936" w:rsidRDefault="00C84410" w:rsidP="00EA5936">
            <w:pPr>
              <w:pStyle w:val="TAL"/>
              <w:rPr>
                <w:sz w:val="16"/>
              </w:rPr>
            </w:pPr>
          </w:p>
        </w:tc>
      </w:tr>
      <w:tr w:rsidR="00EA5936" w:rsidRPr="00EA5936" w14:paraId="5B63A15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E9A6B" w14:textId="77777777" w:rsidR="00C84410" w:rsidRPr="00EA5936" w:rsidRDefault="00C84410" w:rsidP="00EA5936">
            <w:pPr>
              <w:pStyle w:val="TAL"/>
              <w:rPr>
                <w:sz w:val="16"/>
              </w:rPr>
            </w:pPr>
            <w:r w:rsidRPr="00EA5936">
              <w:rPr>
                <w:sz w:val="16"/>
              </w:rPr>
              <w:t>C4-221195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6C0B4" w14:textId="77777777" w:rsidR="00C84410" w:rsidRPr="00EA5936" w:rsidRDefault="00C84410" w:rsidP="00EA5936">
            <w:pPr>
              <w:pStyle w:val="TAL"/>
              <w:rPr>
                <w:sz w:val="16"/>
              </w:rPr>
            </w:pPr>
            <w:r w:rsidRPr="00EA5936">
              <w:rPr>
                <w:sz w:val="16"/>
              </w:rPr>
              <w:t>Chapter and OperationId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B9E53" w14:textId="77777777" w:rsidR="00C84410" w:rsidRPr="00EA5936" w:rsidRDefault="00C84410" w:rsidP="00EA5936">
            <w:pPr>
              <w:pStyle w:val="TAL"/>
              <w:rPr>
                <w:sz w:val="16"/>
              </w:rPr>
            </w:pPr>
            <w:r w:rsidRPr="00EA593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57CF6"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7ED04"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C91D6" w14:textId="77777777" w:rsidR="00C84410" w:rsidRPr="00EA5936" w:rsidRDefault="00C84410" w:rsidP="00EA5936">
            <w:pPr>
              <w:pStyle w:val="TAL"/>
              <w:rPr>
                <w:sz w:val="16"/>
              </w:rPr>
            </w:pPr>
          </w:p>
        </w:tc>
      </w:tr>
      <w:tr w:rsidR="00EA5936" w:rsidRPr="00EA5936" w14:paraId="0ADBB4A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1AEAC" w14:textId="77777777" w:rsidR="00C84410" w:rsidRPr="00EA5936" w:rsidRDefault="00C84410" w:rsidP="00EA5936">
            <w:pPr>
              <w:pStyle w:val="TAL"/>
              <w:rPr>
                <w:sz w:val="16"/>
              </w:rPr>
            </w:pPr>
            <w:r w:rsidRPr="00EA5936">
              <w:rPr>
                <w:sz w:val="16"/>
              </w:rPr>
              <w:t>C4-221196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C012" w14:textId="77777777" w:rsidR="00C84410" w:rsidRPr="00EA5936" w:rsidRDefault="00C84410" w:rsidP="00EA5936">
            <w:pPr>
              <w:pStyle w:val="TAL"/>
              <w:rPr>
                <w:sz w:val="16"/>
              </w:rPr>
            </w:pPr>
            <w:r w:rsidRPr="00EA5936">
              <w:rPr>
                <w:sz w:val="16"/>
              </w:rPr>
              <w:t>Chapter and OperationId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3463C" w14:textId="77777777" w:rsidR="00C84410" w:rsidRPr="00EA5936" w:rsidRDefault="00C84410" w:rsidP="00EA5936">
            <w:pPr>
              <w:pStyle w:val="TAL"/>
              <w:rPr>
                <w:sz w:val="16"/>
              </w:rPr>
            </w:pPr>
            <w:r w:rsidRPr="00EA593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A4184"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0370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AD0DE" w14:textId="77777777" w:rsidR="00C84410" w:rsidRPr="00EA5936" w:rsidRDefault="00C84410" w:rsidP="00EA5936">
            <w:pPr>
              <w:pStyle w:val="TAL"/>
              <w:rPr>
                <w:sz w:val="16"/>
              </w:rPr>
            </w:pPr>
            <w:r w:rsidRPr="00EA5936">
              <w:rPr>
                <w:sz w:val="16"/>
              </w:rPr>
              <w:t>C4-221436</w:t>
            </w:r>
          </w:p>
        </w:tc>
      </w:tr>
      <w:tr w:rsidR="00EA5936" w:rsidRPr="00EA5936" w14:paraId="5DEC14C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D787B" w14:textId="77777777" w:rsidR="00C84410" w:rsidRPr="00EA5936" w:rsidRDefault="00C84410" w:rsidP="00EA5936">
            <w:pPr>
              <w:pStyle w:val="TAL"/>
              <w:rPr>
                <w:sz w:val="16"/>
              </w:rPr>
            </w:pPr>
            <w:r w:rsidRPr="00EA5936">
              <w:rPr>
                <w:sz w:val="16"/>
              </w:rPr>
              <w:t>C4-221197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3C10D" w14:textId="77777777" w:rsidR="00C84410" w:rsidRPr="00EA5936" w:rsidRDefault="00C84410" w:rsidP="00EA5936">
            <w:pPr>
              <w:pStyle w:val="TAL"/>
              <w:rPr>
                <w:sz w:val="16"/>
              </w:rPr>
            </w:pPr>
            <w:r w:rsidRPr="00EA5936">
              <w:rPr>
                <w:sz w:val="16"/>
              </w:rPr>
              <w:t>HSS Type is missing for NfGroupCond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1FCAB" w14:textId="77777777" w:rsidR="00C84410" w:rsidRPr="00EA5936" w:rsidRDefault="00C84410" w:rsidP="00EA5936">
            <w:pPr>
              <w:pStyle w:val="TAL"/>
              <w:rPr>
                <w:sz w:val="16"/>
              </w:rPr>
            </w:pPr>
            <w:r w:rsidRPr="00EA5936">
              <w:rPr>
                <w:sz w:val="16"/>
              </w:rPr>
              <w:t>Hewlett-Packard Enterprise,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70A28"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D78C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002E6" w14:textId="77777777" w:rsidR="00C84410" w:rsidRPr="00EA5936" w:rsidRDefault="00C84410" w:rsidP="00EA5936">
            <w:pPr>
              <w:pStyle w:val="TAL"/>
              <w:rPr>
                <w:sz w:val="16"/>
              </w:rPr>
            </w:pPr>
          </w:p>
        </w:tc>
      </w:tr>
      <w:tr w:rsidR="00EA5936" w:rsidRPr="00EA5936" w14:paraId="6BF8B71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54333" w14:textId="77777777" w:rsidR="00C84410" w:rsidRPr="00EA5936" w:rsidRDefault="00C84410" w:rsidP="00EA5936">
            <w:pPr>
              <w:pStyle w:val="TAL"/>
              <w:rPr>
                <w:sz w:val="16"/>
              </w:rPr>
            </w:pPr>
            <w:r w:rsidRPr="00EA5936">
              <w:rPr>
                <w:sz w:val="16"/>
              </w:rPr>
              <w:t>C4-221198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FC482" w14:textId="77777777" w:rsidR="00C84410" w:rsidRPr="00EA5936" w:rsidRDefault="00C84410" w:rsidP="00EA5936">
            <w:pPr>
              <w:pStyle w:val="TAL"/>
              <w:rPr>
                <w:sz w:val="16"/>
              </w:rPr>
            </w:pPr>
            <w:r w:rsidRPr="00EA5936">
              <w:rPr>
                <w:sz w:val="16"/>
              </w:rPr>
              <w:t>Notification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285EB" w14:textId="77777777" w:rsidR="00C84410" w:rsidRPr="00EA5936" w:rsidRDefault="00C84410" w:rsidP="00EA5936">
            <w:pPr>
              <w:pStyle w:val="TAL"/>
              <w:rPr>
                <w:sz w:val="16"/>
              </w:rPr>
            </w:pPr>
            <w:r w:rsidRPr="00EA593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86848"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558D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D086B" w14:textId="77777777" w:rsidR="00C84410" w:rsidRPr="00EA5936" w:rsidRDefault="00C84410" w:rsidP="00EA5936">
            <w:pPr>
              <w:pStyle w:val="TAL"/>
              <w:rPr>
                <w:sz w:val="16"/>
              </w:rPr>
            </w:pPr>
            <w:r w:rsidRPr="00EA5936">
              <w:rPr>
                <w:sz w:val="16"/>
              </w:rPr>
              <w:t>C4-221569</w:t>
            </w:r>
          </w:p>
        </w:tc>
      </w:tr>
      <w:tr w:rsidR="00EA5936" w:rsidRPr="00EA5936" w14:paraId="2ADBFE8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45BAC" w14:textId="77777777" w:rsidR="00C84410" w:rsidRPr="00EA5936" w:rsidRDefault="00C84410" w:rsidP="00EA5936">
            <w:pPr>
              <w:pStyle w:val="TAL"/>
              <w:rPr>
                <w:sz w:val="16"/>
              </w:rPr>
            </w:pPr>
            <w:r w:rsidRPr="00EA5936">
              <w:rPr>
                <w:sz w:val="16"/>
              </w:rPr>
              <w:t>C4-221199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DB46B" w14:textId="77777777" w:rsidR="00C84410" w:rsidRPr="00EA5936" w:rsidRDefault="00C84410" w:rsidP="00EA5936">
            <w:pPr>
              <w:pStyle w:val="TAL"/>
              <w:rPr>
                <w:sz w:val="16"/>
              </w:rPr>
            </w:pPr>
            <w:r w:rsidRPr="00EA5936">
              <w:rPr>
                <w:sz w:val="16"/>
              </w:rPr>
              <w:t>Routing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F4C09"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49C9B"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8CE0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40B8D" w14:textId="77777777" w:rsidR="00C84410" w:rsidRPr="00EA5936" w:rsidRDefault="00C84410" w:rsidP="00EA5936">
            <w:pPr>
              <w:pStyle w:val="TAL"/>
              <w:rPr>
                <w:sz w:val="16"/>
              </w:rPr>
            </w:pPr>
          </w:p>
        </w:tc>
      </w:tr>
      <w:tr w:rsidR="00EA5936" w:rsidRPr="00EA5936" w14:paraId="6FD8E7D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81B9" w14:textId="77777777" w:rsidR="00C84410" w:rsidRPr="00EA5936" w:rsidRDefault="00C84410" w:rsidP="00EA5936">
            <w:pPr>
              <w:pStyle w:val="TAL"/>
              <w:rPr>
                <w:sz w:val="16"/>
              </w:rPr>
            </w:pPr>
            <w:r w:rsidRPr="00EA5936">
              <w:rPr>
                <w:sz w:val="16"/>
              </w:rPr>
              <w:t>C4-221200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A84E1" w14:textId="77777777" w:rsidR="00C84410" w:rsidRPr="00EA5936" w:rsidRDefault="00C84410" w:rsidP="00EA5936">
            <w:pPr>
              <w:pStyle w:val="TAL"/>
              <w:rPr>
                <w:sz w:val="16"/>
              </w:rPr>
            </w:pPr>
            <w:r w:rsidRPr="00EA5936">
              <w:rPr>
                <w:sz w:val="16"/>
              </w:rPr>
              <w:t>Routing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86A15"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A5FE6"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DE43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87D3A" w14:textId="77777777" w:rsidR="00C84410" w:rsidRPr="00EA5936" w:rsidRDefault="00C84410" w:rsidP="00EA5936">
            <w:pPr>
              <w:pStyle w:val="TAL"/>
              <w:rPr>
                <w:sz w:val="16"/>
              </w:rPr>
            </w:pPr>
          </w:p>
        </w:tc>
      </w:tr>
      <w:tr w:rsidR="00EA5936" w:rsidRPr="00EA5936" w14:paraId="41C1B97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33823" w14:textId="77777777" w:rsidR="00C84410" w:rsidRPr="00EA5936" w:rsidRDefault="00C84410" w:rsidP="00EA5936">
            <w:pPr>
              <w:pStyle w:val="TAL"/>
              <w:rPr>
                <w:sz w:val="16"/>
              </w:rPr>
            </w:pPr>
            <w:r w:rsidRPr="00EA5936">
              <w:rPr>
                <w:sz w:val="16"/>
              </w:rPr>
              <w:t>C4-221201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D7B7F" w14:textId="77777777" w:rsidR="00C84410" w:rsidRPr="00EA5936" w:rsidRDefault="00C84410" w:rsidP="00EA5936">
            <w:pPr>
              <w:pStyle w:val="TAL"/>
              <w:rPr>
                <w:sz w:val="16"/>
              </w:rPr>
            </w:pPr>
            <w:r w:rsidRPr="00EA5936">
              <w:rPr>
                <w:sz w:val="16"/>
              </w:rPr>
              <w:t>Onboarding SUPI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77673"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80646"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59156" w14:textId="77777777" w:rsidR="00C84410" w:rsidRPr="00EA5936" w:rsidRDefault="00C84410" w:rsidP="00EA5936">
            <w:pPr>
              <w:pStyle w:val="TAL"/>
              <w:rPr>
                <w:sz w:val="16"/>
              </w:rPr>
            </w:pPr>
            <w:r w:rsidRPr="00EA5936">
              <w:rPr>
                <w:sz w:val="16"/>
              </w:rPr>
              <w:t>C4-220213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544EA" w14:textId="77777777" w:rsidR="00C84410" w:rsidRPr="00EA5936" w:rsidRDefault="00C84410" w:rsidP="00EA5936">
            <w:pPr>
              <w:pStyle w:val="TAL"/>
              <w:rPr>
                <w:sz w:val="16"/>
              </w:rPr>
            </w:pPr>
          </w:p>
        </w:tc>
      </w:tr>
      <w:tr w:rsidR="00EA5936" w:rsidRPr="00EA5936" w14:paraId="4313F7E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42E98" w14:textId="77777777" w:rsidR="00C84410" w:rsidRPr="00EA5936" w:rsidRDefault="00C84410" w:rsidP="00EA5936">
            <w:pPr>
              <w:pStyle w:val="TAL"/>
              <w:rPr>
                <w:sz w:val="16"/>
              </w:rPr>
            </w:pPr>
            <w:r w:rsidRPr="00EA5936">
              <w:rPr>
                <w:sz w:val="16"/>
              </w:rPr>
              <w:t>C4-221202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C5171" w14:textId="77777777" w:rsidR="00C84410" w:rsidRPr="00EA5936" w:rsidRDefault="00C84410" w:rsidP="00EA5936">
            <w:pPr>
              <w:pStyle w:val="TAL"/>
              <w:rPr>
                <w:sz w:val="16"/>
              </w:rPr>
            </w:pPr>
            <w:r w:rsidRPr="00EA5936">
              <w:rPr>
                <w:sz w:val="16"/>
              </w:rPr>
              <w:t>Unavailable Location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D15D3"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AF4DB"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027A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F5246" w14:textId="77777777" w:rsidR="00C84410" w:rsidRPr="00EA5936" w:rsidRDefault="00C84410" w:rsidP="00EA5936">
            <w:pPr>
              <w:pStyle w:val="TAL"/>
              <w:rPr>
                <w:sz w:val="16"/>
              </w:rPr>
            </w:pPr>
          </w:p>
        </w:tc>
      </w:tr>
      <w:tr w:rsidR="00EA5936" w:rsidRPr="00EA5936" w14:paraId="6D320CC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A6D20" w14:textId="77777777" w:rsidR="00C84410" w:rsidRPr="00EA5936" w:rsidRDefault="00C84410" w:rsidP="00EA5936">
            <w:pPr>
              <w:pStyle w:val="TAL"/>
              <w:rPr>
                <w:sz w:val="16"/>
              </w:rPr>
            </w:pPr>
            <w:r w:rsidRPr="00EA5936">
              <w:rPr>
                <w:sz w:val="16"/>
              </w:rPr>
              <w:t>C4-221203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94967" w14:textId="77777777" w:rsidR="00C84410" w:rsidRPr="00EA5936" w:rsidRDefault="00C84410" w:rsidP="00EA5936">
            <w:pPr>
              <w:pStyle w:val="TAL"/>
              <w:rPr>
                <w:sz w:val="16"/>
              </w:rPr>
            </w:pPr>
            <w:r w:rsidRPr="00EA5936">
              <w:rPr>
                <w:sz w:val="16"/>
              </w:rPr>
              <w:t>URL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1DA1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8B736"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9936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95300" w14:textId="77777777" w:rsidR="00C84410" w:rsidRPr="00EA5936" w:rsidRDefault="00C84410" w:rsidP="00EA5936">
            <w:pPr>
              <w:pStyle w:val="TAL"/>
              <w:rPr>
                <w:sz w:val="16"/>
              </w:rPr>
            </w:pPr>
            <w:r w:rsidRPr="00EA5936">
              <w:rPr>
                <w:sz w:val="16"/>
              </w:rPr>
              <w:t>C4-221559</w:t>
            </w:r>
          </w:p>
        </w:tc>
      </w:tr>
      <w:tr w:rsidR="00EA5936" w:rsidRPr="00EA5936" w14:paraId="7518C20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155E" w14:textId="77777777" w:rsidR="00C84410" w:rsidRPr="00EA5936" w:rsidRDefault="00C84410" w:rsidP="00EA5936">
            <w:pPr>
              <w:pStyle w:val="TAL"/>
              <w:rPr>
                <w:sz w:val="16"/>
              </w:rPr>
            </w:pPr>
            <w:r w:rsidRPr="00EA5936">
              <w:rPr>
                <w:sz w:val="16"/>
              </w:rPr>
              <w:t>C4-221204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0751D" w14:textId="77777777" w:rsidR="00C84410" w:rsidRPr="00EA5936" w:rsidRDefault="00C84410" w:rsidP="00EA5936">
            <w:pPr>
              <w:pStyle w:val="TAL"/>
              <w:rPr>
                <w:sz w:val="16"/>
              </w:rPr>
            </w:pPr>
            <w:r w:rsidRPr="00EA5936">
              <w:rPr>
                <w:sz w:val="16"/>
              </w:rPr>
              <w:t>URL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9BBB1"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24D32"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82D1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782FB" w14:textId="77777777" w:rsidR="00C84410" w:rsidRPr="00EA5936" w:rsidRDefault="00C84410" w:rsidP="00EA5936">
            <w:pPr>
              <w:pStyle w:val="TAL"/>
              <w:rPr>
                <w:sz w:val="16"/>
              </w:rPr>
            </w:pPr>
          </w:p>
        </w:tc>
      </w:tr>
      <w:tr w:rsidR="00EA5936" w:rsidRPr="00EA5936" w14:paraId="63E4256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8877E" w14:textId="77777777" w:rsidR="00C84410" w:rsidRPr="00EA5936" w:rsidRDefault="00C84410" w:rsidP="00EA5936">
            <w:pPr>
              <w:pStyle w:val="TAL"/>
              <w:rPr>
                <w:sz w:val="16"/>
              </w:rPr>
            </w:pPr>
            <w:r w:rsidRPr="00EA5936">
              <w:rPr>
                <w:sz w:val="16"/>
              </w:rPr>
              <w:t>C4-221205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2DDD6" w14:textId="77777777" w:rsidR="00C84410" w:rsidRPr="00EA5936" w:rsidRDefault="00C84410" w:rsidP="00EA5936">
            <w:pPr>
              <w:pStyle w:val="TAL"/>
              <w:rPr>
                <w:sz w:val="16"/>
              </w:rPr>
            </w:pPr>
            <w:r w:rsidRPr="00EA5936">
              <w:rPr>
                <w:sz w:val="16"/>
              </w:rPr>
              <w:t>One SDM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55E9F" w14:textId="77777777" w:rsidR="00C84410" w:rsidRPr="00EA5936" w:rsidRDefault="00C84410" w:rsidP="00EA5936">
            <w:pPr>
              <w:pStyle w:val="TAL"/>
              <w:rPr>
                <w:sz w:val="16"/>
              </w:rPr>
            </w:pPr>
            <w:r w:rsidRPr="00EA593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BA140"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E38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66C44" w14:textId="77777777" w:rsidR="00C84410" w:rsidRPr="00EA5936" w:rsidRDefault="00C84410" w:rsidP="00EA5936">
            <w:pPr>
              <w:pStyle w:val="TAL"/>
              <w:rPr>
                <w:sz w:val="16"/>
              </w:rPr>
            </w:pPr>
            <w:r w:rsidRPr="00EA5936">
              <w:rPr>
                <w:sz w:val="16"/>
              </w:rPr>
              <w:t>C4-221568</w:t>
            </w:r>
          </w:p>
        </w:tc>
      </w:tr>
      <w:tr w:rsidR="00EA5936" w:rsidRPr="00EA5936" w14:paraId="6CDE4BC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C8D55" w14:textId="77777777" w:rsidR="00C84410" w:rsidRPr="00EA5936" w:rsidRDefault="00C84410" w:rsidP="00EA5936">
            <w:pPr>
              <w:pStyle w:val="TAL"/>
              <w:rPr>
                <w:sz w:val="16"/>
              </w:rPr>
            </w:pPr>
            <w:r w:rsidRPr="00EA5936">
              <w:rPr>
                <w:sz w:val="16"/>
              </w:rPr>
              <w:t>C4-221206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BB56" w14:textId="77777777" w:rsidR="00C84410" w:rsidRPr="00EA5936" w:rsidRDefault="00C84410" w:rsidP="00EA5936">
            <w:pPr>
              <w:pStyle w:val="TAL"/>
              <w:rPr>
                <w:sz w:val="16"/>
              </w:rPr>
            </w:pPr>
            <w:r w:rsidRPr="00EA5936">
              <w:rPr>
                <w:sz w:val="16"/>
              </w:rPr>
              <w:t>User Identifier Pattern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DBAB2"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FFA15"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9D30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2178D" w14:textId="77777777" w:rsidR="00C84410" w:rsidRPr="00EA5936" w:rsidRDefault="00C84410" w:rsidP="00EA5936">
            <w:pPr>
              <w:pStyle w:val="TAL"/>
              <w:rPr>
                <w:sz w:val="16"/>
              </w:rPr>
            </w:pPr>
            <w:r w:rsidRPr="00EA5936">
              <w:rPr>
                <w:sz w:val="16"/>
              </w:rPr>
              <w:t>C4-221560</w:t>
            </w:r>
          </w:p>
        </w:tc>
      </w:tr>
      <w:tr w:rsidR="00EA5936" w:rsidRPr="00EA5936" w14:paraId="19BEE52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EA734" w14:textId="77777777" w:rsidR="00C84410" w:rsidRPr="00EA5936" w:rsidRDefault="00C84410" w:rsidP="00EA5936">
            <w:pPr>
              <w:pStyle w:val="TAL"/>
              <w:rPr>
                <w:sz w:val="16"/>
              </w:rPr>
            </w:pPr>
            <w:r w:rsidRPr="00EA5936">
              <w:rPr>
                <w:sz w:val="16"/>
              </w:rPr>
              <w:t>C4-221207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1447D" w14:textId="77777777" w:rsidR="00C84410" w:rsidRPr="00EA5936" w:rsidRDefault="00C84410" w:rsidP="00EA5936">
            <w:pPr>
              <w:pStyle w:val="TAL"/>
              <w:rPr>
                <w:sz w:val="16"/>
              </w:rPr>
            </w:pPr>
            <w:r w:rsidRPr="00EA5936">
              <w:rPr>
                <w:sz w:val="16"/>
              </w:rPr>
              <w:t>Revised WID on Enhancement of Network Slicing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D5E02" w14:textId="77777777" w:rsidR="00C84410" w:rsidRPr="00EA5936" w:rsidRDefault="00C84410" w:rsidP="00EA5936">
            <w:pPr>
              <w:pStyle w:val="TAL"/>
              <w:rPr>
                <w:sz w:val="16"/>
              </w:rPr>
            </w:pPr>
            <w:r w:rsidRPr="00EA5936">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C2A1A"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7E3D6"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C7205" w14:textId="77777777" w:rsidR="00C84410" w:rsidRPr="00EA5936" w:rsidRDefault="00C84410" w:rsidP="00EA5936">
            <w:pPr>
              <w:pStyle w:val="TAL"/>
              <w:rPr>
                <w:sz w:val="16"/>
              </w:rPr>
            </w:pPr>
          </w:p>
        </w:tc>
      </w:tr>
      <w:tr w:rsidR="00EA5936" w:rsidRPr="00EA5936" w14:paraId="4ED3465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A2A57" w14:textId="77777777" w:rsidR="00C84410" w:rsidRPr="00EA5936" w:rsidRDefault="00C84410" w:rsidP="00EA5936">
            <w:pPr>
              <w:pStyle w:val="TAL"/>
              <w:rPr>
                <w:sz w:val="16"/>
              </w:rPr>
            </w:pPr>
            <w:r w:rsidRPr="00EA5936">
              <w:rPr>
                <w:sz w:val="16"/>
              </w:rPr>
              <w:t>C4-221208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71A48" w14:textId="77777777" w:rsidR="00C84410" w:rsidRPr="00EA5936" w:rsidRDefault="00C84410" w:rsidP="00EA5936">
            <w:pPr>
              <w:pStyle w:val="TAL"/>
              <w:rPr>
                <w:sz w:val="16"/>
              </w:rPr>
            </w:pPr>
            <w:r w:rsidRPr="00EA5936">
              <w:rPr>
                <w:sz w:val="16"/>
              </w:rPr>
              <w:t>Work Plan for eNS_Ph2 in CT4#108e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80B5B" w14:textId="77777777" w:rsidR="00C84410" w:rsidRPr="00EA5936" w:rsidRDefault="00C84410" w:rsidP="00EA5936">
            <w:pPr>
              <w:pStyle w:val="TAL"/>
              <w:rPr>
                <w:sz w:val="16"/>
              </w:rPr>
            </w:pPr>
            <w:r w:rsidRPr="00EA5936">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87BAB"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D589E"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D64DC" w14:textId="77777777" w:rsidR="00C84410" w:rsidRPr="00EA5936" w:rsidRDefault="00C84410" w:rsidP="00EA5936">
            <w:pPr>
              <w:pStyle w:val="TAL"/>
              <w:rPr>
                <w:sz w:val="16"/>
              </w:rPr>
            </w:pPr>
          </w:p>
        </w:tc>
      </w:tr>
      <w:tr w:rsidR="00EA5936" w:rsidRPr="00EA5936" w14:paraId="1B82197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EE368" w14:textId="77777777" w:rsidR="00C84410" w:rsidRPr="00EA5936" w:rsidRDefault="00C84410" w:rsidP="00EA5936">
            <w:pPr>
              <w:pStyle w:val="TAL"/>
              <w:rPr>
                <w:sz w:val="16"/>
              </w:rPr>
            </w:pPr>
            <w:r w:rsidRPr="00EA5936">
              <w:rPr>
                <w:sz w:val="16"/>
              </w:rPr>
              <w:t>C4-221209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6D828" w14:textId="77777777" w:rsidR="00C84410" w:rsidRPr="00EA5936" w:rsidRDefault="00C84410" w:rsidP="00EA5936">
            <w:pPr>
              <w:pStyle w:val="TAL"/>
              <w:rPr>
                <w:sz w:val="16"/>
              </w:rPr>
            </w:pPr>
            <w:r w:rsidRPr="00EA5936">
              <w:rPr>
                <w:sz w:val="16"/>
              </w:rPr>
              <w:t>Application errors for network slice data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F6C66" w14:textId="77777777" w:rsidR="00C84410" w:rsidRPr="00EA5936" w:rsidRDefault="00C84410" w:rsidP="00EA5936">
            <w:pPr>
              <w:pStyle w:val="TAL"/>
              <w:rPr>
                <w:sz w:val="16"/>
              </w:rPr>
            </w:pPr>
            <w:r w:rsidRPr="00EA5936">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2DE5"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35D7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49B2F" w14:textId="77777777" w:rsidR="00C84410" w:rsidRPr="00EA5936" w:rsidRDefault="00C84410" w:rsidP="00EA5936">
            <w:pPr>
              <w:pStyle w:val="TAL"/>
              <w:rPr>
                <w:sz w:val="16"/>
              </w:rPr>
            </w:pPr>
            <w:r w:rsidRPr="00EA5936">
              <w:rPr>
                <w:sz w:val="16"/>
              </w:rPr>
              <w:t>C4-221497</w:t>
            </w:r>
          </w:p>
        </w:tc>
      </w:tr>
      <w:tr w:rsidR="00EA5936" w:rsidRPr="00EA5936" w14:paraId="380633B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7B754" w14:textId="77777777" w:rsidR="00C84410" w:rsidRPr="00EA5936" w:rsidRDefault="00C84410" w:rsidP="00EA5936">
            <w:pPr>
              <w:pStyle w:val="TAL"/>
              <w:rPr>
                <w:sz w:val="16"/>
              </w:rPr>
            </w:pPr>
            <w:r w:rsidRPr="00EA5936">
              <w:rPr>
                <w:sz w:val="16"/>
              </w:rPr>
              <w:t>C4-221210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10E32" w14:textId="77777777" w:rsidR="00C84410" w:rsidRPr="00EA5936" w:rsidRDefault="00C84410" w:rsidP="00EA5936">
            <w:pPr>
              <w:pStyle w:val="TAL"/>
              <w:rPr>
                <w:sz w:val="16"/>
              </w:rPr>
            </w:pPr>
            <w:r w:rsidRPr="00EA5936">
              <w:rPr>
                <w:sz w:val="16"/>
              </w:rPr>
              <w:t>PFCP session related procedures apply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A7798" w14:textId="77777777" w:rsidR="00C84410" w:rsidRPr="00EA5936" w:rsidRDefault="00C84410" w:rsidP="00EA5936">
            <w:pPr>
              <w:pStyle w:val="TAL"/>
              <w:rPr>
                <w:sz w:val="16"/>
              </w:rPr>
            </w:pPr>
            <w:r w:rsidRPr="00EA5936">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ADD7B"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F9AAA"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D4392" w14:textId="77777777" w:rsidR="00C84410" w:rsidRPr="00EA5936" w:rsidRDefault="00C84410" w:rsidP="00EA5936">
            <w:pPr>
              <w:pStyle w:val="TAL"/>
              <w:rPr>
                <w:sz w:val="16"/>
              </w:rPr>
            </w:pPr>
            <w:r w:rsidRPr="00EA5936">
              <w:rPr>
                <w:sz w:val="16"/>
              </w:rPr>
              <w:t>C4-221498</w:t>
            </w:r>
          </w:p>
        </w:tc>
      </w:tr>
      <w:tr w:rsidR="00EA5936" w:rsidRPr="00EA5936" w14:paraId="5321651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BFBF4" w14:textId="77777777" w:rsidR="00C84410" w:rsidRPr="00EA5936" w:rsidRDefault="00C84410" w:rsidP="00EA5936">
            <w:pPr>
              <w:pStyle w:val="TAL"/>
              <w:rPr>
                <w:sz w:val="16"/>
              </w:rPr>
            </w:pPr>
            <w:r w:rsidRPr="00EA5936">
              <w:rPr>
                <w:sz w:val="16"/>
              </w:rPr>
              <w:t>C4-221211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DAA1D" w14:textId="77777777" w:rsidR="00C84410" w:rsidRPr="00EA5936" w:rsidRDefault="00C84410" w:rsidP="00EA5936">
            <w:pPr>
              <w:pStyle w:val="TAL"/>
              <w:rPr>
                <w:sz w:val="16"/>
              </w:rPr>
            </w:pPr>
            <w:r w:rsidRPr="00EA5936">
              <w:rPr>
                <w:sz w:val="16"/>
              </w:rPr>
              <w:t>Notify change of anchor SMF re-selected by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3F8A5"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6B12D"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7E004" w14:textId="77777777" w:rsidR="00C84410" w:rsidRPr="00EA5936" w:rsidRDefault="00C84410" w:rsidP="00EA5936">
            <w:pPr>
              <w:pStyle w:val="TAL"/>
              <w:rPr>
                <w:sz w:val="16"/>
              </w:rPr>
            </w:pPr>
            <w:r w:rsidRPr="00EA5936">
              <w:rPr>
                <w:sz w:val="16"/>
              </w:rPr>
              <w:t>C4-220443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9DD08" w14:textId="77777777" w:rsidR="00C84410" w:rsidRPr="00EA5936" w:rsidRDefault="00C84410" w:rsidP="00EA5936">
            <w:pPr>
              <w:pStyle w:val="TAL"/>
              <w:rPr>
                <w:sz w:val="16"/>
              </w:rPr>
            </w:pPr>
            <w:r w:rsidRPr="00EA5936">
              <w:rPr>
                <w:sz w:val="16"/>
              </w:rPr>
              <w:t>C4-221416</w:t>
            </w:r>
          </w:p>
        </w:tc>
      </w:tr>
      <w:tr w:rsidR="00EA5936" w:rsidRPr="00EA5936" w14:paraId="072FA05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0978C" w14:textId="77777777" w:rsidR="00C84410" w:rsidRPr="00EA5936" w:rsidRDefault="00C84410" w:rsidP="00EA5936">
            <w:pPr>
              <w:pStyle w:val="TAL"/>
              <w:rPr>
                <w:sz w:val="16"/>
              </w:rPr>
            </w:pPr>
            <w:r w:rsidRPr="00EA5936">
              <w:rPr>
                <w:sz w:val="16"/>
              </w:rPr>
              <w:t>C4-221212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2AE6D" w14:textId="77777777" w:rsidR="00C84410" w:rsidRPr="00EA5936" w:rsidRDefault="00C84410" w:rsidP="00EA5936">
            <w:pPr>
              <w:pStyle w:val="TAL"/>
              <w:rPr>
                <w:sz w:val="16"/>
              </w:rPr>
            </w:pPr>
            <w:r w:rsidRPr="00EA5936">
              <w:rPr>
                <w:sz w:val="16"/>
              </w:rPr>
              <w:t>Duplicated PDU Sessions in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A59E6"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79F47"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62EA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87790" w14:textId="77777777" w:rsidR="00C84410" w:rsidRPr="00EA5936" w:rsidRDefault="00C84410" w:rsidP="00EA5936">
            <w:pPr>
              <w:pStyle w:val="TAL"/>
              <w:rPr>
                <w:sz w:val="16"/>
              </w:rPr>
            </w:pPr>
          </w:p>
        </w:tc>
      </w:tr>
      <w:tr w:rsidR="00EA5936" w:rsidRPr="00EA5936" w14:paraId="4D9BAB7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5DE1A" w14:textId="77777777" w:rsidR="00C84410" w:rsidRPr="00EA5936" w:rsidRDefault="00C84410" w:rsidP="00EA5936">
            <w:pPr>
              <w:pStyle w:val="TAL"/>
              <w:rPr>
                <w:sz w:val="16"/>
              </w:rPr>
            </w:pPr>
            <w:r w:rsidRPr="00EA5936">
              <w:rPr>
                <w:sz w:val="16"/>
              </w:rPr>
              <w:t>C4-221213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65865" w14:textId="77777777" w:rsidR="00C84410" w:rsidRPr="00EA5936" w:rsidRDefault="00C84410" w:rsidP="00EA5936">
            <w:pPr>
              <w:pStyle w:val="TAL"/>
              <w:rPr>
                <w:sz w:val="16"/>
              </w:rPr>
            </w:pPr>
            <w:r w:rsidRPr="00EA5936">
              <w:rPr>
                <w:sz w:val="16"/>
              </w:rPr>
              <w:t>Remote NF Restart Detection via Intermediate 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A096F"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8D2FE"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35B3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F8AC6" w14:textId="77777777" w:rsidR="00C84410" w:rsidRPr="00EA5936" w:rsidRDefault="00C84410" w:rsidP="00EA5936">
            <w:pPr>
              <w:pStyle w:val="TAL"/>
              <w:rPr>
                <w:sz w:val="16"/>
              </w:rPr>
            </w:pPr>
          </w:p>
        </w:tc>
      </w:tr>
      <w:tr w:rsidR="00EA5936" w:rsidRPr="00EA5936" w14:paraId="0DFAD4F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CDBE6" w14:textId="77777777" w:rsidR="00C84410" w:rsidRPr="00EA5936" w:rsidRDefault="00C84410" w:rsidP="00EA5936">
            <w:pPr>
              <w:pStyle w:val="TAL"/>
              <w:rPr>
                <w:sz w:val="16"/>
              </w:rPr>
            </w:pPr>
            <w:r w:rsidRPr="00EA5936">
              <w:rPr>
                <w:sz w:val="16"/>
              </w:rPr>
              <w:t>C4-221214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CFC31" w14:textId="77777777" w:rsidR="00C84410" w:rsidRPr="00EA5936" w:rsidRDefault="00C84410" w:rsidP="00EA5936">
            <w:pPr>
              <w:pStyle w:val="TAL"/>
              <w:rPr>
                <w:sz w:val="16"/>
              </w:rPr>
            </w:pPr>
            <w:r w:rsidRPr="00EA5936">
              <w:rPr>
                <w:sz w:val="16"/>
              </w:rPr>
              <w:t>Group Binding for NF (Service) levels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3C463"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1C29D"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3C0C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8420D" w14:textId="77777777" w:rsidR="00C84410" w:rsidRPr="00EA5936" w:rsidRDefault="00C84410" w:rsidP="00EA5936">
            <w:pPr>
              <w:pStyle w:val="TAL"/>
              <w:rPr>
                <w:sz w:val="16"/>
              </w:rPr>
            </w:pPr>
          </w:p>
        </w:tc>
      </w:tr>
      <w:tr w:rsidR="00EA5936" w:rsidRPr="00EA5936" w14:paraId="0EE1075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83B3A" w14:textId="77777777" w:rsidR="00C84410" w:rsidRPr="00EA5936" w:rsidRDefault="00C84410" w:rsidP="00EA5936">
            <w:pPr>
              <w:pStyle w:val="TAL"/>
              <w:rPr>
                <w:sz w:val="16"/>
              </w:rPr>
            </w:pPr>
            <w:r w:rsidRPr="00EA5936">
              <w:rPr>
                <w:sz w:val="16"/>
              </w:rPr>
              <w:t>C4-221215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50ED1" w14:textId="77777777" w:rsidR="00C84410" w:rsidRPr="00EA5936" w:rsidRDefault="00C84410" w:rsidP="00EA5936">
            <w:pPr>
              <w:pStyle w:val="TAL"/>
              <w:rPr>
                <w:sz w:val="16"/>
              </w:rPr>
            </w:pPr>
            <w:r w:rsidRPr="00EA5936">
              <w:rPr>
                <w:sz w:val="16"/>
              </w:rPr>
              <w:t>Other-service Scope support to PDU Session resource for NIDD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62D62"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7F10E"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76181"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46D46" w14:textId="77777777" w:rsidR="00C84410" w:rsidRPr="00EA5936" w:rsidRDefault="00C84410" w:rsidP="00EA5936">
            <w:pPr>
              <w:pStyle w:val="TAL"/>
              <w:rPr>
                <w:sz w:val="16"/>
              </w:rPr>
            </w:pPr>
          </w:p>
        </w:tc>
      </w:tr>
      <w:tr w:rsidR="00EA5936" w:rsidRPr="00EA5936" w14:paraId="7AE53A6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3B0E7" w14:textId="77777777" w:rsidR="00C84410" w:rsidRPr="00EA5936" w:rsidRDefault="00C84410" w:rsidP="00EA5936">
            <w:pPr>
              <w:pStyle w:val="TAL"/>
              <w:rPr>
                <w:sz w:val="16"/>
              </w:rPr>
            </w:pPr>
            <w:r w:rsidRPr="00EA5936">
              <w:rPr>
                <w:sz w:val="16"/>
              </w:rPr>
              <w:t>C4-221216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68A5F" w14:textId="77777777" w:rsidR="00C84410" w:rsidRPr="00EA5936" w:rsidRDefault="00C84410" w:rsidP="00EA5936">
            <w:pPr>
              <w:pStyle w:val="TAL"/>
              <w:rPr>
                <w:sz w:val="16"/>
              </w:rPr>
            </w:pPr>
            <w:r w:rsidRPr="00EA5936">
              <w:rPr>
                <w:sz w:val="16"/>
              </w:rPr>
              <w:t>Producer ID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5367"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757AE"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B9011"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2BE8E" w14:textId="77777777" w:rsidR="00C84410" w:rsidRPr="00EA5936" w:rsidRDefault="00C84410" w:rsidP="00EA5936">
            <w:pPr>
              <w:pStyle w:val="TAL"/>
              <w:rPr>
                <w:sz w:val="16"/>
              </w:rPr>
            </w:pPr>
          </w:p>
        </w:tc>
      </w:tr>
      <w:tr w:rsidR="00EA5936" w:rsidRPr="00EA5936" w14:paraId="484B34E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D918D" w14:textId="77777777" w:rsidR="00C84410" w:rsidRPr="00EA5936" w:rsidRDefault="00C84410" w:rsidP="00EA5936">
            <w:pPr>
              <w:pStyle w:val="TAL"/>
              <w:rPr>
                <w:sz w:val="16"/>
              </w:rPr>
            </w:pPr>
            <w:r w:rsidRPr="00EA5936">
              <w:rPr>
                <w:sz w:val="16"/>
              </w:rPr>
              <w:t>C4-221217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5A0DF" w14:textId="77777777" w:rsidR="00C84410" w:rsidRPr="00EA5936" w:rsidRDefault="00C84410" w:rsidP="00EA5936">
            <w:pPr>
              <w:pStyle w:val="TAL"/>
              <w:rPr>
                <w:sz w:val="16"/>
              </w:rPr>
            </w:pPr>
            <w:r w:rsidRPr="00EA5936">
              <w:rPr>
                <w:sz w:val="16"/>
              </w:rPr>
              <w:t>NF (Service) Set Status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4BE7"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19BEE"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7F07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03056" w14:textId="77777777" w:rsidR="00C84410" w:rsidRPr="00EA5936" w:rsidRDefault="00C84410" w:rsidP="00EA5936">
            <w:pPr>
              <w:pStyle w:val="TAL"/>
              <w:rPr>
                <w:sz w:val="16"/>
              </w:rPr>
            </w:pPr>
          </w:p>
        </w:tc>
      </w:tr>
      <w:tr w:rsidR="00EA5936" w:rsidRPr="00EA5936" w14:paraId="4F29050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842DB" w14:textId="77777777" w:rsidR="00C84410" w:rsidRPr="00EA5936" w:rsidRDefault="00C84410" w:rsidP="00EA5936">
            <w:pPr>
              <w:pStyle w:val="TAL"/>
              <w:rPr>
                <w:sz w:val="16"/>
              </w:rPr>
            </w:pPr>
            <w:r w:rsidRPr="00EA5936">
              <w:rPr>
                <w:sz w:val="16"/>
              </w:rPr>
              <w:t>C4-221218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977FD" w14:textId="77777777" w:rsidR="00C84410" w:rsidRPr="00EA5936" w:rsidRDefault="00C84410" w:rsidP="00EA5936">
            <w:pPr>
              <w:pStyle w:val="TAL"/>
              <w:rPr>
                <w:sz w:val="16"/>
              </w:rPr>
            </w:pPr>
            <w:r w:rsidRPr="00EA5936">
              <w:rPr>
                <w:sz w:val="16"/>
              </w:rPr>
              <w:t>PCSCF Discovery by UE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D1A1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F0E38"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14BCA"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56F3A" w14:textId="77777777" w:rsidR="00C84410" w:rsidRPr="00EA5936" w:rsidRDefault="00C84410" w:rsidP="00EA5936">
            <w:pPr>
              <w:pStyle w:val="TAL"/>
              <w:rPr>
                <w:sz w:val="16"/>
              </w:rPr>
            </w:pPr>
          </w:p>
        </w:tc>
      </w:tr>
      <w:tr w:rsidR="00EA5936" w:rsidRPr="00EA5936" w14:paraId="4350A28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281E1" w14:textId="77777777" w:rsidR="00C84410" w:rsidRPr="00EA5936" w:rsidRDefault="00C84410" w:rsidP="00EA5936">
            <w:pPr>
              <w:pStyle w:val="TAL"/>
              <w:rPr>
                <w:sz w:val="16"/>
              </w:rPr>
            </w:pPr>
            <w:r w:rsidRPr="00EA5936">
              <w:rPr>
                <w:sz w:val="16"/>
              </w:rPr>
              <w:t>C4-221219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D989D" w14:textId="77777777" w:rsidR="00C84410" w:rsidRPr="00EA5936" w:rsidRDefault="00C84410" w:rsidP="00EA5936">
            <w:pPr>
              <w:pStyle w:val="TAL"/>
              <w:rPr>
                <w:sz w:val="16"/>
              </w:rPr>
            </w:pPr>
            <w:r w:rsidRPr="00EA5936">
              <w:rPr>
                <w:sz w:val="16"/>
              </w:rPr>
              <w:t>Preferred PGW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48CE3"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DAFBD"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BC63E"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11788" w14:textId="77777777" w:rsidR="00C84410" w:rsidRPr="00EA5936" w:rsidRDefault="00C84410" w:rsidP="00EA5936">
            <w:pPr>
              <w:pStyle w:val="TAL"/>
              <w:rPr>
                <w:sz w:val="16"/>
              </w:rPr>
            </w:pPr>
          </w:p>
        </w:tc>
      </w:tr>
      <w:tr w:rsidR="00EA5936" w:rsidRPr="00EA5936" w14:paraId="0DE7314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82B5A" w14:textId="77777777" w:rsidR="00C84410" w:rsidRPr="00EA5936" w:rsidRDefault="00C84410" w:rsidP="00EA5936">
            <w:pPr>
              <w:pStyle w:val="TAL"/>
              <w:rPr>
                <w:sz w:val="16"/>
              </w:rPr>
            </w:pPr>
            <w:r w:rsidRPr="00EA5936">
              <w:rPr>
                <w:sz w:val="16"/>
              </w:rPr>
              <w:t>C4-221220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3DD69" w14:textId="77777777" w:rsidR="00C84410" w:rsidRPr="00EA5936" w:rsidRDefault="00C84410" w:rsidP="00EA5936">
            <w:pPr>
              <w:pStyle w:val="TAL"/>
              <w:rPr>
                <w:sz w:val="16"/>
              </w:rPr>
            </w:pPr>
            <w:r w:rsidRPr="00EA5936">
              <w:rPr>
                <w:sz w:val="16"/>
              </w:rPr>
              <w:t>TSCTSF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1C417"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C49A6"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22DF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B14BB" w14:textId="77777777" w:rsidR="00C84410" w:rsidRPr="00EA5936" w:rsidRDefault="00C84410" w:rsidP="00EA5936">
            <w:pPr>
              <w:pStyle w:val="TAL"/>
              <w:rPr>
                <w:sz w:val="16"/>
              </w:rPr>
            </w:pPr>
          </w:p>
        </w:tc>
      </w:tr>
      <w:tr w:rsidR="00EA5936" w:rsidRPr="00EA5936" w14:paraId="3BE2F46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99D52" w14:textId="77777777" w:rsidR="00C84410" w:rsidRPr="00EA5936" w:rsidRDefault="00C84410" w:rsidP="00EA5936">
            <w:pPr>
              <w:pStyle w:val="TAL"/>
              <w:rPr>
                <w:sz w:val="16"/>
              </w:rPr>
            </w:pPr>
            <w:r w:rsidRPr="00EA5936">
              <w:rPr>
                <w:sz w:val="16"/>
              </w:rPr>
              <w:t>C4-221221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545A7" w14:textId="77777777" w:rsidR="00C84410" w:rsidRPr="00EA5936" w:rsidRDefault="00C84410" w:rsidP="00EA5936">
            <w:pPr>
              <w:pStyle w:val="TAL"/>
              <w:rPr>
                <w:sz w:val="16"/>
              </w:rPr>
            </w:pPr>
            <w:r w:rsidRPr="00EA5936">
              <w:rPr>
                <w:sz w:val="16"/>
              </w:rPr>
              <w:t>Essential Clarification for SMF ID in N1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E030A"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77BB7"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1D03A"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E3C7B" w14:textId="77777777" w:rsidR="00C84410" w:rsidRPr="00EA5936" w:rsidRDefault="00C84410" w:rsidP="00EA5936">
            <w:pPr>
              <w:pStyle w:val="TAL"/>
              <w:rPr>
                <w:sz w:val="16"/>
              </w:rPr>
            </w:pPr>
          </w:p>
        </w:tc>
      </w:tr>
      <w:tr w:rsidR="00EA5936" w:rsidRPr="00EA5936" w14:paraId="46A16E6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601D6" w14:textId="77777777" w:rsidR="00C84410" w:rsidRPr="00EA5936" w:rsidRDefault="00C84410" w:rsidP="00EA5936">
            <w:pPr>
              <w:pStyle w:val="TAL"/>
              <w:rPr>
                <w:sz w:val="16"/>
              </w:rPr>
            </w:pPr>
            <w:r w:rsidRPr="00EA5936">
              <w:rPr>
                <w:sz w:val="16"/>
              </w:rPr>
              <w:t>C4-221222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124FE" w14:textId="77777777" w:rsidR="00C84410" w:rsidRPr="00EA5936" w:rsidRDefault="00C84410" w:rsidP="00EA5936">
            <w:pPr>
              <w:pStyle w:val="TAL"/>
              <w:rPr>
                <w:sz w:val="16"/>
              </w:rPr>
            </w:pPr>
            <w:r w:rsidRPr="00EA5936">
              <w:rPr>
                <w:sz w:val="16"/>
              </w:rPr>
              <w:t>UE Access Behavior Trends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4EB3C"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110CC"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E3E3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4E712" w14:textId="77777777" w:rsidR="00C84410" w:rsidRPr="00EA5936" w:rsidRDefault="00C84410" w:rsidP="00EA5936">
            <w:pPr>
              <w:pStyle w:val="TAL"/>
              <w:rPr>
                <w:sz w:val="16"/>
              </w:rPr>
            </w:pPr>
          </w:p>
        </w:tc>
      </w:tr>
      <w:tr w:rsidR="00EA5936" w:rsidRPr="00EA5936" w14:paraId="032CD89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4A56E" w14:textId="77777777" w:rsidR="00C84410" w:rsidRPr="00EA5936" w:rsidRDefault="00C84410" w:rsidP="00EA5936">
            <w:pPr>
              <w:pStyle w:val="TAL"/>
              <w:rPr>
                <w:sz w:val="16"/>
              </w:rPr>
            </w:pPr>
            <w:r w:rsidRPr="00EA5936">
              <w:rPr>
                <w:sz w:val="16"/>
              </w:rPr>
              <w:t>C4-221223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4228" w14:textId="77777777" w:rsidR="00C84410" w:rsidRPr="00EA5936" w:rsidRDefault="00C84410" w:rsidP="00EA5936">
            <w:pPr>
              <w:pStyle w:val="TAL"/>
              <w:rPr>
                <w:sz w:val="16"/>
              </w:rPr>
            </w:pPr>
            <w:r w:rsidRPr="00EA5936">
              <w:rPr>
                <w:sz w:val="16"/>
              </w:rPr>
              <w:t>UE Location Trends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5C02A"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9D79C"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15909"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16E2E" w14:textId="77777777" w:rsidR="00C84410" w:rsidRPr="00EA5936" w:rsidRDefault="00C84410" w:rsidP="00EA5936">
            <w:pPr>
              <w:pStyle w:val="TAL"/>
              <w:rPr>
                <w:sz w:val="16"/>
              </w:rPr>
            </w:pPr>
          </w:p>
        </w:tc>
      </w:tr>
      <w:tr w:rsidR="00EA5936" w:rsidRPr="00EA5936" w14:paraId="2D6F184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DF8B0" w14:textId="77777777" w:rsidR="00C84410" w:rsidRPr="00EA5936" w:rsidRDefault="00C84410" w:rsidP="00EA5936">
            <w:pPr>
              <w:pStyle w:val="TAL"/>
              <w:rPr>
                <w:sz w:val="16"/>
              </w:rPr>
            </w:pPr>
            <w:r w:rsidRPr="00EA5936">
              <w:rPr>
                <w:sz w:val="16"/>
              </w:rPr>
              <w:t>C4-221224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A5DFD" w14:textId="77777777" w:rsidR="00C84410" w:rsidRPr="00EA5936" w:rsidRDefault="00C84410" w:rsidP="00EA5936">
            <w:pPr>
              <w:pStyle w:val="TAL"/>
              <w:rPr>
                <w:sz w:val="16"/>
              </w:rPr>
            </w:pPr>
            <w:r w:rsidRPr="00EA5936">
              <w:rPr>
                <w:sz w:val="16"/>
              </w:rPr>
              <w:t>UE MM Transactions Report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4B2E3"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F9198"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15A0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526E" w14:textId="77777777" w:rsidR="00C84410" w:rsidRPr="00EA5936" w:rsidRDefault="00C84410" w:rsidP="00EA5936">
            <w:pPr>
              <w:pStyle w:val="TAL"/>
              <w:rPr>
                <w:sz w:val="16"/>
              </w:rPr>
            </w:pPr>
          </w:p>
        </w:tc>
      </w:tr>
      <w:tr w:rsidR="00EA5936" w:rsidRPr="00EA5936" w14:paraId="48443FB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45A14" w14:textId="77777777" w:rsidR="00C84410" w:rsidRPr="00EA5936" w:rsidRDefault="00C84410" w:rsidP="00EA5936">
            <w:pPr>
              <w:pStyle w:val="TAL"/>
              <w:rPr>
                <w:sz w:val="16"/>
              </w:rPr>
            </w:pPr>
            <w:r w:rsidRPr="00EA5936">
              <w:rPr>
                <w:sz w:val="16"/>
              </w:rPr>
              <w:t>C4-221225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080C4" w14:textId="77777777" w:rsidR="00C84410" w:rsidRPr="00EA5936" w:rsidRDefault="00C84410" w:rsidP="00EA5936">
            <w:pPr>
              <w:pStyle w:val="TAL"/>
              <w:rPr>
                <w:sz w:val="16"/>
              </w:rPr>
            </w:pPr>
            <w:r w:rsidRPr="00EA5936">
              <w:rPr>
                <w:sz w:val="16"/>
              </w:rPr>
              <w:t>Update Binding Indication for Multiple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8AE55"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49F29"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ACF2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9A3F8" w14:textId="77777777" w:rsidR="00C84410" w:rsidRPr="00EA5936" w:rsidRDefault="00C84410" w:rsidP="00EA5936">
            <w:pPr>
              <w:pStyle w:val="TAL"/>
              <w:rPr>
                <w:sz w:val="16"/>
              </w:rPr>
            </w:pPr>
          </w:p>
        </w:tc>
      </w:tr>
      <w:tr w:rsidR="00EA5936" w:rsidRPr="00EA5936" w14:paraId="5EC7B65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DAC37" w14:textId="77777777" w:rsidR="00C84410" w:rsidRPr="00EA5936" w:rsidRDefault="00C84410" w:rsidP="00EA5936">
            <w:pPr>
              <w:pStyle w:val="TAL"/>
              <w:rPr>
                <w:sz w:val="16"/>
              </w:rPr>
            </w:pPr>
            <w:r w:rsidRPr="00EA5936">
              <w:rPr>
                <w:sz w:val="16"/>
              </w:rPr>
              <w:t>C4-221226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4BE88" w14:textId="77777777" w:rsidR="00C84410" w:rsidRPr="00EA5936" w:rsidRDefault="00C84410" w:rsidP="00EA5936">
            <w:pPr>
              <w:pStyle w:val="TAL"/>
              <w:rPr>
                <w:sz w:val="16"/>
              </w:rPr>
            </w:pPr>
            <w:r w:rsidRPr="00EA5936">
              <w:rPr>
                <w:sz w:val="16"/>
              </w:rPr>
              <w:t>PCSCF Discovery by UE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E2752"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74C4D"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72C2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653C1" w14:textId="77777777" w:rsidR="00C84410" w:rsidRPr="00EA5936" w:rsidRDefault="00C84410" w:rsidP="00EA5936">
            <w:pPr>
              <w:pStyle w:val="TAL"/>
              <w:rPr>
                <w:sz w:val="16"/>
              </w:rPr>
            </w:pPr>
          </w:p>
        </w:tc>
      </w:tr>
      <w:tr w:rsidR="00EA5936" w:rsidRPr="00EA5936" w14:paraId="20D27C7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A9C98" w14:textId="77777777" w:rsidR="00C84410" w:rsidRPr="00EA5936" w:rsidRDefault="00C84410" w:rsidP="00EA5936">
            <w:pPr>
              <w:pStyle w:val="TAL"/>
              <w:rPr>
                <w:sz w:val="16"/>
              </w:rPr>
            </w:pPr>
            <w:r w:rsidRPr="00EA5936">
              <w:rPr>
                <w:sz w:val="16"/>
              </w:rPr>
              <w:t>C4-221227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63228" w14:textId="77777777" w:rsidR="00C84410" w:rsidRPr="00EA5936" w:rsidRDefault="00C84410" w:rsidP="00EA5936">
            <w:pPr>
              <w:pStyle w:val="TAL"/>
              <w:rPr>
                <w:sz w:val="16"/>
              </w:rPr>
            </w:pPr>
            <w:r w:rsidRPr="00EA5936">
              <w:rPr>
                <w:sz w:val="16"/>
              </w:rPr>
              <w:t>UE Access Behavior Trends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F188D"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DA1E8"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8FC1A" w14:textId="77777777" w:rsidR="00C84410" w:rsidRPr="00EA5936" w:rsidRDefault="00C84410" w:rsidP="00EA5936">
            <w:pPr>
              <w:pStyle w:val="TAL"/>
              <w:rPr>
                <w:sz w:val="16"/>
              </w:rPr>
            </w:pPr>
            <w:r w:rsidRPr="00EA5936">
              <w:rPr>
                <w:sz w:val="16"/>
              </w:rPr>
              <w:t>C4-220375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C3B79" w14:textId="77777777" w:rsidR="00C84410" w:rsidRPr="00EA5936" w:rsidRDefault="00C84410" w:rsidP="00EA5936">
            <w:pPr>
              <w:pStyle w:val="TAL"/>
              <w:rPr>
                <w:sz w:val="16"/>
              </w:rPr>
            </w:pPr>
          </w:p>
        </w:tc>
      </w:tr>
      <w:tr w:rsidR="00EA5936" w:rsidRPr="00EA5936" w14:paraId="2CE1B7E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4743" w14:textId="77777777" w:rsidR="00C84410" w:rsidRPr="00EA5936" w:rsidRDefault="00C84410" w:rsidP="00EA5936">
            <w:pPr>
              <w:pStyle w:val="TAL"/>
              <w:rPr>
                <w:sz w:val="16"/>
              </w:rPr>
            </w:pPr>
            <w:r w:rsidRPr="00EA5936">
              <w:rPr>
                <w:sz w:val="16"/>
              </w:rPr>
              <w:t>C4-221228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0A13E" w14:textId="77777777" w:rsidR="00C84410" w:rsidRPr="00EA5936" w:rsidRDefault="00C84410" w:rsidP="00EA5936">
            <w:pPr>
              <w:pStyle w:val="TAL"/>
              <w:rPr>
                <w:sz w:val="16"/>
              </w:rPr>
            </w:pPr>
            <w:r w:rsidRPr="00EA5936">
              <w:rPr>
                <w:sz w:val="16"/>
              </w:rPr>
              <w:t>UE Location Trends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6A16F"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C1E55"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451DB" w14:textId="77777777" w:rsidR="00C84410" w:rsidRPr="00EA5936" w:rsidRDefault="00C84410" w:rsidP="00EA5936">
            <w:pPr>
              <w:pStyle w:val="TAL"/>
              <w:rPr>
                <w:sz w:val="16"/>
              </w:rPr>
            </w:pPr>
            <w:r w:rsidRPr="00EA5936">
              <w:rPr>
                <w:sz w:val="16"/>
              </w:rPr>
              <w:t>C4-220376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53A7D" w14:textId="77777777" w:rsidR="00C84410" w:rsidRPr="00EA5936" w:rsidRDefault="00C84410" w:rsidP="00EA5936">
            <w:pPr>
              <w:pStyle w:val="TAL"/>
              <w:rPr>
                <w:sz w:val="16"/>
              </w:rPr>
            </w:pPr>
          </w:p>
        </w:tc>
      </w:tr>
      <w:tr w:rsidR="00EA5936" w:rsidRPr="00EA5936" w14:paraId="22A79A9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83736" w14:textId="77777777" w:rsidR="00C84410" w:rsidRPr="00EA5936" w:rsidRDefault="00C84410" w:rsidP="00EA5936">
            <w:pPr>
              <w:pStyle w:val="TAL"/>
              <w:rPr>
                <w:sz w:val="16"/>
              </w:rPr>
            </w:pPr>
            <w:r w:rsidRPr="00EA5936">
              <w:rPr>
                <w:sz w:val="16"/>
              </w:rPr>
              <w:t>C4-221229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AF1DA" w14:textId="77777777" w:rsidR="00C84410" w:rsidRPr="00EA5936" w:rsidRDefault="00C84410" w:rsidP="00EA5936">
            <w:pPr>
              <w:pStyle w:val="TAL"/>
              <w:rPr>
                <w:sz w:val="16"/>
              </w:rPr>
            </w:pPr>
            <w:r w:rsidRPr="00EA5936">
              <w:rPr>
                <w:sz w:val="16"/>
              </w:rPr>
              <w:t>Downlink UE Integrity Protection Max Data Rate in SM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D0CDD"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35DDD"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4D07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EFFCA" w14:textId="77777777" w:rsidR="00C84410" w:rsidRPr="00EA5936" w:rsidRDefault="00C84410" w:rsidP="00EA5936">
            <w:pPr>
              <w:pStyle w:val="TAL"/>
              <w:rPr>
                <w:sz w:val="16"/>
              </w:rPr>
            </w:pPr>
          </w:p>
        </w:tc>
      </w:tr>
      <w:tr w:rsidR="00EA5936" w:rsidRPr="00EA5936" w14:paraId="18C13EA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23ACC" w14:textId="77777777" w:rsidR="00C84410" w:rsidRPr="00EA5936" w:rsidRDefault="00C84410" w:rsidP="00EA5936">
            <w:pPr>
              <w:pStyle w:val="TAL"/>
              <w:rPr>
                <w:sz w:val="16"/>
              </w:rPr>
            </w:pPr>
            <w:r w:rsidRPr="00EA5936">
              <w:rPr>
                <w:sz w:val="16"/>
              </w:rPr>
              <w:t>C4-221230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65078" w14:textId="77777777" w:rsidR="00C84410" w:rsidRPr="00EA5936" w:rsidRDefault="00C84410" w:rsidP="00EA5936">
            <w:pPr>
              <w:pStyle w:val="TAL"/>
              <w:rPr>
                <w:sz w:val="16"/>
              </w:rPr>
            </w:pPr>
            <w:r w:rsidRPr="00EA5936">
              <w:rPr>
                <w:sz w:val="16"/>
              </w:rPr>
              <w:t>Downlink UE Integrity Protection Max Data Rate in SM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9D374"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1C408"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A5E4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F3E2E" w14:textId="77777777" w:rsidR="00C84410" w:rsidRPr="00EA5936" w:rsidRDefault="00C84410" w:rsidP="00EA5936">
            <w:pPr>
              <w:pStyle w:val="TAL"/>
              <w:rPr>
                <w:sz w:val="16"/>
              </w:rPr>
            </w:pPr>
          </w:p>
        </w:tc>
      </w:tr>
      <w:tr w:rsidR="00EA5936" w:rsidRPr="00EA5936" w14:paraId="379BF30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C911C" w14:textId="77777777" w:rsidR="00C84410" w:rsidRPr="00EA5936" w:rsidRDefault="00C84410" w:rsidP="00EA5936">
            <w:pPr>
              <w:pStyle w:val="TAL"/>
              <w:rPr>
                <w:sz w:val="16"/>
              </w:rPr>
            </w:pPr>
            <w:r w:rsidRPr="00EA5936">
              <w:rPr>
                <w:sz w:val="16"/>
              </w:rPr>
              <w:t>C4-221231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7CB38" w14:textId="77777777" w:rsidR="00C84410" w:rsidRPr="00EA5936" w:rsidRDefault="00C84410" w:rsidP="00EA5936">
            <w:pPr>
              <w:pStyle w:val="TAL"/>
              <w:rPr>
                <w:sz w:val="16"/>
              </w:rPr>
            </w:pPr>
            <w:r w:rsidRPr="00EA5936">
              <w:rPr>
                <w:sz w:val="16"/>
              </w:rPr>
              <w:t>UE Integrity Protection Max Data Rate during Inter-System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BFA55"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F8AAA"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751EE"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EFDD1" w14:textId="77777777" w:rsidR="00C84410" w:rsidRPr="00EA5936" w:rsidRDefault="00C84410" w:rsidP="00EA5936">
            <w:pPr>
              <w:pStyle w:val="TAL"/>
              <w:rPr>
                <w:sz w:val="16"/>
              </w:rPr>
            </w:pPr>
            <w:r w:rsidRPr="00EA5936">
              <w:rPr>
                <w:sz w:val="16"/>
              </w:rPr>
              <w:t>C4-221580</w:t>
            </w:r>
          </w:p>
        </w:tc>
      </w:tr>
      <w:tr w:rsidR="00EA5936" w:rsidRPr="00EA5936" w14:paraId="6F393D7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7EF12" w14:textId="77777777" w:rsidR="00C84410" w:rsidRPr="00EA5936" w:rsidRDefault="00C84410" w:rsidP="00EA5936">
            <w:pPr>
              <w:pStyle w:val="TAL"/>
              <w:rPr>
                <w:sz w:val="16"/>
              </w:rPr>
            </w:pPr>
            <w:r w:rsidRPr="00EA5936">
              <w:rPr>
                <w:sz w:val="16"/>
              </w:rPr>
              <w:t>C4-221232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B6BF8" w14:textId="77777777" w:rsidR="00C84410" w:rsidRPr="00EA5936" w:rsidRDefault="00C84410" w:rsidP="00EA5936">
            <w:pPr>
              <w:pStyle w:val="TAL"/>
              <w:rPr>
                <w:sz w:val="16"/>
              </w:rPr>
            </w:pPr>
            <w:r w:rsidRPr="00EA5936">
              <w:rPr>
                <w:sz w:val="16"/>
              </w:rPr>
              <w:t>UE Integrity Protection Max Data Rate during Inter-System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9C842"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46A8A"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7EC74"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6DA16" w14:textId="77777777" w:rsidR="00C84410" w:rsidRPr="00EA5936" w:rsidRDefault="00C84410" w:rsidP="00EA5936">
            <w:pPr>
              <w:pStyle w:val="TAL"/>
              <w:rPr>
                <w:sz w:val="16"/>
              </w:rPr>
            </w:pPr>
            <w:r w:rsidRPr="00EA5936">
              <w:rPr>
                <w:sz w:val="16"/>
              </w:rPr>
              <w:t>C4-221581</w:t>
            </w:r>
          </w:p>
        </w:tc>
      </w:tr>
      <w:tr w:rsidR="00EA5936" w:rsidRPr="00EA5936" w14:paraId="03020C0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78594" w14:textId="77777777" w:rsidR="00C84410" w:rsidRPr="00EA5936" w:rsidRDefault="00C84410" w:rsidP="00EA5936">
            <w:pPr>
              <w:pStyle w:val="TAL"/>
              <w:rPr>
                <w:sz w:val="16"/>
              </w:rPr>
            </w:pPr>
            <w:r w:rsidRPr="00EA5936">
              <w:rPr>
                <w:sz w:val="16"/>
              </w:rPr>
              <w:t>C4-221233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C2AC0" w14:textId="77777777" w:rsidR="00C84410" w:rsidRPr="00EA5936" w:rsidRDefault="00C84410" w:rsidP="00EA5936">
            <w:pPr>
              <w:pStyle w:val="TAL"/>
              <w:rPr>
                <w:sz w:val="16"/>
              </w:rPr>
            </w:pPr>
            <w:r w:rsidRPr="00EA5936">
              <w:rPr>
                <w:sz w:val="16"/>
              </w:rPr>
              <w:t>Correction on SDM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0D322"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07F7E"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7CAD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D20DA" w14:textId="77777777" w:rsidR="00C84410" w:rsidRPr="00EA5936" w:rsidRDefault="00C84410" w:rsidP="00EA5936">
            <w:pPr>
              <w:pStyle w:val="TAL"/>
              <w:rPr>
                <w:sz w:val="16"/>
              </w:rPr>
            </w:pPr>
            <w:r w:rsidRPr="00EA5936">
              <w:rPr>
                <w:sz w:val="16"/>
              </w:rPr>
              <w:t>C4-221570</w:t>
            </w:r>
          </w:p>
        </w:tc>
      </w:tr>
      <w:tr w:rsidR="00EA5936" w:rsidRPr="00EA5936" w14:paraId="5AD55CA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38724" w14:textId="77777777" w:rsidR="00C84410" w:rsidRPr="00EA5936" w:rsidRDefault="00C84410" w:rsidP="00EA5936">
            <w:pPr>
              <w:pStyle w:val="TAL"/>
              <w:rPr>
                <w:sz w:val="16"/>
              </w:rPr>
            </w:pPr>
            <w:r w:rsidRPr="00EA5936">
              <w:rPr>
                <w:sz w:val="16"/>
              </w:rPr>
              <w:t>C4-221234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41E76" w14:textId="77777777" w:rsidR="00C84410" w:rsidRPr="00EA5936" w:rsidRDefault="00C84410" w:rsidP="00EA5936">
            <w:pPr>
              <w:pStyle w:val="TAL"/>
              <w:rPr>
                <w:sz w:val="16"/>
              </w:rPr>
            </w:pPr>
            <w:r w:rsidRPr="00EA5936">
              <w:rPr>
                <w:sz w:val="16"/>
              </w:rPr>
              <w:t>Correction on SDM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1700D"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46BA1"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1CF36"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72EA6" w14:textId="77777777" w:rsidR="00C84410" w:rsidRPr="00EA5936" w:rsidRDefault="00C84410" w:rsidP="00EA5936">
            <w:pPr>
              <w:pStyle w:val="TAL"/>
              <w:rPr>
                <w:sz w:val="16"/>
              </w:rPr>
            </w:pPr>
            <w:r w:rsidRPr="00EA5936">
              <w:rPr>
                <w:sz w:val="16"/>
              </w:rPr>
              <w:t>C4-221571</w:t>
            </w:r>
          </w:p>
        </w:tc>
      </w:tr>
      <w:tr w:rsidR="00EA5936" w:rsidRPr="00EA5936" w14:paraId="6EA7EB2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AEBD" w14:textId="77777777" w:rsidR="00C84410" w:rsidRPr="00EA5936" w:rsidRDefault="00C84410" w:rsidP="00EA5936">
            <w:pPr>
              <w:pStyle w:val="TAL"/>
              <w:rPr>
                <w:sz w:val="16"/>
              </w:rPr>
            </w:pPr>
            <w:r w:rsidRPr="00EA5936">
              <w:rPr>
                <w:sz w:val="16"/>
              </w:rPr>
              <w:t>C4-221235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C5F5B" w14:textId="77777777" w:rsidR="00C84410" w:rsidRPr="00EA5936" w:rsidRDefault="00C84410" w:rsidP="00EA5936">
            <w:pPr>
              <w:pStyle w:val="TAL"/>
              <w:rPr>
                <w:sz w:val="16"/>
              </w:rPr>
            </w:pPr>
            <w:r w:rsidRPr="00EA5936">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2DF9B"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903F6"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9FF9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EE3DA" w14:textId="77777777" w:rsidR="00C84410" w:rsidRPr="00EA5936" w:rsidRDefault="00C84410" w:rsidP="00EA5936">
            <w:pPr>
              <w:pStyle w:val="TAL"/>
              <w:rPr>
                <w:sz w:val="16"/>
              </w:rPr>
            </w:pPr>
            <w:r w:rsidRPr="00EA5936">
              <w:rPr>
                <w:sz w:val="16"/>
              </w:rPr>
              <w:t>C4-221525</w:t>
            </w:r>
          </w:p>
        </w:tc>
      </w:tr>
      <w:tr w:rsidR="00EA5936" w:rsidRPr="00EA5936" w14:paraId="77E4523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5F40A" w14:textId="77777777" w:rsidR="00C84410" w:rsidRPr="00EA5936" w:rsidRDefault="00C84410" w:rsidP="00EA5936">
            <w:pPr>
              <w:pStyle w:val="TAL"/>
              <w:rPr>
                <w:sz w:val="16"/>
              </w:rPr>
            </w:pPr>
            <w:r w:rsidRPr="00EA5936">
              <w:rPr>
                <w:sz w:val="16"/>
              </w:rPr>
              <w:t>C4-221236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0039F" w14:textId="77777777" w:rsidR="00C84410" w:rsidRPr="00EA5936" w:rsidRDefault="00C84410" w:rsidP="00EA5936">
            <w:pPr>
              <w:pStyle w:val="TAL"/>
              <w:rPr>
                <w:sz w:val="16"/>
              </w:rPr>
            </w:pPr>
            <w:r w:rsidRPr="00EA5936">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79205"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9D0EA"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067A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5C99C" w14:textId="77777777" w:rsidR="00C84410" w:rsidRPr="00EA5936" w:rsidRDefault="00C84410" w:rsidP="00EA5936">
            <w:pPr>
              <w:pStyle w:val="TAL"/>
              <w:rPr>
                <w:sz w:val="16"/>
              </w:rPr>
            </w:pPr>
            <w:r w:rsidRPr="00EA5936">
              <w:rPr>
                <w:sz w:val="16"/>
              </w:rPr>
              <w:t>C4-221526</w:t>
            </w:r>
          </w:p>
        </w:tc>
      </w:tr>
      <w:tr w:rsidR="00EA5936" w:rsidRPr="00EA5936" w14:paraId="6C8CB1F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3F602" w14:textId="77777777" w:rsidR="00C84410" w:rsidRPr="00EA5936" w:rsidRDefault="00C84410" w:rsidP="00EA5936">
            <w:pPr>
              <w:pStyle w:val="TAL"/>
              <w:rPr>
                <w:sz w:val="16"/>
              </w:rPr>
            </w:pPr>
            <w:r w:rsidRPr="00EA5936">
              <w:rPr>
                <w:sz w:val="16"/>
              </w:rPr>
              <w:t>C4-221237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16A58" w14:textId="77777777" w:rsidR="00C84410" w:rsidRPr="00EA5936" w:rsidRDefault="00C84410" w:rsidP="00EA5936">
            <w:pPr>
              <w:pStyle w:val="TAL"/>
              <w:rPr>
                <w:sz w:val="16"/>
              </w:rPr>
            </w:pPr>
            <w:r w:rsidRPr="00EA5936">
              <w:rPr>
                <w:sz w:val="16"/>
              </w:rPr>
              <w:t>Improvement on UeContextInSmfData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96D9D"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EE9FD"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3737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16CEE" w14:textId="77777777" w:rsidR="00C84410" w:rsidRPr="00EA5936" w:rsidRDefault="00C84410" w:rsidP="00EA5936">
            <w:pPr>
              <w:pStyle w:val="TAL"/>
              <w:rPr>
                <w:sz w:val="16"/>
              </w:rPr>
            </w:pPr>
            <w:r w:rsidRPr="00EA5936">
              <w:rPr>
                <w:sz w:val="16"/>
              </w:rPr>
              <w:t>C4-221527</w:t>
            </w:r>
          </w:p>
        </w:tc>
      </w:tr>
      <w:tr w:rsidR="00EA5936" w:rsidRPr="00EA5936" w14:paraId="7AA8CCA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51458" w14:textId="77777777" w:rsidR="00C84410" w:rsidRPr="00EA5936" w:rsidRDefault="00C84410" w:rsidP="00EA5936">
            <w:pPr>
              <w:pStyle w:val="TAL"/>
              <w:rPr>
                <w:sz w:val="16"/>
              </w:rPr>
            </w:pPr>
            <w:r w:rsidRPr="00EA5936">
              <w:rPr>
                <w:sz w:val="16"/>
              </w:rPr>
              <w:t>C4-221238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A614A" w14:textId="77777777" w:rsidR="00C84410" w:rsidRPr="00EA5936" w:rsidRDefault="00C84410" w:rsidP="00EA5936">
            <w:pPr>
              <w:pStyle w:val="TAL"/>
              <w:rPr>
                <w:sz w:val="16"/>
              </w:rPr>
            </w:pPr>
            <w:r w:rsidRPr="00EA5936">
              <w:rPr>
                <w:sz w:val="16"/>
              </w:rPr>
              <w:t>Additional Subscribed Policy Request Triggers in 3GPP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32E53"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4E2D8"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F574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29D7" w14:textId="77777777" w:rsidR="00C84410" w:rsidRPr="00EA5936" w:rsidRDefault="00C84410" w:rsidP="00EA5936">
            <w:pPr>
              <w:pStyle w:val="TAL"/>
              <w:rPr>
                <w:sz w:val="16"/>
              </w:rPr>
            </w:pPr>
          </w:p>
        </w:tc>
      </w:tr>
      <w:tr w:rsidR="00EA5936" w:rsidRPr="00EA5936" w14:paraId="7B44AA7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13C87" w14:textId="77777777" w:rsidR="00C84410" w:rsidRPr="00EA5936" w:rsidRDefault="00C84410" w:rsidP="00EA5936">
            <w:pPr>
              <w:pStyle w:val="TAL"/>
              <w:rPr>
                <w:sz w:val="16"/>
              </w:rPr>
            </w:pPr>
            <w:r w:rsidRPr="00EA5936">
              <w:rPr>
                <w:sz w:val="16"/>
              </w:rPr>
              <w:t>C4-221239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BD0B2" w14:textId="77777777" w:rsidR="00C84410" w:rsidRPr="00EA5936" w:rsidRDefault="00C84410" w:rsidP="00EA5936">
            <w:pPr>
              <w:pStyle w:val="TAL"/>
              <w:rPr>
                <w:sz w:val="16"/>
              </w:rPr>
            </w:pPr>
            <w:r w:rsidRPr="00EA5936">
              <w:rPr>
                <w:sz w:val="16"/>
              </w:rPr>
              <w:t>Essential Correction on Policy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22BB5"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39FF1"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B843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C1D80" w14:textId="77777777" w:rsidR="00C84410" w:rsidRPr="00EA5936" w:rsidRDefault="00C84410" w:rsidP="00EA5936">
            <w:pPr>
              <w:pStyle w:val="TAL"/>
              <w:rPr>
                <w:sz w:val="16"/>
              </w:rPr>
            </w:pPr>
          </w:p>
        </w:tc>
      </w:tr>
      <w:tr w:rsidR="00EA5936" w:rsidRPr="00EA5936" w14:paraId="31FCFF0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B7D1B" w14:textId="77777777" w:rsidR="00C84410" w:rsidRPr="00EA5936" w:rsidRDefault="00C84410" w:rsidP="00EA5936">
            <w:pPr>
              <w:pStyle w:val="TAL"/>
              <w:rPr>
                <w:sz w:val="16"/>
              </w:rPr>
            </w:pPr>
            <w:r w:rsidRPr="00EA5936">
              <w:rPr>
                <w:sz w:val="16"/>
              </w:rPr>
              <w:t>C4-221240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B365F" w14:textId="77777777" w:rsidR="00C84410" w:rsidRPr="00EA5936" w:rsidRDefault="00C84410" w:rsidP="00EA5936">
            <w:pPr>
              <w:pStyle w:val="TAL"/>
              <w:rPr>
                <w:sz w:val="16"/>
              </w:rPr>
            </w:pPr>
            <w:r w:rsidRPr="00EA5936">
              <w:rPr>
                <w:sz w:val="16"/>
              </w:rPr>
              <w:t>Essential Correction on Policy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1B1E0"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1D6A2"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3F326"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3BAAA" w14:textId="77777777" w:rsidR="00C84410" w:rsidRPr="00EA5936" w:rsidRDefault="00C84410" w:rsidP="00EA5936">
            <w:pPr>
              <w:pStyle w:val="TAL"/>
              <w:rPr>
                <w:sz w:val="16"/>
              </w:rPr>
            </w:pPr>
          </w:p>
        </w:tc>
      </w:tr>
      <w:tr w:rsidR="00EA5936" w:rsidRPr="00EA5936" w14:paraId="31CB36E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F6469" w14:textId="77777777" w:rsidR="00C84410" w:rsidRPr="00EA5936" w:rsidRDefault="00C84410" w:rsidP="00EA5936">
            <w:pPr>
              <w:pStyle w:val="TAL"/>
              <w:rPr>
                <w:sz w:val="16"/>
              </w:rPr>
            </w:pPr>
            <w:r w:rsidRPr="00EA5936">
              <w:rPr>
                <w:sz w:val="16"/>
              </w:rPr>
              <w:t>C4-221241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BFFF1" w14:textId="77777777" w:rsidR="00C84410" w:rsidRPr="00EA5936" w:rsidRDefault="00C84410" w:rsidP="00EA5936">
            <w:pPr>
              <w:pStyle w:val="TAL"/>
              <w:rPr>
                <w:sz w:val="16"/>
              </w:rPr>
            </w:pPr>
            <w:r w:rsidRPr="00EA5936">
              <w:rPr>
                <w:sz w:val="16"/>
              </w:rPr>
              <w:t>Essential Correction on Policy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67454"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981B2"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178E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9388C" w14:textId="77777777" w:rsidR="00C84410" w:rsidRPr="00EA5936" w:rsidRDefault="00C84410" w:rsidP="00EA5936">
            <w:pPr>
              <w:pStyle w:val="TAL"/>
              <w:rPr>
                <w:sz w:val="16"/>
              </w:rPr>
            </w:pPr>
          </w:p>
        </w:tc>
      </w:tr>
      <w:tr w:rsidR="00EA5936" w:rsidRPr="00EA5936" w14:paraId="0739F2B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58F1C" w14:textId="77777777" w:rsidR="00C84410" w:rsidRPr="00EA5936" w:rsidRDefault="00C84410" w:rsidP="00EA5936">
            <w:pPr>
              <w:pStyle w:val="TAL"/>
              <w:rPr>
                <w:sz w:val="16"/>
              </w:rPr>
            </w:pPr>
            <w:r w:rsidRPr="00EA5936">
              <w:rPr>
                <w:sz w:val="16"/>
              </w:rPr>
              <w:t>C4-221242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00D8C" w14:textId="77777777" w:rsidR="00C84410" w:rsidRPr="00EA5936" w:rsidRDefault="00C84410" w:rsidP="00EA5936">
            <w:pPr>
              <w:pStyle w:val="TAL"/>
              <w:rPr>
                <w:sz w:val="16"/>
              </w:rPr>
            </w:pPr>
            <w:r w:rsidRPr="00EA5936">
              <w:rPr>
                <w:sz w:val="16"/>
              </w:rPr>
              <w:t>Missing Subscribed Policy Request Triggers in 3GPP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48EAD"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23C05"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555FE"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0EABB" w14:textId="77777777" w:rsidR="00C84410" w:rsidRPr="00EA5936" w:rsidRDefault="00C84410" w:rsidP="00EA5936">
            <w:pPr>
              <w:pStyle w:val="TAL"/>
              <w:rPr>
                <w:sz w:val="16"/>
              </w:rPr>
            </w:pPr>
          </w:p>
        </w:tc>
      </w:tr>
      <w:tr w:rsidR="00EA5936" w:rsidRPr="00EA5936" w14:paraId="1978DF2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0DD5F" w14:textId="77777777" w:rsidR="00C84410" w:rsidRPr="00EA5936" w:rsidRDefault="00C84410" w:rsidP="00EA5936">
            <w:pPr>
              <w:pStyle w:val="TAL"/>
              <w:rPr>
                <w:sz w:val="16"/>
              </w:rPr>
            </w:pPr>
            <w:r w:rsidRPr="00EA5936">
              <w:rPr>
                <w:sz w:val="16"/>
              </w:rPr>
              <w:t>C4-221243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97A9F" w14:textId="77777777" w:rsidR="00C84410" w:rsidRPr="00EA5936" w:rsidRDefault="00C84410" w:rsidP="00EA5936">
            <w:pPr>
              <w:pStyle w:val="TAL"/>
              <w:rPr>
                <w:sz w:val="16"/>
              </w:rPr>
            </w:pPr>
            <w:r w:rsidRPr="00EA5936">
              <w:rPr>
                <w:sz w:val="16"/>
              </w:rPr>
              <w:t>Missing Subscribed Policy Request Triggers in 3GPP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2224A"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A6CBD"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A723E"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D775D" w14:textId="77777777" w:rsidR="00C84410" w:rsidRPr="00EA5936" w:rsidRDefault="00C84410" w:rsidP="00EA5936">
            <w:pPr>
              <w:pStyle w:val="TAL"/>
              <w:rPr>
                <w:sz w:val="16"/>
              </w:rPr>
            </w:pPr>
          </w:p>
        </w:tc>
      </w:tr>
      <w:tr w:rsidR="00EA5936" w:rsidRPr="00EA5936" w14:paraId="1EAD30F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60076" w14:textId="77777777" w:rsidR="00C84410" w:rsidRPr="00EA5936" w:rsidRDefault="00C84410" w:rsidP="00EA5936">
            <w:pPr>
              <w:pStyle w:val="TAL"/>
              <w:rPr>
                <w:sz w:val="16"/>
              </w:rPr>
            </w:pPr>
            <w:r w:rsidRPr="00EA5936">
              <w:rPr>
                <w:sz w:val="16"/>
              </w:rPr>
              <w:t>C4-221244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C7D2A" w14:textId="77777777" w:rsidR="00C84410" w:rsidRPr="00EA5936" w:rsidRDefault="00C84410" w:rsidP="00EA5936">
            <w:pPr>
              <w:pStyle w:val="TAL"/>
              <w:rPr>
                <w:sz w:val="16"/>
              </w:rPr>
            </w:pPr>
            <w:r w:rsidRPr="00EA5936">
              <w:rPr>
                <w:sz w:val="16"/>
              </w:rPr>
              <w:t>SM Context Consistency Validation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AAD5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8D0D4"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00FE9"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F2EA3" w14:textId="77777777" w:rsidR="00C84410" w:rsidRPr="00EA5936" w:rsidRDefault="00C84410" w:rsidP="00EA5936">
            <w:pPr>
              <w:pStyle w:val="TAL"/>
              <w:rPr>
                <w:sz w:val="16"/>
              </w:rPr>
            </w:pPr>
            <w:r w:rsidRPr="00EA5936">
              <w:rPr>
                <w:sz w:val="16"/>
              </w:rPr>
              <w:t>C4-221582</w:t>
            </w:r>
          </w:p>
        </w:tc>
      </w:tr>
      <w:tr w:rsidR="00EA5936" w:rsidRPr="00EA5936" w14:paraId="43E90C0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CDA22" w14:textId="77777777" w:rsidR="00C84410" w:rsidRPr="00EA5936" w:rsidRDefault="00C84410" w:rsidP="00EA5936">
            <w:pPr>
              <w:pStyle w:val="TAL"/>
              <w:rPr>
                <w:sz w:val="16"/>
              </w:rPr>
            </w:pPr>
            <w:r w:rsidRPr="00EA5936">
              <w:rPr>
                <w:sz w:val="16"/>
              </w:rPr>
              <w:t>C4-221245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93919" w14:textId="77777777" w:rsidR="00C84410" w:rsidRPr="00EA5936" w:rsidRDefault="00C84410" w:rsidP="00EA5936">
            <w:pPr>
              <w:pStyle w:val="TAL"/>
              <w:rPr>
                <w:sz w:val="16"/>
              </w:rPr>
            </w:pPr>
            <w:r w:rsidRPr="00EA5936">
              <w:rPr>
                <w:sz w:val="16"/>
              </w:rPr>
              <w:t>Essential Correction on Monitoring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0398B"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C4B96"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C74E9"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DEA0F" w14:textId="77777777" w:rsidR="00C84410" w:rsidRPr="00EA5936" w:rsidRDefault="00C84410" w:rsidP="00EA5936">
            <w:pPr>
              <w:pStyle w:val="TAL"/>
              <w:rPr>
                <w:sz w:val="16"/>
              </w:rPr>
            </w:pPr>
          </w:p>
        </w:tc>
      </w:tr>
      <w:tr w:rsidR="00EA5936" w:rsidRPr="00EA5936" w14:paraId="09FD742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E51F0" w14:textId="77777777" w:rsidR="00C84410" w:rsidRPr="00EA5936" w:rsidRDefault="00C84410" w:rsidP="00EA5936">
            <w:pPr>
              <w:pStyle w:val="TAL"/>
              <w:rPr>
                <w:sz w:val="16"/>
              </w:rPr>
            </w:pPr>
            <w:r w:rsidRPr="00EA5936">
              <w:rPr>
                <w:sz w:val="16"/>
              </w:rPr>
              <w:t>C4-221246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A3A48" w14:textId="77777777" w:rsidR="00C84410" w:rsidRPr="00EA5936" w:rsidRDefault="00C84410" w:rsidP="00EA5936">
            <w:pPr>
              <w:pStyle w:val="TAL"/>
              <w:rPr>
                <w:sz w:val="16"/>
              </w:rPr>
            </w:pPr>
            <w:r w:rsidRPr="00EA5936">
              <w:rPr>
                <w:sz w:val="16"/>
              </w:rPr>
              <w:t>Essential Correction on Monitoring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AAAAF"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2BCD7"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33F9A"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BB2F7" w14:textId="77777777" w:rsidR="00C84410" w:rsidRPr="00EA5936" w:rsidRDefault="00C84410" w:rsidP="00EA5936">
            <w:pPr>
              <w:pStyle w:val="TAL"/>
              <w:rPr>
                <w:sz w:val="16"/>
              </w:rPr>
            </w:pPr>
          </w:p>
        </w:tc>
      </w:tr>
      <w:tr w:rsidR="00EA5936" w:rsidRPr="00EA5936" w14:paraId="22B675B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E3F34" w14:textId="77777777" w:rsidR="00C84410" w:rsidRPr="00EA5936" w:rsidRDefault="00C84410" w:rsidP="00EA5936">
            <w:pPr>
              <w:pStyle w:val="TAL"/>
              <w:rPr>
                <w:sz w:val="16"/>
              </w:rPr>
            </w:pPr>
            <w:r w:rsidRPr="00EA5936">
              <w:rPr>
                <w:sz w:val="16"/>
              </w:rPr>
              <w:t>C4-221247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BA6D3" w14:textId="77777777" w:rsidR="00C84410" w:rsidRPr="00EA5936" w:rsidRDefault="00C84410" w:rsidP="00EA5936">
            <w:pPr>
              <w:pStyle w:val="TAL"/>
              <w:rPr>
                <w:sz w:val="16"/>
              </w:rPr>
            </w:pPr>
            <w:r w:rsidRPr="00EA5936">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BCCEF"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D654"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7FE6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77D80" w14:textId="77777777" w:rsidR="00C84410" w:rsidRPr="00EA5936" w:rsidRDefault="00C84410" w:rsidP="00EA5936">
            <w:pPr>
              <w:pStyle w:val="TAL"/>
              <w:rPr>
                <w:sz w:val="16"/>
              </w:rPr>
            </w:pPr>
          </w:p>
        </w:tc>
      </w:tr>
      <w:tr w:rsidR="00EA5936" w:rsidRPr="00EA5936" w14:paraId="1BEE801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DA0C7" w14:textId="77777777" w:rsidR="00C84410" w:rsidRPr="00EA5936" w:rsidRDefault="00C84410" w:rsidP="00EA5936">
            <w:pPr>
              <w:pStyle w:val="TAL"/>
              <w:rPr>
                <w:sz w:val="16"/>
              </w:rPr>
            </w:pPr>
            <w:r w:rsidRPr="00EA5936">
              <w:rPr>
                <w:sz w:val="16"/>
              </w:rPr>
              <w:t>C4-221248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DC2D8" w14:textId="77777777" w:rsidR="00C84410" w:rsidRPr="00EA5936" w:rsidRDefault="00C84410" w:rsidP="00EA5936">
            <w:pPr>
              <w:pStyle w:val="TAL"/>
              <w:rPr>
                <w:sz w:val="16"/>
              </w:rPr>
            </w:pPr>
            <w:r w:rsidRPr="00EA5936">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8960F"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1A320"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BEF2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152B3" w14:textId="77777777" w:rsidR="00C84410" w:rsidRPr="00EA5936" w:rsidRDefault="00C84410" w:rsidP="00EA5936">
            <w:pPr>
              <w:pStyle w:val="TAL"/>
              <w:rPr>
                <w:sz w:val="16"/>
              </w:rPr>
            </w:pPr>
          </w:p>
        </w:tc>
      </w:tr>
      <w:tr w:rsidR="00EA5936" w:rsidRPr="00EA5936" w14:paraId="6298F49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49B6B" w14:textId="77777777" w:rsidR="00C84410" w:rsidRPr="00EA5936" w:rsidRDefault="00C84410" w:rsidP="00EA5936">
            <w:pPr>
              <w:pStyle w:val="TAL"/>
              <w:rPr>
                <w:sz w:val="16"/>
              </w:rPr>
            </w:pPr>
            <w:r w:rsidRPr="00EA5936">
              <w:rPr>
                <w:sz w:val="16"/>
              </w:rPr>
              <w:t>C4-221249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B2007" w14:textId="77777777" w:rsidR="00C84410" w:rsidRPr="00EA5936" w:rsidRDefault="00C84410" w:rsidP="00EA5936">
            <w:pPr>
              <w:pStyle w:val="TAL"/>
              <w:rPr>
                <w:sz w:val="16"/>
              </w:rPr>
            </w:pPr>
            <w:r w:rsidRPr="00EA5936">
              <w:rPr>
                <w:sz w:val="16"/>
              </w:rPr>
              <w:t>Remove h-gmlc-address from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8834F"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25494"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3744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19333" w14:textId="77777777" w:rsidR="00C84410" w:rsidRPr="00EA5936" w:rsidRDefault="00C84410" w:rsidP="00EA5936">
            <w:pPr>
              <w:pStyle w:val="TAL"/>
              <w:rPr>
                <w:sz w:val="16"/>
              </w:rPr>
            </w:pPr>
          </w:p>
        </w:tc>
      </w:tr>
      <w:tr w:rsidR="00EA5936" w:rsidRPr="00EA5936" w14:paraId="61B11F8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B9E92" w14:textId="77777777" w:rsidR="00C84410" w:rsidRPr="00EA5936" w:rsidRDefault="00C84410" w:rsidP="00EA5936">
            <w:pPr>
              <w:pStyle w:val="TAL"/>
              <w:rPr>
                <w:sz w:val="16"/>
              </w:rPr>
            </w:pPr>
            <w:r w:rsidRPr="00EA5936">
              <w:rPr>
                <w:sz w:val="16"/>
              </w:rPr>
              <w:t>C4-221250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F017D" w14:textId="77777777" w:rsidR="00C84410" w:rsidRPr="00EA5936" w:rsidRDefault="00C84410" w:rsidP="00EA5936">
            <w:pPr>
              <w:pStyle w:val="TAL"/>
              <w:rPr>
                <w:sz w:val="16"/>
              </w:rPr>
            </w:pPr>
            <w:r w:rsidRPr="00EA5936">
              <w:rPr>
                <w:sz w:val="16"/>
              </w:rPr>
              <w:t>Remove h-gmlc-address from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8BF99"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B2A59"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4630A"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82DC8" w14:textId="77777777" w:rsidR="00C84410" w:rsidRPr="00EA5936" w:rsidRDefault="00C84410" w:rsidP="00EA5936">
            <w:pPr>
              <w:pStyle w:val="TAL"/>
              <w:rPr>
                <w:sz w:val="16"/>
              </w:rPr>
            </w:pPr>
          </w:p>
        </w:tc>
      </w:tr>
      <w:tr w:rsidR="00EA5936" w:rsidRPr="00EA5936" w14:paraId="3698DC3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28D80" w14:textId="77777777" w:rsidR="00C84410" w:rsidRPr="00EA5936" w:rsidRDefault="00C84410" w:rsidP="00EA5936">
            <w:pPr>
              <w:pStyle w:val="TAL"/>
              <w:rPr>
                <w:sz w:val="16"/>
              </w:rPr>
            </w:pPr>
            <w:r w:rsidRPr="00EA5936">
              <w:rPr>
                <w:sz w:val="16"/>
              </w:rPr>
              <w:t>C4-221251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4815" w14:textId="77777777" w:rsidR="00C84410" w:rsidRPr="00EA5936" w:rsidRDefault="00C84410" w:rsidP="00EA5936">
            <w:pPr>
              <w:pStyle w:val="TAL"/>
              <w:rPr>
                <w:sz w:val="16"/>
              </w:rPr>
            </w:pPr>
            <w:r w:rsidRPr="00EA5936">
              <w:rPr>
                <w:sz w:val="16"/>
              </w:rPr>
              <w:t>Remove h-gmlc-address from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92CA3"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24F58"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AAC8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A5EF0" w14:textId="77777777" w:rsidR="00C84410" w:rsidRPr="00EA5936" w:rsidRDefault="00C84410" w:rsidP="00EA5936">
            <w:pPr>
              <w:pStyle w:val="TAL"/>
              <w:rPr>
                <w:sz w:val="16"/>
              </w:rPr>
            </w:pPr>
          </w:p>
        </w:tc>
      </w:tr>
      <w:tr w:rsidR="00EA5936" w:rsidRPr="00EA5936" w14:paraId="334BC78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48784" w14:textId="77777777" w:rsidR="00C84410" w:rsidRPr="00EA5936" w:rsidRDefault="00C84410" w:rsidP="00EA5936">
            <w:pPr>
              <w:pStyle w:val="TAL"/>
              <w:rPr>
                <w:sz w:val="16"/>
              </w:rPr>
            </w:pPr>
            <w:r w:rsidRPr="00EA5936">
              <w:rPr>
                <w:sz w:val="16"/>
              </w:rPr>
              <w:t>C4-221252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F9783" w14:textId="77777777" w:rsidR="00C84410" w:rsidRPr="00EA5936" w:rsidRDefault="00C84410" w:rsidP="00EA5936">
            <w:pPr>
              <w:pStyle w:val="TAL"/>
              <w:rPr>
                <w:sz w:val="16"/>
              </w:rPr>
            </w:pPr>
            <w:r w:rsidRPr="00EA5936">
              <w:rPr>
                <w:sz w:val="16"/>
              </w:rPr>
              <w:t>Remove h-gmlc-address from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45E26"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C9E51"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239F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720A3" w14:textId="77777777" w:rsidR="00C84410" w:rsidRPr="00EA5936" w:rsidRDefault="00C84410" w:rsidP="00EA5936">
            <w:pPr>
              <w:pStyle w:val="TAL"/>
              <w:rPr>
                <w:sz w:val="16"/>
              </w:rPr>
            </w:pPr>
          </w:p>
        </w:tc>
      </w:tr>
      <w:tr w:rsidR="00EA5936" w:rsidRPr="00EA5936" w14:paraId="52FC632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1AC33" w14:textId="77777777" w:rsidR="00C84410" w:rsidRPr="00EA5936" w:rsidRDefault="00C84410" w:rsidP="00EA5936">
            <w:pPr>
              <w:pStyle w:val="TAL"/>
              <w:rPr>
                <w:sz w:val="16"/>
              </w:rPr>
            </w:pPr>
            <w:r w:rsidRPr="00EA5936">
              <w:rPr>
                <w:sz w:val="16"/>
              </w:rPr>
              <w:t>C4-221253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828E5" w14:textId="77777777" w:rsidR="00C84410" w:rsidRPr="00EA5936" w:rsidRDefault="00C84410" w:rsidP="00EA5936">
            <w:pPr>
              <w:pStyle w:val="TAL"/>
              <w:rPr>
                <w:sz w:val="16"/>
              </w:rPr>
            </w:pPr>
            <w:r w:rsidRPr="00EA5936">
              <w:rPr>
                <w:sz w:val="16"/>
              </w:rPr>
              <w:t>Remove h-gmlc-address from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5C982"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064DB"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9FD3A"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4617B" w14:textId="77777777" w:rsidR="00C84410" w:rsidRPr="00EA5936" w:rsidRDefault="00C84410" w:rsidP="00EA5936">
            <w:pPr>
              <w:pStyle w:val="TAL"/>
              <w:rPr>
                <w:sz w:val="16"/>
              </w:rPr>
            </w:pPr>
          </w:p>
        </w:tc>
      </w:tr>
      <w:tr w:rsidR="00EA5936" w:rsidRPr="00EA5936" w14:paraId="3D0CBFE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3D2B7" w14:textId="77777777" w:rsidR="00C84410" w:rsidRPr="00EA5936" w:rsidRDefault="00C84410" w:rsidP="00EA5936">
            <w:pPr>
              <w:pStyle w:val="TAL"/>
              <w:rPr>
                <w:sz w:val="16"/>
              </w:rPr>
            </w:pPr>
            <w:r w:rsidRPr="00EA5936">
              <w:rPr>
                <w:sz w:val="16"/>
              </w:rPr>
              <w:t>C4-221254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77545" w14:textId="77777777" w:rsidR="00C84410" w:rsidRPr="00EA5936" w:rsidRDefault="00C84410" w:rsidP="00EA5936">
            <w:pPr>
              <w:pStyle w:val="TAL"/>
              <w:rPr>
                <w:sz w:val="16"/>
              </w:rPr>
            </w:pPr>
            <w:r w:rsidRPr="00EA5936">
              <w:rPr>
                <w:sz w:val="16"/>
              </w:rPr>
              <w:t>Remove h-gmlc-address from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ABA26"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414CE"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EE3E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8D553" w14:textId="77777777" w:rsidR="00C84410" w:rsidRPr="00EA5936" w:rsidRDefault="00C84410" w:rsidP="00EA5936">
            <w:pPr>
              <w:pStyle w:val="TAL"/>
              <w:rPr>
                <w:sz w:val="16"/>
              </w:rPr>
            </w:pPr>
          </w:p>
        </w:tc>
      </w:tr>
      <w:tr w:rsidR="00EA5936" w:rsidRPr="00EA5936" w14:paraId="3FD6EBA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A9FDD" w14:textId="77777777" w:rsidR="00C84410" w:rsidRPr="00EA5936" w:rsidRDefault="00C84410" w:rsidP="00EA5936">
            <w:pPr>
              <w:pStyle w:val="TAL"/>
              <w:rPr>
                <w:sz w:val="16"/>
              </w:rPr>
            </w:pPr>
            <w:r w:rsidRPr="00EA5936">
              <w:rPr>
                <w:sz w:val="16"/>
              </w:rPr>
              <w:t>C4-221255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3BBCC" w14:textId="77777777" w:rsidR="00C84410" w:rsidRPr="00EA5936" w:rsidRDefault="00C84410" w:rsidP="00EA5936">
            <w:pPr>
              <w:pStyle w:val="TAL"/>
              <w:rPr>
                <w:sz w:val="16"/>
              </w:rPr>
            </w:pPr>
            <w:r w:rsidRPr="00EA5936">
              <w:rPr>
                <w:sz w:val="16"/>
              </w:rPr>
              <w:t>Remove h-gmlc-address from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86B22"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2D203"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FB50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18638" w14:textId="77777777" w:rsidR="00C84410" w:rsidRPr="00EA5936" w:rsidRDefault="00C84410" w:rsidP="00EA5936">
            <w:pPr>
              <w:pStyle w:val="TAL"/>
              <w:rPr>
                <w:sz w:val="16"/>
              </w:rPr>
            </w:pPr>
          </w:p>
        </w:tc>
      </w:tr>
      <w:tr w:rsidR="00EA5936" w:rsidRPr="00EA5936" w14:paraId="7A8653C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B79A7" w14:textId="77777777" w:rsidR="00C84410" w:rsidRPr="00EA5936" w:rsidRDefault="00C84410" w:rsidP="00EA5936">
            <w:pPr>
              <w:pStyle w:val="TAL"/>
              <w:rPr>
                <w:sz w:val="16"/>
              </w:rPr>
            </w:pPr>
            <w:r w:rsidRPr="00EA5936">
              <w:rPr>
                <w:sz w:val="16"/>
              </w:rPr>
              <w:t>C4-221256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CB8B" w14:textId="77777777" w:rsidR="00C84410" w:rsidRPr="00EA5936" w:rsidRDefault="00C84410" w:rsidP="00EA5936">
            <w:pPr>
              <w:pStyle w:val="TAL"/>
              <w:rPr>
                <w:sz w:val="16"/>
              </w:rPr>
            </w:pPr>
            <w:r w:rsidRPr="00EA5936">
              <w:rPr>
                <w:sz w:val="16"/>
              </w:rPr>
              <w:t>Remove h-gmlc-address from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B5F19"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C267D"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D4C2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007C1" w14:textId="77777777" w:rsidR="00C84410" w:rsidRPr="00EA5936" w:rsidRDefault="00C84410" w:rsidP="00EA5936">
            <w:pPr>
              <w:pStyle w:val="TAL"/>
              <w:rPr>
                <w:sz w:val="16"/>
              </w:rPr>
            </w:pPr>
          </w:p>
        </w:tc>
      </w:tr>
      <w:tr w:rsidR="00EA5936" w:rsidRPr="00EA5936" w14:paraId="0C43C88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9AD67" w14:textId="77777777" w:rsidR="00C84410" w:rsidRPr="00EA5936" w:rsidRDefault="00C84410" w:rsidP="00EA5936">
            <w:pPr>
              <w:pStyle w:val="TAL"/>
              <w:rPr>
                <w:sz w:val="16"/>
              </w:rPr>
            </w:pPr>
            <w:r w:rsidRPr="00EA5936">
              <w:rPr>
                <w:sz w:val="16"/>
              </w:rPr>
              <w:t>C4-221257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DF84C" w14:textId="77777777" w:rsidR="00C84410" w:rsidRPr="00EA5936" w:rsidRDefault="00C84410" w:rsidP="00EA5936">
            <w:pPr>
              <w:pStyle w:val="TAL"/>
              <w:rPr>
                <w:sz w:val="16"/>
              </w:rPr>
            </w:pPr>
            <w:r w:rsidRPr="00EA5936">
              <w:rPr>
                <w:sz w:val="16"/>
              </w:rPr>
              <w:t>Remove h-gmlc-address from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B5812"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E89ED"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055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FB5F2" w14:textId="77777777" w:rsidR="00C84410" w:rsidRPr="00EA5936" w:rsidRDefault="00C84410" w:rsidP="00EA5936">
            <w:pPr>
              <w:pStyle w:val="TAL"/>
              <w:rPr>
                <w:sz w:val="16"/>
              </w:rPr>
            </w:pPr>
          </w:p>
        </w:tc>
      </w:tr>
      <w:tr w:rsidR="00EA5936" w:rsidRPr="00EA5936" w14:paraId="5E1C380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FAA32" w14:textId="77777777" w:rsidR="00C84410" w:rsidRPr="00EA5936" w:rsidRDefault="00C84410" w:rsidP="00EA5936">
            <w:pPr>
              <w:pStyle w:val="TAL"/>
              <w:rPr>
                <w:sz w:val="16"/>
              </w:rPr>
            </w:pPr>
            <w:r w:rsidRPr="00EA5936">
              <w:rPr>
                <w:sz w:val="16"/>
              </w:rPr>
              <w:t>C4-221258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115E2" w14:textId="77777777" w:rsidR="00C84410" w:rsidRPr="00EA5936" w:rsidRDefault="00C84410" w:rsidP="00EA5936">
            <w:pPr>
              <w:pStyle w:val="TAL"/>
              <w:rPr>
                <w:sz w:val="16"/>
              </w:rPr>
            </w:pPr>
            <w:r w:rsidRPr="00EA5936">
              <w:rPr>
                <w:sz w:val="16"/>
              </w:rPr>
              <w:t>Remove h-gmlc-address from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15125"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2F4AD"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14A9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86AF6" w14:textId="77777777" w:rsidR="00C84410" w:rsidRPr="00EA5936" w:rsidRDefault="00C84410" w:rsidP="00EA5936">
            <w:pPr>
              <w:pStyle w:val="TAL"/>
              <w:rPr>
                <w:sz w:val="16"/>
              </w:rPr>
            </w:pPr>
            <w:r w:rsidRPr="00EA5936">
              <w:rPr>
                <w:sz w:val="16"/>
              </w:rPr>
              <w:t>C4-221512</w:t>
            </w:r>
          </w:p>
        </w:tc>
      </w:tr>
      <w:tr w:rsidR="00EA5936" w:rsidRPr="00EA5936" w14:paraId="350E428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D79FE" w14:textId="77777777" w:rsidR="00C84410" w:rsidRPr="00EA5936" w:rsidRDefault="00C84410" w:rsidP="00EA5936">
            <w:pPr>
              <w:pStyle w:val="TAL"/>
              <w:rPr>
                <w:sz w:val="16"/>
              </w:rPr>
            </w:pPr>
            <w:r w:rsidRPr="00EA5936">
              <w:rPr>
                <w:sz w:val="16"/>
              </w:rPr>
              <w:t>C4-221259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DFA3C" w14:textId="77777777" w:rsidR="00C84410" w:rsidRPr="00EA5936" w:rsidRDefault="00C84410" w:rsidP="00EA5936">
            <w:pPr>
              <w:pStyle w:val="TAL"/>
              <w:rPr>
                <w:sz w:val="16"/>
              </w:rPr>
            </w:pPr>
            <w:r w:rsidRPr="00EA5936">
              <w:rPr>
                <w:sz w:val="16"/>
              </w:rPr>
              <w:t>Remove h-gmlc-address from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5BE78"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8BFF0"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8127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8FC28" w14:textId="77777777" w:rsidR="00C84410" w:rsidRPr="00EA5936" w:rsidRDefault="00C84410" w:rsidP="00EA5936">
            <w:pPr>
              <w:pStyle w:val="TAL"/>
              <w:rPr>
                <w:sz w:val="16"/>
              </w:rPr>
            </w:pPr>
            <w:r w:rsidRPr="00EA5936">
              <w:rPr>
                <w:sz w:val="16"/>
              </w:rPr>
              <w:t>C4-221513</w:t>
            </w:r>
          </w:p>
        </w:tc>
      </w:tr>
      <w:tr w:rsidR="00EA5936" w:rsidRPr="00EA5936" w14:paraId="0A8B407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A1CA3" w14:textId="77777777" w:rsidR="00C84410" w:rsidRPr="00EA5936" w:rsidRDefault="00C84410" w:rsidP="00EA5936">
            <w:pPr>
              <w:pStyle w:val="TAL"/>
              <w:rPr>
                <w:sz w:val="16"/>
              </w:rPr>
            </w:pPr>
            <w:r w:rsidRPr="00EA5936">
              <w:rPr>
                <w:sz w:val="16"/>
              </w:rPr>
              <w:t>C4-221260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987E3" w14:textId="77777777" w:rsidR="00C84410" w:rsidRPr="00EA5936" w:rsidRDefault="00C84410" w:rsidP="00EA5936">
            <w:pPr>
              <w:pStyle w:val="TAL"/>
              <w:rPr>
                <w:sz w:val="16"/>
              </w:rPr>
            </w:pPr>
            <w:r w:rsidRPr="00EA5936">
              <w:rPr>
                <w:sz w:val="16"/>
              </w:rPr>
              <w:t>LocationMethod in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ECDE0"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D1658"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EED21"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C0FEA" w14:textId="77777777" w:rsidR="00C84410" w:rsidRPr="00EA5936" w:rsidRDefault="00C84410" w:rsidP="00EA5936">
            <w:pPr>
              <w:pStyle w:val="TAL"/>
              <w:rPr>
                <w:sz w:val="16"/>
              </w:rPr>
            </w:pPr>
          </w:p>
        </w:tc>
      </w:tr>
      <w:tr w:rsidR="00EA5936" w:rsidRPr="00EA5936" w14:paraId="76D40D6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55234" w14:textId="77777777" w:rsidR="00C84410" w:rsidRPr="00EA5936" w:rsidRDefault="00C84410" w:rsidP="00EA5936">
            <w:pPr>
              <w:pStyle w:val="TAL"/>
              <w:rPr>
                <w:sz w:val="16"/>
              </w:rPr>
            </w:pPr>
            <w:r w:rsidRPr="00EA5936">
              <w:rPr>
                <w:sz w:val="16"/>
              </w:rPr>
              <w:t>C4-221261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F4C1C" w14:textId="77777777" w:rsidR="00C84410" w:rsidRPr="00EA5936" w:rsidRDefault="00C84410" w:rsidP="00EA5936">
            <w:pPr>
              <w:pStyle w:val="TAL"/>
              <w:rPr>
                <w:sz w:val="16"/>
              </w:rPr>
            </w:pPr>
            <w:r w:rsidRPr="00EA5936">
              <w:rPr>
                <w:sz w:val="16"/>
              </w:rPr>
              <w:t>LocationMethod in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7C95A"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47337"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4BF9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45E4" w14:textId="77777777" w:rsidR="00C84410" w:rsidRPr="00EA5936" w:rsidRDefault="00C84410" w:rsidP="00EA5936">
            <w:pPr>
              <w:pStyle w:val="TAL"/>
              <w:rPr>
                <w:sz w:val="16"/>
              </w:rPr>
            </w:pPr>
            <w:r w:rsidRPr="00EA5936">
              <w:rPr>
                <w:sz w:val="16"/>
              </w:rPr>
              <w:t>C4-221514</w:t>
            </w:r>
          </w:p>
        </w:tc>
      </w:tr>
      <w:tr w:rsidR="00EA5936" w:rsidRPr="00EA5936" w14:paraId="03C96BE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3E105" w14:textId="77777777" w:rsidR="00C84410" w:rsidRPr="00EA5936" w:rsidRDefault="00C84410" w:rsidP="00EA5936">
            <w:pPr>
              <w:pStyle w:val="TAL"/>
              <w:rPr>
                <w:sz w:val="16"/>
              </w:rPr>
            </w:pPr>
            <w:r w:rsidRPr="00EA5936">
              <w:rPr>
                <w:sz w:val="16"/>
              </w:rPr>
              <w:t>C4-221262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C4F29" w14:textId="77777777" w:rsidR="00C84410" w:rsidRPr="00EA5936" w:rsidRDefault="00C84410" w:rsidP="00EA5936">
            <w:pPr>
              <w:pStyle w:val="TAL"/>
              <w:rPr>
                <w:sz w:val="16"/>
              </w:rPr>
            </w:pPr>
            <w:r w:rsidRPr="00EA5936">
              <w:rPr>
                <w:sz w:val="16"/>
              </w:rPr>
              <w:t>LocationMethod in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5C9A3"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541B7"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6D89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084F5" w14:textId="77777777" w:rsidR="00C84410" w:rsidRPr="00EA5936" w:rsidRDefault="00C84410" w:rsidP="00EA5936">
            <w:pPr>
              <w:pStyle w:val="TAL"/>
              <w:rPr>
                <w:sz w:val="16"/>
              </w:rPr>
            </w:pPr>
            <w:r w:rsidRPr="00EA5936">
              <w:rPr>
                <w:sz w:val="16"/>
              </w:rPr>
              <w:t>C4-221515</w:t>
            </w:r>
          </w:p>
        </w:tc>
      </w:tr>
      <w:tr w:rsidR="00EA5936" w:rsidRPr="00EA5936" w14:paraId="3D64DBA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CEF34" w14:textId="77777777" w:rsidR="00C84410" w:rsidRPr="00EA5936" w:rsidRDefault="00C84410" w:rsidP="00EA5936">
            <w:pPr>
              <w:pStyle w:val="TAL"/>
              <w:rPr>
                <w:sz w:val="16"/>
              </w:rPr>
            </w:pPr>
            <w:r w:rsidRPr="00EA5936">
              <w:rPr>
                <w:sz w:val="16"/>
              </w:rPr>
              <w:t>C4-221263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194E0" w14:textId="77777777" w:rsidR="00C84410" w:rsidRPr="00EA5936" w:rsidRDefault="00C84410" w:rsidP="00EA5936">
            <w:pPr>
              <w:pStyle w:val="TAL"/>
              <w:rPr>
                <w:sz w:val="16"/>
              </w:rPr>
            </w:pPr>
            <w:r w:rsidRPr="00EA5936">
              <w:rPr>
                <w:sz w:val="16"/>
              </w:rPr>
              <w:t>Add scheduled location time in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9404D"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4853D"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8690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0F7F2" w14:textId="77777777" w:rsidR="00C84410" w:rsidRPr="00EA5936" w:rsidRDefault="00C84410" w:rsidP="00EA5936">
            <w:pPr>
              <w:pStyle w:val="TAL"/>
              <w:rPr>
                <w:sz w:val="16"/>
              </w:rPr>
            </w:pPr>
          </w:p>
        </w:tc>
      </w:tr>
      <w:tr w:rsidR="00EA5936" w:rsidRPr="00EA5936" w14:paraId="3AFCDC3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C50BD" w14:textId="77777777" w:rsidR="00C84410" w:rsidRPr="00EA5936" w:rsidRDefault="00C84410" w:rsidP="00EA5936">
            <w:pPr>
              <w:pStyle w:val="TAL"/>
              <w:rPr>
                <w:sz w:val="16"/>
              </w:rPr>
            </w:pPr>
            <w:r w:rsidRPr="00EA5936">
              <w:rPr>
                <w:sz w:val="16"/>
              </w:rPr>
              <w:t>C4-221264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25B25" w14:textId="77777777" w:rsidR="00C84410" w:rsidRPr="00EA5936" w:rsidRDefault="00C84410" w:rsidP="00EA5936">
            <w:pPr>
              <w:pStyle w:val="TAL"/>
              <w:rPr>
                <w:sz w:val="16"/>
              </w:rPr>
            </w:pPr>
            <w:r w:rsidRPr="00EA5936">
              <w:rPr>
                <w:sz w:val="16"/>
              </w:rPr>
              <w:t>Add UE triggered policy provisioning pocedure in N1MessageNotify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F7748"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FBAA7"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88D09"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7491E" w14:textId="77777777" w:rsidR="00C84410" w:rsidRPr="00EA5936" w:rsidRDefault="00C84410" w:rsidP="00EA5936">
            <w:pPr>
              <w:pStyle w:val="TAL"/>
              <w:rPr>
                <w:sz w:val="16"/>
              </w:rPr>
            </w:pPr>
            <w:r w:rsidRPr="00EA5936">
              <w:rPr>
                <w:sz w:val="16"/>
              </w:rPr>
              <w:t>C4-221516</w:t>
            </w:r>
          </w:p>
        </w:tc>
      </w:tr>
      <w:tr w:rsidR="00EA5936" w:rsidRPr="00EA5936" w14:paraId="7F622E7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9EFEC" w14:textId="77777777" w:rsidR="00C84410" w:rsidRPr="00EA5936" w:rsidRDefault="00C84410" w:rsidP="00EA5936">
            <w:pPr>
              <w:pStyle w:val="TAL"/>
              <w:rPr>
                <w:sz w:val="16"/>
              </w:rPr>
            </w:pPr>
            <w:r w:rsidRPr="00EA5936">
              <w:rPr>
                <w:sz w:val="16"/>
              </w:rPr>
              <w:t>C4-221265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5E974" w14:textId="77777777" w:rsidR="00C84410" w:rsidRPr="00EA5936" w:rsidRDefault="00C84410" w:rsidP="00EA5936">
            <w:pPr>
              <w:pStyle w:val="TAL"/>
              <w:rPr>
                <w:sz w:val="16"/>
              </w:rPr>
            </w:pPr>
            <w:r w:rsidRPr="00EA5936">
              <w:rPr>
                <w:sz w:val="16"/>
              </w:rPr>
              <w:t>Add UE triggered policy provisioning pocedure in N1MessageNotify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9F43C"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B8D9E"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4CED9"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03C9E" w14:textId="77777777" w:rsidR="00C84410" w:rsidRPr="00EA5936" w:rsidRDefault="00C84410" w:rsidP="00EA5936">
            <w:pPr>
              <w:pStyle w:val="TAL"/>
              <w:rPr>
                <w:sz w:val="16"/>
              </w:rPr>
            </w:pPr>
            <w:r w:rsidRPr="00EA5936">
              <w:rPr>
                <w:sz w:val="16"/>
              </w:rPr>
              <w:t>C4-221517</w:t>
            </w:r>
          </w:p>
        </w:tc>
      </w:tr>
      <w:tr w:rsidR="00EA5936" w:rsidRPr="00EA5936" w14:paraId="6027457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CBC54" w14:textId="77777777" w:rsidR="00C84410" w:rsidRPr="00EA5936" w:rsidRDefault="00C84410" w:rsidP="00EA5936">
            <w:pPr>
              <w:pStyle w:val="TAL"/>
              <w:rPr>
                <w:sz w:val="16"/>
              </w:rPr>
            </w:pPr>
            <w:r w:rsidRPr="00EA5936">
              <w:rPr>
                <w:sz w:val="16"/>
              </w:rPr>
              <w:t>C4-221266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1D887" w14:textId="77777777" w:rsidR="00C84410" w:rsidRPr="00EA5936" w:rsidRDefault="00C84410" w:rsidP="00EA5936">
            <w:pPr>
              <w:pStyle w:val="TAL"/>
              <w:rPr>
                <w:sz w:val="16"/>
              </w:rPr>
            </w:pPr>
            <w:r w:rsidRPr="00EA5936">
              <w:rPr>
                <w:sz w:val="16"/>
              </w:rPr>
              <w:t>DateTime re-coding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C902E"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40616"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A3783"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054EF" w14:textId="77777777" w:rsidR="00C84410" w:rsidRPr="00EA5936" w:rsidRDefault="00C84410" w:rsidP="00EA5936">
            <w:pPr>
              <w:pStyle w:val="TAL"/>
              <w:rPr>
                <w:sz w:val="16"/>
              </w:rPr>
            </w:pPr>
          </w:p>
        </w:tc>
      </w:tr>
      <w:tr w:rsidR="00EA5936" w:rsidRPr="00EA5936" w14:paraId="062ACFF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FDA1D" w14:textId="77777777" w:rsidR="00C84410" w:rsidRPr="00EA5936" w:rsidRDefault="00C84410" w:rsidP="00EA5936">
            <w:pPr>
              <w:pStyle w:val="TAL"/>
              <w:rPr>
                <w:sz w:val="16"/>
              </w:rPr>
            </w:pPr>
            <w:r w:rsidRPr="00EA5936">
              <w:rPr>
                <w:sz w:val="16"/>
              </w:rPr>
              <w:t>C4-221267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F711C" w14:textId="77777777" w:rsidR="00C84410" w:rsidRPr="00EA5936" w:rsidRDefault="00C84410" w:rsidP="00EA5936">
            <w:pPr>
              <w:pStyle w:val="TAL"/>
              <w:rPr>
                <w:sz w:val="16"/>
              </w:rPr>
            </w:pPr>
            <w:r w:rsidRPr="00EA5936">
              <w:rPr>
                <w:sz w:val="16"/>
              </w:rPr>
              <w:t>Clarification on MBS Session ID for Location Dependent 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33290" w14:textId="77777777" w:rsidR="00C84410" w:rsidRPr="00EA5936" w:rsidRDefault="00C84410" w:rsidP="00EA5936">
            <w:pPr>
              <w:pStyle w:val="TAL"/>
              <w:rPr>
                <w:sz w:val="16"/>
              </w:rPr>
            </w:pPr>
            <w:r w:rsidRPr="00EA593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78DA9"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273F3"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6E5CD" w14:textId="77777777" w:rsidR="00C84410" w:rsidRPr="00EA5936" w:rsidRDefault="00C84410" w:rsidP="00EA5936">
            <w:pPr>
              <w:pStyle w:val="TAL"/>
              <w:rPr>
                <w:sz w:val="16"/>
              </w:rPr>
            </w:pPr>
            <w:r w:rsidRPr="00EA5936">
              <w:rPr>
                <w:sz w:val="16"/>
              </w:rPr>
              <w:t>C4-221420</w:t>
            </w:r>
          </w:p>
        </w:tc>
      </w:tr>
      <w:tr w:rsidR="00EA5936" w:rsidRPr="00EA5936" w14:paraId="2CF37A6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986E2" w14:textId="77777777" w:rsidR="00C84410" w:rsidRPr="00EA5936" w:rsidRDefault="00C84410" w:rsidP="00EA5936">
            <w:pPr>
              <w:pStyle w:val="TAL"/>
              <w:rPr>
                <w:sz w:val="16"/>
              </w:rPr>
            </w:pPr>
            <w:r w:rsidRPr="00EA5936">
              <w:rPr>
                <w:sz w:val="16"/>
              </w:rPr>
              <w:t>C4-221268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5681" w14:textId="77777777" w:rsidR="00C84410" w:rsidRPr="00EA5936" w:rsidRDefault="00C84410" w:rsidP="00EA5936">
            <w:pPr>
              <w:pStyle w:val="TAL"/>
              <w:rPr>
                <w:sz w:val="16"/>
              </w:rPr>
            </w:pPr>
            <w:r w:rsidRPr="00EA5936">
              <w:rPr>
                <w:sz w:val="16"/>
              </w:rPr>
              <w:t>NF Service Configuration for Inter-PLMN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B7ADE"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54E9F"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5F789"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63170" w14:textId="77777777" w:rsidR="00C84410" w:rsidRPr="00EA5936" w:rsidRDefault="00C84410" w:rsidP="00EA5936">
            <w:pPr>
              <w:pStyle w:val="TAL"/>
              <w:rPr>
                <w:sz w:val="16"/>
              </w:rPr>
            </w:pPr>
          </w:p>
        </w:tc>
      </w:tr>
      <w:tr w:rsidR="00EA5936" w:rsidRPr="00EA5936" w14:paraId="0FB3EE5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2CF7" w14:textId="77777777" w:rsidR="00C84410" w:rsidRPr="00EA5936" w:rsidRDefault="00C84410" w:rsidP="00EA5936">
            <w:pPr>
              <w:pStyle w:val="TAL"/>
              <w:rPr>
                <w:sz w:val="16"/>
              </w:rPr>
            </w:pPr>
            <w:r w:rsidRPr="00EA5936">
              <w:rPr>
                <w:sz w:val="16"/>
              </w:rPr>
              <w:t>C4-221269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8C305" w14:textId="77777777" w:rsidR="00C84410" w:rsidRPr="00EA5936" w:rsidRDefault="00C84410" w:rsidP="00EA5936">
            <w:pPr>
              <w:pStyle w:val="TAL"/>
              <w:rPr>
                <w:sz w:val="16"/>
              </w:rPr>
            </w:pPr>
            <w:r w:rsidRPr="00EA5936">
              <w:rPr>
                <w:sz w:val="16"/>
              </w:rPr>
              <w:t>Correction on Pseudo-header Setting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E4EA4"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BA96A"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F3E6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A72D4" w14:textId="77777777" w:rsidR="00C84410" w:rsidRPr="00EA5936" w:rsidRDefault="00C84410" w:rsidP="00EA5936">
            <w:pPr>
              <w:pStyle w:val="TAL"/>
              <w:rPr>
                <w:sz w:val="16"/>
              </w:rPr>
            </w:pPr>
          </w:p>
        </w:tc>
      </w:tr>
      <w:tr w:rsidR="00EA5936" w:rsidRPr="00EA5936" w14:paraId="6DDBFDF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AF904" w14:textId="77777777" w:rsidR="00C84410" w:rsidRPr="00EA5936" w:rsidRDefault="00C84410" w:rsidP="00EA5936">
            <w:pPr>
              <w:pStyle w:val="TAL"/>
              <w:rPr>
                <w:sz w:val="16"/>
              </w:rPr>
            </w:pPr>
            <w:r w:rsidRPr="00EA5936">
              <w:rPr>
                <w:sz w:val="16"/>
              </w:rPr>
              <w:t>C4-221270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FC286" w14:textId="77777777" w:rsidR="00C84410" w:rsidRPr="00EA5936" w:rsidRDefault="00C84410" w:rsidP="00EA5936">
            <w:pPr>
              <w:pStyle w:val="TAL"/>
              <w:rPr>
                <w:sz w:val="16"/>
              </w:rPr>
            </w:pPr>
            <w:r w:rsidRPr="00EA5936">
              <w:rPr>
                <w:sz w:val="16"/>
              </w:rPr>
              <w:t>Correction on Pseudo-header Setting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69819"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5D604"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0369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BF2BC" w14:textId="77777777" w:rsidR="00C84410" w:rsidRPr="00EA5936" w:rsidRDefault="00C84410" w:rsidP="00EA5936">
            <w:pPr>
              <w:pStyle w:val="TAL"/>
              <w:rPr>
                <w:sz w:val="16"/>
              </w:rPr>
            </w:pPr>
          </w:p>
        </w:tc>
      </w:tr>
      <w:tr w:rsidR="00EA5936" w:rsidRPr="00EA5936" w14:paraId="2DC0E36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C0877" w14:textId="77777777" w:rsidR="00C84410" w:rsidRPr="00EA5936" w:rsidRDefault="00C84410" w:rsidP="00EA5936">
            <w:pPr>
              <w:pStyle w:val="TAL"/>
              <w:rPr>
                <w:sz w:val="16"/>
              </w:rPr>
            </w:pPr>
            <w:r w:rsidRPr="00EA5936">
              <w:rPr>
                <w:sz w:val="16"/>
              </w:rPr>
              <w:t>C4-221271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D7535" w14:textId="77777777" w:rsidR="00C84410" w:rsidRPr="00EA5936" w:rsidRDefault="00C84410" w:rsidP="00EA5936">
            <w:pPr>
              <w:pStyle w:val="TAL"/>
              <w:rPr>
                <w:sz w:val="16"/>
              </w:rPr>
            </w:pPr>
            <w:r w:rsidRPr="00EA5936">
              <w:rPr>
                <w:sz w:val="16"/>
              </w:rPr>
              <w:t>307/308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619AB"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37D6D"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FBA4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B17E8" w14:textId="77777777" w:rsidR="00C84410" w:rsidRPr="00EA5936" w:rsidRDefault="00C84410" w:rsidP="00EA5936">
            <w:pPr>
              <w:pStyle w:val="TAL"/>
              <w:rPr>
                <w:sz w:val="16"/>
              </w:rPr>
            </w:pPr>
          </w:p>
        </w:tc>
      </w:tr>
      <w:tr w:rsidR="00EA5936" w:rsidRPr="00EA5936" w14:paraId="26634A4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05170" w14:textId="77777777" w:rsidR="00C84410" w:rsidRPr="00EA5936" w:rsidRDefault="00C84410" w:rsidP="00EA5936">
            <w:pPr>
              <w:pStyle w:val="TAL"/>
              <w:rPr>
                <w:sz w:val="16"/>
              </w:rPr>
            </w:pPr>
            <w:r w:rsidRPr="00EA5936">
              <w:rPr>
                <w:sz w:val="16"/>
              </w:rPr>
              <w:t>C4-221272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114EC" w14:textId="77777777" w:rsidR="00C84410" w:rsidRPr="00EA5936" w:rsidRDefault="00C84410" w:rsidP="00EA5936">
            <w:pPr>
              <w:pStyle w:val="TAL"/>
              <w:rPr>
                <w:sz w:val="16"/>
              </w:rPr>
            </w:pPr>
            <w:r w:rsidRPr="00EA5936">
              <w:rPr>
                <w:sz w:val="16"/>
              </w:rPr>
              <w:t>307/308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C7668"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73100"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F8FD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DDF7C" w14:textId="77777777" w:rsidR="00C84410" w:rsidRPr="00EA5936" w:rsidRDefault="00C84410" w:rsidP="00EA5936">
            <w:pPr>
              <w:pStyle w:val="TAL"/>
              <w:rPr>
                <w:sz w:val="16"/>
              </w:rPr>
            </w:pPr>
          </w:p>
        </w:tc>
      </w:tr>
      <w:tr w:rsidR="00EA5936" w:rsidRPr="00EA5936" w14:paraId="52EBF7C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4478D" w14:textId="77777777" w:rsidR="00C84410" w:rsidRPr="00EA5936" w:rsidRDefault="00C84410" w:rsidP="00EA5936">
            <w:pPr>
              <w:pStyle w:val="TAL"/>
              <w:rPr>
                <w:sz w:val="16"/>
              </w:rPr>
            </w:pPr>
            <w:r w:rsidRPr="00EA5936">
              <w:rPr>
                <w:sz w:val="16"/>
              </w:rPr>
              <w:t>C4-221273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9BEF1" w14:textId="77777777" w:rsidR="00C84410" w:rsidRPr="00EA5936" w:rsidRDefault="00C84410" w:rsidP="00EA5936">
            <w:pPr>
              <w:pStyle w:val="TAL"/>
              <w:rPr>
                <w:sz w:val="16"/>
              </w:rPr>
            </w:pPr>
            <w:r w:rsidRPr="00EA5936">
              <w:rPr>
                <w:sz w:val="16"/>
              </w:rPr>
              <w:t>EAP ID Response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F11C4"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993E6"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BB698"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8CF77" w14:textId="77777777" w:rsidR="00C84410" w:rsidRPr="00EA5936" w:rsidRDefault="00C84410" w:rsidP="00EA5936">
            <w:pPr>
              <w:pStyle w:val="TAL"/>
              <w:rPr>
                <w:sz w:val="16"/>
              </w:rPr>
            </w:pPr>
          </w:p>
        </w:tc>
      </w:tr>
      <w:tr w:rsidR="00EA5936" w:rsidRPr="00EA5936" w14:paraId="64CF2A9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E38B5" w14:textId="77777777" w:rsidR="00C84410" w:rsidRPr="00EA5936" w:rsidRDefault="00C84410" w:rsidP="00EA5936">
            <w:pPr>
              <w:pStyle w:val="TAL"/>
              <w:rPr>
                <w:sz w:val="16"/>
              </w:rPr>
            </w:pPr>
            <w:r w:rsidRPr="00EA5936">
              <w:rPr>
                <w:sz w:val="16"/>
              </w:rPr>
              <w:t>C4-221274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24B4D" w14:textId="77777777" w:rsidR="00C84410" w:rsidRPr="00EA5936" w:rsidRDefault="00C84410" w:rsidP="00EA5936">
            <w:pPr>
              <w:pStyle w:val="TAL"/>
              <w:rPr>
                <w:sz w:val="16"/>
              </w:rPr>
            </w:pPr>
            <w:r w:rsidRPr="00EA5936">
              <w:rPr>
                <w:sz w:val="16"/>
              </w:rPr>
              <w:t>EAP ID Response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F90C1"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11667"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5428A"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668CC" w14:textId="77777777" w:rsidR="00C84410" w:rsidRPr="00EA5936" w:rsidRDefault="00C84410" w:rsidP="00EA5936">
            <w:pPr>
              <w:pStyle w:val="TAL"/>
              <w:rPr>
                <w:sz w:val="16"/>
              </w:rPr>
            </w:pPr>
          </w:p>
        </w:tc>
      </w:tr>
      <w:tr w:rsidR="00EA5936" w:rsidRPr="00EA5936" w14:paraId="4DCFFDF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1731D" w14:textId="77777777" w:rsidR="00C84410" w:rsidRPr="00EA5936" w:rsidRDefault="00C84410" w:rsidP="00EA5936">
            <w:pPr>
              <w:pStyle w:val="TAL"/>
              <w:rPr>
                <w:sz w:val="16"/>
              </w:rPr>
            </w:pPr>
            <w:r w:rsidRPr="00EA5936">
              <w:rPr>
                <w:sz w:val="16"/>
              </w:rPr>
              <w:t>C4-221275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A0956" w14:textId="77777777" w:rsidR="00C84410" w:rsidRPr="00EA5936" w:rsidRDefault="00C84410" w:rsidP="00EA5936">
            <w:pPr>
              <w:pStyle w:val="TAL"/>
              <w:rPr>
                <w:sz w:val="16"/>
              </w:rPr>
            </w:pPr>
            <w:r w:rsidRPr="00EA5936">
              <w:rPr>
                <w:sz w:val="16"/>
              </w:rPr>
              <w:t>SM Context retrieval in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4EE00"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B53F6"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0D5A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1B7AB" w14:textId="77777777" w:rsidR="00C84410" w:rsidRPr="00EA5936" w:rsidRDefault="00C84410" w:rsidP="00EA5936">
            <w:pPr>
              <w:pStyle w:val="TAL"/>
              <w:rPr>
                <w:sz w:val="16"/>
              </w:rPr>
            </w:pPr>
          </w:p>
        </w:tc>
      </w:tr>
      <w:tr w:rsidR="00EA5936" w:rsidRPr="00EA5936" w14:paraId="78F03E5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E4385" w14:textId="77777777" w:rsidR="00C84410" w:rsidRPr="00EA5936" w:rsidRDefault="00C84410" w:rsidP="00EA5936">
            <w:pPr>
              <w:pStyle w:val="TAL"/>
              <w:rPr>
                <w:sz w:val="16"/>
              </w:rPr>
            </w:pPr>
            <w:r w:rsidRPr="00EA5936">
              <w:rPr>
                <w:sz w:val="16"/>
              </w:rPr>
              <w:t>C4-221276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122E7" w14:textId="77777777" w:rsidR="00C84410" w:rsidRPr="00EA5936" w:rsidRDefault="00C84410" w:rsidP="00EA5936">
            <w:pPr>
              <w:pStyle w:val="TAL"/>
              <w:rPr>
                <w:sz w:val="16"/>
              </w:rPr>
            </w:pPr>
            <w:r w:rsidRPr="00EA5936">
              <w:rPr>
                <w:sz w:val="16"/>
              </w:rPr>
              <w:t>SMF URI change in target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4CCBC"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F39D1" w14:textId="77777777" w:rsidR="00C84410" w:rsidRPr="00EA5936" w:rsidRDefault="00C84410" w:rsidP="00EA5936">
            <w:pPr>
              <w:pStyle w:val="TAL"/>
              <w:rPr>
                <w:sz w:val="16"/>
              </w:rPr>
            </w:pPr>
            <w:r w:rsidRPr="00EA593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9C186"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1E6CE" w14:textId="77777777" w:rsidR="00C84410" w:rsidRPr="00EA5936" w:rsidRDefault="00C84410" w:rsidP="00EA5936">
            <w:pPr>
              <w:pStyle w:val="TAL"/>
              <w:rPr>
                <w:sz w:val="16"/>
              </w:rPr>
            </w:pPr>
          </w:p>
        </w:tc>
      </w:tr>
      <w:tr w:rsidR="00EA5936" w:rsidRPr="00EA5936" w14:paraId="3A2E053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51AE0" w14:textId="77777777" w:rsidR="00C84410" w:rsidRPr="00EA5936" w:rsidRDefault="00C84410" w:rsidP="00EA5936">
            <w:pPr>
              <w:pStyle w:val="TAL"/>
              <w:rPr>
                <w:sz w:val="16"/>
              </w:rPr>
            </w:pPr>
            <w:r w:rsidRPr="00EA5936">
              <w:rPr>
                <w:sz w:val="16"/>
              </w:rPr>
              <w:t>C4-221277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4D9EA" w14:textId="77777777" w:rsidR="00C84410" w:rsidRPr="00EA5936" w:rsidRDefault="00C84410" w:rsidP="00EA5936">
            <w:pPr>
              <w:pStyle w:val="TAL"/>
              <w:rPr>
                <w:sz w:val="16"/>
              </w:rPr>
            </w:pPr>
            <w:r w:rsidRPr="00EA5936">
              <w:rPr>
                <w:sz w:val="16"/>
              </w:rPr>
              <w:t>SMF URI change in target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8DE57"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6A504" w14:textId="77777777" w:rsidR="00C84410" w:rsidRPr="00EA5936" w:rsidRDefault="00C84410" w:rsidP="00EA5936">
            <w:pPr>
              <w:pStyle w:val="TAL"/>
              <w:rPr>
                <w:sz w:val="16"/>
              </w:rPr>
            </w:pPr>
            <w:r w:rsidRPr="00EA593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57C7E"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5D94C" w14:textId="77777777" w:rsidR="00C84410" w:rsidRPr="00EA5936" w:rsidRDefault="00C84410" w:rsidP="00EA5936">
            <w:pPr>
              <w:pStyle w:val="TAL"/>
              <w:rPr>
                <w:sz w:val="16"/>
              </w:rPr>
            </w:pPr>
          </w:p>
        </w:tc>
      </w:tr>
      <w:tr w:rsidR="00EA5936" w:rsidRPr="00EA5936" w14:paraId="16129E7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9CE58" w14:textId="77777777" w:rsidR="00C84410" w:rsidRPr="00EA5936" w:rsidRDefault="00C84410" w:rsidP="00EA5936">
            <w:pPr>
              <w:pStyle w:val="TAL"/>
              <w:rPr>
                <w:sz w:val="16"/>
              </w:rPr>
            </w:pPr>
            <w:r w:rsidRPr="00EA5936">
              <w:rPr>
                <w:sz w:val="16"/>
              </w:rPr>
              <w:t>C4-221278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DB985" w14:textId="77777777" w:rsidR="00C84410" w:rsidRPr="00EA5936" w:rsidRDefault="00C84410" w:rsidP="00EA5936">
            <w:pPr>
              <w:pStyle w:val="TAL"/>
              <w:rPr>
                <w:sz w:val="16"/>
              </w:rPr>
            </w:pPr>
            <w:r w:rsidRPr="00EA5936">
              <w:rPr>
                <w:sz w:val="16"/>
              </w:rPr>
              <w:t>PLMN Id of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2FBF5"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8BB45" w14:textId="77777777" w:rsidR="00C84410" w:rsidRPr="00EA5936" w:rsidRDefault="00C84410" w:rsidP="00EA5936">
            <w:pPr>
              <w:pStyle w:val="TAL"/>
              <w:rPr>
                <w:sz w:val="16"/>
              </w:rPr>
            </w:pPr>
            <w:r w:rsidRPr="00EA593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53B08"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66A23" w14:textId="77777777" w:rsidR="00C84410" w:rsidRPr="00EA5936" w:rsidRDefault="00C84410" w:rsidP="00EA5936">
            <w:pPr>
              <w:pStyle w:val="TAL"/>
              <w:rPr>
                <w:sz w:val="16"/>
              </w:rPr>
            </w:pPr>
          </w:p>
        </w:tc>
      </w:tr>
      <w:tr w:rsidR="00EA5936" w:rsidRPr="00EA5936" w14:paraId="2B57CD0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58488" w14:textId="77777777" w:rsidR="00C84410" w:rsidRPr="00EA5936" w:rsidRDefault="00C84410" w:rsidP="00EA5936">
            <w:pPr>
              <w:pStyle w:val="TAL"/>
              <w:rPr>
                <w:sz w:val="16"/>
              </w:rPr>
            </w:pPr>
            <w:r w:rsidRPr="00EA5936">
              <w:rPr>
                <w:sz w:val="16"/>
              </w:rPr>
              <w:t>C4-221279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A3EAE" w14:textId="77777777" w:rsidR="00C84410" w:rsidRPr="00EA5936" w:rsidRDefault="00C84410" w:rsidP="00EA5936">
            <w:pPr>
              <w:pStyle w:val="TAL"/>
              <w:rPr>
                <w:sz w:val="16"/>
              </w:rPr>
            </w:pPr>
            <w:r w:rsidRPr="00EA5936">
              <w:rPr>
                <w:sz w:val="16"/>
              </w:rPr>
              <w:t>PLMN Id of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37AEC"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F5DD0"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EE99A"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48824" w14:textId="77777777" w:rsidR="00C84410" w:rsidRPr="00EA5936" w:rsidRDefault="00C84410" w:rsidP="00EA5936">
            <w:pPr>
              <w:pStyle w:val="TAL"/>
              <w:rPr>
                <w:sz w:val="16"/>
              </w:rPr>
            </w:pPr>
            <w:r w:rsidRPr="00EA5936">
              <w:rPr>
                <w:sz w:val="16"/>
              </w:rPr>
              <w:t>C4-221499</w:t>
            </w:r>
          </w:p>
        </w:tc>
      </w:tr>
      <w:tr w:rsidR="00EA5936" w:rsidRPr="00EA5936" w14:paraId="4E9A85D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27537" w14:textId="77777777" w:rsidR="00C84410" w:rsidRPr="00EA5936" w:rsidRDefault="00C84410" w:rsidP="00EA5936">
            <w:pPr>
              <w:pStyle w:val="TAL"/>
              <w:rPr>
                <w:sz w:val="16"/>
              </w:rPr>
            </w:pPr>
            <w:r w:rsidRPr="00EA5936">
              <w:rPr>
                <w:sz w:val="16"/>
              </w:rPr>
              <w:t>C4-221280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7A4BB" w14:textId="77777777" w:rsidR="00C84410" w:rsidRPr="00EA5936" w:rsidRDefault="00C84410" w:rsidP="00EA5936">
            <w:pPr>
              <w:pStyle w:val="TAL"/>
              <w:rPr>
                <w:sz w:val="16"/>
              </w:rPr>
            </w:pPr>
            <w:r w:rsidRPr="00EA5936">
              <w:rPr>
                <w:sz w:val="16"/>
              </w:rPr>
              <w:t>ServingNetwork in SmContextRetrieveData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78D66"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85872" w14:textId="77777777" w:rsidR="00C84410" w:rsidRPr="00EA5936" w:rsidRDefault="00C84410" w:rsidP="00EA5936">
            <w:pPr>
              <w:pStyle w:val="TAL"/>
              <w:rPr>
                <w:sz w:val="16"/>
              </w:rPr>
            </w:pPr>
            <w:r w:rsidRPr="00EA593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5F7C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0BDB4" w14:textId="77777777" w:rsidR="00C84410" w:rsidRPr="00EA5936" w:rsidRDefault="00C84410" w:rsidP="00EA5936">
            <w:pPr>
              <w:pStyle w:val="TAL"/>
              <w:rPr>
                <w:sz w:val="16"/>
              </w:rPr>
            </w:pPr>
          </w:p>
        </w:tc>
      </w:tr>
      <w:tr w:rsidR="00EA5936" w:rsidRPr="00EA5936" w14:paraId="114EC92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CA48E" w14:textId="77777777" w:rsidR="00C84410" w:rsidRPr="00EA5936" w:rsidRDefault="00C84410" w:rsidP="00EA5936">
            <w:pPr>
              <w:pStyle w:val="TAL"/>
              <w:rPr>
                <w:sz w:val="16"/>
              </w:rPr>
            </w:pPr>
            <w:r w:rsidRPr="00EA5936">
              <w:rPr>
                <w:sz w:val="16"/>
              </w:rPr>
              <w:t>C4-221281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19835" w14:textId="77777777" w:rsidR="00C84410" w:rsidRPr="00EA5936" w:rsidRDefault="00C84410" w:rsidP="00EA5936">
            <w:pPr>
              <w:pStyle w:val="TAL"/>
              <w:rPr>
                <w:sz w:val="16"/>
              </w:rPr>
            </w:pPr>
            <w:r w:rsidRPr="00EA5936">
              <w:rPr>
                <w:sz w:val="16"/>
              </w:rPr>
              <w:t>ServingNetwork in SmContextRetrieveData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8DAB4"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B2718"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7BFA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02DED" w14:textId="77777777" w:rsidR="00C84410" w:rsidRPr="00EA5936" w:rsidRDefault="00C84410" w:rsidP="00EA5936">
            <w:pPr>
              <w:pStyle w:val="TAL"/>
              <w:rPr>
                <w:sz w:val="16"/>
              </w:rPr>
            </w:pPr>
            <w:r w:rsidRPr="00EA5936">
              <w:rPr>
                <w:sz w:val="16"/>
              </w:rPr>
              <w:t>C4-221500</w:t>
            </w:r>
          </w:p>
        </w:tc>
      </w:tr>
      <w:tr w:rsidR="00EA5936" w:rsidRPr="00EA5936" w14:paraId="2DE3E3B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76796" w14:textId="77777777" w:rsidR="00C84410" w:rsidRPr="00EA5936" w:rsidRDefault="00C84410" w:rsidP="00EA5936">
            <w:pPr>
              <w:pStyle w:val="TAL"/>
              <w:rPr>
                <w:sz w:val="16"/>
              </w:rPr>
            </w:pPr>
            <w:r w:rsidRPr="00EA5936">
              <w:rPr>
                <w:sz w:val="16"/>
              </w:rPr>
              <w:t>C4-221282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DA27B" w14:textId="77777777" w:rsidR="00C84410" w:rsidRPr="00EA5936" w:rsidRDefault="00C84410" w:rsidP="00EA5936">
            <w:pPr>
              <w:pStyle w:val="TAL"/>
              <w:rPr>
                <w:sz w:val="16"/>
              </w:rPr>
            </w:pPr>
            <w:r w:rsidRPr="00EA5936">
              <w:rPr>
                <w:sz w:val="16"/>
              </w:rPr>
              <w:t>V-SMF removal during Inter-AMF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F4358"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747B6"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6C23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4D108" w14:textId="77777777" w:rsidR="00C84410" w:rsidRPr="00EA5936" w:rsidRDefault="00C84410" w:rsidP="00EA5936">
            <w:pPr>
              <w:pStyle w:val="TAL"/>
              <w:rPr>
                <w:sz w:val="16"/>
              </w:rPr>
            </w:pPr>
          </w:p>
        </w:tc>
      </w:tr>
      <w:tr w:rsidR="00EA5936" w:rsidRPr="00EA5936" w14:paraId="5AA956C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3CC16" w14:textId="77777777" w:rsidR="00C84410" w:rsidRPr="00EA5936" w:rsidRDefault="00C84410" w:rsidP="00EA5936">
            <w:pPr>
              <w:pStyle w:val="TAL"/>
              <w:rPr>
                <w:sz w:val="16"/>
              </w:rPr>
            </w:pPr>
            <w:r w:rsidRPr="00EA5936">
              <w:rPr>
                <w:sz w:val="16"/>
              </w:rPr>
              <w:t>C4-221283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9167D" w14:textId="77777777" w:rsidR="00C84410" w:rsidRPr="00EA5936" w:rsidRDefault="00C84410" w:rsidP="00EA5936">
            <w:pPr>
              <w:pStyle w:val="TAL"/>
              <w:rPr>
                <w:sz w:val="16"/>
              </w:rPr>
            </w:pPr>
            <w:r w:rsidRPr="00EA5936">
              <w:rPr>
                <w:sz w:val="16"/>
              </w:rPr>
              <w:t>V-SMF removal during Inter-AMF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074DD"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0345D"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5AF8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A8190" w14:textId="77777777" w:rsidR="00C84410" w:rsidRPr="00EA5936" w:rsidRDefault="00C84410" w:rsidP="00EA5936">
            <w:pPr>
              <w:pStyle w:val="TAL"/>
              <w:rPr>
                <w:sz w:val="16"/>
              </w:rPr>
            </w:pPr>
          </w:p>
        </w:tc>
      </w:tr>
      <w:tr w:rsidR="00EA5936" w:rsidRPr="00EA5936" w14:paraId="432E73F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274F2" w14:textId="77777777" w:rsidR="00C84410" w:rsidRPr="00EA5936" w:rsidRDefault="00C84410" w:rsidP="00EA5936">
            <w:pPr>
              <w:pStyle w:val="TAL"/>
              <w:rPr>
                <w:sz w:val="16"/>
              </w:rPr>
            </w:pPr>
            <w:r w:rsidRPr="00EA5936">
              <w:rPr>
                <w:sz w:val="16"/>
              </w:rPr>
              <w:t>C4-221284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D364B" w14:textId="77777777" w:rsidR="00C84410" w:rsidRPr="00EA5936" w:rsidRDefault="00C84410" w:rsidP="00EA5936">
            <w:pPr>
              <w:pStyle w:val="TAL"/>
              <w:rPr>
                <w:sz w:val="16"/>
              </w:rPr>
            </w:pPr>
            <w:r w:rsidRPr="00EA5936">
              <w:rPr>
                <w:sz w:val="16"/>
              </w:rPr>
              <w:t>Registration Data Sets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88E92"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26123"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55D58"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AECE2" w14:textId="77777777" w:rsidR="00C84410" w:rsidRPr="00EA5936" w:rsidRDefault="00C84410" w:rsidP="00EA5936">
            <w:pPr>
              <w:pStyle w:val="TAL"/>
              <w:rPr>
                <w:sz w:val="16"/>
              </w:rPr>
            </w:pPr>
          </w:p>
        </w:tc>
      </w:tr>
      <w:tr w:rsidR="00EA5936" w:rsidRPr="00EA5936" w14:paraId="44070F2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2B638" w14:textId="77777777" w:rsidR="00C84410" w:rsidRPr="00EA5936" w:rsidRDefault="00C84410" w:rsidP="00EA5936">
            <w:pPr>
              <w:pStyle w:val="TAL"/>
              <w:rPr>
                <w:sz w:val="16"/>
              </w:rPr>
            </w:pPr>
            <w:r w:rsidRPr="00EA5936">
              <w:rPr>
                <w:sz w:val="16"/>
              </w:rPr>
              <w:t>C4-221285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8219" w14:textId="77777777" w:rsidR="00C84410" w:rsidRPr="00EA5936" w:rsidRDefault="00C84410" w:rsidP="00EA5936">
            <w:pPr>
              <w:pStyle w:val="TAL"/>
              <w:rPr>
                <w:sz w:val="16"/>
              </w:rPr>
            </w:pPr>
            <w:r w:rsidRPr="00EA5936">
              <w:rPr>
                <w:sz w:val="16"/>
              </w:rPr>
              <w:t>Corrections to Authorization procedure for eNA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CC74F"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6ED74"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0471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52AC8" w14:textId="77777777" w:rsidR="00C84410" w:rsidRPr="00EA5936" w:rsidRDefault="00C84410" w:rsidP="00EA5936">
            <w:pPr>
              <w:pStyle w:val="TAL"/>
              <w:rPr>
                <w:sz w:val="16"/>
              </w:rPr>
            </w:pPr>
            <w:r w:rsidRPr="00EA5936">
              <w:rPr>
                <w:sz w:val="16"/>
              </w:rPr>
              <w:t>C4-221501</w:t>
            </w:r>
          </w:p>
        </w:tc>
      </w:tr>
      <w:tr w:rsidR="00EA5936" w:rsidRPr="00EA5936" w14:paraId="62FF174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E06FD" w14:textId="77777777" w:rsidR="00C84410" w:rsidRPr="00EA5936" w:rsidRDefault="00C84410" w:rsidP="00EA5936">
            <w:pPr>
              <w:pStyle w:val="TAL"/>
              <w:rPr>
                <w:sz w:val="16"/>
              </w:rPr>
            </w:pPr>
            <w:r w:rsidRPr="00EA5936">
              <w:rPr>
                <w:sz w:val="16"/>
              </w:rPr>
              <w:t>C4-221286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F095A" w14:textId="77777777" w:rsidR="00C84410" w:rsidRPr="00EA5936" w:rsidRDefault="00C84410" w:rsidP="00EA5936">
            <w:pPr>
              <w:pStyle w:val="TAL"/>
              <w:rPr>
                <w:sz w:val="16"/>
              </w:rPr>
            </w:pPr>
            <w:r w:rsidRPr="00EA5936">
              <w:rPr>
                <w:sz w:val="16"/>
              </w:rPr>
              <w:t>Removal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69BB0" w14:textId="77777777" w:rsidR="00C84410" w:rsidRPr="00EA5936" w:rsidRDefault="00C84410" w:rsidP="00EA5936">
            <w:pPr>
              <w:pStyle w:val="TAL"/>
              <w:rPr>
                <w:sz w:val="16"/>
              </w:rPr>
            </w:pPr>
            <w:r w:rsidRPr="00EA5936">
              <w:rPr>
                <w:sz w:val="16"/>
              </w:rPr>
              <w:t>Huawe,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F682E"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CA439"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4EDAE" w14:textId="77777777" w:rsidR="00C84410" w:rsidRPr="00EA5936" w:rsidRDefault="00C84410" w:rsidP="00EA5936">
            <w:pPr>
              <w:pStyle w:val="TAL"/>
              <w:rPr>
                <w:sz w:val="16"/>
              </w:rPr>
            </w:pPr>
          </w:p>
        </w:tc>
      </w:tr>
      <w:tr w:rsidR="00EA5936" w:rsidRPr="00EA5936" w14:paraId="3DEFFA2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D14A6" w14:textId="77777777" w:rsidR="00C84410" w:rsidRPr="00EA5936" w:rsidRDefault="00C84410" w:rsidP="00EA5936">
            <w:pPr>
              <w:pStyle w:val="TAL"/>
              <w:rPr>
                <w:sz w:val="16"/>
              </w:rPr>
            </w:pPr>
            <w:r w:rsidRPr="00EA5936">
              <w:rPr>
                <w:sz w:val="16"/>
              </w:rPr>
              <w:t>C4-221287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E08EF" w14:textId="77777777" w:rsidR="00C84410" w:rsidRPr="00EA5936" w:rsidRDefault="00C84410" w:rsidP="00EA5936">
            <w:pPr>
              <w:pStyle w:val="TAL"/>
              <w:rPr>
                <w:sz w:val="16"/>
              </w:rPr>
            </w:pPr>
            <w:r w:rsidRPr="00EA5936">
              <w:rPr>
                <w:sz w:val="16"/>
              </w:rPr>
              <w:t>Subscription Id in message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9092"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BD90E"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2A16A"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7233F" w14:textId="77777777" w:rsidR="00C84410" w:rsidRPr="00EA5936" w:rsidRDefault="00C84410" w:rsidP="00EA5936">
            <w:pPr>
              <w:pStyle w:val="TAL"/>
              <w:rPr>
                <w:sz w:val="16"/>
              </w:rPr>
            </w:pPr>
            <w:r w:rsidRPr="00EA5936">
              <w:rPr>
                <w:sz w:val="16"/>
              </w:rPr>
              <w:t>C4-221502</w:t>
            </w:r>
          </w:p>
        </w:tc>
      </w:tr>
      <w:tr w:rsidR="00EA5936" w:rsidRPr="00EA5936" w14:paraId="08F97E6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CBB4E" w14:textId="77777777" w:rsidR="00C84410" w:rsidRPr="00EA5936" w:rsidRDefault="00C84410" w:rsidP="00EA5936">
            <w:pPr>
              <w:pStyle w:val="TAL"/>
              <w:rPr>
                <w:sz w:val="16"/>
              </w:rPr>
            </w:pPr>
            <w:r w:rsidRPr="00EA5936">
              <w:rPr>
                <w:sz w:val="16"/>
              </w:rPr>
              <w:t>C4-221288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A72F6" w14:textId="77777777" w:rsidR="00C84410" w:rsidRPr="00EA5936" w:rsidRDefault="00C84410" w:rsidP="00EA5936">
            <w:pPr>
              <w:pStyle w:val="TAL"/>
              <w:rPr>
                <w:sz w:val="16"/>
              </w:rPr>
            </w:pPr>
            <w:r w:rsidRPr="00EA5936">
              <w:rPr>
                <w:sz w:val="16"/>
              </w:rPr>
              <w:t>Subscription Data Sets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8EFC0"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29548"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C0A6"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C83CF" w14:textId="77777777" w:rsidR="00C84410" w:rsidRPr="00EA5936" w:rsidRDefault="00C84410" w:rsidP="00EA5936">
            <w:pPr>
              <w:pStyle w:val="TAL"/>
              <w:rPr>
                <w:sz w:val="16"/>
              </w:rPr>
            </w:pPr>
          </w:p>
        </w:tc>
      </w:tr>
      <w:tr w:rsidR="00EA5936" w:rsidRPr="00EA5936" w14:paraId="07B5595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420D1" w14:textId="77777777" w:rsidR="00C84410" w:rsidRPr="00EA5936" w:rsidRDefault="00C84410" w:rsidP="00EA5936">
            <w:pPr>
              <w:pStyle w:val="TAL"/>
              <w:rPr>
                <w:sz w:val="16"/>
              </w:rPr>
            </w:pPr>
            <w:r w:rsidRPr="00EA5936">
              <w:rPr>
                <w:sz w:val="16"/>
              </w:rPr>
              <w:t>C4-221289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BF07C" w14:textId="77777777" w:rsidR="00C84410" w:rsidRPr="00EA5936" w:rsidRDefault="00C84410" w:rsidP="00EA5936">
            <w:pPr>
              <w:pStyle w:val="TAL"/>
              <w:rPr>
                <w:sz w:val="16"/>
              </w:rPr>
            </w:pPr>
            <w:r w:rsidRPr="00EA5936">
              <w:rPr>
                <w:sz w:val="16"/>
              </w:rPr>
              <w:t>5MBS Subscription Data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57082"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9EC30"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6D9C8"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DC0AB" w14:textId="77777777" w:rsidR="00C84410" w:rsidRPr="00EA5936" w:rsidRDefault="00C84410" w:rsidP="00EA5936">
            <w:pPr>
              <w:pStyle w:val="TAL"/>
              <w:rPr>
                <w:sz w:val="16"/>
              </w:rPr>
            </w:pPr>
          </w:p>
        </w:tc>
      </w:tr>
      <w:tr w:rsidR="00EA5936" w:rsidRPr="00EA5936" w14:paraId="245BBF5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1CDDA" w14:textId="77777777" w:rsidR="00C84410" w:rsidRPr="00EA5936" w:rsidRDefault="00C84410" w:rsidP="00EA5936">
            <w:pPr>
              <w:pStyle w:val="TAL"/>
              <w:rPr>
                <w:sz w:val="16"/>
              </w:rPr>
            </w:pPr>
            <w:r w:rsidRPr="00EA5936">
              <w:rPr>
                <w:sz w:val="16"/>
              </w:rPr>
              <w:t>C4-221290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2FD36" w14:textId="77777777" w:rsidR="00C84410" w:rsidRPr="00EA5936" w:rsidRDefault="00C84410" w:rsidP="00EA5936">
            <w:pPr>
              <w:pStyle w:val="TAL"/>
              <w:rPr>
                <w:sz w:val="16"/>
              </w:rPr>
            </w:pPr>
            <w:r w:rsidRPr="00EA5936">
              <w:rPr>
                <w:sz w:val="16"/>
              </w:rPr>
              <w:t>SMF reference model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8D25D"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B1A24"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6C78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1210" w14:textId="77777777" w:rsidR="00C84410" w:rsidRPr="00EA5936" w:rsidRDefault="00C84410" w:rsidP="00EA5936">
            <w:pPr>
              <w:pStyle w:val="TAL"/>
              <w:rPr>
                <w:sz w:val="16"/>
              </w:rPr>
            </w:pPr>
            <w:r w:rsidRPr="00EA5936">
              <w:rPr>
                <w:sz w:val="16"/>
              </w:rPr>
              <w:t>C4-221503</w:t>
            </w:r>
          </w:p>
        </w:tc>
      </w:tr>
      <w:tr w:rsidR="00EA5936" w:rsidRPr="00EA5936" w14:paraId="4ED2596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72F2F" w14:textId="77777777" w:rsidR="00C84410" w:rsidRPr="00EA5936" w:rsidRDefault="00C84410" w:rsidP="00EA5936">
            <w:pPr>
              <w:pStyle w:val="TAL"/>
              <w:rPr>
                <w:sz w:val="16"/>
              </w:rPr>
            </w:pPr>
            <w:r w:rsidRPr="00EA5936">
              <w:rPr>
                <w:sz w:val="16"/>
              </w:rPr>
              <w:t>C4-221291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A1715" w14:textId="77777777" w:rsidR="00C84410" w:rsidRPr="00EA5936" w:rsidRDefault="00C84410" w:rsidP="00EA5936">
            <w:pPr>
              <w:pStyle w:val="TAL"/>
              <w:rPr>
                <w:sz w:val="16"/>
              </w:rPr>
            </w:pPr>
            <w:r w:rsidRPr="00EA5936">
              <w:rPr>
                <w:sz w:val="16"/>
              </w:rPr>
              <w:t>Corrections to the examples on API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467F6"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4E7FC"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4A16A"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13B72" w14:textId="77777777" w:rsidR="00C84410" w:rsidRPr="00EA5936" w:rsidRDefault="00C84410" w:rsidP="00EA5936">
            <w:pPr>
              <w:pStyle w:val="TAL"/>
              <w:rPr>
                <w:sz w:val="16"/>
              </w:rPr>
            </w:pPr>
          </w:p>
        </w:tc>
      </w:tr>
      <w:tr w:rsidR="00EA5936" w:rsidRPr="00EA5936" w14:paraId="36CFEF9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BDDB0" w14:textId="77777777" w:rsidR="00C84410" w:rsidRPr="00EA5936" w:rsidRDefault="00C84410" w:rsidP="00EA5936">
            <w:pPr>
              <w:pStyle w:val="TAL"/>
              <w:rPr>
                <w:sz w:val="16"/>
              </w:rPr>
            </w:pPr>
            <w:r w:rsidRPr="00EA5936">
              <w:rPr>
                <w:sz w:val="16"/>
              </w:rPr>
              <w:t>C4-221292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4A805" w14:textId="77777777" w:rsidR="00C84410" w:rsidRPr="00EA5936" w:rsidRDefault="00C84410" w:rsidP="00EA5936">
            <w:pPr>
              <w:pStyle w:val="TAL"/>
              <w:rPr>
                <w:sz w:val="16"/>
              </w:rPr>
            </w:pPr>
            <w:r w:rsidRPr="00EA5936">
              <w:rPr>
                <w:sz w:val="16"/>
              </w:rPr>
              <w:t>204 No Content in subscription modification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E7DB1"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8B9C7"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BF644"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342A1" w14:textId="77777777" w:rsidR="00C84410" w:rsidRPr="00EA5936" w:rsidRDefault="00C84410" w:rsidP="00EA5936">
            <w:pPr>
              <w:pStyle w:val="TAL"/>
              <w:rPr>
                <w:sz w:val="16"/>
              </w:rPr>
            </w:pPr>
            <w:r w:rsidRPr="00EA5936">
              <w:rPr>
                <w:sz w:val="16"/>
              </w:rPr>
              <w:t>C4-221504</w:t>
            </w:r>
          </w:p>
        </w:tc>
      </w:tr>
      <w:tr w:rsidR="00EA5936" w:rsidRPr="00EA5936" w14:paraId="4471C54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80B56" w14:textId="77777777" w:rsidR="00C84410" w:rsidRPr="00EA5936" w:rsidRDefault="00C84410" w:rsidP="00EA5936">
            <w:pPr>
              <w:pStyle w:val="TAL"/>
              <w:rPr>
                <w:sz w:val="16"/>
              </w:rPr>
            </w:pPr>
            <w:r w:rsidRPr="00EA5936">
              <w:rPr>
                <w:sz w:val="16"/>
              </w:rPr>
              <w:t>C4-221293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7D003" w14:textId="77777777" w:rsidR="00C84410" w:rsidRPr="00EA5936" w:rsidRDefault="00C84410" w:rsidP="00EA5936">
            <w:pPr>
              <w:pStyle w:val="TAL"/>
              <w:rPr>
                <w:sz w:val="16"/>
              </w:rPr>
            </w:pPr>
            <w:r w:rsidRPr="00EA5936">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3E0E7"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7C147"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EA5F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11725" w14:textId="77777777" w:rsidR="00C84410" w:rsidRPr="00EA5936" w:rsidRDefault="00C84410" w:rsidP="00EA5936">
            <w:pPr>
              <w:pStyle w:val="TAL"/>
              <w:rPr>
                <w:sz w:val="16"/>
              </w:rPr>
            </w:pPr>
          </w:p>
        </w:tc>
      </w:tr>
      <w:tr w:rsidR="00EA5936" w:rsidRPr="00EA5936" w14:paraId="62B84D0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AF329" w14:textId="77777777" w:rsidR="00C84410" w:rsidRPr="00EA5936" w:rsidRDefault="00C84410" w:rsidP="00EA5936">
            <w:pPr>
              <w:pStyle w:val="TAL"/>
              <w:rPr>
                <w:sz w:val="16"/>
              </w:rPr>
            </w:pPr>
            <w:r w:rsidRPr="00EA5936">
              <w:rPr>
                <w:sz w:val="16"/>
              </w:rPr>
              <w:t>C4-221294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F6414" w14:textId="77777777" w:rsidR="00C84410" w:rsidRPr="00EA5936" w:rsidRDefault="00C84410" w:rsidP="00EA5936">
            <w:pPr>
              <w:pStyle w:val="TAL"/>
              <w:rPr>
                <w:sz w:val="16"/>
              </w:rPr>
            </w:pPr>
            <w:r w:rsidRPr="00EA5936">
              <w:rPr>
                <w:sz w:val="16"/>
              </w:rPr>
              <w:t>Rerouted 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F3A98"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79F33"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35A65" w14:textId="77777777" w:rsidR="00C84410" w:rsidRPr="00EA5936" w:rsidRDefault="00C84410" w:rsidP="00EA5936">
            <w:pPr>
              <w:pStyle w:val="TAL"/>
              <w:rPr>
                <w:sz w:val="16"/>
              </w:rPr>
            </w:pPr>
            <w:r w:rsidRPr="00EA5936">
              <w:rPr>
                <w:sz w:val="16"/>
              </w:rPr>
              <w:t>C4-220255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F99B3" w14:textId="77777777" w:rsidR="00C84410" w:rsidRPr="00EA5936" w:rsidRDefault="00C84410" w:rsidP="00EA5936">
            <w:pPr>
              <w:pStyle w:val="TAL"/>
              <w:rPr>
                <w:sz w:val="16"/>
              </w:rPr>
            </w:pPr>
          </w:p>
        </w:tc>
      </w:tr>
      <w:tr w:rsidR="00EA5936" w:rsidRPr="00EA5936" w14:paraId="7C80BC2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0000D" w14:textId="77777777" w:rsidR="00C84410" w:rsidRPr="00EA5936" w:rsidRDefault="00C84410" w:rsidP="00EA5936">
            <w:pPr>
              <w:pStyle w:val="TAL"/>
              <w:rPr>
                <w:sz w:val="16"/>
              </w:rPr>
            </w:pPr>
            <w:r w:rsidRPr="00EA5936">
              <w:rPr>
                <w:sz w:val="16"/>
              </w:rPr>
              <w:t>C4-221295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ECBE4" w14:textId="77777777" w:rsidR="00C84410" w:rsidRPr="00EA5936" w:rsidRDefault="00C84410" w:rsidP="00EA5936">
            <w:pPr>
              <w:pStyle w:val="TAL"/>
              <w:rPr>
                <w:sz w:val="16"/>
              </w:rPr>
            </w:pPr>
            <w:r w:rsidRPr="00EA5936">
              <w:rPr>
                <w:sz w:val="16"/>
              </w:rPr>
              <w:t>IP Address and Port number Replacement IE in EAS Discovery procedure with Local DNS Server/Resolver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0A326"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FC0EC"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8E896"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FADF0" w14:textId="77777777" w:rsidR="00C84410" w:rsidRPr="00EA5936" w:rsidRDefault="00C84410" w:rsidP="00EA5936">
            <w:pPr>
              <w:pStyle w:val="TAL"/>
              <w:rPr>
                <w:sz w:val="16"/>
              </w:rPr>
            </w:pPr>
          </w:p>
        </w:tc>
      </w:tr>
      <w:tr w:rsidR="00EA5936" w:rsidRPr="00EA5936" w14:paraId="62E897B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F40EA" w14:textId="77777777" w:rsidR="00C84410" w:rsidRPr="00EA5936" w:rsidRDefault="00C84410" w:rsidP="00EA5936">
            <w:pPr>
              <w:pStyle w:val="TAL"/>
              <w:rPr>
                <w:sz w:val="16"/>
              </w:rPr>
            </w:pPr>
            <w:r w:rsidRPr="00EA5936">
              <w:rPr>
                <w:sz w:val="16"/>
              </w:rPr>
              <w:t>C4-221296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A50E9" w14:textId="77777777" w:rsidR="00C84410" w:rsidRPr="00EA5936" w:rsidRDefault="00C84410" w:rsidP="00EA5936">
            <w:pPr>
              <w:pStyle w:val="TAL"/>
              <w:rPr>
                <w:sz w:val="16"/>
              </w:rPr>
            </w:pPr>
            <w:r w:rsidRPr="00EA5936">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ED6E1"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66695"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2AB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64883" w14:textId="77777777" w:rsidR="00C84410" w:rsidRPr="00EA5936" w:rsidRDefault="00C84410" w:rsidP="00EA5936">
            <w:pPr>
              <w:pStyle w:val="TAL"/>
              <w:rPr>
                <w:sz w:val="16"/>
              </w:rPr>
            </w:pPr>
          </w:p>
        </w:tc>
      </w:tr>
      <w:tr w:rsidR="00EA5936" w:rsidRPr="00EA5936" w14:paraId="58E7276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218D0" w14:textId="77777777" w:rsidR="00C84410" w:rsidRPr="00EA5936" w:rsidRDefault="00C84410" w:rsidP="00EA5936">
            <w:pPr>
              <w:pStyle w:val="TAL"/>
              <w:rPr>
                <w:sz w:val="16"/>
              </w:rPr>
            </w:pPr>
            <w:r w:rsidRPr="00EA5936">
              <w:rPr>
                <w:sz w:val="16"/>
              </w:rPr>
              <w:t>C4-221297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E8D4D" w14:textId="77777777" w:rsidR="00C84410" w:rsidRPr="00EA5936" w:rsidRDefault="00C84410" w:rsidP="00EA5936">
            <w:pPr>
              <w:pStyle w:val="TAL"/>
              <w:rPr>
                <w:sz w:val="16"/>
              </w:rPr>
            </w:pPr>
            <w:r w:rsidRPr="00EA5936">
              <w:rPr>
                <w:sz w:val="16"/>
              </w:rPr>
              <w:t>Support of trace mechanism in PDU session with V-SMF/I-SMF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F7D1E"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FBFF0"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3447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545E4" w14:textId="77777777" w:rsidR="00C84410" w:rsidRPr="00EA5936" w:rsidRDefault="00C84410" w:rsidP="00EA5936">
            <w:pPr>
              <w:pStyle w:val="TAL"/>
              <w:rPr>
                <w:sz w:val="16"/>
              </w:rPr>
            </w:pPr>
          </w:p>
        </w:tc>
      </w:tr>
      <w:tr w:rsidR="00EA5936" w:rsidRPr="00EA5936" w14:paraId="2A97D03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05425" w14:textId="77777777" w:rsidR="00C84410" w:rsidRPr="00EA5936" w:rsidRDefault="00C84410" w:rsidP="00EA5936">
            <w:pPr>
              <w:pStyle w:val="TAL"/>
              <w:rPr>
                <w:sz w:val="16"/>
              </w:rPr>
            </w:pPr>
            <w:r w:rsidRPr="00EA5936">
              <w:rPr>
                <w:sz w:val="16"/>
              </w:rPr>
              <w:t>C4-221298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8D739" w14:textId="77777777" w:rsidR="00C84410" w:rsidRPr="00EA5936" w:rsidRDefault="00C84410" w:rsidP="00EA5936">
            <w:pPr>
              <w:pStyle w:val="TAL"/>
              <w:rPr>
                <w:sz w:val="16"/>
              </w:rPr>
            </w:pPr>
            <w:r w:rsidRPr="00EA5936">
              <w:rPr>
                <w:sz w:val="16"/>
              </w:rPr>
              <w:t>Support of trace mechanism in PDU session with V-SMF/I-SMF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58000"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C2EC1"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A892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BFA8E" w14:textId="77777777" w:rsidR="00C84410" w:rsidRPr="00EA5936" w:rsidRDefault="00C84410" w:rsidP="00EA5936">
            <w:pPr>
              <w:pStyle w:val="TAL"/>
              <w:rPr>
                <w:sz w:val="16"/>
              </w:rPr>
            </w:pPr>
          </w:p>
        </w:tc>
      </w:tr>
      <w:tr w:rsidR="00EA5936" w:rsidRPr="00EA5936" w14:paraId="193E4E7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B6B0E" w14:textId="77777777" w:rsidR="00C84410" w:rsidRPr="00EA5936" w:rsidRDefault="00C84410" w:rsidP="00EA5936">
            <w:pPr>
              <w:pStyle w:val="TAL"/>
              <w:rPr>
                <w:sz w:val="16"/>
              </w:rPr>
            </w:pPr>
            <w:r w:rsidRPr="00EA5936">
              <w:rPr>
                <w:sz w:val="16"/>
              </w:rPr>
              <w:t>C4-221299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6BDD8" w14:textId="77777777" w:rsidR="00C84410" w:rsidRPr="00EA5936" w:rsidRDefault="00C84410" w:rsidP="00EA5936">
            <w:pPr>
              <w:pStyle w:val="TAL"/>
              <w:rPr>
                <w:sz w:val="16"/>
              </w:rPr>
            </w:pPr>
            <w:r w:rsidRPr="00EA5936">
              <w:rPr>
                <w:sz w:val="16"/>
              </w:rPr>
              <w:t>Immediate reporting in subscription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DE56F"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77E42" w14:textId="77777777" w:rsidR="00C84410" w:rsidRPr="00EA5936" w:rsidRDefault="00C84410" w:rsidP="00EA5936">
            <w:pPr>
              <w:pStyle w:val="TAL"/>
              <w:rPr>
                <w:sz w:val="16"/>
              </w:rPr>
            </w:pPr>
            <w:r w:rsidRPr="00EA593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386E4"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A954C" w14:textId="77777777" w:rsidR="00C84410" w:rsidRPr="00EA5936" w:rsidRDefault="00C84410" w:rsidP="00EA5936">
            <w:pPr>
              <w:pStyle w:val="TAL"/>
              <w:rPr>
                <w:sz w:val="16"/>
              </w:rPr>
            </w:pPr>
          </w:p>
        </w:tc>
      </w:tr>
      <w:tr w:rsidR="00EA5936" w:rsidRPr="00EA5936" w14:paraId="5BA8893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5EF00" w14:textId="77777777" w:rsidR="00C84410" w:rsidRPr="00EA5936" w:rsidRDefault="00C84410" w:rsidP="00EA5936">
            <w:pPr>
              <w:pStyle w:val="TAL"/>
              <w:rPr>
                <w:sz w:val="16"/>
              </w:rPr>
            </w:pPr>
            <w:r w:rsidRPr="00EA5936">
              <w:rPr>
                <w:sz w:val="16"/>
              </w:rPr>
              <w:t>C4-221300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E8175" w14:textId="77777777" w:rsidR="00C84410" w:rsidRPr="00EA5936" w:rsidRDefault="00C84410" w:rsidP="00EA5936">
            <w:pPr>
              <w:pStyle w:val="TAL"/>
              <w:rPr>
                <w:sz w:val="16"/>
              </w:rPr>
            </w:pPr>
            <w:r w:rsidRPr="00EA5936">
              <w:rPr>
                <w:sz w:val="16"/>
              </w:rPr>
              <w:t>Immediate reporting in subscription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930A9"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C7DFE" w14:textId="77777777" w:rsidR="00C84410" w:rsidRPr="00EA5936" w:rsidRDefault="00C84410" w:rsidP="00EA5936">
            <w:pPr>
              <w:pStyle w:val="TAL"/>
              <w:rPr>
                <w:sz w:val="16"/>
              </w:rPr>
            </w:pPr>
            <w:r w:rsidRPr="00EA593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A2E66"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D094" w14:textId="77777777" w:rsidR="00C84410" w:rsidRPr="00EA5936" w:rsidRDefault="00C84410" w:rsidP="00EA5936">
            <w:pPr>
              <w:pStyle w:val="TAL"/>
              <w:rPr>
                <w:sz w:val="16"/>
              </w:rPr>
            </w:pPr>
          </w:p>
        </w:tc>
      </w:tr>
      <w:tr w:rsidR="00EA5936" w:rsidRPr="00EA5936" w14:paraId="40EC984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FFCF" w14:textId="77777777" w:rsidR="00C84410" w:rsidRPr="00EA5936" w:rsidRDefault="00C84410" w:rsidP="00EA5936">
            <w:pPr>
              <w:pStyle w:val="TAL"/>
              <w:rPr>
                <w:sz w:val="16"/>
              </w:rPr>
            </w:pPr>
            <w:r w:rsidRPr="00EA5936">
              <w:rPr>
                <w:sz w:val="16"/>
              </w:rPr>
              <w:t>C4-221301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69991" w14:textId="77777777" w:rsidR="00C84410" w:rsidRPr="00EA5936" w:rsidRDefault="00C84410" w:rsidP="00EA5936">
            <w:pPr>
              <w:pStyle w:val="TAL"/>
              <w:rPr>
                <w:sz w:val="16"/>
              </w:rPr>
            </w:pPr>
            <w:r w:rsidRPr="00EA5936">
              <w:rPr>
                <w:sz w:val="16"/>
              </w:rPr>
              <w:t>204 No Content in subscription modification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E22C6"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8CA44"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45F5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AF8EF" w14:textId="77777777" w:rsidR="00C84410" w:rsidRPr="00EA5936" w:rsidRDefault="00C84410" w:rsidP="00EA5936">
            <w:pPr>
              <w:pStyle w:val="TAL"/>
              <w:rPr>
                <w:sz w:val="16"/>
              </w:rPr>
            </w:pPr>
            <w:r w:rsidRPr="00EA5936">
              <w:rPr>
                <w:sz w:val="16"/>
              </w:rPr>
              <w:t>C4-221505</w:t>
            </w:r>
          </w:p>
        </w:tc>
      </w:tr>
      <w:tr w:rsidR="00EA5936" w:rsidRPr="00EA5936" w14:paraId="57C648E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CEA1" w14:textId="77777777" w:rsidR="00C84410" w:rsidRPr="00EA5936" w:rsidRDefault="00C84410" w:rsidP="00EA5936">
            <w:pPr>
              <w:pStyle w:val="TAL"/>
              <w:rPr>
                <w:sz w:val="16"/>
              </w:rPr>
            </w:pPr>
            <w:r w:rsidRPr="00EA5936">
              <w:rPr>
                <w:sz w:val="16"/>
              </w:rPr>
              <w:t>C4-221302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8C83C" w14:textId="77777777" w:rsidR="00C84410" w:rsidRPr="00EA5936" w:rsidRDefault="00C84410" w:rsidP="00EA5936">
            <w:pPr>
              <w:pStyle w:val="TAL"/>
              <w:rPr>
                <w:sz w:val="16"/>
              </w:rPr>
            </w:pPr>
            <w:r w:rsidRPr="00EA5936">
              <w:rPr>
                <w:sz w:val="16"/>
              </w:rPr>
              <w:t>NSAC procedure of planned AMF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68628"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576A2"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51758"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D536C" w14:textId="77777777" w:rsidR="00C84410" w:rsidRPr="00EA5936" w:rsidRDefault="00C84410" w:rsidP="00EA5936">
            <w:pPr>
              <w:pStyle w:val="TAL"/>
              <w:rPr>
                <w:sz w:val="16"/>
              </w:rPr>
            </w:pPr>
          </w:p>
        </w:tc>
      </w:tr>
      <w:tr w:rsidR="00EA5936" w:rsidRPr="00EA5936" w14:paraId="57CF716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68FC4" w14:textId="77777777" w:rsidR="00C84410" w:rsidRPr="00EA5936" w:rsidRDefault="00C84410" w:rsidP="00EA5936">
            <w:pPr>
              <w:pStyle w:val="TAL"/>
              <w:rPr>
                <w:sz w:val="16"/>
              </w:rPr>
            </w:pPr>
            <w:r w:rsidRPr="00EA5936">
              <w:rPr>
                <w:sz w:val="16"/>
              </w:rPr>
              <w:t>C4-221303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63C99" w14:textId="77777777" w:rsidR="00C84410" w:rsidRPr="00EA5936" w:rsidRDefault="00C84410" w:rsidP="00EA5936">
            <w:pPr>
              <w:pStyle w:val="TAL"/>
              <w:rPr>
                <w:sz w:val="16"/>
              </w:rPr>
            </w:pPr>
            <w:r w:rsidRPr="00EA5936">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FB717" w14:textId="77777777" w:rsidR="00C84410" w:rsidRPr="00EA5936" w:rsidRDefault="00C84410" w:rsidP="00EA5936">
            <w:pPr>
              <w:pStyle w:val="TAL"/>
              <w:rPr>
                <w:sz w:val="16"/>
              </w:rPr>
            </w:pPr>
            <w:r w:rsidRPr="00EA5936">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FAA58"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6ECA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09D4E" w14:textId="77777777" w:rsidR="00C84410" w:rsidRPr="00EA5936" w:rsidRDefault="00C84410" w:rsidP="00EA5936">
            <w:pPr>
              <w:pStyle w:val="TAL"/>
              <w:rPr>
                <w:sz w:val="16"/>
              </w:rPr>
            </w:pPr>
            <w:r w:rsidRPr="00EA5936">
              <w:rPr>
                <w:sz w:val="16"/>
              </w:rPr>
              <w:t>C4-221506</w:t>
            </w:r>
          </w:p>
        </w:tc>
      </w:tr>
      <w:tr w:rsidR="00EA5936" w:rsidRPr="00EA5936" w14:paraId="2E90CEF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D9158" w14:textId="77777777" w:rsidR="00C84410" w:rsidRPr="00EA5936" w:rsidRDefault="00C84410" w:rsidP="00EA5936">
            <w:pPr>
              <w:pStyle w:val="TAL"/>
              <w:rPr>
                <w:sz w:val="16"/>
              </w:rPr>
            </w:pPr>
            <w:r w:rsidRPr="00EA5936">
              <w:rPr>
                <w:sz w:val="16"/>
              </w:rPr>
              <w:t>C4-221304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DC784" w14:textId="77777777" w:rsidR="00C84410" w:rsidRPr="00EA5936" w:rsidRDefault="00C84410" w:rsidP="00EA5936">
            <w:pPr>
              <w:pStyle w:val="TAL"/>
              <w:rPr>
                <w:sz w:val="16"/>
              </w:rPr>
            </w:pPr>
            <w:r w:rsidRPr="00EA5936">
              <w:rPr>
                <w:sz w:val="16"/>
              </w:rPr>
              <w:t>NGAP cause in network (e.g. H-SMF, SMF) requested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BF808"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72618"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D42B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5DBDF" w14:textId="77777777" w:rsidR="00C84410" w:rsidRPr="00EA5936" w:rsidRDefault="00C84410" w:rsidP="00EA5936">
            <w:pPr>
              <w:pStyle w:val="TAL"/>
              <w:rPr>
                <w:sz w:val="16"/>
              </w:rPr>
            </w:pPr>
            <w:r w:rsidRPr="00EA5936">
              <w:rPr>
                <w:sz w:val="16"/>
              </w:rPr>
              <w:t>C4-221576</w:t>
            </w:r>
          </w:p>
        </w:tc>
      </w:tr>
      <w:tr w:rsidR="00EA5936" w:rsidRPr="00EA5936" w14:paraId="3F195BB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16348" w14:textId="77777777" w:rsidR="00C84410" w:rsidRPr="00EA5936" w:rsidRDefault="00C84410" w:rsidP="00EA5936">
            <w:pPr>
              <w:pStyle w:val="TAL"/>
              <w:rPr>
                <w:sz w:val="16"/>
              </w:rPr>
            </w:pPr>
            <w:r w:rsidRPr="00EA5936">
              <w:rPr>
                <w:sz w:val="16"/>
              </w:rPr>
              <w:t>C4-221305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A6A72" w14:textId="77777777" w:rsidR="00C84410" w:rsidRPr="00EA5936" w:rsidRDefault="00C84410" w:rsidP="00EA5936">
            <w:pPr>
              <w:pStyle w:val="TAL"/>
              <w:rPr>
                <w:sz w:val="16"/>
              </w:rPr>
            </w:pPr>
            <w:r w:rsidRPr="00EA5936">
              <w:rPr>
                <w:sz w:val="16"/>
              </w:rPr>
              <w:t>SMF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24E1D"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B78F1"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B773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84AC6" w14:textId="77777777" w:rsidR="00C84410" w:rsidRPr="00EA5936" w:rsidRDefault="00C84410" w:rsidP="00EA5936">
            <w:pPr>
              <w:pStyle w:val="TAL"/>
              <w:rPr>
                <w:sz w:val="16"/>
              </w:rPr>
            </w:pPr>
            <w:r w:rsidRPr="00EA5936">
              <w:rPr>
                <w:sz w:val="16"/>
              </w:rPr>
              <w:t>C4-221578</w:t>
            </w:r>
          </w:p>
        </w:tc>
      </w:tr>
      <w:tr w:rsidR="00EA5936" w:rsidRPr="00EA5936" w14:paraId="18AFBAF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FF70F" w14:textId="77777777" w:rsidR="00C84410" w:rsidRPr="00EA5936" w:rsidRDefault="00C84410" w:rsidP="00EA5936">
            <w:pPr>
              <w:pStyle w:val="TAL"/>
              <w:rPr>
                <w:sz w:val="16"/>
              </w:rPr>
            </w:pPr>
            <w:r w:rsidRPr="00EA5936">
              <w:rPr>
                <w:sz w:val="16"/>
              </w:rPr>
              <w:t>C4-221306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5DF28" w14:textId="77777777" w:rsidR="00C84410" w:rsidRPr="00EA5936" w:rsidRDefault="00C84410" w:rsidP="00EA5936">
            <w:pPr>
              <w:pStyle w:val="TAL"/>
              <w:rPr>
                <w:sz w:val="16"/>
              </w:rPr>
            </w:pPr>
            <w:r w:rsidRPr="00EA5936">
              <w:rPr>
                <w:sz w:val="16"/>
              </w:rPr>
              <w:t>SSC Mode in SmContext and error in QoS constraints from the VPLMN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EB9CE"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AD720"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B9E7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A619D" w14:textId="77777777" w:rsidR="00C84410" w:rsidRPr="00EA5936" w:rsidRDefault="00C84410" w:rsidP="00EA5936">
            <w:pPr>
              <w:pStyle w:val="TAL"/>
              <w:rPr>
                <w:sz w:val="16"/>
              </w:rPr>
            </w:pPr>
            <w:r w:rsidRPr="00EA5936">
              <w:rPr>
                <w:sz w:val="16"/>
              </w:rPr>
              <w:t>C4-221579</w:t>
            </w:r>
          </w:p>
        </w:tc>
      </w:tr>
      <w:tr w:rsidR="00EA5936" w:rsidRPr="00EA5936" w14:paraId="20E7171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3B9F2" w14:textId="77777777" w:rsidR="00C84410" w:rsidRPr="00EA5936" w:rsidRDefault="00C84410" w:rsidP="00EA5936">
            <w:pPr>
              <w:pStyle w:val="TAL"/>
              <w:rPr>
                <w:sz w:val="16"/>
              </w:rPr>
            </w:pPr>
            <w:r w:rsidRPr="00EA5936">
              <w:rPr>
                <w:sz w:val="16"/>
              </w:rPr>
              <w:t>C4-221307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13F33" w14:textId="77777777" w:rsidR="00C84410" w:rsidRPr="00EA5936" w:rsidRDefault="00C84410" w:rsidP="00EA5936">
            <w:pPr>
              <w:pStyle w:val="TAL"/>
              <w:rPr>
                <w:sz w:val="16"/>
              </w:rPr>
            </w:pPr>
            <w:r w:rsidRPr="00EA5936">
              <w:rPr>
                <w:sz w:val="16"/>
              </w:rPr>
              <w:t>Incorrect references and IE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2498B"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C0DF3"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FDC73"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8F1F5" w14:textId="77777777" w:rsidR="00C84410" w:rsidRPr="00EA5936" w:rsidRDefault="00C84410" w:rsidP="00EA5936">
            <w:pPr>
              <w:pStyle w:val="TAL"/>
              <w:rPr>
                <w:sz w:val="16"/>
              </w:rPr>
            </w:pPr>
            <w:r w:rsidRPr="00EA5936">
              <w:rPr>
                <w:sz w:val="16"/>
              </w:rPr>
              <w:t>C4-221507</w:t>
            </w:r>
          </w:p>
        </w:tc>
      </w:tr>
      <w:tr w:rsidR="00EA5936" w:rsidRPr="00EA5936" w14:paraId="7F987D0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E04C7" w14:textId="77777777" w:rsidR="00C84410" w:rsidRPr="00EA5936" w:rsidRDefault="00C84410" w:rsidP="00EA5936">
            <w:pPr>
              <w:pStyle w:val="TAL"/>
              <w:rPr>
                <w:sz w:val="16"/>
              </w:rPr>
            </w:pPr>
            <w:r w:rsidRPr="00EA5936">
              <w:rPr>
                <w:sz w:val="16"/>
              </w:rPr>
              <w:t>C4-221308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A3950" w14:textId="77777777" w:rsidR="00C84410" w:rsidRPr="00EA5936" w:rsidRDefault="00C84410" w:rsidP="00EA5936">
            <w:pPr>
              <w:pStyle w:val="TAL"/>
              <w:rPr>
                <w:sz w:val="16"/>
              </w:rPr>
            </w:pPr>
            <w:r w:rsidRPr="00EA5936">
              <w:rPr>
                <w:sz w:val="16"/>
              </w:rPr>
              <w:t>SEPP for interconnect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55E93"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9DCD6"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9B06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0E471" w14:textId="77777777" w:rsidR="00C84410" w:rsidRPr="00EA5936" w:rsidRDefault="00C84410" w:rsidP="00EA5936">
            <w:pPr>
              <w:pStyle w:val="TAL"/>
              <w:rPr>
                <w:sz w:val="16"/>
              </w:rPr>
            </w:pPr>
            <w:r w:rsidRPr="00EA5936">
              <w:rPr>
                <w:sz w:val="16"/>
              </w:rPr>
              <w:t>C4-221508</w:t>
            </w:r>
          </w:p>
        </w:tc>
      </w:tr>
      <w:tr w:rsidR="00EA5936" w:rsidRPr="00EA5936" w14:paraId="0B3F96B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1FF77" w14:textId="77777777" w:rsidR="00C84410" w:rsidRPr="00EA5936" w:rsidRDefault="00C84410" w:rsidP="00EA5936">
            <w:pPr>
              <w:pStyle w:val="TAL"/>
              <w:rPr>
                <w:sz w:val="16"/>
              </w:rPr>
            </w:pPr>
            <w:r w:rsidRPr="00EA5936">
              <w:rPr>
                <w:sz w:val="16"/>
              </w:rPr>
              <w:t>C4-221309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2446F" w14:textId="77777777" w:rsidR="00C84410" w:rsidRPr="00EA5936" w:rsidRDefault="00C84410" w:rsidP="00EA5936">
            <w:pPr>
              <w:pStyle w:val="TAL"/>
              <w:rPr>
                <w:sz w:val="16"/>
              </w:rPr>
            </w:pPr>
            <w:r w:rsidRPr="00EA5936">
              <w:rPr>
                <w:sz w:val="16"/>
              </w:rPr>
              <w:t>SEPP for interconnect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825C0"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CFEE9"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E10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5703D" w14:textId="77777777" w:rsidR="00C84410" w:rsidRPr="00EA5936" w:rsidRDefault="00C84410" w:rsidP="00EA5936">
            <w:pPr>
              <w:pStyle w:val="TAL"/>
              <w:rPr>
                <w:sz w:val="16"/>
              </w:rPr>
            </w:pPr>
            <w:r w:rsidRPr="00EA5936">
              <w:rPr>
                <w:sz w:val="16"/>
              </w:rPr>
              <w:t>C4-221509</w:t>
            </w:r>
          </w:p>
        </w:tc>
      </w:tr>
      <w:tr w:rsidR="00EA5936" w:rsidRPr="00EA5936" w14:paraId="3CD0605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50FE5" w14:textId="77777777" w:rsidR="00C84410" w:rsidRPr="00EA5936" w:rsidRDefault="00C84410" w:rsidP="00EA5936">
            <w:pPr>
              <w:pStyle w:val="TAL"/>
              <w:rPr>
                <w:sz w:val="16"/>
              </w:rPr>
            </w:pPr>
            <w:r w:rsidRPr="00EA5936">
              <w:rPr>
                <w:sz w:val="16"/>
              </w:rPr>
              <w:t>C4-221310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F86E2" w14:textId="77777777" w:rsidR="00C84410" w:rsidRPr="00EA5936" w:rsidRDefault="00C84410" w:rsidP="00EA5936">
            <w:pPr>
              <w:pStyle w:val="TAL"/>
              <w:rPr>
                <w:sz w:val="16"/>
              </w:rPr>
            </w:pPr>
            <w:r w:rsidRPr="00EA5936">
              <w:rPr>
                <w:sz w:val="16"/>
              </w:rPr>
              <w:t>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6328A"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DB8F1"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CC31A"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59635" w14:textId="77777777" w:rsidR="00C84410" w:rsidRPr="00EA5936" w:rsidRDefault="00C84410" w:rsidP="00EA5936">
            <w:pPr>
              <w:pStyle w:val="TAL"/>
              <w:rPr>
                <w:sz w:val="16"/>
              </w:rPr>
            </w:pPr>
            <w:r w:rsidRPr="00EA5936">
              <w:rPr>
                <w:sz w:val="16"/>
              </w:rPr>
              <w:t>C4-221440</w:t>
            </w:r>
          </w:p>
        </w:tc>
      </w:tr>
      <w:tr w:rsidR="00EA5936" w:rsidRPr="00EA5936" w14:paraId="668FFA8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C074D" w14:textId="77777777" w:rsidR="00C84410" w:rsidRPr="00EA5936" w:rsidRDefault="00C84410" w:rsidP="00EA5936">
            <w:pPr>
              <w:pStyle w:val="TAL"/>
              <w:rPr>
                <w:sz w:val="16"/>
              </w:rPr>
            </w:pPr>
            <w:r w:rsidRPr="00EA5936">
              <w:rPr>
                <w:sz w:val="16"/>
              </w:rPr>
              <w:t>C4-221311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0E2D2" w14:textId="77777777" w:rsidR="00C84410" w:rsidRPr="00EA5936" w:rsidRDefault="00C84410" w:rsidP="00EA5936">
            <w:pPr>
              <w:pStyle w:val="TAL"/>
              <w:rPr>
                <w:sz w:val="16"/>
              </w:rPr>
            </w:pPr>
            <w:r w:rsidRPr="00EA5936">
              <w:rPr>
                <w:sz w:val="16"/>
              </w:rPr>
              <w:t>Handling of SmContextRef during Inter-PLMN AMF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A87EE"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D6FAF"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24539"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65B78" w14:textId="77777777" w:rsidR="00C84410" w:rsidRPr="00EA5936" w:rsidRDefault="00C84410" w:rsidP="00EA5936">
            <w:pPr>
              <w:pStyle w:val="TAL"/>
              <w:rPr>
                <w:sz w:val="16"/>
              </w:rPr>
            </w:pPr>
          </w:p>
        </w:tc>
      </w:tr>
      <w:tr w:rsidR="00EA5936" w:rsidRPr="00EA5936" w14:paraId="1EF5F02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B41FF" w14:textId="77777777" w:rsidR="00C84410" w:rsidRPr="00EA5936" w:rsidRDefault="00C84410" w:rsidP="00EA5936">
            <w:pPr>
              <w:pStyle w:val="TAL"/>
              <w:rPr>
                <w:sz w:val="16"/>
              </w:rPr>
            </w:pPr>
            <w:r w:rsidRPr="00EA5936">
              <w:rPr>
                <w:sz w:val="16"/>
              </w:rPr>
              <w:t>C4-221312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FA083" w14:textId="77777777" w:rsidR="00C84410" w:rsidRPr="00EA5936" w:rsidRDefault="00C84410" w:rsidP="00EA5936">
            <w:pPr>
              <w:pStyle w:val="TAL"/>
              <w:rPr>
                <w:sz w:val="16"/>
              </w:rPr>
            </w:pPr>
            <w:r w:rsidRPr="00EA5936">
              <w:rPr>
                <w:sz w:val="16"/>
              </w:rPr>
              <w:t>ABNF definition of the 3gpp-Sbi-Target-Nf-Id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DA95D"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74495"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EBBE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B7A77" w14:textId="77777777" w:rsidR="00C84410" w:rsidRPr="00EA5936" w:rsidRDefault="00C84410" w:rsidP="00EA5936">
            <w:pPr>
              <w:pStyle w:val="TAL"/>
              <w:rPr>
                <w:sz w:val="16"/>
              </w:rPr>
            </w:pPr>
          </w:p>
        </w:tc>
      </w:tr>
      <w:tr w:rsidR="00EA5936" w:rsidRPr="00EA5936" w14:paraId="63E2932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A3E70" w14:textId="77777777" w:rsidR="00C84410" w:rsidRPr="00EA5936" w:rsidRDefault="00C84410" w:rsidP="00EA5936">
            <w:pPr>
              <w:pStyle w:val="TAL"/>
              <w:rPr>
                <w:sz w:val="16"/>
              </w:rPr>
            </w:pPr>
            <w:r w:rsidRPr="00EA5936">
              <w:rPr>
                <w:sz w:val="16"/>
              </w:rPr>
              <w:t>C4-221313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A32B8" w14:textId="77777777" w:rsidR="00C84410" w:rsidRPr="00EA5936" w:rsidRDefault="00C84410" w:rsidP="00EA5936">
            <w:pPr>
              <w:pStyle w:val="TAL"/>
              <w:rPr>
                <w:sz w:val="16"/>
              </w:rPr>
            </w:pPr>
            <w:r w:rsidRPr="00EA5936">
              <w:rPr>
                <w:sz w:val="16"/>
              </w:rPr>
              <w:t>3gpp-Sbi-Discovery-service-names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88320"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B4B00"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919E4" w14:textId="77777777" w:rsidR="00C84410" w:rsidRPr="00EA5936" w:rsidRDefault="00C84410" w:rsidP="00EA5936">
            <w:pPr>
              <w:pStyle w:val="TAL"/>
              <w:rPr>
                <w:sz w:val="16"/>
              </w:rPr>
            </w:pPr>
            <w:r w:rsidRPr="00EA5936">
              <w:rPr>
                <w:sz w:val="16"/>
              </w:rPr>
              <w:t>C4-220108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2FFF7" w14:textId="77777777" w:rsidR="00C84410" w:rsidRPr="00EA5936" w:rsidRDefault="00C84410" w:rsidP="00EA5936">
            <w:pPr>
              <w:pStyle w:val="TAL"/>
              <w:rPr>
                <w:sz w:val="16"/>
              </w:rPr>
            </w:pPr>
          </w:p>
        </w:tc>
      </w:tr>
      <w:tr w:rsidR="00EA5936" w:rsidRPr="00EA5936" w14:paraId="53614C5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412A4" w14:textId="77777777" w:rsidR="00C84410" w:rsidRPr="00EA5936" w:rsidRDefault="00C84410" w:rsidP="00EA5936">
            <w:pPr>
              <w:pStyle w:val="TAL"/>
              <w:rPr>
                <w:sz w:val="16"/>
              </w:rPr>
            </w:pPr>
            <w:r w:rsidRPr="00EA5936">
              <w:rPr>
                <w:sz w:val="16"/>
              </w:rPr>
              <w:t>C4-221314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BDE65" w14:textId="77777777" w:rsidR="00C84410" w:rsidRPr="00EA5936" w:rsidRDefault="00C84410" w:rsidP="00EA5936">
            <w:pPr>
              <w:pStyle w:val="TAL"/>
              <w:rPr>
                <w:sz w:val="16"/>
              </w:rPr>
            </w:pPr>
            <w:r w:rsidRPr="00EA5936">
              <w:rPr>
                <w:sz w:val="16"/>
              </w:rPr>
              <w:t>Query parameter formatting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F80BD"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AA767"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504F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C5CCF" w14:textId="77777777" w:rsidR="00C84410" w:rsidRPr="00EA5936" w:rsidRDefault="00C84410" w:rsidP="00EA5936">
            <w:pPr>
              <w:pStyle w:val="TAL"/>
              <w:rPr>
                <w:sz w:val="16"/>
              </w:rPr>
            </w:pPr>
          </w:p>
        </w:tc>
      </w:tr>
      <w:tr w:rsidR="00EA5936" w:rsidRPr="00EA5936" w14:paraId="55905F3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96E1B" w14:textId="77777777" w:rsidR="00C84410" w:rsidRPr="00EA5936" w:rsidRDefault="00C84410" w:rsidP="00EA5936">
            <w:pPr>
              <w:pStyle w:val="TAL"/>
              <w:rPr>
                <w:sz w:val="16"/>
              </w:rPr>
            </w:pPr>
            <w:r w:rsidRPr="00EA5936">
              <w:rPr>
                <w:sz w:val="16"/>
              </w:rPr>
              <w:t>C4-221315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1E1DE" w14:textId="77777777" w:rsidR="00C84410" w:rsidRPr="00EA5936" w:rsidRDefault="00C84410" w:rsidP="00EA5936">
            <w:pPr>
              <w:pStyle w:val="TAL"/>
              <w:rPr>
                <w:sz w:val="16"/>
              </w:rPr>
            </w:pPr>
            <w:r w:rsidRPr="00EA5936">
              <w:rPr>
                <w:sz w:val="16"/>
              </w:rPr>
              <w:t>Discussion on proposed WID 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2D63F" w14:textId="77777777" w:rsidR="00C84410" w:rsidRPr="00EA5936" w:rsidRDefault="00C84410" w:rsidP="00EA5936">
            <w:pPr>
              <w:pStyle w:val="TAL"/>
              <w:rPr>
                <w:sz w:val="16"/>
              </w:rPr>
            </w:pPr>
            <w:r w:rsidRPr="00EA593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1E523"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036A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E55D9" w14:textId="77777777" w:rsidR="00C84410" w:rsidRPr="00EA5936" w:rsidRDefault="00C84410" w:rsidP="00EA5936">
            <w:pPr>
              <w:pStyle w:val="TAL"/>
              <w:rPr>
                <w:sz w:val="16"/>
              </w:rPr>
            </w:pPr>
          </w:p>
        </w:tc>
      </w:tr>
      <w:tr w:rsidR="00EA5936" w:rsidRPr="00EA5936" w14:paraId="3532DB2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1A4B6" w14:textId="77777777" w:rsidR="00C84410" w:rsidRPr="00EA5936" w:rsidRDefault="00C84410" w:rsidP="00EA5936">
            <w:pPr>
              <w:pStyle w:val="TAL"/>
              <w:rPr>
                <w:sz w:val="16"/>
              </w:rPr>
            </w:pPr>
            <w:r w:rsidRPr="00EA5936">
              <w:rPr>
                <w:sz w:val="16"/>
              </w:rPr>
              <w:t>C4-221316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8AAE4" w14:textId="77777777" w:rsidR="00C84410" w:rsidRPr="00EA5936" w:rsidRDefault="00C84410" w:rsidP="00EA5936">
            <w:pPr>
              <w:pStyle w:val="TAL"/>
              <w:rPr>
                <w:sz w:val="16"/>
              </w:rPr>
            </w:pPr>
            <w:r w:rsidRPr="00EA5936">
              <w:rPr>
                <w:sz w:val="16"/>
              </w:rPr>
              <w:t>New WID on CT aspects of Enhanced IMS to 5GC Integration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0BF53" w14:textId="77777777" w:rsidR="00C84410" w:rsidRPr="00EA5936" w:rsidRDefault="00C84410" w:rsidP="00EA5936">
            <w:pPr>
              <w:pStyle w:val="TAL"/>
              <w:rPr>
                <w:sz w:val="16"/>
              </w:rPr>
            </w:pPr>
            <w:r w:rsidRPr="00EA593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8AC77"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D3ED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10112" w14:textId="77777777" w:rsidR="00C84410" w:rsidRPr="00EA5936" w:rsidRDefault="00C84410" w:rsidP="00EA5936">
            <w:pPr>
              <w:pStyle w:val="TAL"/>
              <w:rPr>
                <w:sz w:val="16"/>
              </w:rPr>
            </w:pPr>
          </w:p>
        </w:tc>
      </w:tr>
      <w:tr w:rsidR="00EA5936" w:rsidRPr="00EA5936" w14:paraId="77A0C15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DD87B" w14:textId="77777777" w:rsidR="00C84410" w:rsidRPr="00EA5936" w:rsidRDefault="00C84410" w:rsidP="00EA5936">
            <w:pPr>
              <w:pStyle w:val="TAL"/>
              <w:rPr>
                <w:sz w:val="16"/>
              </w:rPr>
            </w:pPr>
            <w:r w:rsidRPr="00EA5936">
              <w:rPr>
                <w:sz w:val="16"/>
              </w:rPr>
              <w:t>C4-221317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6CFCE" w14:textId="77777777" w:rsidR="00C84410" w:rsidRPr="00EA5936" w:rsidRDefault="00C84410" w:rsidP="00EA5936">
            <w:pPr>
              <w:pStyle w:val="TAL"/>
              <w:rPr>
                <w:sz w:val="16"/>
              </w:rPr>
            </w:pPr>
            <w:r w:rsidRPr="00EA5936">
              <w:rPr>
                <w:sz w:val="16"/>
              </w:rPr>
              <w:t>Rel-17 Work Item Exception for 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F0C0C" w14:textId="77777777" w:rsidR="00C84410" w:rsidRPr="00EA5936" w:rsidRDefault="00C84410" w:rsidP="00EA5936">
            <w:pPr>
              <w:pStyle w:val="TAL"/>
              <w:rPr>
                <w:sz w:val="16"/>
              </w:rPr>
            </w:pPr>
            <w:r w:rsidRPr="00EA593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DE5A7"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00178"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55592" w14:textId="77777777" w:rsidR="00C84410" w:rsidRPr="00EA5936" w:rsidRDefault="00C84410" w:rsidP="00EA5936">
            <w:pPr>
              <w:pStyle w:val="TAL"/>
              <w:rPr>
                <w:sz w:val="16"/>
              </w:rPr>
            </w:pPr>
          </w:p>
        </w:tc>
      </w:tr>
      <w:tr w:rsidR="00EA5936" w:rsidRPr="00EA5936" w14:paraId="1870FDD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617D2" w14:textId="77777777" w:rsidR="00C84410" w:rsidRPr="00EA5936" w:rsidRDefault="00C84410" w:rsidP="00EA5936">
            <w:pPr>
              <w:pStyle w:val="TAL"/>
              <w:rPr>
                <w:sz w:val="16"/>
              </w:rPr>
            </w:pPr>
            <w:r w:rsidRPr="00EA5936">
              <w:rPr>
                <w:sz w:val="16"/>
              </w:rPr>
              <w:t>C4-221318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CBECF" w14:textId="77777777" w:rsidR="00C84410" w:rsidRPr="00EA5936" w:rsidRDefault="00C84410" w:rsidP="00EA5936">
            <w:pPr>
              <w:pStyle w:val="TAL"/>
              <w:rPr>
                <w:sz w:val="16"/>
              </w:rPr>
            </w:pPr>
            <w:r w:rsidRPr="00EA5936">
              <w:rPr>
                <w:sz w:val="16"/>
              </w:rPr>
              <w:t>Transferring Alternative IMSI between MMEs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0FE38" w14:textId="77777777" w:rsidR="00C84410" w:rsidRPr="00EA5936" w:rsidRDefault="00C84410" w:rsidP="00EA5936">
            <w:pPr>
              <w:pStyle w:val="TAL"/>
              <w:rPr>
                <w:sz w:val="16"/>
              </w:rPr>
            </w:pPr>
            <w:r w:rsidRPr="00EA5936">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556DA"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1BEFE"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8C8ED" w14:textId="77777777" w:rsidR="00C84410" w:rsidRPr="00EA5936" w:rsidRDefault="00C84410" w:rsidP="00EA5936">
            <w:pPr>
              <w:pStyle w:val="TAL"/>
              <w:rPr>
                <w:sz w:val="16"/>
              </w:rPr>
            </w:pPr>
            <w:r w:rsidRPr="00EA5936">
              <w:rPr>
                <w:sz w:val="16"/>
              </w:rPr>
              <w:t>C4-221474</w:t>
            </w:r>
          </w:p>
        </w:tc>
      </w:tr>
      <w:tr w:rsidR="00EA5936" w:rsidRPr="00EA5936" w14:paraId="7973863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727D4" w14:textId="77777777" w:rsidR="00C84410" w:rsidRPr="00EA5936" w:rsidRDefault="00C84410" w:rsidP="00EA5936">
            <w:pPr>
              <w:pStyle w:val="TAL"/>
              <w:rPr>
                <w:sz w:val="16"/>
              </w:rPr>
            </w:pPr>
            <w:r w:rsidRPr="00EA5936">
              <w:rPr>
                <w:sz w:val="16"/>
              </w:rPr>
              <w:t>C4-221319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FBA1F" w14:textId="77777777" w:rsidR="00C84410" w:rsidRPr="00EA5936" w:rsidRDefault="00C84410" w:rsidP="00EA5936">
            <w:pPr>
              <w:pStyle w:val="TAL"/>
              <w:rPr>
                <w:sz w:val="16"/>
              </w:rPr>
            </w:pPr>
            <w:r w:rsidRPr="00EA5936">
              <w:rPr>
                <w:sz w:val="16"/>
              </w:rPr>
              <w:t>ePDG support of 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40363"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2DBC8"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67A4B" w14:textId="77777777" w:rsidR="00C84410" w:rsidRPr="00EA5936" w:rsidRDefault="00C84410" w:rsidP="00EA5936">
            <w:pPr>
              <w:pStyle w:val="TAL"/>
              <w:rPr>
                <w:sz w:val="16"/>
              </w:rPr>
            </w:pPr>
            <w:r w:rsidRPr="00EA5936">
              <w:rPr>
                <w:sz w:val="16"/>
              </w:rPr>
              <w:t>C4-220395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E8C27" w14:textId="77777777" w:rsidR="00C84410" w:rsidRPr="00EA5936" w:rsidRDefault="00C84410" w:rsidP="00EA5936">
            <w:pPr>
              <w:pStyle w:val="TAL"/>
              <w:rPr>
                <w:sz w:val="16"/>
              </w:rPr>
            </w:pPr>
            <w:r w:rsidRPr="00EA5936">
              <w:rPr>
                <w:sz w:val="16"/>
              </w:rPr>
              <w:t>C4-221458</w:t>
            </w:r>
          </w:p>
        </w:tc>
      </w:tr>
      <w:tr w:rsidR="00EA5936" w:rsidRPr="00EA5936" w14:paraId="5EABB76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0C1D9" w14:textId="77777777" w:rsidR="00C84410" w:rsidRPr="00EA5936" w:rsidRDefault="00C84410" w:rsidP="00EA5936">
            <w:pPr>
              <w:pStyle w:val="TAL"/>
              <w:rPr>
                <w:sz w:val="16"/>
              </w:rPr>
            </w:pPr>
            <w:r w:rsidRPr="00EA5936">
              <w:rPr>
                <w:sz w:val="16"/>
              </w:rPr>
              <w:t>C4-221320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981F7" w14:textId="77777777" w:rsidR="00C84410" w:rsidRPr="00EA5936" w:rsidRDefault="00C84410" w:rsidP="00EA5936">
            <w:pPr>
              <w:pStyle w:val="TAL"/>
              <w:rPr>
                <w:sz w:val="16"/>
              </w:rPr>
            </w:pPr>
            <w:r w:rsidRPr="00EA5936">
              <w:rPr>
                <w:sz w:val="16"/>
              </w:rPr>
              <w:t>ePDG support of 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BBC4B"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361BC"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956FE"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B251D" w14:textId="77777777" w:rsidR="00C84410" w:rsidRPr="00EA5936" w:rsidRDefault="00C84410" w:rsidP="00EA5936">
            <w:pPr>
              <w:pStyle w:val="TAL"/>
              <w:rPr>
                <w:sz w:val="16"/>
              </w:rPr>
            </w:pPr>
            <w:r w:rsidRPr="00EA5936">
              <w:rPr>
                <w:sz w:val="16"/>
              </w:rPr>
              <w:t>C4-221459</w:t>
            </w:r>
          </w:p>
        </w:tc>
      </w:tr>
      <w:tr w:rsidR="00EA5936" w:rsidRPr="00EA5936" w14:paraId="6ECB6EB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6E903" w14:textId="77777777" w:rsidR="00C84410" w:rsidRPr="00EA5936" w:rsidRDefault="00C84410" w:rsidP="00EA5936">
            <w:pPr>
              <w:pStyle w:val="TAL"/>
              <w:rPr>
                <w:sz w:val="16"/>
              </w:rPr>
            </w:pPr>
            <w:r w:rsidRPr="00EA5936">
              <w:rPr>
                <w:sz w:val="16"/>
              </w:rPr>
              <w:t>C4-221321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6240F" w14:textId="77777777" w:rsidR="00C84410" w:rsidRPr="00EA5936" w:rsidRDefault="00C84410" w:rsidP="00EA5936">
            <w:pPr>
              <w:pStyle w:val="TAL"/>
              <w:rPr>
                <w:sz w:val="16"/>
              </w:rPr>
            </w:pPr>
            <w:r w:rsidRPr="00EA5936">
              <w:rPr>
                <w:sz w:val="16"/>
              </w:rPr>
              <w:t>Enhanced handling at user plane path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2129D"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0EF97"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47CE5" w14:textId="77777777" w:rsidR="00C84410" w:rsidRPr="00EA5936" w:rsidRDefault="00C84410" w:rsidP="00EA5936">
            <w:pPr>
              <w:pStyle w:val="TAL"/>
              <w:rPr>
                <w:sz w:val="16"/>
              </w:rPr>
            </w:pPr>
            <w:r w:rsidRPr="00EA5936">
              <w:rPr>
                <w:sz w:val="16"/>
              </w:rPr>
              <w:t>C4-220425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865F0" w14:textId="77777777" w:rsidR="00C84410" w:rsidRPr="00EA5936" w:rsidRDefault="00C84410" w:rsidP="00EA5936">
            <w:pPr>
              <w:pStyle w:val="TAL"/>
              <w:rPr>
                <w:sz w:val="16"/>
              </w:rPr>
            </w:pPr>
            <w:r w:rsidRPr="00EA5936">
              <w:rPr>
                <w:sz w:val="16"/>
              </w:rPr>
              <w:t>C4-221460</w:t>
            </w:r>
          </w:p>
        </w:tc>
      </w:tr>
      <w:tr w:rsidR="00EA5936" w:rsidRPr="00EA5936" w14:paraId="3A75BAD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27996" w14:textId="77777777" w:rsidR="00C84410" w:rsidRPr="00EA5936" w:rsidRDefault="00C84410" w:rsidP="00EA5936">
            <w:pPr>
              <w:pStyle w:val="TAL"/>
              <w:rPr>
                <w:sz w:val="16"/>
              </w:rPr>
            </w:pPr>
            <w:r w:rsidRPr="00EA5936">
              <w:rPr>
                <w:sz w:val="16"/>
              </w:rPr>
              <w:t>C4-221322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F1795" w14:textId="77777777" w:rsidR="00C84410" w:rsidRPr="00EA5936" w:rsidRDefault="00C84410" w:rsidP="00EA5936">
            <w:pPr>
              <w:pStyle w:val="TAL"/>
              <w:rPr>
                <w:sz w:val="16"/>
              </w:rPr>
            </w:pPr>
            <w:r w:rsidRPr="00EA5936">
              <w:rPr>
                <w:sz w:val="16"/>
              </w:rPr>
              <w:t>Enhanced handling at user plane path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8696D"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13A36"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30BA0" w14:textId="77777777" w:rsidR="00C84410" w:rsidRPr="00EA5936" w:rsidRDefault="00C84410" w:rsidP="00EA5936">
            <w:pPr>
              <w:pStyle w:val="TAL"/>
              <w:rPr>
                <w:sz w:val="16"/>
              </w:rPr>
            </w:pPr>
            <w:r w:rsidRPr="00EA5936">
              <w:rPr>
                <w:sz w:val="16"/>
              </w:rPr>
              <w:t>C4-220396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1C314" w14:textId="77777777" w:rsidR="00C84410" w:rsidRPr="00EA5936" w:rsidRDefault="00C84410" w:rsidP="00EA5936">
            <w:pPr>
              <w:pStyle w:val="TAL"/>
              <w:rPr>
                <w:sz w:val="16"/>
              </w:rPr>
            </w:pPr>
            <w:r w:rsidRPr="00EA5936">
              <w:rPr>
                <w:sz w:val="16"/>
              </w:rPr>
              <w:t>C4-221461</w:t>
            </w:r>
          </w:p>
        </w:tc>
      </w:tr>
      <w:tr w:rsidR="00EA5936" w:rsidRPr="00EA5936" w14:paraId="3B5B0D1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CDB23" w14:textId="77777777" w:rsidR="00C84410" w:rsidRPr="00EA5936" w:rsidRDefault="00C84410" w:rsidP="00EA5936">
            <w:pPr>
              <w:pStyle w:val="TAL"/>
              <w:rPr>
                <w:sz w:val="16"/>
              </w:rPr>
            </w:pPr>
            <w:r w:rsidRPr="00EA5936">
              <w:rPr>
                <w:sz w:val="16"/>
              </w:rPr>
              <w:t>C4-221323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FA72E" w14:textId="77777777" w:rsidR="00C84410" w:rsidRPr="00EA5936" w:rsidRDefault="00C84410" w:rsidP="00EA5936">
            <w:pPr>
              <w:pStyle w:val="TAL"/>
              <w:rPr>
                <w:sz w:val="16"/>
              </w:rPr>
            </w:pPr>
            <w:r w:rsidRPr="00EA5936">
              <w:rPr>
                <w:sz w:val="16"/>
              </w:rPr>
              <w:t>Enhanced handling at user plane path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D64E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4DFEB"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EE05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206C8" w14:textId="77777777" w:rsidR="00C84410" w:rsidRPr="00EA5936" w:rsidRDefault="00C84410" w:rsidP="00EA5936">
            <w:pPr>
              <w:pStyle w:val="TAL"/>
              <w:rPr>
                <w:sz w:val="16"/>
              </w:rPr>
            </w:pPr>
            <w:r w:rsidRPr="00EA5936">
              <w:rPr>
                <w:sz w:val="16"/>
              </w:rPr>
              <w:t>C4-221462</w:t>
            </w:r>
          </w:p>
        </w:tc>
      </w:tr>
      <w:tr w:rsidR="00EA5936" w:rsidRPr="00EA5936" w14:paraId="2657E3E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1C415" w14:textId="77777777" w:rsidR="00C84410" w:rsidRPr="00EA5936" w:rsidRDefault="00C84410" w:rsidP="00EA5936">
            <w:pPr>
              <w:pStyle w:val="TAL"/>
              <w:rPr>
                <w:sz w:val="16"/>
              </w:rPr>
            </w:pPr>
            <w:r w:rsidRPr="00EA5936">
              <w:rPr>
                <w:sz w:val="16"/>
              </w:rPr>
              <w:t>C4-221324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C3138" w14:textId="77777777" w:rsidR="00C84410" w:rsidRPr="00EA5936" w:rsidRDefault="00C84410" w:rsidP="00EA5936">
            <w:pPr>
              <w:pStyle w:val="TAL"/>
              <w:rPr>
                <w:sz w:val="16"/>
              </w:rPr>
            </w:pPr>
            <w:r w:rsidRPr="00EA5936">
              <w:rPr>
                <w:sz w:val="16"/>
              </w:rPr>
              <w:t>Alignment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91826" w14:textId="77777777" w:rsidR="00C84410" w:rsidRPr="00EA5936" w:rsidRDefault="00C84410" w:rsidP="00EA5936">
            <w:pPr>
              <w:pStyle w:val="TAL"/>
              <w:rPr>
                <w:sz w:val="16"/>
              </w:rPr>
            </w:pPr>
            <w:r w:rsidRPr="00EA593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0255F"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696D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65E99" w14:textId="77777777" w:rsidR="00C84410" w:rsidRPr="00EA5936" w:rsidRDefault="00C84410" w:rsidP="00EA5936">
            <w:pPr>
              <w:pStyle w:val="TAL"/>
              <w:rPr>
                <w:sz w:val="16"/>
              </w:rPr>
            </w:pPr>
          </w:p>
        </w:tc>
      </w:tr>
      <w:tr w:rsidR="00EA5936" w:rsidRPr="00EA5936" w14:paraId="66A4320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F0A55" w14:textId="77777777" w:rsidR="00C84410" w:rsidRPr="00EA5936" w:rsidRDefault="00C84410" w:rsidP="00EA5936">
            <w:pPr>
              <w:pStyle w:val="TAL"/>
              <w:rPr>
                <w:sz w:val="16"/>
              </w:rPr>
            </w:pPr>
            <w:r w:rsidRPr="00EA5936">
              <w:rPr>
                <w:sz w:val="16"/>
              </w:rPr>
              <w:t>C4-221325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C2A8E" w14:textId="77777777" w:rsidR="00C84410" w:rsidRPr="00EA5936" w:rsidRDefault="00C84410" w:rsidP="00EA5936">
            <w:pPr>
              <w:pStyle w:val="TAL"/>
              <w:rPr>
                <w:sz w:val="16"/>
              </w:rPr>
            </w:pPr>
            <w:r w:rsidRPr="00EA5936">
              <w:rPr>
                <w:sz w:val="16"/>
              </w:rPr>
              <w:t>Description of success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974F5" w14:textId="77777777" w:rsidR="00C84410" w:rsidRPr="00EA5936" w:rsidRDefault="00C84410" w:rsidP="00EA5936">
            <w:pPr>
              <w:pStyle w:val="TAL"/>
              <w:rPr>
                <w:sz w:val="16"/>
              </w:rPr>
            </w:pPr>
            <w:r w:rsidRPr="00EA593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8C003"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AE0D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1A42D" w14:textId="77777777" w:rsidR="00C84410" w:rsidRPr="00EA5936" w:rsidRDefault="00C84410" w:rsidP="00EA5936">
            <w:pPr>
              <w:pStyle w:val="TAL"/>
              <w:rPr>
                <w:sz w:val="16"/>
              </w:rPr>
            </w:pPr>
            <w:r w:rsidRPr="00EA5936">
              <w:rPr>
                <w:sz w:val="16"/>
              </w:rPr>
              <w:t>C4-221494</w:t>
            </w:r>
          </w:p>
        </w:tc>
      </w:tr>
      <w:tr w:rsidR="00EA5936" w:rsidRPr="00EA5936" w14:paraId="15D14D5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03506" w14:textId="77777777" w:rsidR="00C84410" w:rsidRPr="00EA5936" w:rsidRDefault="00C84410" w:rsidP="00EA5936">
            <w:pPr>
              <w:pStyle w:val="TAL"/>
              <w:rPr>
                <w:sz w:val="16"/>
              </w:rPr>
            </w:pPr>
            <w:r w:rsidRPr="00EA5936">
              <w:rPr>
                <w:sz w:val="16"/>
              </w:rPr>
              <w:t>C4-221326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EF209" w14:textId="77777777" w:rsidR="00C84410" w:rsidRPr="00EA5936" w:rsidRDefault="00C84410" w:rsidP="00EA5936">
            <w:pPr>
              <w:pStyle w:val="TAL"/>
              <w:rPr>
                <w:sz w:val="16"/>
              </w:rPr>
            </w:pPr>
            <w:r w:rsidRPr="00EA5936">
              <w:rPr>
                <w:sz w:val="16"/>
              </w:rPr>
              <w:t>LS on SMF initiated reauthorization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8085A" w14:textId="77777777" w:rsidR="00C84410" w:rsidRPr="00EA5936" w:rsidRDefault="00C84410" w:rsidP="00EA5936">
            <w:pPr>
              <w:pStyle w:val="TAL"/>
              <w:rPr>
                <w:sz w:val="16"/>
              </w:rPr>
            </w:pPr>
            <w:r w:rsidRPr="00EA593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550AB"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4802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4E4FB" w14:textId="77777777" w:rsidR="00C84410" w:rsidRPr="00EA5936" w:rsidRDefault="00C84410" w:rsidP="00EA5936">
            <w:pPr>
              <w:pStyle w:val="TAL"/>
              <w:rPr>
                <w:sz w:val="16"/>
              </w:rPr>
            </w:pPr>
            <w:r w:rsidRPr="00EA5936">
              <w:rPr>
                <w:sz w:val="16"/>
              </w:rPr>
              <w:t>C4-221445</w:t>
            </w:r>
          </w:p>
        </w:tc>
      </w:tr>
      <w:tr w:rsidR="00EA5936" w:rsidRPr="00EA5936" w14:paraId="4D746FB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112D8" w14:textId="77777777" w:rsidR="00C84410" w:rsidRPr="00EA5936" w:rsidRDefault="00C84410" w:rsidP="00EA5936">
            <w:pPr>
              <w:pStyle w:val="TAL"/>
              <w:rPr>
                <w:sz w:val="16"/>
              </w:rPr>
            </w:pPr>
            <w:r w:rsidRPr="00EA5936">
              <w:rPr>
                <w:sz w:val="16"/>
              </w:rPr>
              <w:t>C4-221327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CB531" w14:textId="77777777" w:rsidR="00C84410" w:rsidRPr="00EA5936" w:rsidRDefault="00C84410" w:rsidP="00EA5936">
            <w:pPr>
              <w:pStyle w:val="TAL"/>
              <w:rPr>
                <w:sz w:val="16"/>
              </w:rPr>
            </w:pPr>
            <w:r w:rsidRPr="00EA5936">
              <w:rPr>
                <w:sz w:val="16"/>
              </w:rPr>
              <w:t>ID_UAS CT4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01901" w14:textId="77777777" w:rsidR="00C84410" w:rsidRPr="00EA5936" w:rsidRDefault="00C84410" w:rsidP="00EA5936">
            <w:pPr>
              <w:pStyle w:val="TAL"/>
              <w:rPr>
                <w:sz w:val="16"/>
              </w:rPr>
            </w:pPr>
            <w:r w:rsidRPr="00EA593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C0D1C"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FCB88"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FEA82" w14:textId="77777777" w:rsidR="00C84410" w:rsidRPr="00EA5936" w:rsidRDefault="00C84410" w:rsidP="00EA5936">
            <w:pPr>
              <w:pStyle w:val="TAL"/>
              <w:rPr>
                <w:sz w:val="16"/>
              </w:rPr>
            </w:pPr>
          </w:p>
        </w:tc>
      </w:tr>
      <w:tr w:rsidR="00EA5936" w:rsidRPr="00EA5936" w14:paraId="53FECC8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EAE4E" w14:textId="77777777" w:rsidR="00C84410" w:rsidRPr="00EA5936" w:rsidRDefault="00C84410" w:rsidP="00EA5936">
            <w:pPr>
              <w:pStyle w:val="TAL"/>
              <w:rPr>
                <w:sz w:val="16"/>
              </w:rPr>
            </w:pPr>
            <w:r w:rsidRPr="00EA5936">
              <w:rPr>
                <w:sz w:val="16"/>
              </w:rPr>
              <w:t>C4-221328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18C41" w14:textId="77777777" w:rsidR="00C84410" w:rsidRPr="00EA5936" w:rsidRDefault="00C84410" w:rsidP="00EA5936">
            <w:pPr>
              <w:pStyle w:val="TAL"/>
              <w:rPr>
                <w:sz w:val="16"/>
              </w:rPr>
            </w:pPr>
            <w:r w:rsidRPr="00EA5936">
              <w:rPr>
                <w:sz w:val="16"/>
              </w:rPr>
              <w:t>Correction to 5GSIWKI flag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E49A5" w14:textId="77777777" w:rsidR="00C84410" w:rsidRPr="00EA5936" w:rsidRDefault="00C84410" w:rsidP="00EA5936">
            <w:pPr>
              <w:pStyle w:val="TAL"/>
              <w:rPr>
                <w:sz w:val="16"/>
              </w:rPr>
            </w:pPr>
            <w:r w:rsidRPr="00EA593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C02FA"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B07F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D4BB9" w14:textId="77777777" w:rsidR="00C84410" w:rsidRPr="00EA5936" w:rsidRDefault="00C84410" w:rsidP="00EA5936">
            <w:pPr>
              <w:pStyle w:val="TAL"/>
              <w:rPr>
                <w:sz w:val="16"/>
              </w:rPr>
            </w:pPr>
          </w:p>
        </w:tc>
      </w:tr>
      <w:tr w:rsidR="00EA5936" w:rsidRPr="00EA5936" w14:paraId="2A0E47A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83199" w14:textId="77777777" w:rsidR="00C84410" w:rsidRPr="00EA5936" w:rsidRDefault="00C84410" w:rsidP="00EA5936">
            <w:pPr>
              <w:pStyle w:val="TAL"/>
              <w:rPr>
                <w:sz w:val="16"/>
              </w:rPr>
            </w:pPr>
            <w:r w:rsidRPr="00EA5936">
              <w:rPr>
                <w:sz w:val="16"/>
              </w:rPr>
              <w:t>C4-221329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3B862" w14:textId="77777777" w:rsidR="00C84410" w:rsidRPr="00EA5936" w:rsidRDefault="00C84410" w:rsidP="00EA5936">
            <w:pPr>
              <w:pStyle w:val="TAL"/>
              <w:rPr>
                <w:sz w:val="16"/>
              </w:rPr>
            </w:pPr>
            <w:r w:rsidRPr="00EA5936">
              <w:rPr>
                <w:sz w:val="16"/>
              </w:rPr>
              <w:t>Correction to SNPN realm part of 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586E8" w14:textId="77777777" w:rsidR="00C84410" w:rsidRPr="00EA5936" w:rsidRDefault="00C84410" w:rsidP="00EA5936">
            <w:pPr>
              <w:pStyle w:val="TAL"/>
              <w:rPr>
                <w:sz w:val="16"/>
              </w:rPr>
            </w:pPr>
            <w:r w:rsidRPr="00EA593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53D23"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72CCD" w14:textId="77777777" w:rsidR="00C84410" w:rsidRPr="00EA5936" w:rsidRDefault="00C84410" w:rsidP="00EA5936">
            <w:pPr>
              <w:pStyle w:val="TAL"/>
              <w:rPr>
                <w:sz w:val="16"/>
              </w:rPr>
            </w:pPr>
            <w:r w:rsidRPr="00EA5936">
              <w:rPr>
                <w:sz w:val="16"/>
              </w:rPr>
              <w:t>C4-220297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E7A14" w14:textId="77777777" w:rsidR="00C84410" w:rsidRPr="00EA5936" w:rsidRDefault="00C84410" w:rsidP="00EA5936">
            <w:pPr>
              <w:pStyle w:val="TAL"/>
              <w:rPr>
                <w:sz w:val="16"/>
              </w:rPr>
            </w:pPr>
          </w:p>
        </w:tc>
      </w:tr>
      <w:tr w:rsidR="00EA5936" w:rsidRPr="00EA5936" w14:paraId="34A3934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FAB36" w14:textId="77777777" w:rsidR="00C84410" w:rsidRPr="00EA5936" w:rsidRDefault="00C84410" w:rsidP="00EA5936">
            <w:pPr>
              <w:pStyle w:val="TAL"/>
              <w:rPr>
                <w:sz w:val="16"/>
              </w:rPr>
            </w:pPr>
            <w:r w:rsidRPr="00EA5936">
              <w:rPr>
                <w:sz w:val="16"/>
              </w:rPr>
              <w:t>C4-221330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7EC6B" w14:textId="77777777" w:rsidR="00C84410" w:rsidRPr="00EA5936" w:rsidRDefault="00C84410" w:rsidP="00EA5936">
            <w:pPr>
              <w:pStyle w:val="TAL"/>
              <w:rPr>
                <w:sz w:val="16"/>
              </w:rPr>
            </w:pPr>
            <w:r w:rsidRPr="00EA5936">
              <w:rPr>
                <w:sz w:val="16"/>
              </w:rPr>
              <w:t>Discussion on a mechanism to identify a retransmitted HTTP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58861"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DEFD3"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6808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E16F6" w14:textId="77777777" w:rsidR="00C84410" w:rsidRPr="00EA5936" w:rsidRDefault="00C84410" w:rsidP="00EA5936">
            <w:pPr>
              <w:pStyle w:val="TAL"/>
              <w:rPr>
                <w:sz w:val="16"/>
              </w:rPr>
            </w:pPr>
          </w:p>
        </w:tc>
      </w:tr>
      <w:tr w:rsidR="00EA5936" w:rsidRPr="00EA5936" w14:paraId="3642C3E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55E84" w14:textId="77777777" w:rsidR="00C84410" w:rsidRPr="00EA5936" w:rsidRDefault="00C84410" w:rsidP="00EA5936">
            <w:pPr>
              <w:pStyle w:val="TAL"/>
              <w:rPr>
                <w:sz w:val="16"/>
              </w:rPr>
            </w:pPr>
            <w:r w:rsidRPr="00EA5936">
              <w:rPr>
                <w:sz w:val="16"/>
              </w:rPr>
              <w:t>C4-221331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7A268" w14:textId="77777777" w:rsidR="00C84410" w:rsidRPr="00EA5936" w:rsidRDefault="00C84410" w:rsidP="00EA5936">
            <w:pPr>
              <w:pStyle w:val="TAL"/>
              <w:rPr>
                <w:sz w:val="16"/>
              </w:rPr>
            </w:pPr>
            <w:r w:rsidRPr="00EA5936">
              <w:rPr>
                <w:sz w:val="16"/>
              </w:rPr>
              <w:t>Retry with an Idempotency key for non-idempotent methods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E28F4"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5F9D3"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DDDAE"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E47BC" w14:textId="77777777" w:rsidR="00C84410" w:rsidRPr="00EA5936" w:rsidRDefault="00C84410" w:rsidP="00EA5936">
            <w:pPr>
              <w:pStyle w:val="TAL"/>
              <w:rPr>
                <w:sz w:val="16"/>
              </w:rPr>
            </w:pPr>
            <w:r w:rsidRPr="00EA5936">
              <w:rPr>
                <w:sz w:val="16"/>
              </w:rPr>
              <w:t>C4-221463</w:t>
            </w:r>
          </w:p>
        </w:tc>
      </w:tr>
      <w:tr w:rsidR="00EA5936" w:rsidRPr="00EA5936" w14:paraId="329E92E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13447" w14:textId="77777777" w:rsidR="00C84410" w:rsidRPr="00EA5936" w:rsidRDefault="00C84410" w:rsidP="00EA5936">
            <w:pPr>
              <w:pStyle w:val="TAL"/>
              <w:rPr>
                <w:sz w:val="16"/>
              </w:rPr>
            </w:pPr>
            <w:r w:rsidRPr="00EA5936">
              <w:rPr>
                <w:sz w:val="16"/>
              </w:rPr>
              <w:t>C4-221332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F61B5" w14:textId="77777777" w:rsidR="00C84410" w:rsidRPr="00EA5936" w:rsidRDefault="00C84410" w:rsidP="00EA5936">
            <w:pPr>
              <w:pStyle w:val="TAL"/>
              <w:rPr>
                <w:sz w:val="16"/>
              </w:rPr>
            </w:pPr>
            <w:r w:rsidRPr="00EA5936">
              <w:rPr>
                <w:sz w:val="16"/>
              </w:rPr>
              <w:t>Retry with an Idempotency key for non-idempotent methods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43565"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138F6" w14:textId="77777777" w:rsidR="00C84410" w:rsidRPr="00EA5936" w:rsidRDefault="00C84410" w:rsidP="00EA5936">
            <w:pPr>
              <w:pStyle w:val="TAL"/>
              <w:rPr>
                <w:sz w:val="16"/>
              </w:rPr>
            </w:pPr>
            <w:r w:rsidRPr="00EA593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303F8"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0953" w14:textId="77777777" w:rsidR="00C84410" w:rsidRPr="00EA5936" w:rsidRDefault="00C84410" w:rsidP="00EA5936">
            <w:pPr>
              <w:pStyle w:val="TAL"/>
              <w:rPr>
                <w:sz w:val="16"/>
              </w:rPr>
            </w:pPr>
          </w:p>
        </w:tc>
      </w:tr>
      <w:tr w:rsidR="00EA5936" w:rsidRPr="00EA5936" w14:paraId="5B416A3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5F139" w14:textId="77777777" w:rsidR="00C84410" w:rsidRPr="00EA5936" w:rsidRDefault="00C84410" w:rsidP="00EA5936">
            <w:pPr>
              <w:pStyle w:val="TAL"/>
              <w:rPr>
                <w:sz w:val="16"/>
              </w:rPr>
            </w:pPr>
            <w:r w:rsidRPr="00EA5936">
              <w:rPr>
                <w:sz w:val="16"/>
              </w:rPr>
              <w:t>C4-221333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3DA9F" w14:textId="77777777" w:rsidR="00C84410" w:rsidRPr="00EA5936" w:rsidRDefault="00C84410" w:rsidP="00EA5936">
            <w:pPr>
              <w:pStyle w:val="TAL"/>
              <w:rPr>
                <w:sz w:val="16"/>
              </w:rPr>
            </w:pPr>
            <w:r w:rsidRPr="00EA5936">
              <w:rPr>
                <w:sz w:val="16"/>
              </w:rPr>
              <w:t>Paging Policy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6C11B"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AFD41"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2754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A6716" w14:textId="77777777" w:rsidR="00C84410" w:rsidRPr="00EA5936" w:rsidRDefault="00C84410" w:rsidP="00EA5936">
            <w:pPr>
              <w:pStyle w:val="TAL"/>
              <w:rPr>
                <w:sz w:val="16"/>
              </w:rPr>
            </w:pPr>
            <w:r w:rsidRPr="00EA5936">
              <w:rPr>
                <w:sz w:val="16"/>
              </w:rPr>
              <w:t>C4-221477</w:t>
            </w:r>
          </w:p>
        </w:tc>
      </w:tr>
      <w:tr w:rsidR="00EA5936" w:rsidRPr="00EA5936" w14:paraId="263B993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5AFA7" w14:textId="77777777" w:rsidR="00C84410" w:rsidRPr="00EA5936" w:rsidRDefault="00C84410" w:rsidP="00EA5936">
            <w:pPr>
              <w:pStyle w:val="TAL"/>
              <w:rPr>
                <w:sz w:val="16"/>
              </w:rPr>
            </w:pPr>
            <w:r w:rsidRPr="00EA5936">
              <w:rPr>
                <w:sz w:val="16"/>
              </w:rPr>
              <w:t>C4-221334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07F6C" w14:textId="77777777" w:rsidR="00C84410" w:rsidRPr="00EA5936" w:rsidRDefault="00C84410" w:rsidP="00EA5936">
            <w:pPr>
              <w:pStyle w:val="TAL"/>
              <w:rPr>
                <w:sz w:val="16"/>
              </w:rPr>
            </w:pPr>
            <w:r w:rsidRPr="00EA5936">
              <w:rPr>
                <w:sz w:val="16"/>
              </w:rPr>
              <w:t>Additional Usage Reports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51F7D"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5BC4D"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5B129"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A4DE8" w14:textId="77777777" w:rsidR="00C84410" w:rsidRPr="00EA5936" w:rsidRDefault="00C84410" w:rsidP="00EA5936">
            <w:pPr>
              <w:pStyle w:val="TAL"/>
              <w:rPr>
                <w:sz w:val="16"/>
              </w:rPr>
            </w:pPr>
            <w:r w:rsidRPr="00EA5936">
              <w:rPr>
                <w:sz w:val="16"/>
              </w:rPr>
              <w:t>C4-221476</w:t>
            </w:r>
          </w:p>
        </w:tc>
      </w:tr>
      <w:tr w:rsidR="00EA5936" w:rsidRPr="00EA5936" w14:paraId="201F861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1CE50" w14:textId="77777777" w:rsidR="00C84410" w:rsidRPr="00EA5936" w:rsidRDefault="00C84410" w:rsidP="00EA5936">
            <w:pPr>
              <w:pStyle w:val="TAL"/>
              <w:rPr>
                <w:sz w:val="16"/>
              </w:rPr>
            </w:pPr>
            <w:r w:rsidRPr="00EA5936">
              <w:rPr>
                <w:sz w:val="16"/>
              </w:rPr>
              <w:t>C4-221335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4AC27" w14:textId="77777777" w:rsidR="00C84410" w:rsidRPr="00EA5936" w:rsidRDefault="00C84410" w:rsidP="00EA5936">
            <w:pPr>
              <w:pStyle w:val="TAL"/>
              <w:rPr>
                <w:sz w:val="16"/>
              </w:rPr>
            </w:pPr>
            <w:r w:rsidRPr="00EA5936">
              <w:rPr>
                <w:sz w:val="16"/>
              </w:rPr>
              <w:t>Redirect Port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D2CE3"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FB656"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2F21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E1599" w14:textId="77777777" w:rsidR="00C84410" w:rsidRPr="00EA5936" w:rsidRDefault="00C84410" w:rsidP="00EA5936">
            <w:pPr>
              <w:pStyle w:val="TAL"/>
              <w:rPr>
                <w:sz w:val="16"/>
              </w:rPr>
            </w:pPr>
            <w:r w:rsidRPr="00EA5936">
              <w:rPr>
                <w:sz w:val="16"/>
              </w:rPr>
              <w:t>C4-221475</w:t>
            </w:r>
          </w:p>
        </w:tc>
      </w:tr>
      <w:tr w:rsidR="00EA5936" w:rsidRPr="00EA5936" w14:paraId="5452FEB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815C4" w14:textId="77777777" w:rsidR="00C84410" w:rsidRPr="00EA5936" w:rsidRDefault="00C84410" w:rsidP="00EA5936">
            <w:pPr>
              <w:pStyle w:val="TAL"/>
              <w:rPr>
                <w:sz w:val="16"/>
              </w:rPr>
            </w:pPr>
            <w:r w:rsidRPr="00EA5936">
              <w:rPr>
                <w:sz w:val="16"/>
              </w:rPr>
              <w:t>C4-221336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7F23E" w14:textId="77777777" w:rsidR="00C84410" w:rsidRPr="00EA5936" w:rsidRDefault="00C84410" w:rsidP="00EA5936">
            <w:pPr>
              <w:pStyle w:val="TAL"/>
              <w:rPr>
                <w:sz w:val="16"/>
              </w:rPr>
            </w:pPr>
            <w:r w:rsidRPr="00EA5936">
              <w:rPr>
                <w:sz w:val="16"/>
              </w:rPr>
              <w:t>Revised WID on enhancement on the GTP-U entity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5200C"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B38F0"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41B16"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01B45" w14:textId="77777777" w:rsidR="00C84410" w:rsidRPr="00EA5936" w:rsidRDefault="00C84410" w:rsidP="00EA5936">
            <w:pPr>
              <w:pStyle w:val="TAL"/>
              <w:rPr>
                <w:sz w:val="16"/>
              </w:rPr>
            </w:pPr>
          </w:p>
        </w:tc>
      </w:tr>
      <w:tr w:rsidR="00EA5936" w:rsidRPr="00EA5936" w14:paraId="3B035E8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23B07" w14:textId="77777777" w:rsidR="00C84410" w:rsidRPr="00EA5936" w:rsidRDefault="00C84410" w:rsidP="00EA5936">
            <w:pPr>
              <w:pStyle w:val="TAL"/>
              <w:rPr>
                <w:sz w:val="16"/>
              </w:rPr>
            </w:pPr>
            <w:r w:rsidRPr="00EA5936">
              <w:rPr>
                <w:sz w:val="16"/>
              </w:rPr>
              <w:t>C4-221337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F23C7" w14:textId="77777777" w:rsidR="00C84410" w:rsidRPr="00EA5936" w:rsidRDefault="00C84410" w:rsidP="00EA5936">
            <w:pPr>
              <w:pStyle w:val="TAL"/>
              <w:rPr>
                <w:sz w:val="16"/>
              </w:rPr>
            </w:pPr>
            <w:r w:rsidRPr="00EA5936">
              <w:rPr>
                <w:sz w:val="16"/>
              </w:rPr>
              <w:t>Pseudo-CR on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C77E3"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1D34"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D105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9634C" w14:textId="77777777" w:rsidR="00C84410" w:rsidRPr="00EA5936" w:rsidRDefault="00C84410" w:rsidP="00EA5936">
            <w:pPr>
              <w:pStyle w:val="TAL"/>
              <w:rPr>
                <w:sz w:val="16"/>
              </w:rPr>
            </w:pPr>
          </w:p>
        </w:tc>
      </w:tr>
      <w:tr w:rsidR="00EA5936" w:rsidRPr="00EA5936" w14:paraId="7E76A00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F68D9" w14:textId="77777777" w:rsidR="00C84410" w:rsidRPr="00EA5936" w:rsidRDefault="00C84410" w:rsidP="00EA5936">
            <w:pPr>
              <w:pStyle w:val="TAL"/>
              <w:rPr>
                <w:sz w:val="16"/>
              </w:rPr>
            </w:pPr>
            <w:r w:rsidRPr="00EA5936">
              <w:rPr>
                <w:sz w:val="16"/>
              </w:rPr>
              <w:t>C4-221338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5F898" w14:textId="77777777" w:rsidR="00C84410" w:rsidRPr="00EA5936" w:rsidRDefault="00C84410" w:rsidP="00EA5936">
            <w:pPr>
              <w:pStyle w:val="TAL"/>
              <w:rPr>
                <w:sz w:val="16"/>
              </w:rPr>
            </w:pPr>
            <w:r w:rsidRPr="00EA5936">
              <w:rPr>
                <w:sz w:val="16"/>
              </w:rPr>
              <w:t>Pseudo-CR on Update on TS title and Formatting of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E95B1"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1832A"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1BBB9"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B7D66" w14:textId="77777777" w:rsidR="00C84410" w:rsidRPr="00EA5936" w:rsidRDefault="00C84410" w:rsidP="00EA5936">
            <w:pPr>
              <w:pStyle w:val="TAL"/>
              <w:rPr>
                <w:sz w:val="16"/>
              </w:rPr>
            </w:pPr>
            <w:r w:rsidRPr="00EA5936">
              <w:rPr>
                <w:sz w:val="16"/>
              </w:rPr>
              <w:t>C4-221519</w:t>
            </w:r>
          </w:p>
        </w:tc>
      </w:tr>
      <w:tr w:rsidR="00EA5936" w:rsidRPr="00EA5936" w14:paraId="047AB34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6DF14" w14:textId="77777777" w:rsidR="00C84410" w:rsidRPr="00EA5936" w:rsidRDefault="00C84410" w:rsidP="00EA5936">
            <w:pPr>
              <w:pStyle w:val="TAL"/>
              <w:rPr>
                <w:sz w:val="16"/>
              </w:rPr>
            </w:pPr>
            <w:r w:rsidRPr="00EA5936">
              <w:rPr>
                <w:sz w:val="16"/>
              </w:rPr>
              <w:t>C4-221339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8B956" w14:textId="77777777" w:rsidR="00C84410" w:rsidRPr="00EA5936" w:rsidRDefault="00C84410" w:rsidP="00EA5936">
            <w:pPr>
              <w:pStyle w:val="TAL"/>
              <w:rPr>
                <w:sz w:val="16"/>
              </w:rPr>
            </w:pPr>
            <w:r w:rsidRPr="00EA5936">
              <w:rPr>
                <w:sz w:val="16"/>
              </w:rPr>
              <w:t>Pseudo-CR on Update on TS 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B057C"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E5FCE"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E421E"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B6265" w14:textId="77777777" w:rsidR="00C84410" w:rsidRPr="00EA5936" w:rsidRDefault="00C84410" w:rsidP="00EA5936">
            <w:pPr>
              <w:pStyle w:val="TAL"/>
              <w:rPr>
                <w:sz w:val="16"/>
              </w:rPr>
            </w:pPr>
          </w:p>
        </w:tc>
      </w:tr>
      <w:tr w:rsidR="00EA5936" w:rsidRPr="00EA5936" w14:paraId="3696B86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D7F6A" w14:textId="77777777" w:rsidR="00C84410" w:rsidRPr="00EA5936" w:rsidRDefault="00C84410" w:rsidP="00EA5936">
            <w:pPr>
              <w:pStyle w:val="TAL"/>
              <w:rPr>
                <w:sz w:val="16"/>
              </w:rPr>
            </w:pPr>
            <w:r w:rsidRPr="00EA5936">
              <w:rPr>
                <w:sz w:val="16"/>
              </w:rPr>
              <w:t>C4-221340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DFBAC" w14:textId="77777777" w:rsidR="00C84410" w:rsidRPr="00EA5936" w:rsidRDefault="00C84410" w:rsidP="00EA5936">
            <w:pPr>
              <w:pStyle w:val="TAL"/>
              <w:rPr>
                <w:sz w:val="16"/>
              </w:rPr>
            </w:pPr>
            <w:r w:rsidRPr="00EA5936">
              <w:rPr>
                <w:sz w:val="16"/>
              </w:rPr>
              <w:t>Pseudo-CR on Update on UUAA context during revocation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CBA32"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FD94B"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FF6D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EC70A" w14:textId="77777777" w:rsidR="00C84410" w:rsidRPr="00EA5936" w:rsidRDefault="00C84410" w:rsidP="00EA5936">
            <w:pPr>
              <w:pStyle w:val="TAL"/>
              <w:rPr>
                <w:sz w:val="16"/>
              </w:rPr>
            </w:pPr>
          </w:p>
        </w:tc>
      </w:tr>
      <w:tr w:rsidR="00EA5936" w:rsidRPr="00EA5936" w14:paraId="67EB700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D254D" w14:textId="77777777" w:rsidR="00C84410" w:rsidRPr="00EA5936" w:rsidRDefault="00C84410" w:rsidP="00EA5936">
            <w:pPr>
              <w:pStyle w:val="TAL"/>
              <w:rPr>
                <w:sz w:val="16"/>
              </w:rPr>
            </w:pPr>
            <w:r w:rsidRPr="00EA5936">
              <w:rPr>
                <w:sz w:val="16"/>
              </w:rPr>
              <w:t>C4-221341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CEBAB" w14:textId="77777777" w:rsidR="00C84410" w:rsidRPr="00EA5936" w:rsidRDefault="00C84410" w:rsidP="00EA5936">
            <w:pPr>
              <w:pStyle w:val="TAL"/>
              <w:rPr>
                <w:sz w:val="16"/>
              </w:rPr>
            </w:pPr>
            <w:r w:rsidRPr="00EA5936">
              <w:rPr>
                <w:sz w:val="16"/>
              </w:rPr>
              <w:t>Indication from AMF to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9B9CB"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95CD6"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B718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E540D" w14:textId="77777777" w:rsidR="00C84410" w:rsidRPr="00EA5936" w:rsidRDefault="00C84410" w:rsidP="00EA5936">
            <w:pPr>
              <w:pStyle w:val="TAL"/>
              <w:rPr>
                <w:sz w:val="16"/>
              </w:rPr>
            </w:pPr>
            <w:r w:rsidRPr="00EA5936">
              <w:rPr>
                <w:sz w:val="16"/>
              </w:rPr>
              <w:t>CP-220225</w:t>
            </w:r>
          </w:p>
        </w:tc>
      </w:tr>
      <w:tr w:rsidR="00EA5936" w:rsidRPr="00EA5936" w14:paraId="7A32FD4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5BFBE" w14:textId="77777777" w:rsidR="00C84410" w:rsidRPr="00EA5936" w:rsidRDefault="00C84410" w:rsidP="00EA5936">
            <w:pPr>
              <w:pStyle w:val="TAL"/>
              <w:rPr>
                <w:sz w:val="16"/>
              </w:rPr>
            </w:pPr>
            <w:r w:rsidRPr="00EA5936">
              <w:rPr>
                <w:sz w:val="16"/>
              </w:rPr>
              <w:t>C4-221342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9B7E2" w14:textId="77777777" w:rsidR="00C84410" w:rsidRPr="00EA5936" w:rsidRDefault="00C84410" w:rsidP="00EA5936">
            <w:pPr>
              <w:pStyle w:val="TAL"/>
              <w:rPr>
                <w:sz w:val="16"/>
              </w:rPr>
            </w:pPr>
            <w:r w:rsidRPr="00EA5936">
              <w:rPr>
                <w:sz w:val="16"/>
              </w:rPr>
              <w:t>Aerial service indication in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04D77"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8AB84"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8C644"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AD3FA" w14:textId="77777777" w:rsidR="00C84410" w:rsidRPr="00EA5936" w:rsidRDefault="00C84410" w:rsidP="00EA5936">
            <w:pPr>
              <w:pStyle w:val="TAL"/>
              <w:rPr>
                <w:sz w:val="16"/>
              </w:rPr>
            </w:pPr>
          </w:p>
        </w:tc>
      </w:tr>
      <w:tr w:rsidR="00EA5936" w:rsidRPr="00EA5936" w14:paraId="0C1D15D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B81D6" w14:textId="77777777" w:rsidR="00C84410" w:rsidRPr="00EA5936" w:rsidRDefault="00C84410" w:rsidP="00EA5936">
            <w:pPr>
              <w:pStyle w:val="TAL"/>
              <w:rPr>
                <w:sz w:val="16"/>
              </w:rPr>
            </w:pPr>
            <w:r w:rsidRPr="00EA5936">
              <w:rPr>
                <w:sz w:val="16"/>
              </w:rPr>
              <w:t>C4-221343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097BA" w14:textId="77777777" w:rsidR="00C84410" w:rsidRPr="00EA5936" w:rsidRDefault="00C84410" w:rsidP="00EA5936">
            <w:pPr>
              <w:pStyle w:val="TAL"/>
              <w:rPr>
                <w:sz w:val="16"/>
              </w:rPr>
            </w:pPr>
            <w:r w:rsidRPr="00EA5936">
              <w:rPr>
                <w:sz w:val="16"/>
              </w:rPr>
              <w:t>Update on AMF exposure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9A21E"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D5A26"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84A61"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A5EA1" w14:textId="77777777" w:rsidR="00C84410" w:rsidRPr="00EA5936" w:rsidRDefault="00C84410" w:rsidP="00EA5936">
            <w:pPr>
              <w:pStyle w:val="TAL"/>
              <w:rPr>
                <w:sz w:val="16"/>
              </w:rPr>
            </w:pPr>
            <w:r w:rsidRPr="00EA5936">
              <w:rPr>
                <w:sz w:val="16"/>
              </w:rPr>
              <w:t>C4-221520</w:t>
            </w:r>
          </w:p>
        </w:tc>
      </w:tr>
      <w:tr w:rsidR="00EA5936" w:rsidRPr="00EA5936" w14:paraId="66BB2F0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B9A4B" w14:textId="77777777" w:rsidR="00C84410" w:rsidRPr="00EA5936" w:rsidRDefault="00C84410" w:rsidP="00EA5936">
            <w:pPr>
              <w:pStyle w:val="TAL"/>
              <w:rPr>
                <w:sz w:val="16"/>
              </w:rPr>
            </w:pPr>
            <w:r w:rsidRPr="00EA5936">
              <w:rPr>
                <w:sz w:val="16"/>
              </w:rPr>
              <w:t>C4-221344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B0A22" w14:textId="77777777" w:rsidR="00C84410" w:rsidRPr="00EA5936" w:rsidRDefault="00C84410" w:rsidP="00EA5936">
            <w:pPr>
              <w:pStyle w:val="TAL"/>
              <w:rPr>
                <w:sz w:val="16"/>
              </w:rPr>
            </w:pPr>
            <w:r w:rsidRPr="00EA5936">
              <w:rPr>
                <w:sz w:val="16"/>
              </w:rPr>
              <w:t>Correct the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0A0DB" w14:textId="77777777" w:rsidR="00C84410" w:rsidRPr="00EA5936" w:rsidRDefault="00C84410" w:rsidP="00EA5936">
            <w:pPr>
              <w:pStyle w:val="TAL"/>
              <w:rPr>
                <w:sz w:val="16"/>
              </w:rPr>
            </w:pPr>
            <w:r w:rsidRPr="00EA5936">
              <w:rPr>
                <w:sz w:val="16"/>
              </w:rPr>
              <w:t>Huawei,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7B79E"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BFBD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A5AD2" w14:textId="77777777" w:rsidR="00C84410" w:rsidRPr="00EA5936" w:rsidRDefault="00C84410" w:rsidP="00EA5936">
            <w:pPr>
              <w:pStyle w:val="TAL"/>
              <w:rPr>
                <w:sz w:val="16"/>
              </w:rPr>
            </w:pPr>
          </w:p>
        </w:tc>
      </w:tr>
      <w:tr w:rsidR="00EA5936" w:rsidRPr="00EA5936" w14:paraId="5923C00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94D8F" w14:textId="77777777" w:rsidR="00C84410" w:rsidRPr="00EA5936" w:rsidRDefault="00C84410" w:rsidP="00EA5936">
            <w:pPr>
              <w:pStyle w:val="TAL"/>
              <w:rPr>
                <w:sz w:val="16"/>
              </w:rPr>
            </w:pPr>
            <w:r w:rsidRPr="00EA5936">
              <w:rPr>
                <w:sz w:val="16"/>
              </w:rPr>
              <w:t>C4-221345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12B23" w14:textId="77777777" w:rsidR="00C84410" w:rsidRPr="00EA5936" w:rsidRDefault="00C84410" w:rsidP="00EA5936">
            <w:pPr>
              <w:pStyle w:val="TAL"/>
              <w:rPr>
                <w:sz w:val="16"/>
              </w:rPr>
            </w:pPr>
            <w:r w:rsidRPr="00EA5936">
              <w:rPr>
                <w:sz w:val="16"/>
              </w:rPr>
              <w:t>Update on the UAS services for ePCO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09C6E"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E0313"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8C4F3"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857FA" w14:textId="77777777" w:rsidR="00C84410" w:rsidRPr="00EA5936" w:rsidRDefault="00C84410" w:rsidP="00EA5936">
            <w:pPr>
              <w:pStyle w:val="TAL"/>
              <w:rPr>
                <w:sz w:val="16"/>
              </w:rPr>
            </w:pPr>
          </w:p>
        </w:tc>
      </w:tr>
      <w:tr w:rsidR="00EA5936" w:rsidRPr="00EA5936" w14:paraId="7F78880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B8F55" w14:textId="77777777" w:rsidR="00C84410" w:rsidRPr="00EA5936" w:rsidRDefault="00C84410" w:rsidP="00EA5936">
            <w:pPr>
              <w:pStyle w:val="TAL"/>
              <w:rPr>
                <w:sz w:val="16"/>
              </w:rPr>
            </w:pPr>
            <w:r w:rsidRPr="00EA5936">
              <w:rPr>
                <w:sz w:val="16"/>
              </w:rPr>
              <w:t>C4-221346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69D33" w14:textId="77777777" w:rsidR="00C84410" w:rsidRPr="00EA5936" w:rsidRDefault="00C84410" w:rsidP="00EA5936">
            <w:pPr>
              <w:pStyle w:val="TAL"/>
              <w:rPr>
                <w:sz w:val="16"/>
              </w:rPr>
            </w:pPr>
            <w:r w:rsidRPr="00EA5936">
              <w:rPr>
                <w:sz w:val="16"/>
              </w:rPr>
              <w:t>Update on the Activation of Disaster Roaming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987E4"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F11EA" w14:textId="77777777" w:rsidR="00C84410" w:rsidRPr="00EA5936" w:rsidRDefault="00C84410" w:rsidP="00EA5936">
            <w:pPr>
              <w:pStyle w:val="TAL"/>
              <w:rPr>
                <w:sz w:val="16"/>
              </w:rPr>
            </w:pPr>
            <w:r w:rsidRPr="00EA593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F20EA"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E81DB" w14:textId="77777777" w:rsidR="00C84410" w:rsidRPr="00EA5936" w:rsidRDefault="00C84410" w:rsidP="00EA5936">
            <w:pPr>
              <w:pStyle w:val="TAL"/>
              <w:rPr>
                <w:sz w:val="16"/>
              </w:rPr>
            </w:pPr>
          </w:p>
        </w:tc>
      </w:tr>
      <w:tr w:rsidR="00EA5936" w:rsidRPr="00EA5936" w14:paraId="1973B68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7235F" w14:textId="77777777" w:rsidR="00C84410" w:rsidRPr="00EA5936" w:rsidRDefault="00C84410" w:rsidP="00EA5936">
            <w:pPr>
              <w:pStyle w:val="TAL"/>
              <w:rPr>
                <w:sz w:val="16"/>
              </w:rPr>
            </w:pPr>
            <w:r w:rsidRPr="00EA5936">
              <w:rPr>
                <w:sz w:val="16"/>
              </w:rPr>
              <w:t>C4-221347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4E196" w14:textId="77777777" w:rsidR="00C84410" w:rsidRPr="00EA5936" w:rsidRDefault="00C84410" w:rsidP="00EA5936">
            <w:pPr>
              <w:pStyle w:val="TAL"/>
              <w:rPr>
                <w:sz w:val="16"/>
              </w:rPr>
            </w:pPr>
            <w:r w:rsidRPr="00EA5936">
              <w:rPr>
                <w:sz w:val="16"/>
              </w:rPr>
              <w:t>Corrections on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EE474"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EE905"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E3C1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4C919" w14:textId="77777777" w:rsidR="00C84410" w:rsidRPr="00EA5936" w:rsidRDefault="00C84410" w:rsidP="00EA5936">
            <w:pPr>
              <w:pStyle w:val="TAL"/>
              <w:rPr>
                <w:sz w:val="16"/>
              </w:rPr>
            </w:pPr>
            <w:r w:rsidRPr="00EA5936">
              <w:rPr>
                <w:sz w:val="16"/>
              </w:rPr>
              <w:t>CP-220226</w:t>
            </w:r>
          </w:p>
        </w:tc>
      </w:tr>
      <w:tr w:rsidR="00EA5936" w:rsidRPr="00EA5936" w14:paraId="0C3D848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D0DFE" w14:textId="77777777" w:rsidR="00C84410" w:rsidRPr="00EA5936" w:rsidRDefault="00C84410" w:rsidP="00EA5936">
            <w:pPr>
              <w:pStyle w:val="TAL"/>
              <w:rPr>
                <w:sz w:val="16"/>
              </w:rPr>
            </w:pPr>
            <w:r w:rsidRPr="00EA5936">
              <w:rPr>
                <w:sz w:val="16"/>
              </w:rPr>
              <w:t>C4-221348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734E" w14:textId="77777777" w:rsidR="00C84410" w:rsidRPr="00EA5936" w:rsidRDefault="00C84410" w:rsidP="00EA5936">
            <w:pPr>
              <w:pStyle w:val="TAL"/>
              <w:rPr>
                <w:sz w:val="16"/>
              </w:rPr>
            </w:pPr>
            <w:r w:rsidRPr="00EA5936">
              <w:rPr>
                <w:sz w:val="16"/>
              </w:rPr>
              <w:t>Corrections on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A73B8"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62167"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C31C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F66F4" w14:textId="77777777" w:rsidR="00C84410" w:rsidRPr="00EA5936" w:rsidRDefault="00C84410" w:rsidP="00EA5936">
            <w:pPr>
              <w:pStyle w:val="TAL"/>
              <w:rPr>
                <w:sz w:val="16"/>
              </w:rPr>
            </w:pPr>
            <w:r w:rsidRPr="00EA5936">
              <w:rPr>
                <w:sz w:val="16"/>
              </w:rPr>
              <w:t>CP-220227</w:t>
            </w:r>
          </w:p>
        </w:tc>
      </w:tr>
      <w:tr w:rsidR="00EA5936" w:rsidRPr="00EA5936" w14:paraId="7BD1156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2A389" w14:textId="77777777" w:rsidR="00C84410" w:rsidRPr="00EA5936" w:rsidRDefault="00C84410" w:rsidP="00EA5936">
            <w:pPr>
              <w:pStyle w:val="TAL"/>
              <w:rPr>
                <w:sz w:val="16"/>
              </w:rPr>
            </w:pPr>
            <w:r w:rsidRPr="00EA5936">
              <w:rPr>
                <w:sz w:val="16"/>
              </w:rPr>
              <w:t>C4-221349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88CD7" w14:textId="77777777" w:rsidR="00C84410" w:rsidRPr="00EA5936" w:rsidRDefault="00C84410" w:rsidP="00EA5936">
            <w:pPr>
              <w:pStyle w:val="TAL"/>
              <w:rPr>
                <w:sz w:val="16"/>
              </w:rPr>
            </w:pPr>
            <w:r w:rsidRPr="00EA5936">
              <w:rPr>
                <w:sz w:val="16"/>
              </w:rPr>
              <w:t>Update on Formatting of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01EA6"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49A99"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BC6AE"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1FF04" w14:textId="77777777" w:rsidR="00C84410" w:rsidRPr="00EA5936" w:rsidRDefault="00C84410" w:rsidP="00EA5936">
            <w:pPr>
              <w:pStyle w:val="TAL"/>
              <w:rPr>
                <w:sz w:val="16"/>
              </w:rPr>
            </w:pPr>
          </w:p>
        </w:tc>
      </w:tr>
      <w:tr w:rsidR="00EA5936" w:rsidRPr="00EA5936" w14:paraId="3C88914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E8E79" w14:textId="77777777" w:rsidR="00C84410" w:rsidRPr="00EA5936" w:rsidRDefault="00C84410" w:rsidP="00EA5936">
            <w:pPr>
              <w:pStyle w:val="TAL"/>
              <w:rPr>
                <w:sz w:val="16"/>
              </w:rPr>
            </w:pPr>
            <w:r w:rsidRPr="00EA5936">
              <w:rPr>
                <w:sz w:val="16"/>
              </w:rPr>
              <w:t>C4-221350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C7639" w14:textId="77777777" w:rsidR="00C84410" w:rsidRPr="00EA5936" w:rsidRDefault="00C84410" w:rsidP="00EA5936">
            <w:pPr>
              <w:pStyle w:val="TAL"/>
              <w:rPr>
                <w:sz w:val="16"/>
              </w:rPr>
            </w:pPr>
            <w:r w:rsidRPr="00EA5936">
              <w:rPr>
                <w:sz w:val="16"/>
              </w:rPr>
              <w:t>Update incorrect NOTE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0405F"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26A48"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429F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AD274" w14:textId="77777777" w:rsidR="00C84410" w:rsidRPr="00EA5936" w:rsidRDefault="00C84410" w:rsidP="00EA5936">
            <w:pPr>
              <w:pStyle w:val="TAL"/>
              <w:rPr>
                <w:sz w:val="16"/>
              </w:rPr>
            </w:pPr>
          </w:p>
        </w:tc>
      </w:tr>
      <w:tr w:rsidR="00EA5936" w:rsidRPr="00EA5936" w14:paraId="693A9F6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ACC53" w14:textId="77777777" w:rsidR="00C84410" w:rsidRPr="00EA5936" w:rsidRDefault="00C84410" w:rsidP="00EA5936">
            <w:pPr>
              <w:pStyle w:val="TAL"/>
              <w:rPr>
                <w:sz w:val="16"/>
              </w:rPr>
            </w:pPr>
            <w:r w:rsidRPr="00EA5936">
              <w:rPr>
                <w:sz w:val="16"/>
              </w:rPr>
              <w:t>C4-221351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D8371" w14:textId="77777777" w:rsidR="00C84410" w:rsidRPr="00EA5936" w:rsidRDefault="00C84410" w:rsidP="00EA5936">
            <w:pPr>
              <w:pStyle w:val="TAL"/>
              <w:rPr>
                <w:sz w:val="16"/>
              </w:rPr>
            </w:pPr>
            <w:r w:rsidRPr="00EA5936">
              <w:rPr>
                <w:sz w:val="16"/>
              </w:rPr>
              <w:t>Update incorrect NOTE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8401F"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0B656"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FC94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86515" w14:textId="77777777" w:rsidR="00C84410" w:rsidRPr="00EA5936" w:rsidRDefault="00C84410" w:rsidP="00EA5936">
            <w:pPr>
              <w:pStyle w:val="TAL"/>
              <w:rPr>
                <w:sz w:val="16"/>
              </w:rPr>
            </w:pPr>
          </w:p>
        </w:tc>
      </w:tr>
      <w:tr w:rsidR="00EA5936" w:rsidRPr="00EA5936" w14:paraId="323FACC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15AC1" w14:textId="77777777" w:rsidR="00C84410" w:rsidRPr="00EA5936" w:rsidRDefault="00C84410" w:rsidP="00EA5936">
            <w:pPr>
              <w:pStyle w:val="TAL"/>
              <w:rPr>
                <w:sz w:val="16"/>
              </w:rPr>
            </w:pPr>
            <w:r w:rsidRPr="00EA5936">
              <w:rPr>
                <w:sz w:val="16"/>
              </w:rPr>
              <w:t>C4-221352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36406" w14:textId="77777777" w:rsidR="00C84410" w:rsidRPr="00EA5936" w:rsidRDefault="00C84410" w:rsidP="00EA5936">
            <w:pPr>
              <w:pStyle w:val="TAL"/>
              <w:rPr>
                <w:sz w:val="16"/>
              </w:rPr>
            </w:pPr>
            <w:r w:rsidRPr="00EA5936">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0FFB6"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ED889"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5DD6E"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CA0BF" w14:textId="77777777" w:rsidR="00C84410" w:rsidRPr="00EA5936" w:rsidRDefault="00C84410" w:rsidP="00EA5936">
            <w:pPr>
              <w:pStyle w:val="TAL"/>
              <w:rPr>
                <w:sz w:val="16"/>
              </w:rPr>
            </w:pPr>
          </w:p>
        </w:tc>
      </w:tr>
      <w:tr w:rsidR="00EA5936" w:rsidRPr="00EA5936" w14:paraId="076BF21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455FD" w14:textId="77777777" w:rsidR="00C84410" w:rsidRPr="00EA5936" w:rsidRDefault="00C84410" w:rsidP="00EA5936">
            <w:pPr>
              <w:pStyle w:val="TAL"/>
              <w:rPr>
                <w:sz w:val="16"/>
              </w:rPr>
            </w:pPr>
            <w:r w:rsidRPr="00EA5936">
              <w:rPr>
                <w:sz w:val="16"/>
              </w:rPr>
              <w:t>C4-221353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3A2E1" w14:textId="77777777" w:rsidR="00C84410" w:rsidRPr="00EA5936" w:rsidRDefault="00C84410" w:rsidP="00EA5936">
            <w:pPr>
              <w:pStyle w:val="TAL"/>
              <w:rPr>
                <w:sz w:val="16"/>
              </w:rPr>
            </w:pPr>
            <w:r w:rsidRPr="00EA5936">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C4EA7"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2505C"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19E48"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2073A" w14:textId="77777777" w:rsidR="00C84410" w:rsidRPr="00EA5936" w:rsidRDefault="00C84410" w:rsidP="00EA5936">
            <w:pPr>
              <w:pStyle w:val="TAL"/>
              <w:rPr>
                <w:sz w:val="16"/>
              </w:rPr>
            </w:pPr>
          </w:p>
        </w:tc>
      </w:tr>
      <w:tr w:rsidR="00EA5936" w:rsidRPr="00EA5936" w14:paraId="75649FC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35B22" w14:textId="77777777" w:rsidR="00C84410" w:rsidRPr="00EA5936" w:rsidRDefault="00C84410" w:rsidP="00EA5936">
            <w:pPr>
              <w:pStyle w:val="TAL"/>
              <w:rPr>
                <w:sz w:val="16"/>
              </w:rPr>
            </w:pPr>
            <w:r w:rsidRPr="00EA5936">
              <w:rPr>
                <w:sz w:val="16"/>
              </w:rPr>
              <w:t>C4-221354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0E13" w14:textId="77777777" w:rsidR="00C84410" w:rsidRPr="00EA5936" w:rsidRDefault="00C84410" w:rsidP="00EA5936">
            <w:pPr>
              <w:pStyle w:val="TAL"/>
              <w:rPr>
                <w:sz w:val="16"/>
              </w:rPr>
            </w:pPr>
            <w:r w:rsidRPr="00EA5936">
              <w:rPr>
                <w:sz w:val="16"/>
              </w:rPr>
              <w:t>Update incorrect table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4F03B"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0CEB0"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62C2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985F3" w14:textId="77777777" w:rsidR="00C84410" w:rsidRPr="00EA5936" w:rsidRDefault="00C84410" w:rsidP="00EA5936">
            <w:pPr>
              <w:pStyle w:val="TAL"/>
              <w:rPr>
                <w:sz w:val="16"/>
              </w:rPr>
            </w:pPr>
          </w:p>
        </w:tc>
      </w:tr>
      <w:tr w:rsidR="00EA5936" w:rsidRPr="00EA5936" w14:paraId="04E695F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19F35" w14:textId="77777777" w:rsidR="00C84410" w:rsidRPr="00EA5936" w:rsidRDefault="00C84410" w:rsidP="00EA5936">
            <w:pPr>
              <w:pStyle w:val="TAL"/>
              <w:rPr>
                <w:sz w:val="16"/>
              </w:rPr>
            </w:pPr>
            <w:r w:rsidRPr="00EA5936">
              <w:rPr>
                <w:sz w:val="16"/>
              </w:rPr>
              <w:t>C4-221355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583E7" w14:textId="77777777" w:rsidR="00C84410" w:rsidRPr="00EA5936" w:rsidRDefault="00C84410" w:rsidP="00EA5936">
            <w:pPr>
              <w:pStyle w:val="TAL"/>
              <w:rPr>
                <w:sz w:val="16"/>
              </w:rPr>
            </w:pPr>
            <w:r w:rsidRPr="00EA5936">
              <w:rPr>
                <w:sz w:val="16"/>
              </w:rPr>
              <w:t>Pseudo-CR on Update on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211FA"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89497"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9267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68E1D" w14:textId="77777777" w:rsidR="00C84410" w:rsidRPr="00EA5936" w:rsidRDefault="00C84410" w:rsidP="00EA5936">
            <w:pPr>
              <w:pStyle w:val="TAL"/>
              <w:rPr>
                <w:sz w:val="16"/>
              </w:rPr>
            </w:pPr>
          </w:p>
        </w:tc>
      </w:tr>
      <w:tr w:rsidR="00EA5936" w:rsidRPr="00EA5936" w14:paraId="07C4FDE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35397" w14:textId="77777777" w:rsidR="00C84410" w:rsidRPr="00EA5936" w:rsidRDefault="00C84410" w:rsidP="00EA5936">
            <w:pPr>
              <w:pStyle w:val="TAL"/>
              <w:rPr>
                <w:sz w:val="16"/>
              </w:rPr>
            </w:pPr>
            <w:r w:rsidRPr="00EA5936">
              <w:rPr>
                <w:sz w:val="16"/>
              </w:rPr>
              <w:t>C4-221356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A76D4" w14:textId="77777777" w:rsidR="00C84410" w:rsidRPr="00EA5936" w:rsidRDefault="00C84410" w:rsidP="00EA5936">
            <w:pPr>
              <w:pStyle w:val="TAL"/>
              <w:rPr>
                <w:sz w:val="16"/>
              </w:rPr>
            </w:pPr>
            <w:r w:rsidRPr="00EA5936">
              <w:rPr>
                <w:sz w:val="16"/>
              </w:rPr>
              <w:t>Discussion solutions KI#3-Select the target PLMN based on GPSI when using 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D6956" w14:textId="77777777" w:rsidR="00C84410" w:rsidRPr="00EA5936" w:rsidRDefault="00C84410" w:rsidP="00EA5936">
            <w:pPr>
              <w:pStyle w:val="TAL"/>
              <w:rPr>
                <w:sz w:val="16"/>
              </w:rPr>
            </w:pPr>
            <w:r w:rsidRPr="00EA5936">
              <w:rPr>
                <w:sz w:val="16"/>
              </w:rPr>
              <w:t>Huawei, China Telecom,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EE0EB"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78344"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3B720" w14:textId="77777777" w:rsidR="00C84410" w:rsidRPr="00EA5936" w:rsidRDefault="00C84410" w:rsidP="00EA5936">
            <w:pPr>
              <w:pStyle w:val="TAL"/>
              <w:rPr>
                <w:sz w:val="16"/>
              </w:rPr>
            </w:pPr>
          </w:p>
        </w:tc>
      </w:tr>
      <w:tr w:rsidR="00EA5936" w:rsidRPr="00EA5936" w14:paraId="74B27AD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E2286" w14:textId="77777777" w:rsidR="00C84410" w:rsidRPr="00EA5936" w:rsidRDefault="00C84410" w:rsidP="00EA5936">
            <w:pPr>
              <w:pStyle w:val="TAL"/>
              <w:rPr>
                <w:sz w:val="16"/>
              </w:rPr>
            </w:pPr>
            <w:r w:rsidRPr="00EA5936">
              <w:rPr>
                <w:sz w:val="16"/>
              </w:rPr>
              <w:t>C4-221357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F35B6" w14:textId="77777777" w:rsidR="00C84410" w:rsidRPr="00EA5936" w:rsidRDefault="00C84410" w:rsidP="00EA5936">
            <w:pPr>
              <w:pStyle w:val="TAL"/>
              <w:rPr>
                <w:sz w:val="16"/>
              </w:rPr>
            </w:pPr>
            <w:r w:rsidRPr="00EA5936">
              <w:rPr>
                <w:sz w:val="16"/>
              </w:rPr>
              <w:t>LS on NRF to select the target PLMN based on GPSI when using 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C6872"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FDBD1"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0CB2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F468E" w14:textId="77777777" w:rsidR="00C84410" w:rsidRPr="00EA5936" w:rsidRDefault="00C84410" w:rsidP="00EA5936">
            <w:pPr>
              <w:pStyle w:val="TAL"/>
              <w:rPr>
                <w:sz w:val="16"/>
              </w:rPr>
            </w:pPr>
          </w:p>
        </w:tc>
      </w:tr>
      <w:tr w:rsidR="00EA5936" w:rsidRPr="00EA5936" w14:paraId="62D53CF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9DD5" w14:textId="77777777" w:rsidR="00C84410" w:rsidRPr="00EA5936" w:rsidRDefault="00C84410" w:rsidP="00EA5936">
            <w:pPr>
              <w:pStyle w:val="TAL"/>
              <w:rPr>
                <w:sz w:val="16"/>
              </w:rPr>
            </w:pPr>
            <w:r w:rsidRPr="00EA5936">
              <w:rPr>
                <w:sz w:val="16"/>
              </w:rPr>
              <w:t>C4-221358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9E298" w14:textId="77777777" w:rsidR="00C84410" w:rsidRPr="00EA5936" w:rsidRDefault="00C84410" w:rsidP="00EA5936">
            <w:pPr>
              <w:pStyle w:val="TAL"/>
              <w:rPr>
                <w:sz w:val="16"/>
              </w:rPr>
            </w:pPr>
            <w:r w:rsidRPr="00EA5936">
              <w:rPr>
                <w:sz w:val="16"/>
              </w:rPr>
              <w:t>LS on SCP to select the target PLMN based on GPSI when using 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6E8E9"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2310C"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0839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5C0E0" w14:textId="77777777" w:rsidR="00C84410" w:rsidRPr="00EA5936" w:rsidRDefault="00C84410" w:rsidP="00EA5936">
            <w:pPr>
              <w:pStyle w:val="TAL"/>
              <w:rPr>
                <w:sz w:val="16"/>
              </w:rPr>
            </w:pPr>
          </w:p>
        </w:tc>
      </w:tr>
      <w:tr w:rsidR="00EA5936" w:rsidRPr="00EA5936" w14:paraId="25C5C8B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0F001" w14:textId="77777777" w:rsidR="00C84410" w:rsidRPr="00EA5936" w:rsidRDefault="00C84410" w:rsidP="00EA5936">
            <w:pPr>
              <w:pStyle w:val="TAL"/>
              <w:rPr>
                <w:sz w:val="16"/>
              </w:rPr>
            </w:pPr>
            <w:r w:rsidRPr="00EA5936">
              <w:rPr>
                <w:sz w:val="16"/>
              </w:rPr>
              <w:t>C4-221359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41E25" w14:textId="77777777" w:rsidR="00C84410" w:rsidRPr="00EA5936" w:rsidRDefault="00C84410" w:rsidP="00EA5936">
            <w:pPr>
              <w:pStyle w:val="TAL"/>
              <w:rPr>
                <w:sz w:val="16"/>
              </w:rPr>
            </w:pPr>
            <w:r w:rsidRPr="00EA5936">
              <w:rPr>
                <w:sz w:val="16"/>
              </w:rPr>
              <w:t>Pseudo-CR on MSISDN-to-Subscription-Network resolution with NRF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54BBC" w14:textId="77777777" w:rsidR="00C84410" w:rsidRPr="00EA5936" w:rsidRDefault="00C84410" w:rsidP="00EA5936">
            <w:pPr>
              <w:pStyle w:val="TAL"/>
              <w:rPr>
                <w:sz w:val="16"/>
              </w:rPr>
            </w:pPr>
            <w:r w:rsidRPr="00EA5936">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71A0D" w14:textId="77777777" w:rsidR="00C84410" w:rsidRPr="00EA5936" w:rsidRDefault="00C84410" w:rsidP="00EA5936">
            <w:pPr>
              <w:pStyle w:val="TAL"/>
              <w:rPr>
                <w:sz w:val="16"/>
              </w:rPr>
            </w:pPr>
            <w:r w:rsidRPr="00EA593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F4BC0" w14:textId="77777777" w:rsidR="00C84410" w:rsidRPr="00EA5936" w:rsidRDefault="00C84410" w:rsidP="00EA5936">
            <w:pPr>
              <w:pStyle w:val="TAL"/>
              <w:rPr>
                <w:sz w:val="16"/>
              </w:rPr>
            </w:pPr>
            <w:r w:rsidRPr="00EA5936">
              <w:rPr>
                <w:sz w:val="16"/>
              </w:rPr>
              <w:t>C4-220342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9D539" w14:textId="77777777" w:rsidR="00C84410" w:rsidRPr="00EA5936" w:rsidRDefault="00C84410" w:rsidP="00EA5936">
            <w:pPr>
              <w:pStyle w:val="TAL"/>
              <w:rPr>
                <w:sz w:val="16"/>
              </w:rPr>
            </w:pPr>
          </w:p>
        </w:tc>
      </w:tr>
      <w:tr w:rsidR="00EA5936" w:rsidRPr="00EA5936" w14:paraId="01246CF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181A" w14:textId="77777777" w:rsidR="00C84410" w:rsidRPr="00EA5936" w:rsidRDefault="00C84410" w:rsidP="00EA5936">
            <w:pPr>
              <w:pStyle w:val="TAL"/>
              <w:rPr>
                <w:sz w:val="16"/>
              </w:rPr>
            </w:pPr>
            <w:r w:rsidRPr="00EA5936">
              <w:rPr>
                <w:sz w:val="16"/>
              </w:rPr>
              <w:t>C4-221360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66334" w14:textId="77777777" w:rsidR="00C84410" w:rsidRPr="00EA5936" w:rsidRDefault="00C84410" w:rsidP="00EA5936">
            <w:pPr>
              <w:pStyle w:val="TAL"/>
              <w:rPr>
                <w:sz w:val="16"/>
              </w:rPr>
            </w:pPr>
            <w:r w:rsidRPr="00EA5936">
              <w:rPr>
                <w:sz w:val="16"/>
              </w:rPr>
              <w:t>Pseudo-CR on SCP supported MSISDN-to-Subscription-Network resolution with MNP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89FDB" w14:textId="77777777" w:rsidR="00C84410" w:rsidRPr="00EA5936" w:rsidRDefault="00C84410" w:rsidP="00EA5936">
            <w:pPr>
              <w:pStyle w:val="TAL"/>
              <w:rPr>
                <w:sz w:val="16"/>
              </w:rPr>
            </w:pPr>
            <w:r w:rsidRPr="00EA5936">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93F7E"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5A1B0" w14:textId="77777777" w:rsidR="00C84410" w:rsidRPr="00EA5936" w:rsidRDefault="00C84410" w:rsidP="00EA5936">
            <w:pPr>
              <w:pStyle w:val="TAL"/>
              <w:rPr>
                <w:sz w:val="16"/>
              </w:rPr>
            </w:pPr>
            <w:r w:rsidRPr="00EA5936">
              <w:rPr>
                <w:sz w:val="16"/>
              </w:rPr>
              <w:t>C4-220343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8B068" w14:textId="77777777" w:rsidR="00C84410" w:rsidRPr="00EA5936" w:rsidRDefault="00C84410" w:rsidP="00EA5936">
            <w:pPr>
              <w:pStyle w:val="TAL"/>
              <w:rPr>
                <w:sz w:val="16"/>
              </w:rPr>
            </w:pPr>
            <w:r w:rsidRPr="00EA5936">
              <w:rPr>
                <w:sz w:val="16"/>
              </w:rPr>
              <w:t>C4-221572</w:t>
            </w:r>
          </w:p>
        </w:tc>
      </w:tr>
      <w:tr w:rsidR="00EA5936" w:rsidRPr="00EA5936" w14:paraId="1AAD819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4D17C" w14:textId="77777777" w:rsidR="00C84410" w:rsidRPr="00EA5936" w:rsidRDefault="00C84410" w:rsidP="00EA5936">
            <w:pPr>
              <w:pStyle w:val="TAL"/>
              <w:rPr>
                <w:sz w:val="16"/>
              </w:rPr>
            </w:pPr>
            <w:r w:rsidRPr="00EA5936">
              <w:rPr>
                <w:sz w:val="16"/>
              </w:rPr>
              <w:t>C4-221361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58420" w14:textId="77777777" w:rsidR="00C84410" w:rsidRPr="00EA5936" w:rsidRDefault="00C84410" w:rsidP="00EA5936">
            <w:pPr>
              <w:pStyle w:val="TAL"/>
              <w:rPr>
                <w:sz w:val="16"/>
              </w:rPr>
            </w:pPr>
            <w:r w:rsidRPr="00EA5936">
              <w:rPr>
                <w:sz w:val="16"/>
              </w:rPr>
              <w:t>Pseudo-CR on SCP supported MSISDN-to-Subscription-Network resolution with NRF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A8B3A" w14:textId="77777777" w:rsidR="00C84410" w:rsidRPr="00EA5936" w:rsidRDefault="00C84410" w:rsidP="00EA5936">
            <w:pPr>
              <w:pStyle w:val="TAL"/>
              <w:rPr>
                <w:sz w:val="16"/>
              </w:rPr>
            </w:pPr>
            <w:r w:rsidRPr="00EA5936">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C1479"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A4F15" w14:textId="77777777" w:rsidR="00C84410" w:rsidRPr="00EA5936" w:rsidRDefault="00C84410" w:rsidP="00EA5936">
            <w:pPr>
              <w:pStyle w:val="TAL"/>
              <w:rPr>
                <w:sz w:val="16"/>
              </w:rPr>
            </w:pPr>
            <w:r w:rsidRPr="00EA5936">
              <w:rPr>
                <w:sz w:val="16"/>
              </w:rPr>
              <w:t>C4-220280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8AC7A" w14:textId="77777777" w:rsidR="00C84410" w:rsidRPr="00EA5936" w:rsidRDefault="00C84410" w:rsidP="00EA5936">
            <w:pPr>
              <w:pStyle w:val="TAL"/>
              <w:rPr>
                <w:sz w:val="16"/>
              </w:rPr>
            </w:pPr>
            <w:r w:rsidRPr="00EA5936">
              <w:rPr>
                <w:sz w:val="16"/>
              </w:rPr>
              <w:t>C4-221573</w:t>
            </w:r>
          </w:p>
        </w:tc>
      </w:tr>
      <w:tr w:rsidR="00EA5936" w:rsidRPr="00EA5936" w14:paraId="0D28721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22DD8" w14:textId="77777777" w:rsidR="00C84410" w:rsidRPr="00EA5936" w:rsidRDefault="00C84410" w:rsidP="00EA5936">
            <w:pPr>
              <w:pStyle w:val="TAL"/>
              <w:rPr>
                <w:sz w:val="16"/>
              </w:rPr>
            </w:pPr>
            <w:r w:rsidRPr="00EA5936">
              <w:rPr>
                <w:sz w:val="16"/>
              </w:rPr>
              <w:t>C4-221362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567B9" w14:textId="77777777" w:rsidR="00C84410" w:rsidRPr="00EA5936" w:rsidRDefault="00C84410" w:rsidP="00EA5936">
            <w:pPr>
              <w:pStyle w:val="TAL"/>
              <w:rPr>
                <w:sz w:val="16"/>
              </w:rPr>
            </w:pPr>
            <w:r w:rsidRPr="00EA5936">
              <w:rPr>
                <w:sz w:val="16"/>
              </w:rPr>
              <w:t>Error responses to NRF OAuth 2.0 Access Token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8FD25"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46596"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9E99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3CF68" w14:textId="77777777" w:rsidR="00C84410" w:rsidRPr="00EA5936" w:rsidRDefault="00C84410" w:rsidP="00EA5936">
            <w:pPr>
              <w:pStyle w:val="TAL"/>
              <w:rPr>
                <w:sz w:val="16"/>
              </w:rPr>
            </w:pPr>
            <w:r w:rsidRPr="00EA5936">
              <w:rPr>
                <w:sz w:val="16"/>
              </w:rPr>
              <w:t>C4-221561</w:t>
            </w:r>
          </w:p>
        </w:tc>
      </w:tr>
      <w:tr w:rsidR="00EA5936" w:rsidRPr="00EA5936" w14:paraId="1A2ED32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CD33C" w14:textId="77777777" w:rsidR="00C84410" w:rsidRPr="00EA5936" w:rsidRDefault="00C84410" w:rsidP="00EA5936">
            <w:pPr>
              <w:pStyle w:val="TAL"/>
              <w:rPr>
                <w:sz w:val="16"/>
              </w:rPr>
            </w:pPr>
            <w:r w:rsidRPr="00EA5936">
              <w:rPr>
                <w:sz w:val="16"/>
              </w:rPr>
              <w:t>C4-221363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0A110" w14:textId="77777777" w:rsidR="00C84410" w:rsidRPr="00EA5936" w:rsidRDefault="00C84410" w:rsidP="00EA5936">
            <w:pPr>
              <w:pStyle w:val="TAL"/>
              <w:rPr>
                <w:sz w:val="16"/>
              </w:rPr>
            </w:pPr>
            <w:r w:rsidRPr="00EA5936">
              <w:rPr>
                <w:sz w:val="16"/>
              </w:rPr>
              <w:t>Determination of target PLMN based on GPSI using NRF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FD97F"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7D28D"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536F9"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AE0CC" w14:textId="77777777" w:rsidR="00C84410" w:rsidRPr="00EA5936" w:rsidRDefault="00C84410" w:rsidP="00EA5936">
            <w:pPr>
              <w:pStyle w:val="TAL"/>
              <w:rPr>
                <w:sz w:val="16"/>
              </w:rPr>
            </w:pPr>
            <w:r w:rsidRPr="00EA5936">
              <w:rPr>
                <w:sz w:val="16"/>
              </w:rPr>
              <w:t>C4-221563</w:t>
            </w:r>
          </w:p>
        </w:tc>
      </w:tr>
      <w:tr w:rsidR="00EA5936" w:rsidRPr="00EA5936" w14:paraId="7B17BE0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6EE89" w14:textId="77777777" w:rsidR="00C84410" w:rsidRPr="00EA5936" w:rsidRDefault="00C84410" w:rsidP="00EA5936">
            <w:pPr>
              <w:pStyle w:val="TAL"/>
              <w:rPr>
                <w:sz w:val="16"/>
              </w:rPr>
            </w:pPr>
            <w:r w:rsidRPr="00EA5936">
              <w:rPr>
                <w:sz w:val="16"/>
              </w:rPr>
              <w:t>C4-221364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9CB2C" w14:textId="77777777" w:rsidR="00C84410" w:rsidRPr="00EA5936" w:rsidRDefault="00C84410" w:rsidP="00EA5936">
            <w:pPr>
              <w:pStyle w:val="TAL"/>
              <w:rPr>
                <w:sz w:val="16"/>
              </w:rPr>
            </w:pPr>
            <w:r w:rsidRPr="00EA5936">
              <w:rPr>
                <w:sz w:val="16"/>
              </w:rPr>
              <w:t>200 OK in subscription modification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422D0"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85883"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84FF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171CF" w14:textId="77777777" w:rsidR="00C84410" w:rsidRPr="00EA5936" w:rsidRDefault="00C84410" w:rsidP="00EA5936">
            <w:pPr>
              <w:pStyle w:val="TAL"/>
              <w:rPr>
                <w:sz w:val="16"/>
              </w:rPr>
            </w:pPr>
            <w:r w:rsidRPr="00EA5936">
              <w:rPr>
                <w:sz w:val="16"/>
              </w:rPr>
              <w:t>C4-221510</w:t>
            </w:r>
          </w:p>
        </w:tc>
      </w:tr>
      <w:tr w:rsidR="00EA5936" w:rsidRPr="00EA5936" w14:paraId="79A9210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21CB6" w14:textId="77777777" w:rsidR="00C84410" w:rsidRPr="00EA5936" w:rsidRDefault="00C84410" w:rsidP="00EA5936">
            <w:pPr>
              <w:pStyle w:val="TAL"/>
              <w:rPr>
                <w:sz w:val="16"/>
              </w:rPr>
            </w:pPr>
            <w:r w:rsidRPr="00EA5936">
              <w:rPr>
                <w:sz w:val="16"/>
              </w:rPr>
              <w:t>C4-221365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45565" w14:textId="77777777" w:rsidR="00C84410" w:rsidRPr="00EA5936" w:rsidRDefault="00C84410" w:rsidP="00EA5936">
            <w:pPr>
              <w:pStyle w:val="TAL"/>
              <w:rPr>
                <w:sz w:val="16"/>
              </w:rPr>
            </w:pPr>
            <w:r w:rsidRPr="00EA5936">
              <w:rPr>
                <w:sz w:val="16"/>
              </w:rPr>
              <w:t>200 OK in subscription modification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CF762"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B2F76"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898E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FE537" w14:textId="77777777" w:rsidR="00C84410" w:rsidRPr="00EA5936" w:rsidRDefault="00C84410" w:rsidP="00EA5936">
            <w:pPr>
              <w:pStyle w:val="TAL"/>
              <w:rPr>
                <w:sz w:val="16"/>
              </w:rPr>
            </w:pPr>
            <w:r w:rsidRPr="00EA5936">
              <w:rPr>
                <w:sz w:val="16"/>
              </w:rPr>
              <w:t>C4-221511</w:t>
            </w:r>
          </w:p>
        </w:tc>
      </w:tr>
      <w:tr w:rsidR="00EA5936" w:rsidRPr="00EA5936" w14:paraId="40224EF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16A2" w14:textId="77777777" w:rsidR="00C84410" w:rsidRPr="00EA5936" w:rsidRDefault="00C84410" w:rsidP="00EA5936">
            <w:pPr>
              <w:pStyle w:val="TAL"/>
              <w:rPr>
                <w:sz w:val="16"/>
              </w:rPr>
            </w:pPr>
            <w:r w:rsidRPr="00EA5936">
              <w:rPr>
                <w:sz w:val="16"/>
              </w:rPr>
              <w:t>C4-221366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236D2" w14:textId="77777777" w:rsidR="00C84410" w:rsidRPr="00EA5936" w:rsidRDefault="00C84410" w:rsidP="00EA5936">
            <w:pPr>
              <w:pStyle w:val="TAL"/>
              <w:rPr>
                <w:sz w:val="16"/>
              </w:rPr>
            </w:pPr>
            <w:r w:rsidRPr="00EA5936">
              <w:rPr>
                <w:sz w:val="16"/>
              </w:rPr>
              <w:t>eEDGE_5GC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DD455"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783A4"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1FE59"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7847B" w14:textId="77777777" w:rsidR="00C84410" w:rsidRPr="00EA5936" w:rsidRDefault="00C84410" w:rsidP="00EA5936">
            <w:pPr>
              <w:pStyle w:val="TAL"/>
              <w:rPr>
                <w:sz w:val="16"/>
              </w:rPr>
            </w:pPr>
          </w:p>
        </w:tc>
      </w:tr>
      <w:tr w:rsidR="00EA5936" w:rsidRPr="00EA5936" w14:paraId="029169A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BD29C" w14:textId="77777777" w:rsidR="00C84410" w:rsidRPr="00EA5936" w:rsidRDefault="00C84410" w:rsidP="00EA5936">
            <w:pPr>
              <w:pStyle w:val="TAL"/>
              <w:rPr>
                <w:sz w:val="16"/>
              </w:rPr>
            </w:pPr>
            <w:r w:rsidRPr="00EA5936">
              <w:rPr>
                <w:sz w:val="16"/>
              </w:rPr>
              <w:t>C4-221367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BA10F" w14:textId="77777777" w:rsidR="00C84410" w:rsidRPr="00EA5936" w:rsidRDefault="00C84410" w:rsidP="00EA5936">
            <w:pPr>
              <w:pStyle w:val="TAL"/>
              <w:rPr>
                <w:sz w:val="16"/>
              </w:rPr>
            </w:pPr>
            <w:r w:rsidRPr="00EA5936">
              <w:rPr>
                <w:sz w:val="16"/>
              </w:rPr>
              <w:t>Revised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E95FE"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CE713"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9876A" w14:textId="77777777" w:rsidR="00C84410" w:rsidRPr="00EA5936" w:rsidRDefault="00C84410" w:rsidP="00EA5936">
            <w:pPr>
              <w:pStyle w:val="TAL"/>
              <w:rPr>
                <w:sz w:val="16"/>
              </w:rPr>
            </w:pPr>
            <w:r w:rsidRPr="00EA5936">
              <w:rPr>
                <w:sz w:val="16"/>
              </w:rPr>
              <w:t>CP-213072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CBA3D" w14:textId="77777777" w:rsidR="00C84410" w:rsidRPr="00EA5936" w:rsidRDefault="00C84410" w:rsidP="00EA5936">
            <w:pPr>
              <w:pStyle w:val="TAL"/>
              <w:rPr>
                <w:sz w:val="16"/>
              </w:rPr>
            </w:pPr>
            <w:r w:rsidRPr="00EA5936">
              <w:rPr>
                <w:sz w:val="16"/>
              </w:rPr>
              <w:t>C4-221554</w:t>
            </w:r>
          </w:p>
        </w:tc>
      </w:tr>
      <w:tr w:rsidR="00EA5936" w:rsidRPr="00EA5936" w14:paraId="4ED96B0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E63E4" w14:textId="77777777" w:rsidR="00C84410" w:rsidRPr="00EA5936" w:rsidRDefault="00C84410" w:rsidP="00EA5936">
            <w:pPr>
              <w:pStyle w:val="TAL"/>
              <w:rPr>
                <w:sz w:val="16"/>
              </w:rPr>
            </w:pPr>
            <w:r w:rsidRPr="00EA5936">
              <w:rPr>
                <w:sz w:val="16"/>
              </w:rPr>
              <w:t>C4-221368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AD4DC" w14:textId="77777777" w:rsidR="00C84410" w:rsidRPr="00EA5936" w:rsidRDefault="00C84410" w:rsidP="00EA5936">
            <w:pPr>
              <w:pStyle w:val="TAL"/>
              <w:rPr>
                <w:sz w:val="16"/>
              </w:rPr>
            </w:pPr>
            <w:r w:rsidRPr="00EA5936">
              <w:rPr>
                <w:sz w:val="16"/>
              </w:rPr>
              <w:t>NRF Set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4BACA"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E9A13"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97156"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DF76A" w14:textId="77777777" w:rsidR="00C84410" w:rsidRPr="00EA5936" w:rsidRDefault="00C84410" w:rsidP="00EA5936">
            <w:pPr>
              <w:pStyle w:val="TAL"/>
              <w:rPr>
                <w:sz w:val="16"/>
              </w:rPr>
            </w:pPr>
            <w:r w:rsidRPr="00EA5936">
              <w:rPr>
                <w:sz w:val="16"/>
              </w:rPr>
              <w:t>C4-221540</w:t>
            </w:r>
          </w:p>
        </w:tc>
      </w:tr>
      <w:tr w:rsidR="00EA5936" w:rsidRPr="00EA5936" w14:paraId="4510A75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CF838" w14:textId="77777777" w:rsidR="00C84410" w:rsidRPr="00EA5936" w:rsidRDefault="00C84410" w:rsidP="00EA5936">
            <w:pPr>
              <w:pStyle w:val="TAL"/>
              <w:rPr>
                <w:sz w:val="16"/>
              </w:rPr>
            </w:pPr>
            <w:r w:rsidRPr="00EA5936">
              <w:rPr>
                <w:sz w:val="16"/>
              </w:rPr>
              <w:t>C4-221369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B20AE" w14:textId="77777777" w:rsidR="00C84410" w:rsidRPr="00EA5936" w:rsidRDefault="00C84410" w:rsidP="00EA5936">
            <w:pPr>
              <w:pStyle w:val="TAL"/>
              <w:rPr>
                <w:sz w:val="16"/>
              </w:rPr>
            </w:pPr>
            <w:r w:rsidRPr="00EA5936">
              <w:rPr>
                <w:sz w:val="16"/>
              </w:rPr>
              <w:t>EAP-TTLS support in SNPN (TS 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1B716" w14:textId="77777777" w:rsidR="00C84410" w:rsidRPr="00EA5936" w:rsidRDefault="00C84410" w:rsidP="00EA5936">
            <w:pPr>
              <w:pStyle w:val="TAL"/>
              <w:rPr>
                <w:sz w:val="16"/>
              </w:rPr>
            </w:pPr>
            <w:r w:rsidRPr="00EA5936">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994D8"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FF1BE"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9E69C" w14:textId="77777777" w:rsidR="00C84410" w:rsidRPr="00EA5936" w:rsidRDefault="00C84410" w:rsidP="00EA5936">
            <w:pPr>
              <w:pStyle w:val="TAL"/>
              <w:rPr>
                <w:sz w:val="16"/>
              </w:rPr>
            </w:pPr>
            <w:r w:rsidRPr="00EA5936">
              <w:rPr>
                <w:sz w:val="16"/>
              </w:rPr>
              <w:t>C4-221547</w:t>
            </w:r>
          </w:p>
        </w:tc>
      </w:tr>
      <w:tr w:rsidR="00EA5936" w:rsidRPr="00EA5936" w14:paraId="0A90D03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FB48E" w14:textId="77777777" w:rsidR="00C84410" w:rsidRPr="00EA5936" w:rsidRDefault="00C84410" w:rsidP="00EA5936">
            <w:pPr>
              <w:pStyle w:val="TAL"/>
              <w:rPr>
                <w:sz w:val="16"/>
              </w:rPr>
            </w:pPr>
            <w:r w:rsidRPr="00EA5936">
              <w:rPr>
                <w:sz w:val="16"/>
              </w:rPr>
              <w:t>C4-221370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E752A" w14:textId="77777777" w:rsidR="00C84410" w:rsidRPr="00EA5936" w:rsidRDefault="00C84410" w:rsidP="00EA5936">
            <w:pPr>
              <w:pStyle w:val="TAL"/>
              <w:rPr>
                <w:sz w:val="16"/>
              </w:rPr>
            </w:pPr>
            <w:r w:rsidRPr="00EA5936">
              <w:rPr>
                <w:sz w:val="16"/>
              </w:rPr>
              <w:t>Evaluation and Conclusion for KI#4 - Usage of N32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1B454"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0062E"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A02BA"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7889E" w14:textId="77777777" w:rsidR="00C84410" w:rsidRPr="00EA5936" w:rsidRDefault="00C84410" w:rsidP="00EA5936">
            <w:pPr>
              <w:pStyle w:val="TAL"/>
              <w:rPr>
                <w:sz w:val="16"/>
              </w:rPr>
            </w:pPr>
          </w:p>
        </w:tc>
      </w:tr>
      <w:tr w:rsidR="00EA5936" w:rsidRPr="00EA5936" w14:paraId="6A018BB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0BE5F" w14:textId="77777777" w:rsidR="00C84410" w:rsidRPr="00EA5936" w:rsidRDefault="00C84410" w:rsidP="00EA5936">
            <w:pPr>
              <w:pStyle w:val="TAL"/>
              <w:rPr>
                <w:sz w:val="16"/>
              </w:rPr>
            </w:pPr>
            <w:r w:rsidRPr="00EA5936">
              <w:rPr>
                <w:sz w:val="16"/>
              </w:rPr>
              <w:t>C4-221371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42E08" w14:textId="77777777" w:rsidR="00C84410" w:rsidRPr="00EA5936" w:rsidRDefault="00C84410" w:rsidP="00EA5936">
            <w:pPr>
              <w:pStyle w:val="TAL"/>
              <w:rPr>
                <w:sz w:val="16"/>
              </w:rPr>
            </w:pPr>
            <w:r w:rsidRPr="00EA5936">
              <w:rPr>
                <w:sz w:val="16"/>
              </w:rPr>
              <w:t>Correction of title for clause 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6DBEB"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FBFAF"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9530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3CF39" w14:textId="77777777" w:rsidR="00C84410" w:rsidRPr="00EA5936" w:rsidRDefault="00C84410" w:rsidP="00EA5936">
            <w:pPr>
              <w:pStyle w:val="TAL"/>
              <w:rPr>
                <w:sz w:val="16"/>
              </w:rPr>
            </w:pPr>
          </w:p>
        </w:tc>
      </w:tr>
      <w:tr w:rsidR="00EA5936" w:rsidRPr="00EA5936" w14:paraId="6EC1B67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97BF7" w14:textId="77777777" w:rsidR="00C84410" w:rsidRPr="00EA5936" w:rsidRDefault="00C84410" w:rsidP="00EA5936">
            <w:pPr>
              <w:pStyle w:val="TAL"/>
              <w:rPr>
                <w:sz w:val="16"/>
              </w:rPr>
            </w:pPr>
            <w:r w:rsidRPr="00EA5936">
              <w:rPr>
                <w:sz w:val="16"/>
              </w:rPr>
              <w:t>C4-221372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58B11" w14:textId="77777777" w:rsidR="00C84410" w:rsidRPr="00EA5936" w:rsidRDefault="00C84410" w:rsidP="00EA5936">
            <w:pPr>
              <w:pStyle w:val="TAL"/>
              <w:rPr>
                <w:sz w:val="16"/>
              </w:rPr>
            </w:pPr>
            <w:r w:rsidRPr="00EA5936">
              <w:rPr>
                <w:sz w:val="16"/>
              </w:rPr>
              <w:t>Usage indication over N32-c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5114D"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56FD9"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08624"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6D04C" w14:textId="77777777" w:rsidR="00C84410" w:rsidRPr="00EA5936" w:rsidRDefault="00C84410" w:rsidP="00EA5936">
            <w:pPr>
              <w:pStyle w:val="TAL"/>
              <w:rPr>
                <w:sz w:val="16"/>
              </w:rPr>
            </w:pPr>
            <w:r w:rsidRPr="00EA5936">
              <w:rPr>
                <w:sz w:val="16"/>
              </w:rPr>
              <w:t>C4-221521</w:t>
            </w:r>
          </w:p>
        </w:tc>
      </w:tr>
      <w:tr w:rsidR="00EA5936" w:rsidRPr="00EA5936" w14:paraId="31926D3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10E28" w14:textId="77777777" w:rsidR="00C84410" w:rsidRPr="00EA5936" w:rsidRDefault="00C84410" w:rsidP="00EA5936">
            <w:pPr>
              <w:pStyle w:val="TAL"/>
              <w:rPr>
                <w:sz w:val="16"/>
              </w:rPr>
            </w:pPr>
            <w:r w:rsidRPr="00EA5936">
              <w:rPr>
                <w:sz w:val="16"/>
              </w:rPr>
              <w:t>C4-221373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8DDBD" w14:textId="77777777" w:rsidR="00C84410" w:rsidRPr="00EA5936" w:rsidRDefault="00C84410" w:rsidP="00EA5936">
            <w:pPr>
              <w:pStyle w:val="TAL"/>
              <w:rPr>
                <w:sz w:val="16"/>
              </w:rPr>
            </w:pPr>
            <w:r w:rsidRPr="00EA5936">
              <w:rPr>
                <w:sz w:val="16"/>
              </w:rPr>
              <w:t>Usage indication over N32-f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F60E5"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504BE"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38E71"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C5F58" w14:textId="77777777" w:rsidR="00C84410" w:rsidRPr="00EA5936" w:rsidRDefault="00C84410" w:rsidP="00EA5936">
            <w:pPr>
              <w:pStyle w:val="TAL"/>
              <w:rPr>
                <w:sz w:val="16"/>
              </w:rPr>
            </w:pPr>
            <w:r w:rsidRPr="00EA5936">
              <w:rPr>
                <w:sz w:val="16"/>
              </w:rPr>
              <w:t>C4-221522</w:t>
            </w:r>
          </w:p>
        </w:tc>
      </w:tr>
      <w:tr w:rsidR="00EA5936" w:rsidRPr="00EA5936" w14:paraId="5949F89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51961" w14:textId="77777777" w:rsidR="00C84410" w:rsidRPr="00EA5936" w:rsidRDefault="00C84410" w:rsidP="00EA5936">
            <w:pPr>
              <w:pStyle w:val="TAL"/>
              <w:rPr>
                <w:sz w:val="16"/>
              </w:rPr>
            </w:pPr>
            <w:r w:rsidRPr="00EA5936">
              <w:rPr>
                <w:sz w:val="16"/>
              </w:rPr>
              <w:t>C4-221374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B957C" w14:textId="77777777" w:rsidR="00C84410" w:rsidRPr="00EA5936" w:rsidRDefault="00C84410" w:rsidP="00EA5936">
            <w:pPr>
              <w:pStyle w:val="TAL"/>
              <w:rPr>
                <w:sz w:val="16"/>
              </w:rPr>
            </w:pPr>
            <w:r w:rsidRPr="00EA5936">
              <w:rPr>
                <w:sz w:val="16"/>
              </w:rPr>
              <w:t>Stage 2 description on Restoration of Profiles related to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2A623"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C82BB"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FF6A2" w14:textId="77777777" w:rsidR="00C84410" w:rsidRPr="00EA5936" w:rsidRDefault="00C84410" w:rsidP="00EA5936">
            <w:pPr>
              <w:pStyle w:val="TAL"/>
              <w:rPr>
                <w:sz w:val="16"/>
              </w:rPr>
            </w:pPr>
            <w:r w:rsidRPr="00EA5936">
              <w:rPr>
                <w:sz w:val="16"/>
              </w:rPr>
              <w:t>C4-220344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6F41" w14:textId="77777777" w:rsidR="00C84410" w:rsidRPr="00EA5936" w:rsidRDefault="00C84410" w:rsidP="00EA5936">
            <w:pPr>
              <w:pStyle w:val="TAL"/>
              <w:rPr>
                <w:sz w:val="16"/>
              </w:rPr>
            </w:pPr>
            <w:r w:rsidRPr="00EA5936">
              <w:rPr>
                <w:sz w:val="16"/>
              </w:rPr>
              <w:t>C4-221523</w:t>
            </w:r>
          </w:p>
        </w:tc>
      </w:tr>
      <w:tr w:rsidR="00EA5936" w:rsidRPr="00EA5936" w14:paraId="34ECDF6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7D60" w14:textId="77777777" w:rsidR="00C84410" w:rsidRPr="00EA5936" w:rsidRDefault="00C84410" w:rsidP="00EA5936">
            <w:pPr>
              <w:pStyle w:val="TAL"/>
              <w:rPr>
                <w:sz w:val="16"/>
              </w:rPr>
            </w:pPr>
            <w:r w:rsidRPr="00EA5936">
              <w:rPr>
                <w:sz w:val="16"/>
              </w:rPr>
              <w:t>C4-221375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D734A" w14:textId="77777777" w:rsidR="00C84410" w:rsidRPr="00EA5936" w:rsidRDefault="00C84410" w:rsidP="00EA5936">
            <w:pPr>
              <w:pStyle w:val="TAL"/>
              <w:rPr>
                <w:sz w:val="16"/>
              </w:rPr>
            </w:pPr>
            <w:r w:rsidRPr="00EA5936">
              <w:rPr>
                <w:sz w:val="16"/>
              </w:rPr>
              <w:t>Usage of registrationTime on Nudm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CA630"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06425"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E97B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F0AC5" w14:textId="77777777" w:rsidR="00C84410" w:rsidRPr="00EA5936" w:rsidRDefault="00C84410" w:rsidP="00EA5936">
            <w:pPr>
              <w:pStyle w:val="TAL"/>
              <w:rPr>
                <w:sz w:val="16"/>
              </w:rPr>
            </w:pPr>
            <w:r w:rsidRPr="00EA5936">
              <w:rPr>
                <w:sz w:val="16"/>
              </w:rPr>
              <w:t>C4-221524</w:t>
            </w:r>
          </w:p>
        </w:tc>
      </w:tr>
      <w:tr w:rsidR="00EA5936" w:rsidRPr="00EA5936" w14:paraId="19A48F3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2BF2A" w14:textId="77777777" w:rsidR="00C84410" w:rsidRPr="00EA5936" w:rsidRDefault="00C84410" w:rsidP="00EA5936">
            <w:pPr>
              <w:pStyle w:val="TAL"/>
              <w:rPr>
                <w:sz w:val="16"/>
              </w:rPr>
            </w:pPr>
            <w:r w:rsidRPr="00EA5936">
              <w:rPr>
                <w:sz w:val="16"/>
              </w:rPr>
              <w:t>C4-221376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CA52B" w14:textId="77777777" w:rsidR="00C84410" w:rsidRPr="00EA5936" w:rsidRDefault="00C84410" w:rsidP="00EA5936">
            <w:pPr>
              <w:pStyle w:val="TAL"/>
              <w:rPr>
                <w:sz w:val="16"/>
              </w:rPr>
            </w:pPr>
            <w:r w:rsidRPr="00EA5936">
              <w:rPr>
                <w:sz w:val="16"/>
              </w:rPr>
              <w:t>resetId assignment to UDM consumers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946A7"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83AF4" w14:textId="77777777" w:rsidR="00C84410" w:rsidRPr="00EA5936" w:rsidRDefault="00C84410" w:rsidP="00EA5936">
            <w:pPr>
              <w:pStyle w:val="TAL"/>
              <w:rPr>
                <w:sz w:val="16"/>
              </w:rPr>
            </w:pPr>
            <w:r w:rsidRPr="00EA593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A64A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4357B" w14:textId="77777777" w:rsidR="00C84410" w:rsidRPr="00EA5936" w:rsidRDefault="00C84410" w:rsidP="00EA5936">
            <w:pPr>
              <w:pStyle w:val="TAL"/>
              <w:rPr>
                <w:sz w:val="16"/>
              </w:rPr>
            </w:pPr>
          </w:p>
        </w:tc>
      </w:tr>
      <w:tr w:rsidR="00EA5936" w:rsidRPr="00EA5936" w14:paraId="2ACD8F9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72186" w14:textId="77777777" w:rsidR="00C84410" w:rsidRPr="00EA5936" w:rsidRDefault="00C84410" w:rsidP="00EA5936">
            <w:pPr>
              <w:pStyle w:val="TAL"/>
              <w:rPr>
                <w:sz w:val="16"/>
              </w:rPr>
            </w:pPr>
            <w:r w:rsidRPr="00EA5936">
              <w:rPr>
                <w:sz w:val="16"/>
              </w:rPr>
              <w:t>C4-221377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DE4C6" w14:textId="77777777" w:rsidR="00C84410" w:rsidRPr="00EA5936" w:rsidRDefault="00C84410" w:rsidP="00EA5936">
            <w:pPr>
              <w:pStyle w:val="TAL"/>
              <w:rPr>
                <w:sz w:val="16"/>
              </w:rPr>
            </w:pPr>
            <w:r w:rsidRPr="00EA5936">
              <w:rPr>
                <w:sz w:val="16"/>
              </w:rPr>
              <w:t>EAP-TTLS support in SNPN  (TS 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E6AA0" w14:textId="77777777" w:rsidR="00C84410" w:rsidRPr="00EA5936" w:rsidRDefault="00C84410" w:rsidP="00EA5936">
            <w:pPr>
              <w:pStyle w:val="TAL"/>
              <w:rPr>
                <w:sz w:val="16"/>
              </w:rPr>
            </w:pPr>
            <w:r w:rsidRPr="00EA5936">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D6F24"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D8B0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B41F1" w14:textId="77777777" w:rsidR="00C84410" w:rsidRPr="00EA5936" w:rsidRDefault="00C84410" w:rsidP="00EA5936">
            <w:pPr>
              <w:pStyle w:val="TAL"/>
              <w:rPr>
                <w:sz w:val="16"/>
              </w:rPr>
            </w:pPr>
            <w:r w:rsidRPr="00EA5936">
              <w:rPr>
                <w:sz w:val="16"/>
              </w:rPr>
              <w:t>C4-221548</w:t>
            </w:r>
          </w:p>
        </w:tc>
      </w:tr>
      <w:tr w:rsidR="00EA5936" w:rsidRPr="00EA5936" w14:paraId="2DF3646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A9A47" w14:textId="77777777" w:rsidR="00C84410" w:rsidRPr="00EA5936" w:rsidRDefault="00C84410" w:rsidP="00EA5936">
            <w:pPr>
              <w:pStyle w:val="TAL"/>
              <w:rPr>
                <w:sz w:val="16"/>
              </w:rPr>
            </w:pPr>
            <w:r w:rsidRPr="00EA5936">
              <w:rPr>
                <w:sz w:val="16"/>
              </w:rPr>
              <w:t>C4-221378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D6A63" w14:textId="77777777" w:rsidR="00C84410" w:rsidRPr="00EA5936" w:rsidRDefault="00C84410" w:rsidP="00EA5936">
            <w:pPr>
              <w:pStyle w:val="TAL"/>
              <w:rPr>
                <w:sz w:val="16"/>
              </w:rPr>
            </w:pPr>
            <w:r w:rsidRPr="00EA5936">
              <w:rPr>
                <w:sz w:val="16"/>
              </w:rPr>
              <w:t>Reference identity for RFC 7616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73493"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8D8B9"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F0BA6"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E9BFF" w14:textId="77777777" w:rsidR="00C84410" w:rsidRPr="00EA5936" w:rsidRDefault="00C84410" w:rsidP="00EA5936">
            <w:pPr>
              <w:pStyle w:val="TAL"/>
              <w:rPr>
                <w:sz w:val="16"/>
              </w:rPr>
            </w:pPr>
          </w:p>
        </w:tc>
      </w:tr>
      <w:tr w:rsidR="00EA5936" w:rsidRPr="00EA5936" w14:paraId="610914B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05474" w14:textId="77777777" w:rsidR="00C84410" w:rsidRPr="00EA5936" w:rsidRDefault="00C84410" w:rsidP="00EA5936">
            <w:pPr>
              <w:pStyle w:val="TAL"/>
              <w:rPr>
                <w:sz w:val="16"/>
              </w:rPr>
            </w:pPr>
            <w:r w:rsidRPr="00EA5936">
              <w:rPr>
                <w:sz w:val="16"/>
              </w:rPr>
              <w:t>C4-221379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4E273" w14:textId="77777777" w:rsidR="00C84410" w:rsidRPr="00EA5936" w:rsidRDefault="00C84410" w:rsidP="00EA5936">
            <w:pPr>
              <w:pStyle w:val="TAL"/>
              <w:rPr>
                <w:sz w:val="16"/>
              </w:rPr>
            </w:pPr>
            <w:r w:rsidRPr="00EA5936">
              <w:rPr>
                <w:sz w:val="16"/>
              </w:rPr>
              <w:t>EAP-TTLS support in SNPN  (TS 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01671" w14:textId="77777777" w:rsidR="00C84410" w:rsidRPr="00EA5936" w:rsidRDefault="00C84410" w:rsidP="00EA5936">
            <w:pPr>
              <w:pStyle w:val="TAL"/>
              <w:rPr>
                <w:sz w:val="16"/>
              </w:rPr>
            </w:pPr>
            <w:r w:rsidRPr="00EA5936">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9BD86"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89AA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2558E" w14:textId="77777777" w:rsidR="00C84410" w:rsidRPr="00EA5936" w:rsidRDefault="00C84410" w:rsidP="00EA5936">
            <w:pPr>
              <w:pStyle w:val="TAL"/>
              <w:rPr>
                <w:sz w:val="16"/>
              </w:rPr>
            </w:pPr>
          </w:p>
        </w:tc>
      </w:tr>
      <w:tr w:rsidR="00EA5936" w:rsidRPr="00EA5936" w14:paraId="48F294B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C41CA" w14:textId="77777777" w:rsidR="00C84410" w:rsidRPr="00EA5936" w:rsidRDefault="00C84410" w:rsidP="00EA5936">
            <w:pPr>
              <w:pStyle w:val="TAL"/>
              <w:rPr>
                <w:sz w:val="16"/>
              </w:rPr>
            </w:pPr>
            <w:r w:rsidRPr="00EA5936">
              <w:rPr>
                <w:sz w:val="16"/>
              </w:rPr>
              <w:t>C4-221380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4BAA6" w14:textId="77777777" w:rsidR="00C84410" w:rsidRPr="00EA5936" w:rsidRDefault="00C84410" w:rsidP="00EA5936">
            <w:pPr>
              <w:pStyle w:val="TAL"/>
              <w:rPr>
                <w:sz w:val="16"/>
              </w:rPr>
            </w:pPr>
            <w:r w:rsidRPr="00EA5936">
              <w:rPr>
                <w:sz w:val="16"/>
              </w:rPr>
              <w:t>OpenAPI formatting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94B18"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2BAED"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9DC7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B3D7C" w14:textId="77777777" w:rsidR="00C84410" w:rsidRPr="00EA5936" w:rsidRDefault="00C84410" w:rsidP="00EA5936">
            <w:pPr>
              <w:pStyle w:val="TAL"/>
              <w:rPr>
                <w:sz w:val="16"/>
              </w:rPr>
            </w:pPr>
          </w:p>
        </w:tc>
      </w:tr>
      <w:tr w:rsidR="00EA5936" w:rsidRPr="00EA5936" w14:paraId="2EA3514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0F692" w14:textId="77777777" w:rsidR="00C84410" w:rsidRPr="00EA5936" w:rsidRDefault="00C84410" w:rsidP="00EA5936">
            <w:pPr>
              <w:pStyle w:val="TAL"/>
              <w:rPr>
                <w:sz w:val="16"/>
              </w:rPr>
            </w:pPr>
            <w:r w:rsidRPr="00EA5936">
              <w:rPr>
                <w:sz w:val="16"/>
              </w:rPr>
              <w:t>C4-221381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05B2" w14:textId="77777777" w:rsidR="00C84410" w:rsidRPr="00EA5936" w:rsidRDefault="00C84410" w:rsidP="00EA5936">
            <w:pPr>
              <w:pStyle w:val="TAL"/>
              <w:rPr>
                <w:sz w:val="16"/>
              </w:rPr>
            </w:pPr>
            <w:r w:rsidRPr="00EA5936">
              <w:rPr>
                <w:sz w:val="16"/>
              </w:rPr>
              <w:t>Amendments to CR0119-TS29.501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76285"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B4E86"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04C1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3C6EE" w14:textId="77777777" w:rsidR="00C84410" w:rsidRPr="00EA5936" w:rsidRDefault="00C84410" w:rsidP="00EA5936">
            <w:pPr>
              <w:pStyle w:val="TAL"/>
              <w:rPr>
                <w:sz w:val="16"/>
              </w:rPr>
            </w:pPr>
            <w:r w:rsidRPr="00EA5936">
              <w:rPr>
                <w:sz w:val="16"/>
              </w:rPr>
              <w:t>C4-221396</w:t>
            </w:r>
          </w:p>
        </w:tc>
      </w:tr>
      <w:tr w:rsidR="00EA5936" w:rsidRPr="00EA5936" w14:paraId="245E0A0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11EAE" w14:textId="77777777" w:rsidR="00C84410" w:rsidRPr="00EA5936" w:rsidRDefault="00C84410" w:rsidP="00EA5936">
            <w:pPr>
              <w:pStyle w:val="TAL"/>
              <w:rPr>
                <w:sz w:val="16"/>
              </w:rPr>
            </w:pPr>
            <w:r w:rsidRPr="00EA5936">
              <w:rPr>
                <w:sz w:val="16"/>
              </w:rPr>
              <w:t>C4-221382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2D18C" w14:textId="77777777" w:rsidR="00C84410" w:rsidRPr="00EA5936" w:rsidRDefault="00C84410" w:rsidP="00EA5936">
            <w:pPr>
              <w:pStyle w:val="TAL"/>
              <w:rPr>
                <w:sz w:val="16"/>
              </w:rPr>
            </w:pPr>
            <w:r w:rsidRPr="00EA5936">
              <w:rPr>
                <w:sz w:val="16"/>
              </w:rPr>
              <w:t>One SDM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DEDFC" w14:textId="77777777" w:rsidR="00C84410" w:rsidRPr="00EA5936" w:rsidRDefault="00C84410" w:rsidP="00EA5936">
            <w:pPr>
              <w:pStyle w:val="TAL"/>
              <w:rPr>
                <w:sz w:val="16"/>
              </w:rPr>
            </w:pPr>
            <w:r w:rsidRPr="00EA593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F956A"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3FE8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8D7DE" w14:textId="77777777" w:rsidR="00C84410" w:rsidRPr="00EA5936" w:rsidRDefault="00C84410" w:rsidP="00EA5936">
            <w:pPr>
              <w:pStyle w:val="TAL"/>
              <w:rPr>
                <w:sz w:val="16"/>
              </w:rPr>
            </w:pPr>
            <w:r w:rsidRPr="00EA5936">
              <w:rPr>
                <w:sz w:val="16"/>
              </w:rPr>
              <w:t>C4-221567</w:t>
            </w:r>
          </w:p>
        </w:tc>
      </w:tr>
      <w:tr w:rsidR="00EA5936" w:rsidRPr="00EA5936" w14:paraId="1328C33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4B3F2" w14:textId="77777777" w:rsidR="00C84410" w:rsidRPr="00EA5936" w:rsidRDefault="00C84410" w:rsidP="00EA5936">
            <w:pPr>
              <w:pStyle w:val="TAL"/>
              <w:rPr>
                <w:sz w:val="16"/>
              </w:rPr>
            </w:pPr>
            <w:r w:rsidRPr="00EA5936">
              <w:rPr>
                <w:sz w:val="16"/>
              </w:rPr>
              <w:t>C4-221383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8243B" w14:textId="77777777" w:rsidR="00C84410" w:rsidRPr="00EA5936" w:rsidRDefault="00C84410" w:rsidP="00EA5936">
            <w:pPr>
              <w:pStyle w:val="TAL"/>
              <w:rPr>
                <w:sz w:val="16"/>
              </w:rPr>
            </w:pPr>
            <w:r w:rsidRPr="00EA5936">
              <w:rPr>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2B2B1"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E002C" w14:textId="77777777" w:rsidR="00C84410" w:rsidRPr="00EA5936" w:rsidRDefault="00C84410" w:rsidP="00EA5936">
            <w:pPr>
              <w:pStyle w:val="TAL"/>
              <w:rPr>
                <w:sz w:val="16"/>
              </w:rPr>
            </w:pPr>
            <w:r w:rsidRPr="00EA5936">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989F4" w14:textId="77777777" w:rsidR="00C84410" w:rsidRPr="00EA5936" w:rsidRDefault="00C84410" w:rsidP="00EA5936">
            <w:pPr>
              <w:pStyle w:val="TAL"/>
              <w:rPr>
                <w:sz w:val="16"/>
              </w:rPr>
            </w:pPr>
            <w:r w:rsidRPr="00EA5936">
              <w:rPr>
                <w:sz w:val="16"/>
              </w:rPr>
              <w:t>CP-213262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E13C1" w14:textId="77777777" w:rsidR="00C84410" w:rsidRPr="00EA5936" w:rsidRDefault="00C84410" w:rsidP="00EA5936">
            <w:pPr>
              <w:pStyle w:val="TAL"/>
              <w:rPr>
                <w:sz w:val="16"/>
              </w:rPr>
            </w:pPr>
          </w:p>
        </w:tc>
      </w:tr>
      <w:tr w:rsidR="00EA5936" w:rsidRPr="00EA5936" w14:paraId="1CD547B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597E8" w14:textId="77777777" w:rsidR="00C84410" w:rsidRPr="00EA5936" w:rsidRDefault="00C84410" w:rsidP="00EA5936">
            <w:pPr>
              <w:pStyle w:val="TAL"/>
              <w:rPr>
                <w:sz w:val="16"/>
              </w:rPr>
            </w:pPr>
            <w:r w:rsidRPr="00EA5936">
              <w:rPr>
                <w:sz w:val="16"/>
              </w:rPr>
              <w:t>C4-221384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155FB" w14:textId="77777777" w:rsidR="00C84410" w:rsidRPr="00EA5936" w:rsidRDefault="00C84410" w:rsidP="00EA5936">
            <w:pPr>
              <w:pStyle w:val="TAL"/>
              <w:rPr>
                <w:sz w:val="16"/>
              </w:rPr>
            </w:pPr>
            <w:r w:rsidRPr="00EA5936">
              <w:rPr>
                <w:sz w:val="16"/>
              </w:rPr>
              <w:t>Correction to StatusSubscribe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C4896"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98A7E"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2E21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919F3" w14:textId="77777777" w:rsidR="00C84410" w:rsidRPr="00EA5936" w:rsidRDefault="00C84410" w:rsidP="00EA5936">
            <w:pPr>
              <w:pStyle w:val="TAL"/>
              <w:rPr>
                <w:sz w:val="16"/>
              </w:rPr>
            </w:pPr>
            <w:r w:rsidRPr="00EA5936">
              <w:rPr>
                <w:sz w:val="16"/>
              </w:rPr>
              <w:t>C4-221397</w:t>
            </w:r>
          </w:p>
        </w:tc>
      </w:tr>
      <w:tr w:rsidR="00EA5936" w:rsidRPr="00EA5936" w14:paraId="5302899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DC393" w14:textId="77777777" w:rsidR="00C84410" w:rsidRPr="00EA5936" w:rsidRDefault="00C84410" w:rsidP="00EA5936">
            <w:pPr>
              <w:pStyle w:val="TAL"/>
              <w:rPr>
                <w:sz w:val="16"/>
              </w:rPr>
            </w:pPr>
            <w:r w:rsidRPr="00EA5936">
              <w:rPr>
                <w:sz w:val="16"/>
              </w:rPr>
              <w:t>C4-221385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4B4CC" w14:textId="77777777" w:rsidR="00C84410" w:rsidRPr="00EA5936" w:rsidRDefault="00C84410" w:rsidP="00EA5936">
            <w:pPr>
              <w:pStyle w:val="TAL"/>
              <w:rPr>
                <w:sz w:val="16"/>
              </w:rPr>
            </w:pPr>
            <w:r w:rsidRPr="00EA5936">
              <w:rPr>
                <w:sz w:val="16"/>
              </w:rPr>
              <w:t>Correction to StatusSubscribe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8BA24"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9F496"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8DB8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BD836" w14:textId="77777777" w:rsidR="00C84410" w:rsidRPr="00EA5936" w:rsidRDefault="00C84410" w:rsidP="00EA5936">
            <w:pPr>
              <w:pStyle w:val="TAL"/>
              <w:rPr>
                <w:sz w:val="16"/>
              </w:rPr>
            </w:pPr>
            <w:r w:rsidRPr="00EA5936">
              <w:rPr>
                <w:sz w:val="16"/>
              </w:rPr>
              <w:t>C4-221398</w:t>
            </w:r>
          </w:p>
        </w:tc>
      </w:tr>
      <w:tr w:rsidR="00EA5936" w:rsidRPr="00EA5936" w14:paraId="2872B70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5A7B2" w14:textId="77777777" w:rsidR="00C84410" w:rsidRPr="00EA5936" w:rsidRDefault="00C84410" w:rsidP="00EA5936">
            <w:pPr>
              <w:pStyle w:val="TAL"/>
              <w:rPr>
                <w:sz w:val="16"/>
              </w:rPr>
            </w:pPr>
            <w:r w:rsidRPr="00EA5936">
              <w:rPr>
                <w:sz w:val="16"/>
              </w:rPr>
              <w:t>C4-221386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F2DD6" w14:textId="77777777" w:rsidR="00C84410" w:rsidRPr="00EA5936" w:rsidRDefault="00C84410" w:rsidP="00EA5936">
            <w:pPr>
              <w:pStyle w:val="TAL"/>
              <w:rPr>
                <w:sz w:val="16"/>
              </w:rPr>
            </w:pPr>
            <w:r w:rsidRPr="00EA5936">
              <w:rPr>
                <w:sz w:val="16"/>
              </w:rPr>
              <w:t>Correction to StatusUnsubscribe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E19DF"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36384"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DA12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D66F0" w14:textId="77777777" w:rsidR="00C84410" w:rsidRPr="00EA5936" w:rsidRDefault="00C84410" w:rsidP="00EA5936">
            <w:pPr>
              <w:pStyle w:val="TAL"/>
              <w:rPr>
                <w:sz w:val="16"/>
              </w:rPr>
            </w:pPr>
            <w:r w:rsidRPr="00EA5936">
              <w:rPr>
                <w:sz w:val="16"/>
              </w:rPr>
              <w:t>C4-221399</w:t>
            </w:r>
          </w:p>
        </w:tc>
      </w:tr>
      <w:tr w:rsidR="00EA5936" w:rsidRPr="00EA5936" w14:paraId="2DFCED0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3E646" w14:textId="77777777" w:rsidR="00C84410" w:rsidRPr="00EA5936" w:rsidRDefault="00C84410" w:rsidP="00EA5936">
            <w:pPr>
              <w:pStyle w:val="TAL"/>
              <w:rPr>
                <w:sz w:val="16"/>
              </w:rPr>
            </w:pPr>
            <w:r w:rsidRPr="00EA5936">
              <w:rPr>
                <w:sz w:val="16"/>
              </w:rPr>
              <w:t>C4-221387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5F2C1" w14:textId="77777777" w:rsidR="00C84410" w:rsidRPr="00EA5936" w:rsidRDefault="00C84410" w:rsidP="00EA5936">
            <w:pPr>
              <w:pStyle w:val="TAL"/>
              <w:rPr>
                <w:sz w:val="16"/>
              </w:rPr>
            </w:pPr>
            <w:r w:rsidRPr="00EA5936">
              <w:rPr>
                <w:sz w:val="16"/>
              </w:rPr>
              <w:t>Correction to ContextStatusSubscribe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EC276"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6F55F"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00273"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AAD73" w14:textId="77777777" w:rsidR="00C84410" w:rsidRPr="00EA5936" w:rsidRDefault="00C84410" w:rsidP="00EA5936">
            <w:pPr>
              <w:pStyle w:val="TAL"/>
              <w:rPr>
                <w:sz w:val="16"/>
              </w:rPr>
            </w:pPr>
            <w:r w:rsidRPr="00EA5936">
              <w:rPr>
                <w:sz w:val="16"/>
              </w:rPr>
              <w:t>C4-221400</w:t>
            </w:r>
          </w:p>
        </w:tc>
      </w:tr>
      <w:tr w:rsidR="00EA5936" w:rsidRPr="00EA5936" w14:paraId="220952F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E97C9" w14:textId="77777777" w:rsidR="00C84410" w:rsidRPr="00EA5936" w:rsidRDefault="00C84410" w:rsidP="00EA5936">
            <w:pPr>
              <w:pStyle w:val="TAL"/>
              <w:rPr>
                <w:sz w:val="16"/>
              </w:rPr>
            </w:pPr>
            <w:r w:rsidRPr="00EA5936">
              <w:rPr>
                <w:sz w:val="16"/>
              </w:rPr>
              <w:t>C4-221388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1DD3A" w14:textId="77777777" w:rsidR="00C84410" w:rsidRPr="00EA5936" w:rsidRDefault="00C84410" w:rsidP="00EA5936">
            <w:pPr>
              <w:pStyle w:val="TAL"/>
              <w:rPr>
                <w:sz w:val="16"/>
              </w:rPr>
            </w:pPr>
            <w:r w:rsidRPr="00EA5936">
              <w:rPr>
                <w:sz w:val="16"/>
              </w:rPr>
              <w:t>Correction to ContextStatusUnSubscribe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0C06E"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304F1"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1683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8F26E" w14:textId="77777777" w:rsidR="00C84410" w:rsidRPr="00EA5936" w:rsidRDefault="00C84410" w:rsidP="00EA5936">
            <w:pPr>
              <w:pStyle w:val="TAL"/>
              <w:rPr>
                <w:sz w:val="16"/>
              </w:rPr>
            </w:pPr>
            <w:r w:rsidRPr="00EA5936">
              <w:rPr>
                <w:sz w:val="16"/>
              </w:rPr>
              <w:t>C4-221401</w:t>
            </w:r>
          </w:p>
        </w:tc>
      </w:tr>
      <w:tr w:rsidR="00EA5936" w:rsidRPr="00EA5936" w14:paraId="45A458B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14C1C" w14:textId="77777777" w:rsidR="00C84410" w:rsidRPr="00EA5936" w:rsidRDefault="00C84410" w:rsidP="00EA5936">
            <w:pPr>
              <w:pStyle w:val="TAL"/>
              <w:rPr>
                <w:sz w:val="16"/>
              </w:rPr>
            </w:pPr>
            <w:r w:rsidRPr="00EA5936">
              <w:rPr>
                <w:sz w:val="16"/>
              </w:rPr>
              <w:t>C4-221389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1C1B6" w14:textId="77777777" w:rsidR="00C84410" w:rsidRPr="00EA5936" w:rsidRDefault="00C84410" w:rsidP="00EA5936">
            <w:pPr>
              <w:pStyle w:val="TAL"/>
              <w:rPr>
                <w:sz w:val="16"/>
              </w:rPr>
            </w:pPr>
            <w:r w:rsidRPr="00EA5936">
              <w:rPr>
                <w:sz w:val="16"/>
              </w:rPr>
              <w:t>Correction to ContextStatusSubscribeRsp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14068"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08EBA"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05136"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83DB6" w14:textId="77777777" w:rsidR="00C84410" w:rsidRPr="00EA5936" w:rsidRDefault="00C84410" w:rsidP="00EA5936">
            <w:pPr>
              <w:pStyle w:val="TAL"/>
              <w:rPr>
                <w:sz w:val="16"/>
              </w:rPr>
            </w:pPr>
            <w:r w:rsidRPr="00EA5936">
              <w:rPr>
                <w:sz w:val="16"/>
              </w:rPr>
              <w:t>C4-221402</w:t>
            </w:r>
          </w:p>
        </w:tc>
      </w:tr>
      <w:tr w:rsidR="00EA5936" w:rsidRPr="00EA5936" w14:paraId="2A785DF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B6C85" w14:textId="77777777" w:rsidR="00C84410" w:rsidRPr="00EA5936" w:rsidRDefault="00C84410" w:rsidP="00EA5936">
            <w:pPr>
              <w:pStyle w:val="TAL"/>
              <w:rPr>
                <w:sz w:val="16"/>
              </w:rPr>
            </w:pPr>
            <w:r w:rsidRPr="00EA5936">
              <w:rPr>
                <w:sz w:val="16"/>
              </w:rPr>
              <w:t>C4-221390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F0B92" w14:textId="77777777" w:rsidR="00C84410" w:rsidRPr="00EA5936" w:rsidRDefault="00C84410" w:rsidP="00EA5936">
            <w:pPr>
              <w:pStyle w:val="TAL"/>
              <w:rPr>
                <w:sz w:val="16"/>
              </w:rPr>
            </w:pPr>
            <w:r w:rsidRPr="00EA5936">
              <w:rPr>
                <w:sz w:val="16"/>
              </w:rPr>
              <w:t>Support of the hash value for alternate SIP Digest algorithm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BD767"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34B89"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57454"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C7EC6" w14:textId="77777777" w:rsidR="00C84410" w:rsidRPr="00EA5936" w:rsidRDefault="00C84410" w:rsidP="00EA5936">
            <w:pPr>
              <w:pStyle w:val="TAL"/>
              <w:rPr>
                <w:sz w:val="16"/>
              </w:rPr>
            </w:pPr>
            <w:r w:rsidRPr="00EA5936">
              <w:rPr>
                <w:sz w:val="16"/>
              </w:rPr>
              <w:t>C4-221407</w:t>
            </w:r>
          </w:p>
        </w:tc>
      </w:tr>
      <w:tr w:rsidR="00EA5936" w:rsidRPr="00EA5936" w14:paraId="011E27A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A16CF" w14:textId="77777777" w:rsidR="00C84410" w:rsidRPr="00EA5936" w:rsidRDefault="00C84410" w:rsidP="00EA5936">
            <w:pPr>
              <w:pStyle w:val="TAL"/>
              <w:rPr>
                <w:sz w:val="16"/>
              </w:rPr>
            </w:pPr>
            <w:r w:rsidRPr="00EA5936">
              <w:rPr>
                <w:sz w:val="16"/>
              </w:rPr>
              <w:t>C4-221391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9FEFC" w14:textId="77777777" w:rsidR="00C84410" w:rsidRPr="00EA5936" w:rsidRDefault="00C84410" w:rsidP="00EA5936">
            <w:pPr>
              <w:pStyle w:val="TAL"/>
              <w:rPr>
                <w:sz w:val="16"/>
              </w:rPr>
            </w:pPr>
            <w:r w:rsidRPr="00EA5936">
              <w:rPr>
                <w:sz w:val="16"/>
              </w:rPr>
              <w:t>Support of the hash value for alternate SIP Digest algorithm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7BFB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2DC32"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648C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3A3C2" w14:textId="77777777" w:rsidR="00C84410" w:rsidRPr="00EA5936" w:rsidRDefault="00C84410" w:rsidP="00EA5936">
            <w:pPr>
              <w:pStyle w:val="TAL"/>
              <w:rPr>
                <w:sz w:val="16"/>
              </w:rPr>
            </w:pPr>
            <w:r w:rsidRPr="00EA5936">
              <w:rPr>
                <w:sz w:val="16"/>
              </w:rPr>
              <w:t>C4-221408</w:t>
            </w:r>
          </w:p>
        </w:tc>
      </w:tr>
      <w:tr w:rsidR="00EA5936" w:rsidRPr="00EA5936" w14:paraId="64BEA5C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46498" w14:textId="77777777" w:rsidR="00C84410" w:rsidRPr="00EA5936" w:rsidRDefault="00C84410" w:rsidP="00EA5936">
            <w:pPr>
              <w:pStyle w:val="TAL"/>
              <w:rPr>
                <w:sz w:val="16"/>
              </w:rPr>
            </w:pPr>
            <w:r w:rsidRPr="00EA5936">
              <w:rPr>
                <w:sz w:val="16"/>
              </w:rPr>
              <w:t>C4-221392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41221" w14:textId="77777777" w:rsidR="00C84410" w:rsidRPr="00EA5936" w:rsidRDefault="00C84410" w:rsidP="00EA5936">
            <w:pPr>
              <w:pStyle w:val="TAL"/>
              <w:rPr>
                <w:sz w:val="16"/>
              </w:rPr>
            </w:pPr>
            <w:r w:rsidRPr="00EA5936">
              <w:rPr>
                <w:sz w:val="16"/>
              </w:rPr>
              <w:t>Adding new Alternate-Digest-HA1 AVP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86B8F"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3122F"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D689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3638C" w14:textId="77777777" w:rsidR="00C84410" w:rsidRPr="00EA5936" w:rsidRDefault="00C84410" w:rsidP="00EA5936">
            <w:pPr>
              <w:pStyle w:val="TAL"/>
              <w:rPr>
                <w:sz w:val="16"/>
              </w:rPr>
            </w:pPr>
            <w:r w:rsidRPr="00EA5936">
              <w:rPr>
                <w:sz w:val="16"/>
              </w:rPr>
              <w:t>C4-221409</w:t>
            </w:r>
          </w:p>
        </w:tc>
      </w:tr>
      <w:tr w:rsidR="00EA5936" w:rsidRPr="00EA5936" w14:paraId="1E93440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AE524" w14:textId="77777777" w:rsidR="00C84410" w:rsidRPr="00EA5936" w:rsidRDefault="00C84410" w:rsidP="00EA5936">
            <w:pPr>
              <w:pStyle w:val="TAL"/>
              <w:rPr>
                <w:sz w:val="16"/>
              </w:rPr>
            </w:pPr>
            <w:r w:rsidRPr="00EA5936">
              <w:rPr>
                <w:sz w:val="16"/>
              </w:rPr>
              <w:t>C4-221393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556BE" w14:textId="77777777" w:rsidR="00C84410" w:rsidRPr="00EA5936" w:rsidRDefault="00C84410" w:rsidP="00EA5936">
            <w:pPr>
              <w:pStyle w:val="TAL"/>
              <w:rPr>
                <w:sz w:val="16"/>
              </w:rPr>
            </w:pPr>
            <w:r w:rsidRPr="00EA5936">
              <w:rPr>
                <w:sz w:val="16"/>
              </w:rPr>
              <w:t>LS on Issues on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D8780" w14:textId="77777777" w:rsidR="00C84410" w:rsidRPr="00EA5936" w:rsidRDefault="00C84410" w:rsidP="00EA5936">
            <w:pPr>
              <w:pStyle w:val="TAL"/>
              <w:rPr>
                <w:sz w:val="16"/>
              </w:rPr>
            </w:pPr>
            <w:r w:rsidRPr="00EA5936">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3FB97"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8B4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6D7D8" w14:textId="77777777" w:rsidR="00C84410" w:rsidRPr="00EA5936" w:rsidRDefault="00C84410" w:rsidP="00EA5936">
            <w:pPr>
              <w:pStyle w:val="TAL"/>
              <w:rPr>
                <w:sz w:val="16"/>
              </w:rPr>
            </w:pPr>
          </w:p>
        </w:tc>
      </w:tr>
      <w:tr w:rsidR="00EA5936" w:rsidRPr="00EA5936" w14:paraId="50BD979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569C2" w14:textId="77777777" w:rsidR="00C84410" w:rsidRPr="00EA5936" w:rsidRDefault="00C84410" w:rsidP="00EA5936">
            <w:pPr>
              <w:pStyle w:val="TAL"/>
              <w:rPr>
                <w:sz w:val="16"/>
              </w:rPr>
            </w:pPr>
            <w:r w:rsidRPr="00EA5936">
              <w:rPr>
                <w:sz w:val="16"/>
              </w:rPr>
              <w:t>C4-221394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6E734" w14:textId="77777777" w:rsidR="00C84410" w:rsidRPr="00EA5936" w:rsidRDefault="00C84410" w:rsidP="00EA5936">
            <w:pPr>
              <w:pStyle w:val="TAL"/>
              <w:rPr>
                <w:sz w:val="16"/>
              </w:rPr>
            </w:pPr>
            <w:r w:rsidRPr="00EA5936">
              <w:rPr>
                <w:sz w:val="16"/>
              </w:rPr>
              <w:t>Revised WID on 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0AAC7"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47BEC" w14:textId="77777777" w:rsidR="00C84410" w:rsidRPr="00EA5936" w:rsidRDefault="00C84410" w:rsidP="00EA5936">
            <w:pPr>
              <w:pStyle w:val="TAL"/>
              <w:rPr>
                <w:sz w:val="16"/>
              </w:rPr>
            </w:pPr>
            <w:r w:rsidRPr="00EA5936">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C83A" w14:textId="77777777" w:rsidR="00C84410" w:rsidRPr="00EA5936" w:rsidRDefault="00C84410" w:rsidP="00EA5936">
            <w:pPr>
              <w:pStyle w:val="TAL"/>
              <w:rPr>
                <w:sz w:val="16"/>
              </w:rPr>
            </w:pPr>
            <w:r w:rsidRPr="00EA5936">
              <w:rPr>
                <w:sz w:val="16"/>
              </w:rPr>
              <w:t>CP-212165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3B75" w14:textId="77777777" w:rsidR="00C84410" w:rsidRPr="00EA5936" w:rsidRDefault="00C84410" w:rsidP="00EA5936">
            <w:pPr>
              <w:pStyle w:val="TAL"/>
              <w:rPr>
                <w:sz w:val="16"/>
              </w:rPr>
            </w:pPr>
          </w:p>
        </w:tc>
      </w:tr>
      <w:tr w:rsidR="00EA5936" w:rsidRPr="00EA5936" w14:paraId="40E6B5E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CB25B" w14:textId="77777777" w:rsidR="00C84410" w:rsidRPr="00EA5936" w:rsidRDefault="00C84410" w:rsidP="00EA5936">
            <w:pPr>
              <w:pStyle w:val="TAL"/>
              <w:rPr>
                <w:sz w:val="16"/>
              </w:rPr>
            </w:pPr>
            <w:r w:rsidRPr="00EA5936">
              <w:rPr>
                <w:sz w:val="16"/>
              </w:rPr>
              <w:t>C4-221395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2F945" w14:textId="77777777" w:rsidR="00C84410" w:rsidRPr="00EA5936" w:rsidRDefault="00C84410" w:rsidP="00EA5936">
            <w:pPr>
              <w:pStyle w:val="TAL"/>
              <w:rPr>
                <w:sz w:val="16"/>
              </w:rPr>
            </w:pPr>
            <w:r w:rsidRPr="00EA5936">
              <w:rPr>
                <w:sz w:val="16"/>
              </w:rPr>
              <w:t>eCPSOR_CON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185FC" w14:textId="77777777" w:rsidR="00C84410" w:rsidRPr="00EA5936" w:rsidRDefault="00C84410" w:rsidP="00EA5936">
            <w:pPr>
              <w:pStyle w:val="TAL"/>
              <w:rPr>
                <w:sz w:val="16"/>
              </w:rPr>
            </w:pPr>
            <w:r w:rsidRPr="00EA593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DFE0D"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7E29C" w14:textId="77777777" w:rsidR="00C84410" w:rsidRPr="00EA5936" w:rsidRDefault="00C84410" w:rsidP="00EA5936">
            <w:pPr>
              <w:pStyle w:val="TAL"/>
              <w:rPr>
                <w:sz w:val="16"/>
              </w:rPr>
            </w:pPr>
            <w:r w:rsidRPr="00EA5936">
              <w:rPr>
                <w:sz w:val="16"/>
              </w:rPr>
              <w:t>C4-220086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D42C0" w14:textId="77777777" w:rsidR="00C84410" w:rsidRPr="00EA5936" w:rsidRDefault="00C84410" w:rsidP="00EA5936">
            <w:pPr>
              <w:pStyle w:val="TAL"/>
              <w:rPr>
                <w:sz w:val="16"/>
              </w:rPr>
            </w:pPr>
          </w:p>
        </w:tc>
      </w:tr>
      <w:tr w:rsidR="00EA5936" w:rsidRPr="00EA5936" w14:paraId="20FA74E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D96B7" w14:textId="77777777" w:rsidR="00C84410" w:rsidRPr="00EA5936" w:rsidRDefault="00C84410" w:rsidP="00EA5936">
            <w:pPr>
              <w:pStyle w:val="TAL"/>
              <w:rPr>
                <w:sz w:val="16"/>
              </w:rPr>
            </w:pPr>
            <w:r w:rsidRPr="00EA5936">
              <w:rPr>
                <w:sz w:val="16"/>
              </w:rPr>
              <w:t>C4-221396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BD9F9" w14:textId="77777777" w:rsidR="00C84410" w:rsidRPr="00EA5936" w:rsidRDefault="00C84410" w:rsidP="00EA5936">
            <w:pPr>
              <w:pStyle w:val="TAL"/>
              <w:rPr>
                <w:sz w:val="16"/>
              </w:rPr>
            </w:pPr>
            <w:r w:rsidRPr="00EA5936">
              <w:rPr>
                <w:sz w:val="16"/>
              </w:rPr>
              <w:t>Amendments to CR0119-TS29.501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60A16"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DC5A8"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4ABCC" w14:textId="77777777" w:rsidR="00C84410" w:rsidRPr="00EA5936" w:rsidRDefault="00C84410" w:rsidP="00EA5936">
            <w:pPr>
              <w:pStyle w:val="TAL"/>
              <w:rPr>
                <w:sz w:val="16"/>
              </w:rPr>
            </w:pPr>
            <w:r w:rsidRPr="00EA5936">
              <w:rPr>
                <w:sz w:val="16"/>
              </w:rPr>
              <w:t>C4-221381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FB549" w14:textId="77777777" w:rsidR="00C84410" w:rsidRPr="00EA5936" w:rsidRDefault="00C84410" w:rsidP="00EA5936">
            <w:pPr>
              <w:pStyle w:val="TAL"/>
              <w:rPr>
                <w:sz w:val="16"/>
              </w:rPr>
            </w:pPr>
          </w:p>
        </w:tc>
      </w:tr>
      <w:tr w:rsidR="00EA5936" w:rsidRPr="00EA5936" w14:paraId="53205B0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C0E4" w14:textId="77777777" w:rsidR="00C84410" w:rsidRPr="00EA5936" w:rsidRDefault="00C84410" w:rsidP="00EA5936">
            <w:pPr>
              <w:pStyle w:val="TAL"/>
              <w:rPr>
                <w:sz w:val="16"/>
              </w:rPr>
            </w:pPr>
            <w:r w:rsidRPr="00EA5936">
              <w:rPr>
                <w:sz w:val="16"/>
              </w:rPr>
              <w:t>C4-221397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ECCE9" w14:textId="77777777" w:rsidR="00C84410" w:rsidRPr="00EA5936" w:rsidRDefault="00C84410" w:rsidP="00EA5936">
            <w:pPr>
              <w:pStyle w:val="TAL"/>
              <w:rPr>
                <w:sz w:val="16"/>
              </w:rPr>
            </w:pPr>
            <w:r w:rsidRPr="00EA5936">
              <w:rPr>
                <w:sz w:val="16"/>
              </w:rPr>
              <w:t>Correction to StatusSubscribe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7D792"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5B61C"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8213F" w14:textId="77777777" w:rsidR="00C84410" w:rsidRPr="00EA5936" w:rsidRDefault="00C84410" w:rsidP="00EA5936">
            <w:pPr>
              <w:pStyle w:val="TAL"/>
              <w:rPr>
                <w:sz w:val="16"/>
              </w:rPr>
            </w:pPr>
            <w:r w:rsidRPr="00EA5936">
              <w:rPr>
                <w:sz w:val="16"/>
              </w:rPr>
              <w:t>C4-221384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035E4" w14:textId="77777777" w:rsidR="00C84410" w:rsidRPr="00EA5936" w:rsidRDefault="00C84410" w:rsidP="00EA5936">
            <w:pPr>
              <w:pStyle w:val="TAL"/>
              <w:rPr>
                <w:sz w:val="16"/>
              </w:rPr>
            </w:pPr>
          </w:p>
        </w:tc>
      </w:tr>
      <w:tr w:rsidR="00EA5936" w:rsidRPr="00EA5936" w14:paraId="6A0C0C6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0BDF0" w14:textId="77777777" w:rsidR="00C84410" w:rsidRPr="00EA5936" w:rsidRDefault="00C84410" w:rsidP="00EA5936">
            <w:pPr>
              <w:pStyle w:val="TAL"/>
              <w:rPr>
                <w:sz w:val="16"/>
              </w:rPr>
            </w:pPr>
            <w:r w:rsidRPr="00EA5936">
              <w:rPr>
                <w:sz w:val="16"/>
              </w:rPr>
              <w:t>C4-221398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361FB" w14:textId="77777777" w:rsidR="00C84410" w:rsidRPr="00EA5936" w:rsidRDefault="00C84410" w:rsidP="00EA5936">
            <w:pPr>
              <w:pStyle w:val="TAL"/>
              <w:rPr>
                <w:sz w:val="16"/>
              </w:rPr>
            </w:pPr>
            <w:r w:rsidRPr="00EA5936">
              <w:rPr>
                <w:sz w:val="16"/>
              </w:rPr>
              <w:t>Correction to StatusSubscribe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279BA"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4C077"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84A6" w14:textId="77777777" w:rsidR="00C84410" w:rsidRPr="00EA5936" w:rsidRDefault="00C84410" w:rsidP="00EA5936">
            <w:pPr>
              <w:pStyle w:val="TAL"/>
              <w:rPr>
                <w:sz w:val="16"/>
              </w:rPr>
            </w:pPr>
            <w:r w:rsidRPr="00EA5936">
              <w:rPr>
                <w:sz w:val="16"/>
              </w:rPr>
              <w:t>C4-221385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5B209" w14:textId="77777777" w:rsidR="00C84410" w:rsidRPr="00EA5936" w:rsidRDefault="00C84410" w:rsidP="00EA5936">
            <w:pPr>
              <w:pStyle w:val="TAL"/>
              <w:rPr>
                <w:sz w:val="16"/>
              </w:rPr>
            </w:pPr>
          </w:p>
        </w:tc>
      </w:tr>
      <w:tr w:rsidR="00EA5936" w:rsidRPr="00EA5936" w14:paraId="47335E3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41B63" w14:textId="77777777" w:rsidR="00C84410" w:rsidRPr="00EA5936" w:rsidRDefault="00C84410" w:rsidP="00EA5936">
            <w:pPr>
              <w:pStyle w:val="TAL"/>
              <w:rPr>
                <w:sz w:val="16"/>
              </w:rPr>
            </w:pPr>
            <w:r w:rsidRPr="00EA5936">
              <w:rPr>
                <w:sz w:val="16"/>
              </w:rPr>
              <w:t>C4-221399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B949C" w14:textId="77777777" w:rsidR="00C84410" w:rsidRPr="00EA5936" w:rsidRDefault="00C84410" w:rsidP="00EA5936">
            <w:pPr>
              <w:pStyle w:val="TAL"/>
              <w:rPr>
                <w:sz w:val="16"/>
              </w:rPr>
            </w:pPr>
            <w:r w:rsidRPr="00EA5936">
              <w:rPr>
                <w:sz w:val="16"/>
              </w:rPr>
              <w:t>Correction to StatusUnsubscribe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0F106"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B508B"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DA46A" w14:textId="77777777" w:rsidR="00C84410" w:rsidRPr="00EA5936" w:rsidRDefault="00C84410" w:rsidP="00EA5936">
            <w:pPr>
              <w:pStyle w:val="TAL"/>
              <w:rPr>
                <w:sz w:val="16"/>
              </w:rPr>
            </w:pPr>
            <w:r w:rsidRPr="00EA5936">
              <w:rPr>
                <w:sz w:val="16"/>
              </w:rPr>
              <w:t>C4-221386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927A9" w14:textId="77777777" w:rsidR="00C84410" w:rsidRPr="00EA5936" w:rsidRDefault="00C84410" w:rsidP="00EA5936">
            <w:pPr>
              <w:pStyle w:val="TAL"/>
              <w:rPr>
                <w:sz w:val="16"/>
              </w:rPr>
            </w:pPr>
          </w:p>
        </w:tc>
      </w:tr>
      <w:tr w:rsidR="00EA5936" w:rsidRPr="00EA5936" w14:paraId="3846F82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2BD20" w14:textId="77777777" w:rsidR="00C84410" w:rsidRPr="00EA5936" w:rsidRDefault="00C84410" w:rsidP="00EA5936">
            <w:pPr>
              <w:pStyle w:val="TAL"/>
              <w:rPr>
                <w:sz w:val="16"/>
              </w:rPr>
            </w:pPr>
            <w:r w:rsidRPr="00EA5936">
              <w:rPr>
                <w:sz w:val="16"/>
              </w:rPr>
              <w:t>C4-221400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E373D" w14:textId="77777777" w:rsidR="00C84410" w:rsidRPr="00EA5936" w:rsidRDefault="00C84410" w:rsidP="00EA5936">
            <w:pPr>
              <w:pStyle w:val="TAL"/>
              <w:rPr>
                <w:sz w:val="16"/>
              </w:rPr>
            </w:pPr>
            <w:r w:rsidRPr="00EA5936">
              <w:rPr>
                <w:sz w:val="16"/>
              </w:rPr>
              <w:t>Correction to ContextStatusSubscription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9E4FE"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2C934"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D9D11" w14:textId="77777777" w:rsidR="00C84410" w:rsidRPr="00EA5936" w:rsidRDefault="00C84410" w:rsidP="00EA5936">
            <w:pPr>
              <w:pStyle w:val="TAL"/>
              <w:rPr>
                <w:sz w:val="16"/>
              </w:rPr>
            </w:pPr>
            <w:r w:rsidRPr="00EA5936">
              <w:rPr>
                <w:sz w:val="16"/>
              </w:rPr>
              <w:t>C4-221387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F7275" w14:textId="77777777" w:rsidR="00C84410" w:rsidRPr="00EA5936" w:rsidRDefault="00C84410" w:rsidP="00EA5936">
            <w:pPr>
              <w:pStyle w:val="TAL"/>
              <w:rPr>
                <w:sz w:val="16"/>
              </w:rPr>
            </w:pPr>
          </w:p>
        </w:tc>
      </w:tr>
      <w:tr w:rsidR="00EA5936" w:rsidRPr="00EA5936" w14:paraId="1EEC90D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BB1FD" w14:textId="77777777" w:rsidR="00C84410" w:rsidRPr="00EA5936" w:rsidRDefault="00C84410" w:rsidP="00EA5936">
            <w:pPr>
              <w:pStyle w:val="TAL"/>
              <w:rPr>
                <w:sz w:val="16"/>
              </w:rPr>
            </w:pPr>
            <w:r w:rsidRPr="00EA5936">
              <w:rPr>
                <w:sz w:val="16"/>
              </w:rPr>
              <w:t>C4-221401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7F001" w14:textId="77777777" w:rsidR="00C84410" w:rsidRPr="00EA5936" w:rsidRDefault="00C84410" w:rsidP="00EA5936">
            <w:pPr>
              <w:pStyle w:val="TAL"/>
              <w:rPr>
                <w:sz w:val="16"/>
              </w:rPr>
            </w:pPr>
            <w:r w:rsidRPr="00EA5936">
              <w:rPr>
                <w:sz w:val="16"/>
              </w:rPr>
              <w:t>Correction to ContextStatusUnSubscribe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F3FF0"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4B17B"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9869D" w14:textId="77777777" w:rsidR="00C84410" w:rsidRPr="00EA5936" w:rsidRDefault="00C84410" w:rsidP="00EA5936">
            <w:pPr>
              <w:pStyle w:val="TAL"/>
              <w:rPr>
                <w:sz w:val="16"/>
              </w:rPr>
            </w:pPr>
            <w:r w:rsidRPr="00EA5936">
              <w:rPr>
                <w:sz w:val="16"/>
              </w:rPr>
              <w:t>C4-221388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E0117" w14:textId="77777777" w:rsidR="00C84410" w:rsidRPr="00EA5936" w:rsidRDefault="00C84410" w:rsidP="00EA5936">
            <w:pPr>
              <w:pStyle w:val="TAL"/>
              <w:rPr>
                <w:sz w:val="16"/>
              </w:rPr>
            </w:pPr>
          </w:p>
        </w:tc>
      </w:tr>
      <w:tr w:rsidR="00EA5936" w:rsidRPr="00EA5936" w14:paraId="1836C84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D7EDD" w14:textId="77777777" w:rsidR="00C84410" w:rsidRPr="00EA5936" w:rsidRDefault="00C84410" w:rsidP="00EA5936">
            <w:pPr>
              <w:pStyle w:val="TAL"/>
              <w:rPr>
                <w:sz w:val="16"/>
              </w:rPr>
            </w:pPr>
            <w:r w:rsidRPr="00EA5936">
              <w:rPr>
                <w:sz w:val="16"/>
              </w:rPr>
              <w:t>C4-221402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8E0AB" w14:textId="77777777" w:rsidR="00C84410" w:rsidRPr="00EA5936" w:rsidRDefault="00C84410" w:rsidP="00EA5936">
            <w:pPr>
              <w:pStyle w:val="TAL"/>
              <w:rPr>
                <w:sz w:val="16"/>
              </w:rPr>
            </w:pPr>
            <w:r w:rsidRPr="00EA5936">
              <w:rPr>
                <w:sz w:val="16"/>
              </w:rPr>
              <w:t>Correction to ContextStatusSubscribeRsp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FC7AD"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C2399"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E5FDA" w14:textId="77777777" w:rsidR="00C84410" w:rsidRPr="00EA5936" w:rsidRDefault="00C84410" w:rsidP="00EA5936">
            <w:pPr>
              <w:pStyle w:val="TAL"/>
              <w:rPr>
                <w:sz w:val="16"/>
              </w:rPr>
            </w:pPr>
            <w:r w:rsidRPr="00EA5936">
              <w:rPr>
                <w:sz w:val="16"/>
              </w:rPr>
              <w:t>C4-221389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FFBAB" w14:textId="77777777" w:rsidR="00C84410" w:rsidRPr="00EA5936" w:rsidRDefault="00C84410" w:rsidP="00EA5936">
            <w:pPr>
              <w:pStyle w:val="TAL"/>
              <w:rPr>
                <w:sz w:val="16"/>
              </w:rPr>
            </w:pPr>
          </w:p>
        </w:tc>
      </w:tr>
      <w:tr w:rsidR="00EA5936" w:rsidRPr="00EA5936" w14:paraId="203D0D9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E410F" w14:textId="77777777" w:rsidR="00C84410" w:rsidRPr="00EA5936" w:rsidRDefault="00C84410" w:rsidP="00EA5936">
            <w:pPr>
              <w:pStyle w:val="TAL"/>
              <w:rPr>
                <w:sz w:val="16"/>
              </w:rPr>
            </w:pPr>
            <w:r w:rsidRPr="00EA5936">
              <w:rPr>
                <w:sz w:val="16"/>
              </w:rPr>
              <w:t>C4-221403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29A31" w14:textId="77777777" w:rsidR="00C84410" w:rsidRPr="00EA5936" w:rsidRDefault="00C84410" w:rsidP="00EA5936">
            <w:pPr>
              <w:pStyle w:val="TAL"/>
              <w:rPr>
                <w:sz w:val="16"/>
              </w:rPr>
            </w:pPr>
            <w:r w:rsidRPr="00EA5936">
              <w:rPr>
                <w:sz w:val="16"/>
              </w:rPr>
              <w:t>Removing editor's notes: Errors are 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2170E"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B31FA"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91F01" w14:textId="77777777" w:rsidR="00C84410" w:rsidRPr="00EA5936" w:rsidRDefault="00C84410" w:rsidP="00EA5936">
            <w:pPr>
              <w:pStyle w:val="TAL"/>
              <w:rPr>
                <w:sz w:val="16"/>
              </w:rPr>
            </w:pPr>
            <w:r w:rsidRPr="00EA5936">
              <w:rPr>
                <w:sz w:val="16"/>
              </w:rPr>
              <w:t>C4-221121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76BBE" w14:textId="77777777" w:rsidR="00C84410" w:rsidRPr="00EA5936" w:rsidRDefault="00C84410" w:rsidP="00EA5936">
            <w:pPr>
              <w:pStyle w:val="TAL"/>
              <w:rPr>
                <w:sz w:val="16"/>
              </w:rPr>
            </w:pPr>
            <w:r w:rsidRPr="00EA5936">
              <w:rPr>
                <w:sz w:val="16"/>
              </w:rPr>
              <w:t>C4-221531</w:t>
            </w:r>
          </w:p>
        </w:tc>
      </w:tr>
      <w:tr w:rsidR="00EA5936" w:rsidRPr="00EA5936" w14:paraId="214A3D5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F7B8D" w14:textId="77777777" w:rsidR="00C84410" w:rsidRPr="00EA5936" w:rsidRDefault="00C84410" w:rsidP="00EA5936">
            <w:pPr>
              <w:pStyle w:val="TAL"/>
              <w:rPr>
                <w:sz w:val="16"/>
              </w:rPr>
            </w:pPr>
            <w:r w:rsidRPr="00EA5936">
              <w:rPr>
                <w:sz w:val="16"/>
              </w:rPr>
              <w:t>C4-221404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3C050" w14:textId="77777777" w:rsidR="00C84410" w:rsidRPr="00EA5936" w:rsidRDefault="00C84410" w:rsidP="00EA5936">
            <w:pPr>
              <w:pStyle w:val="TAL"/>
              <w:rPr>
                <w:sz w:val="16"/>
              </w:rPr>
            </w:pPr>
            <w:r w:rsidRPr="00EA5936">
              <w:rPr>
                <w:sz w:val="16"/>
              </w:rPr>
              <w:t>AUSF support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5B314" w14:textId="77777777" w:rsidR="00C84410" w:rsidRPr="00EA5936" w:rsidRDefault="00C84410" w:rsidP="00EA5936">
            <w:pPr>
              <w:pStyle w:val="TAL"/>
              <w:rPr>
                <w:sz w:val="16"/>
              </w:rPr>
            </w:pPr>
            <w:r w:rsidRPr="00EA593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3BCF7"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51A23"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8895B" w14:textId="77777777" w:rsidR="00C84410" w:rsidRPr="00EA5936" w:rsidRDefault="00C84410" w:rsidP="00EA5936">
            <w:pPr>
              <w:pStyle w:val="TAL"/>
              <w:rPr>
                <w:sz w:val="16"/>
              </w:rPr>
            </w:pPr>
          </w:p>
        </w:tc>
      </w:tr>
      <w:tr w:rsidR="00EA5936" w:rsidRPr="00EA5936" w14:paraId="65A15AF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F8E1E" w14:textId="77777777" w:rsidR="00C84410" w:rsidRPr="00EA5936" w:rsidRDefault="00C84410" w:rsidP="00EA5936">
            <w:pPr>
              <w:pStyle w:val="TAL"/>
              <w:rPr>
                <w:sz w:val="16"/>
              </w:rPr>
            </w:pPr>
            <w:r w:rsidRPr="00EA5936">
              <w:rPr>
                <w:sz w:val="16"/>
              </w:rPr>
              <w:t>C4-221405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BDD21" w14:textId="77777777" w:rsidR="00C84410" w:rsidRPr="00EA5936" w:rsidRDefault="00C84410" w:rsidP="00EA5936">
            <w:pPr>
              <w:pStyle w:val="TAL"/>
              <w:rPr>
                <w:sz w:val="16"/>
              </w:rPr>
            </w:pPr>
            <w:r w:rsidRPr="00EA5936">
              <w:rPr>
                <w:sz w:val="16"/>
              </w:rPr>
              <w:t>3GPP TS 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F18B9" w14:textId="77777777" w:rsidR="00C84410" w:rsidRPr="00EA5936" w:rsidRDefault="00C84410" w:rsidP="00EA5936">
            <w:pPr>
              <w:pStyle w:val="TAL"/>
              <w:rPr>
                <w:sz w:val="16"/>
              </w:rPr>
            </w:pPr>
            <w:r w:rsidRPr="00EA5936">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453F6"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5EDA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A8E48" w14:textId="77777777" w:rsidR="00C84410" w:rsidRPr="00EA5936" w:rsidRDefault="00C84410" w:rsidP="00EA5936">
            <w:pPr>
              <w:pStyle w:val="TAL"/>
              <w:rPr>
                <w:sz w:val="16"/>
              </w:rPr>
            </w:pPr>
          </w:p>
        </w:tc>
      </w:tr>
      <w:tr w:rsidR="00EA5936" w:rsidRPr="00EA5936" w14:paraId="5623959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B847A" w14:textId="77777777" w:rsidR="00C84410" w:rsidRPr="00EA5936" w:rsidRDefault="00C84410" w:rsidP="00EA5936">
            <w:pPr>
              <w:pStyle w:val="TAL"/>
              <w:rPr>
                <w:sz w:val="16"/>
              </w:rPr>
            </w:pPr>
            <w:r w:rsidRPr="00EA5936">
              <w:rPr>
                <w:sz w:val="16"/>
              </w:rPr>
              <w:t>C4-221406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638D9" w14:textId="77777777" w:rsidR="00C84410" w:rsidRPr="00EA5936" w:rsidRDefault="00C84410" w:rsidP="00EA5936">
            <w:pPr>
              <w:pStyle w:val="TAL"/>
              <w:rPr>
                <w:sz w:val="16"/>
              </w:rPr>
            </w:pPr>
            <w:r w:rsidRPr="00EA5936">
              <w:rPr>
                <w:sz w:val="16"/>
              </w:rPr>
              <w:t>Scalable Uncertainty Range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FD8D7"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E7B43"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B73E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B7350" w14:textId="77777777" w:rsidR="00C84410" w:rsidRPr="00EA5936" w:rsidRDefault="00C84410" w:rsidP="00EA5936">
            <w:pPr>
              <w:pStyle w:val="TAL"/>
              <w:rPr>
                <w:sz w:val="16"/>
              </w:rPr>
            </w:pPr>
            <w:r w:rsidRPr="00EA5936">
              <w:rPr>
                <w:sz w:val="16"/>
              </w:rPr>
              <w:t>C4-221415</w:t>
            </w:r>
          </w:p>
        </w:tc>
      </w:tr>
      <w:tr w:rsidR="00EA5936" w:rsidRPr="00EA5936" w14:paraId="4F4A6FE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E66F2" w14:textId="77777777" w:rsidR="00C84410" w:rsidRPr="00EA5936" w:rsidRDefault="00C84410" w:rsidP="00EA5936">
            <w:pPr>
              <w:pStyle w:val="TAL"/>
              <w:rPr>
                <w:sz w:val="16"/>
              </w:rPr>
            </w:pPr>
            <w:r w:rsidRPr="00EA5936">
              <w:rPr>
                <w:sz w:val="16"/>
              </w:rPr>
              <w:t>C4-221407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02862" w14:textId="77777777" w:rsidR="00C84410" w:rsidRPr="00EA5936" w:rsidRDefault="00C84410" w:rsidP="00EA5936">
            <w:pPr>
              <w:pStyle w:val="TAL"/>
              <w:rPr>
                <w:sz w:val="16"/>
              </w:rPr>
            </w:pPr>
            <w:r w:rsidRPr="00EA5936">
              <w:rPr>
                <w:sz w:val="16"/>
              </w:rPr>
              <w:t>Support of the hash value for alternate SIP Digest algorithm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A029A"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2C754"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5C53E" w14:textId="77777777" w:rsidR="00C84410" w:rsidRPr="00EA5936" w:rsidRDefault="00C84410" w:rsidP="00EA5936">
            <w:pPr>
              <w:pStyle w:val="TAL"/>
              <w:rPr>
                <w:sz w:val="16"/>
              </w:rPr>
            </w:pPr>
            <w:r w:rsidRPr="00EA5936">
              <w:rPr>
                <w:sz w:val="16"/>
              </w:rPr>
              <w:t>C4-221390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CD2A9" w14:textId="77777777" w:rsidR="00C84410" w:rsidRPr="00EA5936" w:rsidRDefault="00C84410" w:rsidP="00EA5936">
            <w:pPr>
              <w:pStyle w:val="TAL"/>
              <w:rPr>
                <w:sz w:val="16"/>
              </w:rPr>
            </w:pPr>
          </w:p>
        </w:tc>
      </w:tr>
      <w:tr w:rsidR="00EA5936" w:rsidRPr="00EA5936" w14:paraId="5DCA2E4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35724" w14:textId="77777777" w:rsidR="00C84410" w:rsidRPr="00EA5936" w:rsidRDefault="00C84410" w:rsidP="00EA5936">
            <w:pPr>
              <w:pStyle w:val="TAL"/>
              <w:rPr>
                <w:sz w:val="16"/>
              </w:rPr>
            </w:pPr>
            <w:r w:rsidRPr="00EA5936">
              <w:rPr>
                <w:sz w:val="16"/>
              </w:rPr>
              <w:t>C4-221408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2EDB2" w14:textId="77777777" w:rsidR="00C84410" w:rsidRPr="00EA5936" w:rsidRDefault="00C84410" w:rsidP="00EA5936">
            <w:pPr>
              <w:pStyle w:val="TAL"/>
              <w:rPr>
                <w:sz w:val="16"/>
              </w:rPr>
            </w:pPr>
            <w:r w:rsidRPr="00EA5936">
              <w:rPr>
                <w:sz w:val="16"/>
              </w:rPr>
              <w:t>Support of the hash value for alternate SIP Digest algorithm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5BBF9"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93877"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8147B" w14:textId="77777777" w:rsidR="00C84410" w:rsidRPr="00EA5936" w:rsidRDefault="00C84410" w:rsidP="00EA5936">
            <w:pPr>
              <w:pStyle w:val="TAL"/>
              <w:rPr>
                <w:sz w:val="16"/>
              </w:rPr>
            </w:pPr>
            <w:r w:rsidRPr="00EA5936">
              <w:rPr>
                <w:sz w:val="16"/>
              </w:rPr>
              <w:t>C4-221391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69837" w14:textId="77777777" w:rsidR="00C84410" w:rsidRPr="00EA5936" w:rsidRDefault="00C84410" w:rsidP="00EA5936">
            <w:pPr>
              <w:pStyle w:val="TAL"/>
              <w:rPr>
                <w:sz w:val="16"/>
              </w:rPr>
            </w:pPr>
            <w:r w:rsidRPr="00EA5936">
              <w:rPr>
                <w:sz w:val="16"/>
              </w:rPr>
              <w:t>C4-221434</w:t>
            </w:r>
          </w:p>
        </w:tc>
      </w:tr>
      <w:tr w:rsidR="00EA5936" w:rsidRPr="00EA5936" w14:paraId="2D50A2F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D36E7" w14:textId="77777777" w:rsidR="00C84410" w:rsidRPr="00EA5936" w:rsidRDefault="00C84410" w:rsidP="00EA5936">
            <w:pPr>
              <w:pStyle w:val="TAL"/>
              <w:rPr>
                <w:sz w:val="16"/>
              </w:rPr>
            </w:pPr>
            <w:r w:rsidRPr="00EA5936">
              <w:rPr>
                <w:sz w:val="16"/>
              </w:rPr>
              <w:t>C4-221409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FFF35" w14:textId="77777777" w:rsidR="00C84410" w:rsidRPr="00EA5936" w:rsidRDefault="00C84410" w:rsidP="00EA5936">
            <w:pPr>
              <w:pStyle w:val="TAL"/>
              <w:rPr>
                <w:sz w:val="16"/>
              </w:rPr>
            </w:pPr>
            <w:r w:rsidRPr="00EA5936">
              <w:rPr>
                <w:sz w:val="16"/>
              </w:rPr>
              <w:t>Adding new Alternate-Digest AVPs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4C14"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95B1B"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9025D" w14:textId="77777777" w:rsidR="00C84410" w:rsidRPr="00EA5936" w:rsidRDefault="00C84410" w:rsidP="00EA5936">
            <w:pPr>
              <w:pStyle w:val="TAL"/>
              <w:rPr>
                <w:sz w:val="16"/>
              </w:rPr>
            </w:pPr>
            <w:r w:rsidRPr="00EA5936">
              <w:rPr>
                <w:sz w:val="16"/>
              </w:rPr>
              <w:t>C4-221392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C5E76" w14:textId="77777777" w:rsidR="00C84410" w:rsidRPr="00EA5936" w:rsidRDefault="00C84410" w:rsidP="00EA5936">
            <w:pPr>
              <w:pStyle w:val="TAL"/>
              <w:rPr>
                <w:sz w:val="16"/>
              </w:rPr>
            </w:pPr>
            <w:r w:rsidRPr="00EA5936">
              <w:rPr>
                <w:sz w:val="16"/>
              </w:rPr>
              <w:t>C4-221435</w:t>
            </w:r>
          </w:p>
        </w:tc>
      </w:tr>
      <w:tr w:rsidR="00EA5936" w:rsidRPr="00EA5936" w14:paraId="465B505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7DBBC" w14:textId="77777777" w:rsidR="00C84410" w:rsidRPr="00EA5936" w:rsidRDefault="00C84410" w:rsidP="00EA5936">
            <w:pPr>
              <w:pStyle w:val="TAL"/>
              <w:rPr>
                <w:sz w:val="16"/>
              </w:rPr>
            </w:pPr>
            <w:r w:rsidRPr="00EA5936">
              <w:rPr>
                <w:sz w:val="16"/>
              </w:rPr>
              <w:t>C4-221410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56927" w14:textId="77777777" w:rsidR="00C84410" w:rsidRPr="00EA5936" w:rsidRDefault="00C84410" w:rsidP="00EA5936">
            <w:pPr>
              <w:pStyle w:val="TAL"/>
              <w:rPr>
                <w:sz w:val="16"/>
              </w:rPr>
            </w:pPr>
            <w:r w:rsidRPr="00EA5936">
              <w:rPr>
                <w:sz w:val="16"/>
              </w:rPr>
              <w:t>New_WID on enhancement of RAN Slicing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FDD4D" w14:textId="77777777" w:rsidR="00C84410" w:rsidRPr="00EA5936" w:rsidRDefault="00C84410" w:rsidP="00EA5936">
            <w:pPr>
              <w:pStyle w:val="TAL"/>
              <w:rPr>
                <w:sz w:val="16"/>
              </w:rPr>
            </w:pPr>
            <w:r w:rsidRPr="00EA593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9AE89"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99642" w14:textId="77777777" w:rsidR="00C84410" w:rsidRPr="00EA5936" w:rsidRDefault="00C84410" w:rsidP="00EA5936">
            <w:pPr>
              <w:pStyle w:val="TAL"/>
              <w:rPr>
                <w:sz w:val="16"/>
              </w:rPr>
            </w:pPr>
            <w:r w:rsidRPr="00EA5936">
              <w:rPr>
                <w:sz w:val="16"/>
              </w:rPr>
              <w:t>C4-216112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64FAC" w14:textId="77777777" w:rsidR="00C84410" w:rsidRPr="00EA5936" w:rsidRDefault="00C84410" w:rsidP="00EA5936">
            <w:pPr>
              <w:pStyle w:val="TAL"/>
              <w:rPr>
                <w:sz w:val="16"/>
              </w:rPr>
            </w:pPr>
          </w:p>
        </w:tc>
      </w:tr>
      <w:tr w:rsidR="00EA5936" w:rsidRPr="00EA5936" w14:paraId="08319B5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56DFF" w14:textId="77777777" w:rsidR="00C84410" w:rsidRPr="00EA5936" w:rsidRDefault="00C84410" w:rsidP="00EA5936">
            <w:pPr>
              <w:pStyle w:val="TAL"/>
              <w:rPr>
                <w:sz w:val="16"/>
              </w:rPr>
            </w:pPr>
            <w:r w:rsidRPr="00EA5936">
              <w:rPr>
                <w:sz w:val="16"/>
              </w:rPr>
              <w:t>C4-221411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9B46B" w14:textId="77777777" w:rsidR="00C84410" w:rsidRPr="00EA5936" w:rsidRDefault="00C84410" w:rsidP="00EA5936">
            <w:pPr>
              <w:pStyle w:val="TAL"/>
              <w:rPr>
                <w:sz w:val="16"/>
              </w:rPr>
            </w:pPr>
            <w:r w:rsidRPr="00EA5936">
              <w:rPr>
                <w:sz w:val="16"/>
              </w:rPr>
              <w:t>Node Report Type value for PFCP node reports not defined by 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B2C1D"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813B4"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8989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2952C" w14:textId="77777777" w:rsidR="00C84410" w:rsidRPr="00EA5936" w:rsidRDefault="00C84410" w:rsidP="00EA5936">
            <w:pPr>
              <w:pStyle w:val="TAL"/>
              <w:rPr>
                <w:sz w:val="16"/>
              </w:rPr>
            </w:pPr>
          </w:p>
        </w:tc>
      </w:tr>
      <w:tr w:rsidR="00EA5936" w:rsidRPr="00EA5936" w14:paraId="6EE0171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22BA7" w14:textId="77777777" w:rsidR="00C84410" w:rsidRPr="00EA5936" w:rsidRDefault="00C84410" w:rsidP="00EA5936">
            <w:pPr>
              <w:pStyle w:val="TAL"/>
              <w:rPr>
                <w:sz w:val="16"/>
              </w:rPr>
            </w:pPr>
            <w:r w:rsidRPr="00EA5936">
              <w:rPr>
                <w:sz w:val="16"/>
              </w:rPr>
              <w:t>C4-221412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1A2F3" w14:textId="77777777" w:rsidR="00C84410" w:rsidRPr="00EA5936" w:rsidRDefault="00C84410" w:rsidP="00EA5936">
            <w:pPr>
              <w:pStyle w:val="TAL"/>
              <w:rPr>
                <w:sz w:val="16"/>
              </w:rPr>
            </w:pPr>
            <w:r w:rsidRPr="00EA5936">
              <w:rPr>
                <w:sz w:val="16"/>
              </w:rPr>
              <w:t>Reply LS on Node Report Type value for PFCP node reports not defined by 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512BB"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C4A3A"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8790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8A35E" w14:textId="77777777" w:rsidR="00C84410" w:rsidRPr="00EA5936" w:rsidRDefault="00C84410" w:rsidP="00EA5936">
            <w:pPr>
              <w:pStyle w:val="TAL"/>
              <w:rPr>
                <w:sz w:val="16"/>
              </w:rPr>
            </w:pPr>
          </w:p>
        </w:tc>
      </w:tr>
      <w:tr w:rsidR="00EA5936" w:rsidRPr="00EA5936" w14:paraId="09ACC55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32500" w14:textId="77777777" w:rsidR="00C84410" w:rsidRPr="00EA5936" w:rsidRDefault="00C84410" w:rsidP="00EA5936">
            <w:pPr>
              <w:pStyle w:val="TAL"/>
              <w:rPr>
                <w:sz w:val="16"/>
              </w:rPr>
            </w:pPr>
            <w:r w:rsidRPr="00EA5936">
              <w:rPr>
                <w:sz w:val="16"/>
              </w:rPr>
              <w:t>C4-221413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F41DA" w14:textId="77777777" w:rsidR="00C84410" w:rsidRPr="00EA5936" w:rsidRDefault="00C84410" w:rsidP="00EA5936">
            <w:pPr>
              <w:pStyle w:val="TAL"/>
              <w:rPr>
                <w:sz w:val="16"/>
              </w:rPr>
            </w:pPr>
            <w:r w:rsidRPr="00EA5936">
              <w:rPr>
                <w:sz w:val="16"/>
              </w:rPr>
              <w:t>Reply LS on User Consent Updating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DFB4B" w14:textId="77777777" w:rsidR="00C84410" w:rsidRPr="00EA5936" w:rsidRDefault="00C84410" w:rsidP="00EA5936">
            <w:pPr>
              <w:pStyle w:val="TAL"/>
              <w:rPr>
                <w:sz w:val="16"/>
              </w:rPr>
            </w:pPr>
            <w:r w:rsidRPr="00EA593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E67CD" w14:textId="77777777" w:rsidR="00C84410" w:rsidRPr="00EA5936" w:rsidRDefault="00C84410" w:rsidP="00EA5936">
            <w:pPr>
              <w:pStyle w:val="TAL"/>
              <w:rPr>
                <w:sz w:val="16"/>
              </w:rPr>
            </w:pPr>
            <w:r w:rsidRPr="00EA593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1117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7F4F3" w14:textId="77777777" w:rsidR="00C84410" w:rsidRPr="00EA5936" w:rsidRDefault="00C84410" w:rsidP="00EA5936">
            <w:pPr>
              <w:pStyle w:val="TAL"/>
              <w:rPr>
                <w:sz w:val="16"/>
              </w:rPr>
            </w:pPr>
          </w:p>
        </w:tc>
      </w:tr>
      <w:tr w:rsidR="00EA5936" w:rsidRPr="00EA5936" w14:paraId="515CCD5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BD494" w14:textId="77777777" w:rsidR="00C84410" w:rsidRPr="00EA5936" w:rsidRDefault="00C84410" w:rsidP="00EA5936">
            <w:pPr>
              <w:pStyle w:val="TAL"/>
              <w:rPr>
                <w:sz w:val="16"/>
              </w:rPr>
            </w:pPr>
            <w:r w:rsidRPr="00EA5936">
              <w:rPr>
                <w:sz w:val="16"/>
              </w:rPr>
              <w:t>C4-221414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70528" w14:textId="77777777" w:rsidR="00C84410" w:rsidRPr="00EA5936" w:rsidRDefault="00C84410" w:rsidP="00EA5936">
            <w:pPr>
              <w:pStyle w:val="TAL"/>
              <w:rPr>
                <w:sz w:val="16"/>
              </w:rPr>
            </w:pPr>
            <w:r w:rsidRPr="00EA5936">
              <w:rPr>
                <w:sz w:val="16"/>
              </w:rPr>
              <w:t>WI exception request Rel-17 Work Item Exception for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DD61A"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B85F9"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F9C3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7CBA9" w14:textId="77777777" w:rsidR="00C84410" w:rsidRPr="00EA5936" w:rsidRDefault="00C84410" w:rsidP="00EA5936">
            <w:pPr>
              <w:pStyle w:val="TAL"/>
              <w:rPr>
                <w:sz w:val="16"/>
              </w:rPr>
            </w:pPr>
            <w:r w:rsidRPr="00EA5936">
              <w:rPr>
                <w:sz w:val="16"/>
              </w:rPr>
              <w:t>C4-221442</w:t>
            </w:r>
          </w:p>
        </w:tc>
      </w:tr>
      <w:tr w:rsidR="00EA5936" w:rsidRPr="00EA5936" w14:paraId="26DC9D6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F40C0" w14:textId="77777777" w:rsidR="00C84410" w:rsidRPr="00EA5936" w:rsidRDefault="00C84410" w:rsidP="00EA5936">
            <w:pPr>
              <w:pStyle w:val="TAL"/>
              <w:rPr>
                <w:sz w:val="16"/>
              </w:rPr>
            </w:pPr>
            <w:r w:rsidRPr="00EA5936">
              <w:rPr>
                <w:sz w:val="16"/>
              </w:rPr>
              <w:t>C4-221415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3E908" w14:textId="77777777" w:rsidR="00C84410" w:rsidRPr="00EA5936" w:rsidRDefault="00C84410" w:rsidP="00EA5936">
            <w:pPr>
              <w:pStyle w:val="TAL"/>
              <w:rPr>
                <w:sz w:val="16"/>
              </w:rPr>
            </w:pPr>
            <w:r w:rsidRPr="00EA5936">
              <w:rPr>
                <w:sz w:val="16"/>
              </w:rPr>
              <w:t>Scalable Uncertainty Range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FA54F" w14:textId="77777777" w:rsidR="00C84410" w:rsidRPr="00EA5936" w:rsidRDefault="00C84410" w:rsidP="00EA5936">
            <w:pPr>
              <w:pStyle w:val="TAL"/>
              <w:rPr>
                <w:sz w:val="16"/>
              </w:rPr>
            </w:pPr>
            <w:r w:rsidRPr="00EA5936">
              <w:rPr>
                <w:sz w:val="16"/>
              </w:rPr>
              <w:t>Ericsson, 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59388"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974FE" w14:textId="77777777" w:rsidR="00C84410" w:rsidRPr="00EA5936" w:rsidRDefault="00C84410" w:rsidP="00EA5936">
            <w:pPr>
              <w:pStyle w:val="TAL"/>
              <w:rPr>
                <w:sz w:val="16"/>
              </w:rPr>
            </w:pPr>
            <w:r w:rsidRPr="00EA5936">
              <w:rPr>
                <w:sz w:val="16"/>
              </w:rPr>
              <w:t>C4-221406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9EAAD" w14:textId="77777777" w:rsidR="00C84410" w:rsidRPr="00EA5936" w:rsidRDefault="00C84410" w:rsidP="00EA5936">
            <w:pPr>
              <w:pStyle w:val="TAL"/>
              <w:rPr>
                <w:sz w:val="16"/>
              </w:rPr>
            </w:pPr>
          </w:p>
        </w:tc>
      </w:tr>
      <w:tr w:rsidR="00EA5936" w:rsidRPr="00EA5936" w14:paraId="41375DA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E645B" w14:textId="77777777" w:rsidR="00C84410" w:rsidRPr="00EA5936" w:rsidRDefault="00C84410" w:rsidP="00EA5936">
            <w:pPr>
              <w:pStyle w:val="TAL"/>
              <w:rPr>
                <w:sz w:val="16"/>
              </w:rPr>
            </w:pPr>
            <w:r w:rsidRPr="00EA5936">
              <w:rPr>
                <w:sz w:val="16"/>
              </w:rPr>
              <w:t>C4-221416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CFA43" w14:textId="77777777" w:rsidR="00C84410" w:rsidRPr="00EA5936" w:rsidRDefault="00C84410" w:rsidP="00EA5936">
            <w:pPr>
              <w:pStyle w:val="TAL"/>
              <w:rPr>
                <w:sz w:val="16"/>
              </w:rPr>
            </w:pPr>
            <w:r w:rsidRPr="00EA5936">
              <w:rPr>
                <w:sz w:val="16"/>
              </w:rPr>
              <w:t>Notify change of anchor SMF re-selected by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991EA" w14:textId="77777777" w:rsidR="00C84410" w:rsidRPr="00EA5936" w:rsidRDefault="00C84410" w:rsidP="00EA5936">
            <w:pPr>
              <w:pStyle w:val="TAL"/>
              <w:rPr>
                <w:sz w:val="16"/>
              </w:rPr>
            </w:pPr>
            <w:r w:rsidRPr="00EA5936">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F92FA"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659EA" w14:textId="77777777" w:rsidR="00C84410" w:rsidRPr="00EA5936" w:rsidRDefault="00C84410" w:rsidP="00EA5936">
            <w:pPr>
              <w:pStyle w:val="TAL"/>
              <w:rPr>
                <w:sz w:val="16"/>
              </w:rPr>
            </w:pPr>
            <w:r w:rsidRPr="00EA5936">
              <w:rPr>
                <w:sz w:val="16"/>
              </w:rPr>
              <w:t>C4-221211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4185B" w14:textId="77777777" w:rsidR="00C84410" w:rsidRPr="00EA5936" w:rsidRDefault="00C84410" w:rsidP="00EA5936">
            <w:pPr>
              <w:pStyle w:val="TAL"/>
              <w:rPr>
                <w:sz w:val="16"/>
              </w:rPr>
            </w:pPr>
            <w:r w:rsidRPr="00EA5936">
              <w:rPr>
                <w:sz w:val="16"/>
              </w:rPr>
              <w:t>C4-221529</w:t>
            </w:r>
          </w:p>
        </w:tc>
      </w:tr>
      <w:tr w:rsidR="00EA5936" w:rsidRPr="00EA5936" w14:paraId="022EB49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0E6F4" w14:textId="77777777" w:rsidR="00C84410" w:rsidRPr="00EA5936" w:rsidRDefault="00C84410" w:rsidP="00EA5936">
            <w:pPr>
              <w:pStyle w:val="TAL"/>
              <w:rPr>
                <w:sz w:val="16"/>
              </w:rPr>
            </w:pPr>
            <w:r w:rsidRPr="00EA5936">
              <w:rPr>
                <w:sz w:val="16"/>
              </w:rPr>
              <w:t>C4-221417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8C7DB" w14:textId="77777777" w:rsidR="00C84410" w:rsidRPr="00EA5936" w:rsidRDefault="00C84410" w:rsidP="00EA5936">
            <w:pPr>
              <w:pStyle w:val="TAL"/>
              <w:rPr>
                <w:sz w:val="16"/>
              </w:rPr>
            </w:pPr>
            <w:r w:rsidRPr="00EA5936">
              <w:rPr>
                <w:sz w:val="16"/>
              </w:rPr>
              <w:t>LS on full Registration Request upon AMF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7CC4B" w14:textId="77777777" w:rsidR="00C84410" w:rsidRPr="00EA5936" w:rsidRDefault="00C84410" w:rsidP="00EA5936">
            <w:pPr>
              <w:pStyle w:val="TAL"/>
              <w:rPr>
                <w:sz w:val="16"/>
              </w:rPr>
            </w:pPr>
            <w:r w:rsidRPr="00EA5936">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50168"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3DA69"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EA9A2" w14:textId="77777777" w:rsidR="00C84410" w:rsidRPr="00EA5936" w:rsidRDefault="00C84410" w:rsidP="00EA5936">
            <w:pPr>
              <w:pStyle w:val="TAL"/>
              <w:rPr>
                <w:sz w:val="16"/>
              </w:rPr>
            </w:pPr>
          </w:p>
        </w:tc>
      </w:tr>
      <w:tr w:rsidR="00EA5936" w:rsidRPr="00EA5936" w14:paraId="2DA2133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32F04" w14:textId="77777777" w:rsidR="00C84410" w:rsidRPr="00EA5936" w:rsidRDefault="00C84410" w:rsidP="00EA5936">
            <w:pPr>
              <w:pStyle w:val="TAL"/>
              <w:rPr>
                <w:sz w:val="16"/>
              </w:rPr>
            </w:pPr>
            <w:r w:rsidRPr="00EA5936">
              <w:rPr>
                <w:sz w:val="16"/>
              </w:rPr>
              <w:t>C4-221418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F99B3" w14:textId="77777777" w:rsidR="00C84410" w:rsidRPr="00EA5936" w:rsidRDefault="00C84410" w:rsidP="00EA5936">
            <w:pPr>
              <w:pStyle w:val="TAL"/>
              <w:rPr>
                <w:sz w:val="16"/>
              </w:rPr>
            </w:pPr>
            <w:r w:rsidRPr="00EA5936">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8526E" w14:textId="77777777" w:rsidR="00C84410" w:rsidRPr="00EA5936" w:rsidRDefault="00C84410" w:rsidP="00EA5936">
            <w:pPr>
              <w:pStyle w:val="TAL"/>
              <w:rPr>
                <w:sz w:val="16"/>
              </w:rPr>
            </w:pPr>
            <w:r w:rsidRPr="00EA593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EF6BD"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C9405" w14:textId="77777777" w:rsidR="00C84410" w:rsidRPr="00EA5936" w:rsidRDefault="00C84410" w:rsidP="00EA5936">
            <w:pPr>
              <w:pStyle w:val="TAL"/>
              <w:rPr>
                <w:sz w:val="16"/>
              </w:rPr>
            </w:pPr>
            <w:r w:rsidRPr="00EA5936">
              <w:rPr>
                <w:sz w:val="16"/>
              </w:rPr>
              <w:t>C4-221113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731E5" w14:textId="77777777" w:rsidR="00C84410" w:rsidRPr="00EA5936" w:rsidRDefault="00C84410" w:rsidP="00EA5936">
            <w:pPr>
              <w:pStyle w:val="TAL"/>
              <w:rPr>
                <w:sz w:val="16"/>
              </w:rPr>
            </w:pPr>
            <w:r w:rsidRPr="00EA5936">
              <w:rPr>
                <w:sz w:val="16"/>
              </w:rPr>
              <w:t>C4-221544</w:t>
            </w:r>
          </w:p>
        </w:tc>
      </w:tr>
      <w:tr w:rsidR="00EA5936" w:rsidRPr="00EA5936" w14:paraId="4527B17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88DC8" w14:textId="77777777" w:rsidR="00C84410" w:rsidRPr="00EA5936" w:rsidRDefault="00C84410" w:rsidP="00EA5936">
            <w:pPr>
              <w:pStyle w:val="TAL"/>
              <w:rPr>
                <w:sz w:val="16"/>
              </w:rPr>
            </w:pPr>
            <w:r w:rsidRPr="00EA5936">
              <w:rPr>
                <w:sz w:val="16"/>
              </w:rPr>
              <w:t>C4-221419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41935" w14:textId="77777777" w:rsidR="00C84410" w:rsidRPr="00EA5936" w:rsidRDefault="00C84410" w:rsidP="00EA5936">
            <w:pPr>
              <w:pStyle w:val="TAL"/>
              <w:rPr>
                <w:sz w:val="16"/>
              </w:rPr>
            </w:pPr>
            <w:r w:rsidRPr="00EA5936">
              <w:rPr>
                <w:sz w:val="16"/>
              </w:rPr>
              <w:t>TS 29.532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7E125"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50895"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7022F" w14:textId="77777777" w:rsidR="00C84410" w:rsidRPr="00EA5936" w:rsidRDefault="00C84410" w:rsidP="00EA5936">
            <w:pPr>
              <w:pStyle w:val="TAL"/>
              <w:rPr>
                <w:sz w:val="16"/>
              </w:rPr>
            </w:pPr>
            <w:r w:rsidRPr="00EA5936">
              <w:rPr>
                <w:sz w:val="16"/>
              </w:rPr>
              <w:t>C4-221120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BBEE9" w14:textId="77777777" w:rsidR="00C84410" w:rsidRPr="00EA5936" w:rsidRDefault="00C84410" w:rsidP="00EA5936">
            <w:pPr>
              <w:pStyle w:val="TAL"/>
              <w:rPr>
                <w:sz w:val="16"/>
              </w:rPr>
            </w:pPr>
          </w:p>
        </w:tc>
      </w:tr>
      <w:tr w:rsidR="00EA5936" w:rsidRPr="00EA5936" w14:paraId="793C714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FB3EA" w14:textId="77777777" w:rsidR="00C84410" w:rsidRPr="00EA5936" w:rsidRDefault="00C84410" w:rsidP="00EA5936">
            <w:pPr>
              <w:pStyle w:val="TAL"/>
              <w:rPr>
                <w:sz w:val="16"/>
              </w:rPr>
            </w:pPr>
            <w:r w:rsidRPr="00EA5936">
              <w:rPr>
                <w:sz w:val="16"/>
              </w:rPr>
              <w:t>C4-221420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5ECC1" w14:textId="77777777" w:rsidR="00C84410" w:rsidRPr="00EA5936" w:rsidRDefault="00C84410" w:rsidP="00EA5936">
            <w:pPr>
              <w:pStyle w:val="TAL"/>
              <w:rPr>
                <w:sz w:val="16"/>
              </w:rPr>
            </w:pPr>
            <w:r w:rsidRPr="00EA5936">
              <w:rPr>
                <w:sz w:val="16"/>
              </w:rPr>
              <w:t>Clarification on MBS Session ID for Location Dependent 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86C4D" w14:textId="77777777" w:rsidR="00C84410" w:rsidRPr="00EA5936" w:rsidRDefault="00C84410" w:rsidP="00EA5936">
            <w:pPr>
              <w:pStyle w:val="TAL"/>
              <w:rPr>
                <w:sz w:val="16"/>
              </w:rPr>
            </w:pPr>
            <w:r w:rsidRPr="00EA593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F84B1"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22F0D" w14:textId="77777777" w:rsidR="00C84410" w:rsidRPr="00EA5936" w:rsidRDefault="00C84410" w:rsidP="00EA5936">
            <w:pPr>
              <w:pStyle w:val="TAL"/>
              <w:rPr>
                <w:sz w:val="16"/>
              </w:rPr>
            </w:pPr>
            <w:r w:rsidRPr="00EA5936">
              <w:rPr>
                <w:sz w:val="16"/>
              </w:rPr>
              <w:t>C4-221267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3DAC5" w14:textId="77777777" w:rsidR="00C84410" w:rsidRPr="00EA5936" w:rsidRDefault="00C84410" w:rsidP="00EA5936">
            <w:pPr>
              <w:pStyle w:val="TAL"/>
              <w:rPr>
                <w:sz w:val="16"/>
              </w:rPr>
            </w:pPr>
          </w:p>
        </w:tc>
      </w:tr>
      <w:tr w:rsidR="00EA5936" w:rsidRPr="00EA5936" w14:paraId="57EE6D9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1EBF0" w14:textId="77777777" w:rsidR="00C84410" w:rsidRPr="00EA5936" w:rsidRDefault="00C84410" w:rsidP="00EA5936">
            <w:pPr>
              <w:pStyle w:val="TAL"/>
              <w:rPr>
                <w:sz w:val="16"/>
              </w:rPr>
            </w:pPr>
            <w:r w:rsidRPr="00EA5936">
              <w:rPr>
                <w:sz w:val="16"/>
              </w:rPr>
              <w:t>C4-221421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50C82" w14:textId="77777777" w:rsidR="00C84410" w:rsidRPr="00EA5936" w:rsidRDefault="00C84410" w:rsidP="00EA5936">
            <w:pPr>
              <w:pStyle w:val="TAL"/>
              <w:rPr>
                <w:sz w:val="16"/>
              </w:rPr>
            </w:pPr>
            <w:r w:rsidRPr="00EA5936">
              <w:rPr>
                <w:sz w:val="16"/>
              </w:rPr>
              <w:t>NSAC during change of Access-type of a PDU-Session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DCB84" w14:textId="77777777" w:rsidR="00C84410" w:rsidRPr="00EA5936" w:rsidRDefault="00C84410" w:rsidP="00EA5936">
            <w:pPr>
              <w:pStyle w:val="TAL"/>
              <w:rPr>
                <w:sz w:val="16"/>
              </w:rPr>
            </w:pPr>
            <w:r w:rsidRPr="00EA593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55D31"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523A1" w14:textId="77777777" w:rsidR="00C84410" w:rsidRPr="00EA5936" w:rsidRDefault="00C84410" w:rsidP="00EA5936">
            <w:pPr>
              <w:pStyle w:val="TAL"/>
              <w:rPr>
                <w:sz w:val="16"/>
              </w:rPr>
            </w:pPr>
            <w:r w:rsidRPr="00EA5936">
              <w:rPr>
                <w:sz w:val="16"/>
              </w:rPr>
              <w:t>C4-221084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490A8" w14:textId="77777777" w:rsidR="00C84410" w:rsidRPr="00EA5936" w:rsidRDefault="00C84410" w:rsidP="00EA5936">
            <w:pPr>
              <w:pStyle w:val="TAL"/>
              <w:rPr>
                <w:sz w:val="16"/>
              </w:rPr>
            </w:pPr>
            <w:r w:rsidRPr="00EA5936">
              <w:rPr>
                <w:sz w:val="16"/>
              </w:rPr>
              <w:t>C4-221441</w:t>
            </w:r>
          </w:p>
        </w:tc>
      </w:tr>
      <w:tr w:rsidR="00EA5936" w:rsidRPr="00EA5936" w14:paraId="1869E4F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E8A80" w14:textId="77777777" w:rsidR="00C84410" w:rsidRPr="00EA5936" w:rsidRDefault="00C84410" w:rsidP="00EA5936">
            <w:pPr>
              <w:pStyle w:val="TAL"/>
              <w:rPr>
                <w:sz w:val="16"/>
              </w:rPr>
            </w:pPr>
            <w:r w:rsidRPr="00EA5936">
              <w:rPr>
                <w:sz w:val="16"/>
              </w:rPr>
              <w:t>C4-221422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43223" w14:textId="77777777" w:rsidR="00C84410" w:rsidRPr="00EA5936" w:rsidRDefault="00C84410" w:rsidP="00EA5936">
            <w:pPr>
              <w:pStyle w:val="TAL"/>
              <w:rPr>
                <w:sz w:val="16"/>
              </w:rPr>
            </w:pPr>
            <w:r w:rsidRPr="00EA5936">
              <w:rPr>
                <w:sz w:val="16"/>
              </w:rPr>
              <w:t>LS on PDU Session ID assignment for the Interworking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40FE6" w14:textId="77777777" w:rsidR="00C84410" w:rsidRPr="00EA5936" w:rsidRDefault="00C84410" w:rsidP="00EA5936">
            <w:pPr>
              <w:pStyle w:val="TAL"/>
              <w:rPr>
                <w:sz w:val="16"/>
              </w:rPr>
            </w:pPr>
            <w:r w:rsidRPr="00EA593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2EAAE"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2066E"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D6F0C" w14:textId="77777777" w:rsidR="00C84410" w:rsidRPr="00EA5936" w:rsidRDefault="00C84410" w:rsidP="00EA5936">
            <w:pPr>
              <w:pStyle w:val="TAL"/>
              <w:rPr>
                <w:sz w:val="16"/>
              </w:rPr>
            </w:pPr>
          </w:p>
        </w:tc>
      </w:tr>
      <w:tr w:rsidR="00EA5936" w:rsidRPr="00EA5936" w14:paraId="287FFA5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1CE1E" w14:textId="77777777" w:rsidR="00C84410" w:rsidRPr="00EA5936" w:rsidRDefault="00C84410" w:rsidP="00EA5936">
            <w:pPr>
              <w:pStyle w:val="TAL"/>
              <w:rPr>
                <w:sz w:val="16"/>
              </w:rPr>
            </w:pPr>
            <w:r w:rsidRPr="00EA5936">
              <w:rPr>
                <w:sz w:val="16"/>
              </w:rPr>
              <w:t>C4-221423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D2E70" w14:textId="77777777" w:rsidR="00C84410" w:rsidRPr="00EA5936" w:rsidRDefault="00C84410" w:rsidP="00EA5936">
            <w:pPr>
              <w:pStyle w:val="TAL"/>
              <w:rPr>
                <w:sz w:val="16"/>
              </w:rPr>
            </w:pPr>
            <w:r w:rsidRPr="00EA5936">
              <w:rPr>
                <w:sz w:val="16"/>
              </w:rPr>
              <w:t>Reply 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B5AD9" w14:textId="77777777" w:rsidR="00C84410" w:rsidRPr="00EA5936" w:rsidRDefault="00C84410" w:rsidP="00EA5936">
            <w:pPr>
              <w:pStyle w:val="TAL"/>
              <w:rPr>
                <w:sz w:val="16"/>
              </w:rPr>
            </w:pPr>
            <w:r w:rsidRPr="00EA593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920B5"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88C7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22485" w14:textId="77777777" w:rsidR="00C84410" w:rsidRPr="00EA5936" w:rsidRDefault="00C84410" w:rsidP="00EA5936">
            <w:pPr>
              <w:pStyle w:val="TAL"/>
              <w:rPr>
                <w:sz w:val="16"/>
              </w:rPr>
            </w:pPr>
          </w:p>
        </w:tc>
      </w:tr>
      <w:tr w:rsidR="00EA5936" w:rsidRPr="00EA5936" w14:paraId="3D372CE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4283C" w14:textId="77777777" w:rsidR="00C84410" w:rsidRPr="00EA5936" w:rsidRDefault="00C84410" w:rsidP="00EA5936">
            <w:pPr>
              <w:pStyle w:val="TAL"/>
              <w:rPr>
                <w:sz w:val="16"/>
              </w:rPr>
            </w:pPr>
            <w:r w:rsidRPr="00EA5936">
              <w:rPr>
                <w:sz w:val="16"/>
              </w:rPr>
              <w:t>C4-221424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861F6" w14:textId="77777777" w:rsidR="00C84410" w:rsidRPr="00EA5936" w:rsidRDefault="00C84410" w:rsidP="00EA5936">
            <w:pPr>
              <w:pStyle w:val="TAL"/>
              <w:rPr>
                <w:sz w:val="16"/>
              </w:rPr>
            </w:pPr>
            <w:r w:rsidRPr="00EA5936">
              <w:rPr>
                <w:sz w:val="16"/>
              </w:rPr>
              <w:t>Reply 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2DDE0" w14:textId="77777777" w:rsidR="00C84410" w:rsidRPr="00EA5936" w:rsidRDefault="00C84410" w:rsidP="00EA5936">
            <w:pPr>
              <w:pStyle w:val="TAL"/>
              <w:rPr>
                <w:sz w:val="16"/>
              </w:rPr>
            </w:pPr>
            <w:r w:rsidRPr="00EA593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6CD76"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52813"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F0C4A" w14:textId="77777777" w:rsidR="00C84410" w:rsidRPr="00EA5936" w:rsidRDefault="00C84410" w:rsidP="00EA5936">
            <w:pPr>
              <w:pStyle w:val="TAL"/>
              <w:rPr>
                <w:sz w:val="16"/>
              </w:rPr>
            </w:pPr>
          </w:p>
        </w:tc>
      </w:tr>
      <w:tr w:rsidR="00EA5936" w:rsidRPr="00EA5936" w14:paraId="0F1177B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17DD9" w14:textId="77777777" w:rsidR="00C84410" w:rsidRPr="00EA5936" w:rsidRDefault="00C84410" w:rsidP="00EA5936">
            <w:pPr>
              <w:pStyle w:val="TAL"/>
              <w:rPr>
                <w:sz w:val="16"/>
              </w:rPr>
            </w:pPr>
            <w:r w:rsidRPr="00EA5936">
              <w:rPr>
                <w:sz w:val="16"/>
              </w:rPr>
              <w:t>C4-221425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5939A" w14:textId="77777777" w:rsidR="00C84410" w:rsidRPr="00EA5936" w:rsidRDefault="00C84410" w:rsidP="00EA5936">
            <w:pPr>
              <w:pStyle w:val="TAL"/>
              <w:rPr>
                <w:sz w:val="16"/>
              </w:rPr>
            </w:pPr>
            <w:r w:rsidRPr="00EA5936">
              <w:rPr>
                <w:sz w:val="16"/>
              </w:rPr>
              <w:t>Reply LS on LTE User 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C1D0A" w14:textId="77777777" w:rsidR="00C84410" w:rsidRPr="00EA5936" w:rsidRDefault="00C84410" w:rsidP="00EA5936">
            <w:pPr>
              <w:pStyle w:val="TAL"/>
              <w:rPr>
                <w:sz w:val="16"/>
              </w:rPr>
            </w:pPr>
            <w:r w:rsidRPr="00EA593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2D4EA"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EDC0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C4CF8" w14:textId="77777777" w:rsidR="00C84410" w:rsidRPr="00EA5936" w:rsidRDefault="00C84410" w:rsidP="00EA5936">
            <w:pPr>
              <w:pStyle w:val="TAL"/>
              <w:rPr>
                <w:sz w:val="16"/>
              </w:rPr>
            </w:pPr>
          </w:p>
        </w:tc>
      </w:tr>
      <w:tr w:rsidR="00EA5936" w:rsidRPr="00EA5936" w14:paraId="5318DD4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9CAF2" w14:textId="77777777" w:rsidR="00C84410" w:rsidRPr="00EA5936" w:rsidRDefault="00C84410" w:rsidP="00EA5936">
            <w:pPr>
              <w:pStyle w:val="TAL"/>
              <w:rPr>
                <w:sz w:val="16"/>
              </w:rPr>
            </w:pPr>
            <w:r w:rsidRPr="00EA5936">
              <w:rPr>
                <w:sz w:val="16"/>
              </w:rPr>
              <w:t>C4-221426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B733D" w14:textId="77777777" w:rsidR="00C84410" w:rsidRPr="00EA5936" w:rsidRDefault="00C84410" w:rsidP="00EA5936">
            <w:pPr>
              <w:pStyle w:val="TAL"/>
              <w:rPr>
                <w:sz w:val="16"/>
              </w:rPr>
            </w:pPr>
            <w:r w:rsidRPr="00EA5936">
              <w:rPr>
                <w:sz w:val="16"/>
              </w:rPr>
              <w:t>Reply to LS on NAT between the PSA UPF and the EASDF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0D663" w14:textId="77777777" w:rsidR="00C84410" w:rsidRPr="00EA5936" w:rsidRDefault="00C84410" w:rsidP="00EA5936">
            <w:pPr>
              <w:pStyle w:val="TAL"/>
              <w:rPr>
                <w:sz w:val="16"/>
              </w:rPr>
            </w:pPr>
            <w:r w:rsidRPr="00EA593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D44AA"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0308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1CF41" w14:textId="77777777" w:rsidR="00C84410" w:rsidRPr="00EA5936" w:rsidRDefault="00C84410" w:rsidP="00EA5936">
            <w:pPr>
              <w:pStyle w:val="TAL"/>
              <w:rPr>
                <w:sz w:val="16"/>
              </w:rPr>
            </w:pPr>
          </w:p>
        </w:tc>
      </w:tr>
      <w:tr w:rsidR="00EA5936" w:rsidRPr="00EA5936" w14:paraId="37D1209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D1559" w14:textId="77777777" w:rsidR="00C84410" w:rsidRPr="00EA5936" w:rsidRDefault="00C84410" w:rsidP="00EA5936">
            <w:pPr>
              <w:pStyle w:val="TAL"/>
              <w:rPr>
                <w:sz w:val="16"/>
              </w:rPr>
            </w:pPr>
            <w:r w:rsidRPr="00EA5936">
              <w:rPr>
                <w:sz w:val="16"/>
              </w:rPr>
              <w:t>C4-221427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8F882" w14:textId="77777777" w:rsidR="00C84410" w:rsidRPr="00EA5936" w:rsidRDefault="00C84410" w:rsidP="00EA5936">
            <w:pPr>
              <w:pStyle w:val="TAL"/>
              <w:rPr>
                <w:sz w:val="16"/>
              </w:rPr>
            </w:pPr>
            <w:r w:rsidRPr="00EA5936">
              <w:rPr>
                <w:sz w:val="16"/>
              </w:rPr>
              <w:t xml:space="preserve">LS on Clarifications on </w:t>
            </w:r>
            <w:r w:rsidRPr="00EA5936">
              <w:rPr>
                <w:sz w:val="16"/>
              </w:rPr>
              <w:lastRenderedPageBreak/>
              <w:t>Namf_MBSCommunication N2MessageTransfer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272C2" w14:textId="77777777" w:rsidR="00C84410" w:rsidRPr="00EA5936" w:rsidRDefault="00C84410" w:rsidP="00EA5936">
            <w:pPr>
              <w:pStyle w:val="TAL"/>
              <w:rPr>
                <w:sz w:val="16"/>
              </w:rPr>
            </w:pPr>
            <w:r w:rsidRPr="00EA5936">
              <w:rPr>
                <w:sz w:val="16"/>
              </w:rPr>
              <w:lastRenderedPageBreak/>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96D05" w14:textId="77777777" w:rsidR="00C84410" w:rsidRPr="00EA5936" w:rsidRDefault="00C84410" w:rsidP="00EA5936">
            <w:pPr>
              <w:pStyle w:val="TAL"/>
              <w:rPr>
                <w:sz w:val="16"/>
              </w:rPr>
            </w:pPr>
            <w:r w:rsidRPr="00EA593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82BEA"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97458" w14:textId="77777777" w:rsidR="00C84410" w:rsidRPr="00EA5936" w:rsidRDefault="00C84410" w:rsidP="00EA5936">
            <w:pPr>
              <w:pStyle w:val="TAL"/>
              <w:rPr>
                <w:sz w:val="16"/>
              </w:rPr>
            </w:pPr>
          </w:p>
        </w:tc>
      </w:tr>
      <w:tr w:rsidR="00EA5936" w:rsidRPr="00EA5936" w14:paraId="78E2157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D46A1" w14:textId="77777777" w:rsidR="00C84410" w:rsidRPr="00EA5936" w:rsidRDefault="00C84410" w:rsidP="00EA5936">
            <w:pPr>
              <w:pStyle w:val="TAL"/>
              <w:rPr>
                <w:sz w:val="16"/>
              </w:rPr>
            </w:pPr>
            <w:r w:rsidRPr="00EA5936">
              <w:rPr>
                <w:sz w:val="16"/>
              </w:rPr>
              <w:t>C4-221428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B8AA4" w14:textId="77777777" w:rsidR="00C84410" w:rsidRPr="00EA5936" w:rsidRDefault="00C84410" w:rsidP="00EA5936">
            <w:pPr>
              <w:pStyle w:val="TAL"/>
              <w:rPr>
                <w:sz w:val="16"/>
              </w:rPr>
            </w:pPr>
            <w:r w:rsidRPr="00EA5936">
              <w:rPr>
                <w:sz w:val="16"/>
              </w:rPr>
              <w:t>Revised WID on Service-based support for SMS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2B509" w14:textId="77777777" w:rsidR="00C84410" w:rsidRPr="00EA5936" w:rsidRDefault="00C84410" w:rsidP="00EA5936">
            <w:pPr>
              <w:pStyle w:val="TAL"/>
              <w:rPr>
                <w:sz w:val="16"/>
              </w:rPr>
            </w:pPr>
            <w:r w:rsidRPr="00EA5936">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7CCB2"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4ABE0" w14:textId="77777777" w:rsidR="00C84410" w:rsidRPr="00EA5936" w:rsidRDefault="00C84410" w:rsidP="00EA5936">
            <w:pPr>
              <w:pStyle w:val="TAL"/>
              <w:rPr>
                <w:sz w:val="16"/>
              </w:rPr>
            </w:pPr>
            <w:r w:rsidRPr="00EA5936">
              <w:rPr>
                <w:sz w:val="16"/>
              </w:rPr>
              <w:t>C4-221032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2505F" w14:textId="77777777" w:rsidR="00C84410" w:rsidRPr="00EA5936" w:rsidRDefault="00C84410" w:rsidP="00EA5936">
            <w:pPr>
              <w:pStyle w:val="TAL"/>
              <w:rPr>
                <w:sz w:val="16"/>
              </w:rPr>
            </w:pPr>
            <w:r w:rsidRPr="00EA5936">
              <w:rPr>
                <w:sz w:val="16"/>
              </w:rPr>
              <w:t>C4-221648</w:t>
            </w:r>
          </w:p>
        </w:tc>
      </w:tr>
      <w:tr w:rsidR="00EA5936" w:rsidRPr="00EA5936" w14:paraId="545D230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F64F8" w14:textId="77777777" w:rsidR="00C84410" w:rsidRPr="00EA5936" w:rsidRDefault="00C84410" w:rsidP="00EA5936">
            <w:pPr>
              <w:pStyle w:val="TAL"/>
              <w:rPr>
                <w:sz w:val="16"/>
              </w:rPr>
            </w:pPr>
            <w:r w:rsidRPr="00EA5936">
              <w:rPr>
                <w:sz w:val="16"/>
              </w:rPr>
              <w:t>C4-221429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14667" w14:textId="77777777" w:rsidR="00C84410" w:rsidRPr="00EA5936" w:rsidRDefault="00C84410" w:rsidP="00EA5936">
            <w:pPr>
              <w:pStyle w:val="TAL"/>
              <w:rPr>
                <w:sz w:val="16"/>
              </w:rPr>
            </w:pPr>
            <w:r w:rsidRPr="00EA5936">
              <w:rPr>
                <w:sz w:val="16"/>
              </w:rPr>
              <w:t>ExceptionSheet_SMS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69BC1" w14:textId="77777777" w:rsidR="00C84410" w:rsidRPr="00EA5936" w:rsidRDefault="00C84410" w:rsidP="00EA5936">
            <w:pPr>
              <w:pStyle w:val="TAL"/>
              <w:rPr>
                <w:sz w:val="16"/>
              </w:rPr>
            </w:pPr>
            <w:r w:rsidRPr="00EA5936">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2401C"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25BE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C4559" w14:textId="77777777" w:rsidR="00C84410" w:rsidRPr="00EA5936" w:rsidRDefault="00C84410" w:rsidP="00EA5936">
            <w:pPr>
              <w:pStyle w:val="TAL"/>
              <w:rPr>
                <w:sz w:val="16"/>
              </w:rPr>
            </w:pPr>
          </w:p>
        </w:tc>
      </w:tr>
      <w:tr w:rsidR="00EA5936" w:rsidRPr="00EA5936" w14:paraId="3E5ED8B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67AA6" w14:textId="77777777" w:rsidR="00C84410" w:rsidRPr="00EA5936" w:rsidRDefault="00C84410" w:rsidP="00EA5936">
            <w:pPr>
              <w:pStyle w:val="TAL"/>
              <w:rPr>
                <w:sz w:val="16"/>
              </w:rPr>
            </w:pPr>
            <w:r w:rsidRPr="00EA5936">
              <w:rPr>
                <w:sz w:val="16"/>
              </w:rPr>
              <w:t>C4-221430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BEC60" w14:textId="77777777" w:rsidR="00C84410" w:rsidRPr="00EA5936" w:rsidRDefault="00C84410" w:rsidP="00EA5936">
            <w:pPr>
              <w:pStyle w:val="TAL"/>
              <w:rPr>
                <w:sz w:val="16"/>
              </w:rPr>
            </w:pPr>
            <w:r w:rsidRPr="00EA5936">
              <w:rPr>
                <w:sz w:val="16"/>
              </w:rPr>
              <w:t>Reply LS on LTE User 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7EFF2" w14:textId="77777777" w:rsidR="00C84410" w:rsidRPr="00EA5936" w:rsidRDefault="00C84410" w:rsidP="00EA5936">
            <w:pPr>
              <w:pStyle w:val="TAL"/>
              <w:rPr>
                <w:sz w:val="16"/>
              </w:rPr>
            </w:pPr>
            <w:r w:rsidRPr="00EA5936">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D0548"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08A6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B4765" w14:textId="77777777" w:rsidR="00C84410" w:rsidRPr="00EA5936" w:rsidRDefault="00C84410" w:rsidP="00EA5936">
            <w:pPr>
              <w:pStyle w:val="TAL"/>
              <w:rPr>
                <w:sz w:val="16"/>
              </w:rPr>
            </w:pPr>
          </w:p>
        </w:tc>
      </w:tr>
      <w:tr w:rsidR="00EA5936" w:rsidRPr="00EA5936" w14:paraId="6B9B832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BC076" w14:textId="77777777" w:rsidR="00C84410" w:rsidRPr="00EA5936" w:rsidRDefault="00C84410" w:rsidP="00EA5936">
            <w:pPr>
              <w:pStyle w:val="TAL"/>
              <w:rPr>
                <w:sz w:val="16"/>
              </w:rPr>
            </w:pPr>
            <w:r w:rsidRPr="00EA5936">
              <w:rPr>
                <w:sz w:val="16"/>
              </w:rPr>
              <w:t>C4-221431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3579D" w14:textId="77777777" w:rsidR="00C84410" w:rsidRPr="00EA5936" w:rsidRDefault="00C84410" w:rsidP="00EA5936">
            <w:pPr>
              <w:pStyle w:val="TAL"/>
              <w:rPr>
                <w:sz w:val="16"/>
              </w:rPr>
            </w:pPr>
            <w:r w:rsidRPr="00EA5936">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51FB0"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D944F"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F475C" w14:textId="77777777" w:rsidR="00C84410" w:rsidRPr="00EA5936" w:rsidRDefault="00C84410" w:rsidP="00EA5936">
            <w:pPr>
              <w:pStyle w:val="TAL"/>
              <w:rPr>
                <w:sz w:val="16"/>
              </w:rPr>
            </w:pPr>
            <w:r w:rsidRPr="00EA5936">
              <w:rPr>
                <w:sz w:val="16"/>
              </w:rPr>
              <w:t>C4-221124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151C9" w14:textId="77777777" w:rsidR="00C84410" w:rsidRPr="00EA5936" w:rsidRDefault="00C84410" w:rsidP="00EA5936">
            <w:pPr>
              <w:pStyle w:val="TAL"/>
              <w:rPr>
                <w:sz w:val="16"/>
              </w:rPr>
            </w:pPr>
          </w:p>
        </w:tc>
      </w:tr>
      <w:tr w:rsidR="00EA5936" w:rsidRPr="00EA5936" w14:paraId="3975CC4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36807" w14:textId="77777777" w:rsidR="00C84410" w:rsidRPr="00EA5936" w:rsidRDefault="00C84410" w:rsidP="00EA5936">
            <w:pPr>
              <w:pStyle w:val="TAL"/>
              <w:rPr>
                <w:sz w:val="16"/>
              </w:rPr>
            </w:pPr>
            <w:r w:rsidRPr="00EA5936">
              <w:rPr>
                <w:sz w:val="16"/>
              </w:rPr>
              <w:t>C4-221432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AADEF" w14:textId="77777777" w:rsidR="00C84410" w:rsidRPr="00EA5936" w:rsidRDefault="00C84410" w:rsidP="00EA5936">
            <w:pPr>
              <w:pStyle w:val="TAL"/>
              <w:rPr>
                <w:sz w:val="16"/>
              </w:rPr>
            </w:pPr>
            <w:r w:rsidRPr="00EA5936">
              <w:rPr>
                <w:sz w:val="16"/>
              </w:rPr>
              <w:t>Update of IETF references for ICE, STUN and TURN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780D"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D5679"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B524C" w14:textId="77777777" w:rsidR="00C84410" w:rsidRPr="00EA5936" w:rsidRDefault="00C84410" w:rsidP="00EA5936">
            <w:pPr>
              <w:pStyle w:val="TAL"/>
              <w:rPr>
                <w:sz w:val="16"/>
              </w:rPr>
            </w:pPr>
            <w:r w:rsidRPr="00EA5936">
              <w:rPr>
                <w:sz w:val="16"/>
              </w:rPr>
              <w:t>C4-221125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10E7E" w14:textId="77777777" w:rsidR="00C84410" w:rsidRPr="00EA5936" w:rsidRDefault="00C84410" w:rsidP="00EA5936">
            <w:pPr>
              <w:pStyle w:val="TAL"/>
              <w:rPr>
                <w:sz w:val="16"/>
              </w:rPr>
            </w:pPr>
          </w:p>
        </w:tc>
      </w:tr>
      <w:tr w:rsidR="00EA5936" w:rsidRPr="00EA5936" w14:paraId="1BB28B7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B2EE3" w14:textId="77777777" w:rsidR="00C84410" w:rsidRPr="00EA5936" w:rsidRDefault="00C84410" w:rsidP="00EA5936">
            <w:pPr>
              <w:pStyle w:val="TAL"/>
              <w:rPr>
                <w:sz w:val="16"/>
              </w:rPr>
            </w:pPr>
            <w:r w:rsidRPr="00EA5936">
              <w:rPr>
                <w:sz w:val="16"/>
              </w:rPr>
              <w:t>C4-221433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2ABE8" w14:textId="77777777" w:rsidR="00C84410" w:rsidRPr="00EA5936" w:rsidRDefault="00C84410" w:rsidP="00EA5936">
            <w:pPr>
              <w:pStyle w:val="TAL"/>
              <w:rPr>
                <w:sz w:val="16"/>
              </w:rPr>
            </w:pPr>
            <w:r w:rsidRPr="00EA5936">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9BD6C"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9F6A"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494C7" w14:textId="77777777" w:rsidR="00C84410" w:rsidRPr="00EA5936" w:rsidRDefault="00C84410" w:rsidP="00EA5936">
            <w:pPr>
              <w:pStyle w:val="TAL"/>
              <w:rPr>
                <w:sz w:val="16"/>
              </w:rPr>
            </w:pPr>
            <w:r w:rsidRPr="00EA5936">
              <w:rPr>
                <w:sz w:val="16"/>
              </w:rPr>
              <w:t>C4-221127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C6604" w14:textId="77777777" w:rsidR="00C84410" w:rsidRPr="00EA5936" w:rsidRDefault="00C84410" w:rsidP="00EA5936">
            <w:pPr>
              <w:pStyle w:val="TAL"/>
              <w:rPr>
                <w:sz w:val="16"/>
              </w:rPr>
            </w:pPr>
          </w:p>
        </w:tc>
      </w:tr>
      <w:tr w:rsidR="00EA5936" w:rsidRPr="00EA5936" w14:paraId="3E548AE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DDA55" w14:textId="77777777" w:rsidR="00C84410" w:rsidRPr="00EA5936" w:rsidRDefault="00C84410" w:rsidP="00EA5936">
            <w:pPr>
              <w:pStyle w:val="TAL"/>
              <w:rPr>
                <w:sz w:val="16"/>
              </w:rPr>
            </w:pPr>
            <w:r w:rsidRPr="00EA5936">
              <w:rPr>
                <w:sz w:val="16"/>
              </w:rPr>
              <w:t>C4-221434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DB0E4" w14:textId="77777777" w:rsidR="00C84410" w:rsidRPr="00EA5936" w:rsidRDefault="00C84410" w:rsidP="00EA5936">
            <w:pPr>
              <w:pStyle w:val="TAL"/>
              <w:rPr>
                <w:sz w:val="16"/>
              </w:rPr>
            </w:pPr>
            <w:r w:rsidRPr="00EA5936">
              <w:rPr>
                <w:sz w:val="16"/>
              </w:rPr>
              <w:t>Support of the hash value for alternate SIP Digest algorithm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7F5A5"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7741C"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E46B6" w14:textId="77777777" w:rsidR="00C84410" w:rsidRPr="00EA5936" w:rsidRDefault="00C84410" w:rsidP="00EA5936">
            <w:pPr>
              <w:pStyle w:val="TAL"/>
              <w:rPr>
                <w:sz w:val="16"/>
              </w:rPr>
            </w:pPr>
            <w:r w:rsidRPr="00EA5936">
              <w:rPr>
                <w:sz w:val="16"/>
              </w:rPr>
              <w:t>C4-221408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BADBA" w14:textId="77777777" w:rsidR="00C84410" w:rsidRPr="00EA5936" w:rsidRDefault="00C84410" w:rsidP="00EA5936">
            <w:pPr>
              <w:pStyle w:val="TAL"/>
              <w:rPr>
                <w:sz w:val="16"/>
              </w:rPr>
            </w:pPr>
          </w:p>
        </w:tc>
      </w:tr>
      <w:tr w:rsidR="00EA5936" w:rsidRPr="00EA5936" w14:paraId="31B5749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224C0" w14:textId="77777777" w:rsidR="00C84410" w:rsidRPr="00EA5936" w:rsidRDefault="00C84410" w:rsidP="00EA5936">
            <w:pPr>
              <w:pStyle w:val="TAL"/>
              <w:rPr>
                <w:sz w:val="16"/>
              </w:rPr>
            </w:pPr>
            <w:r w:rsidRPr="00EA5936">
              <w:rPr>
                <w:sz w:val="16"/>
              </w:rPr>
              <w:t>C4-221435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8A93F" w14:textId="77777777" w:rsidR="00C84410" w:rsidRPr="00EA5936" w:rsidRDefault="00C84410" w:rsidP="00EA5936">
            <w:pPr>
              <w:pStyle w:val="TAL"/>
              <w:rPr>
                <w:sz w:val="16"/>
              </w:rPr>
            </w:pPr>
            <w:r w:rsidRPr="00EA5936">
              <w:rPr>
                <w:sz w:val="16"/>
              </w:rPr>
              <w:t>Adding new Alternate-Digest AVPs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1CB5F"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3F485"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879A5" w14:textId="77777777" w:rsidR="00C84410" w:rsidRPr="00EA5936" w:rsidRDefault="00C84410" w:rsidP="00EA5936">
            <w:pPr>
              <w:pStyle w:val="TAL"/>
              <w:rPr>
                <w:sz w:val="16"/>
              </w:rPr>
            </w:pPr>
            <w:r w:rsidRPr="00EA5936">
              <w:rPr>
                <w:sz w:val="16"/>
              </w:rPr>
              <w:t>C4-221409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F74ED" w14:textId="77777777" w:rsidR="00C84410" w:rsidRPr="00EA5936" w:rsidRDefault="00C84410" w:rsidP="00EA5936">
            <w:pPr>
              <w:pStyle w:val="TAL"/>
              <w:rPr>
                <w:sz w:val="16"/>
              </w:rPr>
            </w:pPr>
          </w:p>
        </w:tc>
      </w:tr>
      <w:tr w:rsidR="00EA5936" w:rsidRPr="00EA5936" w14:paraId="2806A9C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6FCE2" w14:textId="77777777" w:rsidR="00C84410" w:rsidRPr="00EA5936" w:rsidRDefault="00C84410" w:rsidP="00EA5936">
            <w:pPr>
              <w:pStyle w:val="TAL"/>
              <w:rPr>
                <w:sz w:val="16"/>
              </w:rPr>
            </w:pPr>
            <w:r w:rsidRPr="00EA5936">
              <w:rPr>
                <w:sz w:val="16"/>
              </w:rPr>
              <w:t>C4-221436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021C6" w14:textId="77777777" w:rsidR="00C84410" w:rsidRPr="00EA5936" w:rsidRDefault="00C84410" w:rsidP="00EA5936">
            <w:pPr>
              <w:pStyle w:val="TAL"/>
              <w:rPr>
                <w:sz w:val="16"/>
              </w:rPr>
            </w:pPr>
            <w:r w:rsidRPr="00EA5936">
              <w:rPr>
                <w:sz w:val="16"/>
              </w:rPr>
              <w:t>Chapter and OperationId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C8132" w14:textId="77777777" w:rsidR="00C84410" w:rsidRPr="00EA5936" w:rsidRDefault="00C84410" w:rsidP="00EA5936">
            <w:pPr>
              <w:pStyle w:val="TAL"/>
              <w:rPr>
                <w:sz w:val="16"/>
              </w:rPr>
            </w:pPr>
            <w:r w:rsidRPr="00EA593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533F4"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FAD9" w14:textId="77777777" w:rsidR="00C84410" w:rsidRPr="00EA5936" w:rsidRDefault="00C84410" w:rsidP="00EA5936">
            <w:pPr>
              <w:pStyle w:val="TAL"/>
              <w:rPr>
                <w:sz w:val="16"/>
              </w:rPr>
            </w:pPr>
            <w:r w:rsidRPr="00EA5936">
              <w:rPr>
                <w:sz w:val="16"/>
              </w:rPr>
              <w:t>C4-221196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21D31" w14:textId="77777777" w:rsidR="00C84410" w:rsidRPr="00EA5936" w:rsidRDefault="00C84410" w:rsidP="00EA5936">
            <w:pPr>
              <w:pStyle w:val="TAL"/>
              <w:rPr>
                <w:sz w:val="16"/>
              </w:rPr>
            </w:pPr>
          </w:p>
        </w:tc>
      </w:tr>
      <w:tr w:rsidR="00EA5936" w:rsidRPr="00EA5936" w14:paraId="2FDBF0F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C345A" w14:textId="77777777" w:rsidR="00C84410" w:rsidRPr="00EA5936" w:rsidRDefault="00C84410" w:rsidP="00EA5936">
            <w:pPr>
              <w:pStyle w:val="TAL"/>
              <w:rPr>
                <w:sz w:val="16"/>
              </w:rPr>
            </w:pPr>
            <w:r w:rsidRPr="00EA5936">
              <w:rPr>
                <w:sz w:val="16"/>
              </w:rPr>
              <w:t>C4-221437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11A3E" w14:textId="77777777" w:rsidR="00C84410" w:rsidRPr="00EA5936" w:rsidRDefault="00C84410" w:rsidP="00EA5936">
            <w:pPr>
              <w:pStyle w:val="TAL"/>
              <w:rPr>
                <w:sz w:val="16"/>
              </w:rPr>
            </w:pPr>
            <w:r w:rsidRPr="00EA5936">
              <w:rPr>
                <w:sz w:val="16"/>
              </w:rPr>
              <w:t>Revised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8832D" w14:textId="77777777" w:rsidR="00C84410" w:rsidRPr="00EA5936" w:rsidRDefault="00C84410" w:rsidP="00EA5936">
            <w:pPr>
              <w:pStyle w:val="TAL"/>
              <w:rPr>
                <w:sz w:val="16"/>
              </w:rPr>
            </w:pPr>
            <w:r w:rsidRPr="00EA5936">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D6091" w14:textId="77777777" w:rsidR="00C84410" w:rsidRPr="00EA5936" w:rsidRDefault="00C84410" w:rsidP="00EA5936">
            <w:pPr>
              <w:pStyle w:val="TAL"/>
              <w:rPr>
                <w:sz w:val="16"/>
              </w:rPr>
            </w:pPr>
            <w:r w:rsidRPr="00EA5936">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E6109" w14:textId="77777777" w:rsidR="00C84410" w:rsidRPr="00EA5936" w:rsidRDefault="00C84410" w:rsidP="00EA5936">
            <w:pPr>
              <w:pStyle w:val="TAL"/>
              <w:rPr>
                <w:sz w:val="16"/>
              </w:rPr>
            </w:pPr>
            <w:r w:rsidRPr="00EA5936">
              <w:rPr>
                <w:sz w:val="16"/>
              </w:rPr>
              <w:t>C4-221097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D5F41" w14:textId="77777777" w:rsidR="00C84410" w:rsidRPr="00EA5936" w:rsidRDefault="00C84410" w:rsidP="00EA5936">
            <w:pPr>
              <w:pStyle w:val="TAL"/>
              <w:rPr>
                <w:sz w:val="16"/>
              </w:rPr>
            </w:pPr>
          </w:p>
        </w:tc>
      </w:tr>
      <w:tr w:rsidR="00EA5936" w:rsidRPr="00EA5936" w14:paraId="113BED8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72D76" w14:textId="77777777" w:rsidR="00C84410" w:rsidRPr="00EA5936" w:rsidRDefault="00C84410" w:rsidP="00EA5936">
            <w:pPr>
              <w:pStyle w:val="TAL"/>
              <w:rPr>
                <w:sz w:val="16"/>
              </w:rPr>
            </w:pPr>
            <w:r w:rsidRPr="00EA5936">
              <w:rPr>
                <w:sz w:val="16"/>
              </w:rPr>
              <w:t>C4-221438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7CE86" w14:textId="77777777" w:rsidR="00C84410" w:rsidRPr="00EA5936" w:rsidRDefault="00C84410" w:rsidP="00EA5936">
            <w:pPr>
              <w:pStyle w:val="TAL"/>
              <w:rPr>
                <w:sz w:val="16"/>
              </w:rPr>
            </w:pPr>
            <w:r w:rsidRPr="00EA5936">
              <w:rPr>
                <w:sz w:val="16"/>
              </w:rPr>
              <w:t>pCR for Procedure for MSISDN-less MO SMS in TS23.540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ACF88" w14:textId="77777777" w:rsidR="00C84410" w:rsidRPr="00EA5936" w:rsidRDefault="00C84410" w:rsidP="00EA5936">
            <w:pPr>
              <w:pStyle w:val="TAL"/>
              <w:rPr>
                <w:sz w:val="16"/>
              </w:rPr>
            </w:pPr>
            <w:r w:rsidRPr="00EA5936">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80FA"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8D83B" w14:textId="77777777" w:rsidR="00C84410" w:rsidRPr="00EA5936" w:rsidRDefault="00C84410" w:rsidP="00EA5936">
            <w:pPr>
              <w:pStyle w:val="TAL"/>
              <w:rPr>
                <w:sz w:val="16"/>
              </w:rPr>
            </w:pPr>
            <w:r w:rsidRPr="00EA5936">
              <w:rPr>
                <w:sz w:val="16"/>
              </w:rPr>
              <w:t>C4-221033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C0802" w14:textId="77777777" w:rsidR="00C84410" w:rsidRPr="00EA5936" w:rsidRDefault="00C84410" w:rsidP="00EA5936">
            <w:pPr>
              <w:pStyle w:val="TAL"/>
              <w:rPr>
                <w:sz w:val="16"/>
              </w:rPr>
            </w:pPr>
          </w:p>
        </w:tc>
      </w:tr>
      <w:tr w:rsidR="00EA5936" w:rsidRPr="00EA5936" w14:paraId="6C748E2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3FB62" w14:textId="77777777" w:rsidR="00C84410" w:rsidRPr="00EA5936" w:rsidRDefault="00C84410" w:rsidP="00EA5936">
            <w:pPr>
              <w:pStyle w:val="TAL"/>
              <w:rPr>
                <w:sz w:val="16"/>
              </w:rPr>
            </w:pPr>
            <w:r w:rsidRPr="00EA5936">
              <w:rPr>
                <w:sz w:val="16"/>
              </w:rPr>
              <w:t>C4-221439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FAB70" w14:textId="77777777" w:rsidR="00C84410" w:rsidRPr="00EA5936" w:rsidRDefault="00C84410" w:rsidP="00EA5936">
            <w:pPr>
              <w:pStyle w:val="TAL"/>
              <w:rPr>
                <w:sz w:val="16"/>
              </w:rPr>
            </w:pPr>
            <w:r w:rsidRPr="00EA5936">
              <w:rPr>
                <w:sz w:val="16"/>
              </w:rPr>
              <w:t>Rel-17 Work Item Exception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0DF20" w14:textId="77777777" w:rsidR="00C84410" w:rsidRPr="00EA5936" w:rsidRDefault="00C84410" w:rsidP="00EA5936">
            <w:pPr>
              <w:pStyle w:val="TAL"/>
              <w:rPr>
                <w:sz w:val="16"/>
              </w:rPr>
            </w:pPr>
            <w:r w:rsidRPr="00EA5936">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C96C8"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14D6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40F1C" w14:textId="77777777" w:rsidR="00C84410" w:rsidRPr="00EA5936" w:rsidRDefault="00C84410" w:rsidP="00EA5936">
            <w:pPr>
              <w:pStyle w:val="TAL"/>
              <w:rPr>
                <w:sz w:val="16"/>
              </w:rPr>
            </w:pPr>
          </w:p>
        </w:tc>
      </w:tr>
      <w:tr w:rsidR="00EA5936" w:rsidRPr="00EA5936" w14:paraId="698EF81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E0DA3" w14:textId="77777777" w:rsidR="00C84410" w:rsidRPr="00EA5936" w:rsidRDefault="00C84410" w:rsidP="00EA5936">
            <w:pPr>
              <w:pStyle w:val="TAL"/>
              <w:rPr>
                <w:sz w:val="16"/>
              </w:rPr>
            </w:pPr>
            <w:r w:rsidRPr="00EA5936">
              <w:rPr>
                <w:sz w:val="16"/>
              </w:rPr>
              <w:t>C4-221440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E0B24" w14:textId="77777777" w:rsidR="00C84410" w:rsidRPr="00EA5936" w:rsidRDefault="00C84410" w:rsidP="00EA5936">
            <w:pPr>
              <w:pStyle w:val="TAL"/>
              <w:rPr>
                <w:sz w:val="16"/>
              </w:rPr>
            </w:pPr>
            <w:r w:rsidRPr="00EA5936">
              <w:rPr>
                <w:sz w:val="16"/>
              </w:rPr>
              <w:t>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E579E"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425AE" w14:textId="77777777" w:rsidR="00C84410" w:rsidRPr="00EA5936" w:rsidRDefault="00C84410" w:rsidP="00EA5936">
            <w:pPr>
              <w:pStyle w:val="TAL"/>
              <w:rPr>
                <w:sz w:val="16"/>
              </w:rPr>
            </w:pPr>
            <w:r w:rsidRPr="00EA593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689E3" w14:textId="77777777" w:rsidR="00C84410" w:rsidRPr="00EA5936" w:rsidRDefault="00C84410" w:rsidP="00EA5936">
            <w:pPr>
              <w:pStyle w:val="TAL"/>
              <w:rPr>
                <w:sz w:val="16"/>
              </w:rPr>
            </w:pPr>
            <w:r w:rsidRPr="00EA5936">
              <w:rPr>
                <w:sz w:val="16"/>
              </w:rPr>
              <w:t>C4-221310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47EBD" w14:textId="77777777" w:rsidR="00C84410" w:rsidRPr="00EA5936" w:rsidRDefault="00C84410" w:rsidP="00EA5936">
            <w:pPr>
              <w:pStyle w:val="TAL"/>
              <w:rPr>
                <w:sz w:val="16"/>
              </w:rPr>
            </w:pPr>
          </w:p>
        </w:tc>
      </w:tr>
      <w:tr w:rsidR="00EA5936" w:rsidRPr="00EA5936" w14:paraId="60638B5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18079" w14:textId="77777777" w:rsidR="00C84410" w:rsidRPr="00EA5936" w:rsidRDefault="00C84410" w:rsidP="00EA5936">
            <w:pPr>
              <w:pStyle w:val="TAL"/>
              <w:rPr>
                <w:sz w:val="16"/>
              </w:rPr>
            </w:pPr>
            <w:r w:rsidRPr="00EA5936">
              <w:rPr>
                <w:sz w:val="16"/>
              </w:rPr>
              <w:t>C4-221441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A792C" w14:textId="77777777" w:rsidR="00C84410" w:rsidRPr="00EA5936" w:rsidRDefault="00C84410" w:rsidP="00EA5936">
            <w:pPr>
              <w:pStyle w:val="TAL"/>
              <w:rPr>
                <w:sz w:val="16"/>
              </w:rPr>
            </w:pPr>
            <w:r w:rsidRPr="00EA5936">
              <w:rPr>
                <w:sz w:val="16"/>
              </w:rPr>
              <w:t>NSAC during change of Access-type of a PDU-Session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7774E" w14:textId="77777777" w:rsidR="00C84410" w:rsidRPr="00EA5936" w:rsidRDefault="00C84410" w:rsidP="00EA5936">
            <w:pPr>
              <w:pStyle w:val="TAL"/>
              <w:rPr>
                <w:sz w:val="16"/>
              </w:rPr>
            </w:pPr>
            <w:r w:rsidRPr="00EA593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8E1F2"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0EF5C" w14:textId="77777777" w:rsidR="00C84410" w:rsidRPr="00EA5936" w:rsidRDefault="00C84410" w:rsidP="00EA5936">
            <w:pPr>
              <w:pStyle w:val="TAL"/>
              <w:rPr>
                <w:sz w:val="16"/>
              </w:rPr>
            </w:pPr>
            <w:r w:rsidRPr="00EA5936">
              <w:rPr>
                <w:sz w:val="16"/>
              </w:rPr>
              <w:t>C4-221421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B6C39" w14:textId="77777777" w:rsidR="00C84410" w:rsidRPr="00EA5936" w:rsidRDefault="00C84410" w:rsidP="00EA5936">
            <w:pPr>
              <w:pStyle w:val="TAL"/>
              <w:rPr>
                <w:sz w:val="16"/>
              </w:rPr>
            </w:pPr>
          </w:p>
        </w:tc>
      </w:tr>
      <w:tr w:rsidR="00EA5936" w:rsidRPr="00EA5936" w14:paraId="385363A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57121" w14:textId="77777777" w:rsidR="00C84410" w:rsidRPr="00EA5936" w:rsidRDefault="00C84410" w:rsidP="00EA5936">
            <w:pPr>
              <w:pStyle w:val="TAL"/>
              <w:rPr>
                <w:sz w:val="16"/>
              </w:rPr>
            </w:pPr>
            <w:r w:rsidRPr="00EA5936">
              <w:rPr>
                <w:sz w:val="16"/>
              </w:rPr>
              <w:t>C4-221442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1E7BD" w14:textId="77777777" w:rsidR="00C84410" w:rsidRPr="00EA5936" w:rsidRDefault="00C84410" w:rsidP="00EA5936">
            <w:pPr>
              <w:pStyle w:val="TAL"/>
              <w:rPr>
                <w:sz w:val="16"/>
              </w:rPr>
            </w:pPr>
            <w:r w:rsidRPr="00EA5936">
              <w:rPr>
                <w:sz w:val="16"/>
              </w:rPr>
              <w:t>WI exception request Rel-17 Work Item Exception for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414F4"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49F93"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A7017" w14:textId="77777777" w:rsidR="00C84410" w:rsidRPr="00EA5936" w:rsidRDefault="00C84410" w:rsidP="00EA5936">
            <w:pPr>
              <w:pStyle w:val="TAL"/>
              <w:rPr>
                <w:sz w:val="16"/>
              </w:rPr>
            </w:pPr>
            <w:r w:rsidRPr="00EA5936">
              <w:rPr>
                <w:sz w:val="16"/>
              </w:rPr>
              <w:t>C4-221414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B0A34" w14:textId="77777777" w:rsidR="00C84410" w:rsidRPr="00EA5936" w:rsidRDefault="00C84410" w:rsidP="00EA5936">
            <w:pPr>
              <w:pStyle w:val="TAL"/>
              <w:rPr>
                <w:sz w:val="16"/>
              </w:rPr>
            </w:pPr>
            <w:r w:rsidRPr="00EA5936">
              <w:rPr>
                <w:sz w:val="16"/>
              </w:rPr>
              <w:t>C4-221641</w:t>
            </w:r>
          </w:p>
        </w:tc>
      </w:tr>
      <w:tr w:rsidR="00EA5936" w:rsidRPr="00EA5936" w14:paraId="015D000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2D3C2" w14:textId="77777777" w:rsidR="00C84410" w:rsidRPr="00EA5936" w:rsidRDefault="00C84410" w:rsidP="00EA5936">
            <w:pPr>
              <w:pStyle w:val="TAL"/>
              <w:rPr>
                <w:sz w:val="16"/>
              </w:rPr>
            </w:pPr>
            <w:r w:rsidRPr="00EA5936">
              <w:rPr>
                <w:sz w:val="16"/>
              </w:rPr>
              <w:t>C4-221443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2AE5D" w14:textId="77777777" w:rsidR="00C84410" w:rsidRPr="00EA5936" w:rsidRDefault="00C84410" w:rsidP="00EA5936">
            <w:pPr>
              <w:pStyle w:val="TAL"/>
              <w:rPr>
                <w:sz w:val="16"/>
              </w:rPr>
            </w:pPr>
            <w:r w:rsidRPr="00EA5936">
              <w:rPr>
                <w:sz w:val="16"/>
              </w:rPr>
              <w:t>LS on Traffic usage reporting on 5MBS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80D68" w14:textId="77777777" w:rsidR="00C84410" w:rsidRPr="00EA5936" w:rsidRDefault="00C84410" w:rsidP="00EA5936">
            <w:pPr>
              <w:pStyle w:val="TAL"/>
              <w:rPr>
                <w:sz w:val="16"/>
              </w:rPr>
            </w:pPr>
            <w:r w:rsidRPr="00EA593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75700" w14:textId="77777777" w:rsidR="00C84410" w:rsidRPr="00EA5936" w:rsidRDefault="00C84410" w:rsidP="00EA5936">
            <w:pPr>
              <w:pStyle w:val="TAL"/>
              <w:rPr>
                <w:sz w:val="16"/>
              </w:rPr>
            </w:pPr>
            <w:r w:rsidRPr="00EA593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17D87"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99EC6" w14:textId="77777777" w:rsidR="00C84410" w:rsidRPr="00EA5936" w:rsidRDefault="00C84410" w:rsidP="00EA5936">
            <w:pPr>
              <w:pStyle w:val="TAL"/>
              <w:rPr>
                <w:sz w:val="16"/>
              </w:rPr>
            </w:pPr>
          </w:p>
        </w:tc>
      </w:tr>
      <w:tr w:rsidR="00EA5936" w:rsidRPr="00EA5936" w14:paraId="1CD8724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5D365" w14:textId="77777777" w:rsidR="00C84410" w:rsidRPr="00EA5936" w:rsidRDefault="00C84410" w:rsidP="00EA5936">
            <w:pPr>
              <w:pStyle w:val="TAL"/>
              <w:rPr>
                <w:sz w:val="16"/>
              </w:rPr>
            </w:pPr>
            <w:r w:rsidRPr="00EA5936">
              <w:rPr>
                <w:sz w:val="16"/>
              </w:rPr>
              <w:t>C4-221444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BA9E7" w14:textId="77777777" w:rsidR="00C84410" w:rsidRPr="00EA5936" w:rsidRDefault="00C84410" w:rsidP="00EA5936">
            <w:pPr>
              <w:pStyle w:val="TAL"/>
              <w:rPr>
                <w:sz w:val="16"/>
              </w:rPr>
            </w:pPr>
            <w:r w:rsidRPr="00EA5936">
              <w:rPr>
                <w:sz w:val="16"/>
              </w:rPr>
              <w:t>Introduce HTTP PATCH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1CA8C"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44F92"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D97D6" w14:textId="77777777" w:rsidR="00C84410" w:rsidRPr="00EA5936" w:rsidRDefault="00C84410" w:rsidP="00EA5936">
            <w:pPr>
              <w:pStyle w:val="TAL"/>
              <w:rPr>
                <w:sz w:val="16"/>
              </w:rPr>
            </w:pPr>
            <w:r w:rsidRPr="00EA5936">
              <w:rPr>
                <w:sz w:val="16"/>
              </w:rPr>
              <w:t>C4-221035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6DA10" w14:textId="77777777" w:rsidR="00C84410" w:rsidRPr="00EA5936" w:rsidRDefault="00C84410" w:rsidP="00EA5936">
            <w:pPr>
              <w:pStyle w:val="TAL"/>
              <w:rPr>
                <w:sz w:val="16"/>
              </w:rPr>
            </w:pPr>
          </w:p>
        </w:tc>
      </w:tr>
      <w:tr w:rsidR="00EA5936" w:rsidRPr="00EA5936" w14:paraId="6DC1709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3E44E" w14:textId="77777777" w:rsidR="00C84410" w:rsidRPr="00EA5936" w:rsidRDefault="00C84410" w:rsidP="00EA5936">
            <w:pPr>
              <w:pStyle w:val="TAL"/>
              <w:rPr>
                <w:sz w:val="16"/>
              </w:rPr>
            </w:pPr>
            <w:r w:rsidRPr="00EA5936">
              <w:rPr>
                <w:sz w:val="16"/>
              </w:rPr>
              <w:t>C4-221445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A631F" w14:textId="77777777" w:rsidR="00C84410" w:rsidRPr="00EA5936" w:rsidRDefault="00C84410" w:rsidP="00EA5936">
            <w:pPr>
              <w:pStyle w:val="TAL"/>
              <w:rPr>
                <w:sz w:val="16"/>
              </w:rPr>
            </w:pPr>
            <w:r w:rsidRPr="00EA5936">
              <w:rPr>
                <w:sz w:val="16"/>
              </w:rPr>
              <w:t>LS on SMF initiated reauthorization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96D7D" w14:textId="77777777" w:rsidR="00C84410" w:rsidRPr="00EA5936" w:rsidRDefault="00C84410" w:rsidP="00EA5936">
            <w:pPr>
              <w:pStyle w:val="TAL"/>
              <w:rPr>
                <w:sz w:val="16"/>
              </w:rPr>
            </w:pPr>
            <w:r w:rsidRPr="00EA593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A03FE" w14:textId="77777777" w:rsidR="00C84410" w:rsidRPr="00EA5936" w:rsidRDefault="00C84410" w:rsidP="00EA5936">
            <w:pPr>
              <w:pStyle w:val="TAL"/>
              <w:rPr>
                <w:sz w:val="16"/>
              </w:rPr>
            </w:pPr>
            <w:r w:rsidRPr="00EA593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7E7DC" w14:textId="77777777" w:rsidR="00C84410" w:rsidRPr="00EA5936" w:rsidRDefault="00C84410" w:rsidP="00EA5936">
            <w:pPr>
              <w:pStyle w:val="TAL"/>
              <w:rPr>
                <w:sz w:val="16"/>
              </w:rPr>
            </w:pPr>
            <w:r w:rsidRPr="00EA5936">
              <w:rPr>
                <w:sz w:val="16"/>
              </w:rPr>
              <w:t>C4-221326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6D2CA" w14:textId="77777777" w:rsidR="00C84410" w:rsidRPr="00EA5936" w:rsidRDefault="00C84410" w:rsidP="00EA5936">
            <w:pPr>
              <w:pStyle w:val="TAL"/>
              <w:rPr>
                <w:sz w:val="16"/>
              </w:rPr>
            </w:pPr>
          </w:p>
        </w:tc>
      </w:tr>
      <w:tr w:rsidR="00EA5936" w:rsidRPr="00EA5936" w14:paraId="03C6988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834B5" w14:textId="77777777" w:rsidR="00C84410" w:rsidRPr="00EA5936" w:rsidRDefault="00C84410" w:rsidP="00EA5936">
            <w:pPr>
              <w:pStyle w:val="TAL"/>
              <w:rPr>
                <w:sz w:val="16"/>
              </w:rPr>
            </w:pPr>
            <w:r w:rsidRPr="00EA5936">
              <w:rPr>
                <w:sz w:val="16"/>
              </w:rPr>
              <w:t>C4-221446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AC8EA" w14:textId="77777777" w:rsidR="00C84410" w:rsidRPr="00EA5936" w:rsidRDefault="00C84410" w:rsidP="00EA5936">
            <w:pPr>
              <w:pStyle w:val="TAL"/>
              <w:rPr>
                <w:sz w:val="16"/>
              </w:rPr>
            </w:pPr>
            <w:r w:rsidRPr="00EA5936">
              <w:rPr>
                <w:sz w:val="16"/>
              </w:rPr>
              <w:t>Applicability of Solution#1 “Header Enrichment for HTTPS”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A8596"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39765"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3D79B" w14:textId="77777777" w:rsidR="00C84410" w:rsidRPr="00EA5936" w:rsidRDefault="00C84410" w:rsidP="00EA5936">
            <w:pPr>
              <w:pStyle w:val="TAL"/>
              <w:rPr>
                <w:sz w:val="16"/>
              </w:rPr>
            </w:pPr>
            <w:r w:rsidRPr="00EA5936">
              <w:rPr>
                <w:sz w:val="16"/>
              </w:rPr>
              <w:t>C4-221037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32DF3" w14:textId="77777777" w:rsidR="00C84410" w:rsidRPr="00EA5936" w:rsidRDefault="00C84410" w:rsidP="00EA5936">
            <w:pPr>
              <w:pStyle w:val="TAL"/>
              <w:rPr>
                <w:sz w:val="16"/>
              </w:rPr>
            </w:pPr>
          </w:p>
        </w:tc>
      </w:tr>
      <w:tr w:rsidR="00EA5936" w:rsidRPr="00EA5936" w14:paraId="71476EC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70175" w14:textId="77777777" w:rsidR="00C84410" w:rsidRPr="00EA5936" w:rsidRDefault="00C84410" w:rsidP="00EA5936">
            <w:pPr>
              <w:pStyle w:val="TAL"/>
              <w:rPr>
                <w:sz w:val="16"/>
              </w:rPr>
            </w:pPr>
            <w:r w:rsidRPr="00EA5936">
              <w:rPr>
                <w:sz w:val="16"/>
              </w:rPr>
              <w:t>C4-221447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FD418" w14:textId="77777777" w:rsidR="00C84410" w:rsidRPr="00EA5936" w:rsidRDefault="00C84410" w:rsidP="00EA5936">
            <w:pPr>
              <w:pStyle w:val="TAL"/>
              <w:rPr>
                <w:sz w:val="16"/>
              </w:rPr>
            </w:pPr>
            <w:r w:rsidRPr="00EA5936">
              <w:rPr>
                <w:sz w:val="16"/>
              </w:rPr>
              <w:t>Conclusion on Header Enrichment for HTTPS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8A0D2"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E54C2"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6605B" w14:textId="77777777" w:rsidR="00C84410" w:rsidRPr="00EA5936" w:rsidRDefault="00C84410" w:rsidP="00EA5936">
            <w:pPr>
              <w:pStyle w:val="TAL"/>
              <w:rPr>
                <w:sz w:val="16"/>
              </w:rPr>
            </w:pPr>
            <w:r w:rsidRPr="00EA5936">
              <w:rPr>
                <w:sz w:val="16"/>
              </w:rPr>
              <w:t>C4-221038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B60A6" w14:textId="77777777" w:rsidR="00C84410" w:rsidRPr="00EA5936" w:rsidRDefault="00C84410" w:rsidP="00EA5936">
            <w:pPr>
              <w:pStyle w:val="TAL"/>
              <w:rPr>
                <w:sz w:val="16"/>
              </w:rPr>
            </w:pPr>
            <w:r w:rsidRPr="00EA5936">
              <w:rPr>
                <w:sz w:val="16"/>
              </w:rPr>
              <w:t>C4-221635</w:t>
            </w:r>
          </w:p>
        </w:tc>
      </w:tr>
      <w:tr w:rsidR="00EA5936" w:rsidRPr="00EA5936" w14:paraId="476C064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0F9FE" w14:textId="77777777" w:rsidR="00C84410" w:rsidRPr="00EA5936" w:rsidRDefault="00C84410" w:rsidP="00EA5936">
            <w:pPr>
              <w:pStyle w:val="TAL"/>
              <w:rPr>
                <w:sz w:val="16"/>
              </w:rPr>
            </w:pPr>
            <w:r w:rsidRPr="00EA5936">
              <w:rPr>
                <w:sz w:val="16"/>
              </w:rPr>
              <w:t>C4-221448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3664D" w14:textId="77777777" w:rsidR="00C84410" w:rsidRPr="00EA5936" w:rsidRDefault="00C84410" w:rsidP="00EA5936">
            <w:pPr>
              <w:pStyle w:val="TAL"/>
              <w:rPr>
                <w:sz w:val="16"/>
              </w:rPr>
            </w:pPr>
            <w:r w:rsidRPr="00EA5936">
              <w:rPr>
                <w:sz w:val="16"/>
              </w:rPr>
              <w:t>Missing Definition for Tunnel Password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8A0CB"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D594C"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79260" w14:textId="77777777" w:rsidR="00C84410" w:rsidRPr="00EA5936" w:rsidRDefault="00C84410" w:rsidP="00EA5936">
            <w:pPr>
              <w:pStyle w:val="TAL"/>
              <w:rPr>
                <w:sz w:val="16"/>
              </w:rPr>
            </w:pPr>
            <w:r w:rsidRPr="00EA5936">
              <w:rPr>
                <w:sz w:val="16"/>
              </w:rPr>
              <w:t>C4-221039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73793" w14:textId="77777777" w:rsidR="00C84410" w:rsidRPr="00EA5936" w:rsidRDefault="00C84410" w:rsidP="00EA5936">
            <w:pPr>
              <w:pStyle w:val="TAL"/>
              <w:rPr>
                <w:sz w:val="16"/>
              </w:rPr>
            </w:pPr>
            <w:r w:rsidRPr="00EA5936">
              <w:rPr>
                <w:sz w:val="16"/>
              </w:rPr>
              <w:t>C4-221633</w:t>
            </w:r>
          </w:p>
        </w:tc>
      </w:tr>
      <w:tr w:rsidR="00EA5936" w:rsidRPr="00EA5936" w14:paraId="091A525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99FA5" w14:textId="77777777" w:rsidR="00C84410" w:rsidRPr="00EA5936" w:rsidRDefault="00C84410" w:rsidP="00EA5936">
            <w:pPr>
              <w:pStyle w:val="TAL"/>
              <w:rPr>
                <w:sz w:val="16"/>
              </w:rPr>
            </w:pPr>
            <w:r w:rsidRPr="00EA5936">
              <w:rPr>
                <w:sz w:val="16"/>
              </w:rPr>
              <w:t>C4-221449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E4C37" w14:textId="77777777" w:rsidR="00C84410" w:rsidRPr="00EA5936" w:rsidRDefault="00C84410" w:rsidP="00EA5936">
            <w:pPr>
              <w:pStyle w:val="TAL"/>
              <w:rPr>
                <w:sz w:val="16"/>
              </w:rPr>
            </w:pPr>
            <w:r w:rsidRPr="00EA5936">
              <w:rPr>
                <w:sz w:val="16"/>
              </w:rPr>
              <w:t>Clarification on AF-NSACF Interaction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EBA91"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80552"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100EB" w14:textId="77777777" w:rsidR="00C84410" w:rsidRPr="00EA5936" w:rsidRDefault="00C84410" w:rsidP="00EA5936">
            <w:pPr>
              <w:pStyle w:val="TAL"/>
              <w:rPr>
                <w:sz w:val="16"/>
              </w:rPr>
            </w:pPr>
            <w:r w:rsidRPr="00EA5936">
              <w:rPr>
                <w:sz w:val="16"/>
              </w:rPr>
              <w:t>C4-221041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D00F3" w14:textId="77777777" w:rsidR="00C84410" w:rsidRPr="00EA5936" w:rsidRDefault="00C84410" w:rsidP="00EA5936">
            <w:pPr>
              <w:pStyle w:val="TAL"/>
              <w:rPr>
                <w:sz w:val="16"/>
              </w:rPr>
            </w:pPr>
          </w:p>
        </w:tc>
      </w:tr>
      <w:tr w:rsidR="00EA5936" w:rsidRPr="00EA5936" w14:paraId="46BF5D4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62BFF" w14:textId="77777777" w:rsidR="00C84410" w:rsidRPr="00EA5936" w:rsidRDefault="00C84410" w:rsidP="00EA5936">
            <w:pPr>
              <w:pStyle w:val="TAL"/>
              <w:rPr>
                <w:sz w:val="16"/>
              </w:rPr>
            </w:pPr>
            <w:r w:rsidRPr="00EA5936">
              <w:rPr>
                <w:sz w:val="16"/>
              </w:rPr>
              <w:t>C4-221450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2C5A8" w14:textId="77777777" w:rsidR="00C84410" w:rsidRPr="00EA5936" w:rsidRDefault="00C84410" w:rsidP="00EA5936">
            <w:pPr>
              <w:pStyle w:val="TAL"/>
              <w:rPr>
                <w:sz w:val="16"/>
              </w:rPr>
            </w:pPr>
            <w:r w:rsidRPr="00EA5936">
              <w:rPr>
                <w:sz w:val="16"/>
              </w:rPr>
              <w:t>Clarification on One-Time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586B7"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DD54C"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CB501" w14:textId="77777777" w:rsidR="00C84410" w:rsidRPr="00EA5936" w:rsidRDefault="00C84410" w:rsidP="00EA5936">
            <w:pPr>
              <w:pStyle w:val="TAL"/>
              <w:rPr>
                <w:sz w:val="16"/>
              </w:rPr>
            </w:pPr>
            <w:r w:rsidRPr="00EA5936">
              <w:rPr>
                <w:sz w:val="16"/>
              </w:rPr>
              <w:t>C4-221042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8AC87" w14:textId="77777777" w:rsidR="00C84410" w:rsidRPr="00EA5936" w:rsidRDefault="00C84410" w:rsidP="00EA5936">
            <w:pPr>
              <w:pStyle w:val="TAL"/>
              <w:rPr>
                <w:sz w:val="16"/>
              </w:rPr>
            </w:pPr>
          </w:p>
        </w:tc>
      </w:tr>
      <w:tr w:rsidR="00EA5936" w:rsidRPr="00EA5936" w14:paraId="669EDE3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978E1" w14:textId="77777777" w:rsidR="00C84410" w:rsidRPr="00EA5936" w:rsidRDefault="00C84410" w:rsidP="00EA5936">
            <w:pPr>
              <w:pStyle w:val="TAL"/>
              <w:rPr>
                <w:sz w:val="16"/>
              </w:rPr>
            </w:pPr>
            <w:r w:rsidRPr="00EA5936">
              <w:rPr>
                <w:sz w:val="16"/>
              </w:rPr>
              <w:t>C4-221451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F29A8" w14:textId="77777777" w:rsidR="00C84410" w:rsidRPr="00EA5936" w:rsidRDefault="00C84410" w:rsidP="00EA5936">
            <w:pPr>
              <w:pStyle w:val="TAL"/>
              <w:rPr>
                <w:sz w:val="16"/>
              </w:rPr>
            </w:pPr>
            <w:r w:rsidRPr="00EA5936">
              <w:rPr>
                <w:sz w:val="16"/>
              </w:rPr>
              <w:t>Return NodeID in PFCP Session Report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C450" w14:textId="77777777" w:rsidR="00C84410" w:rsidRPr="00EA5936" w:rsidRDefault="00C84410" w:rsidP="00EA5936">
            <w:pPr>
              <w:pStyle w:val="TAL"/>
              <w:rPr>
                <w:sz w:val="16"/>
              </w:rPr>
            </w:pPr>
            <w:r w:rsidRPr="00EA5936">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0DFF7"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FBB3" w14:textId="77777777" w:rsidR="00C84410" w:rsidRPr="00EA5936" w:rsidRDefault="00C84410" w:rsidP="00EA5936">
            <w:pPr>
              <w:pStyle w:val="TAL"/>
              <w:rPr>
                <w:sz w:val="16"/>
              </w:rPr>
            </w:pPr>
            <w:r w:rsidRPr="00EA5936">
              <w:rPr>
                <w:sz w:val="16"/>
              </w:rPr>
              <w:t>C4-221045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0BAE6" w14:textId="77777777" w:rsidR="00C84410" w:rsidRPr="00EA5936" w:rsidRDefault="00C84410" w:rsidP="00EA5936">
            <w:pPr>
              <w:pStyle w:val="TAL"/>
              <w:rPr>
                <w:sz w:val="16"/>
              </w:rPr>
            </w:pPr>
          </w:p>
        </w:tc>
      </w:tr>
      <w:tr w:rsidR="00EA5936" w:rsidRPr="00EA5936" w14:paraId="716B63F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01449" w14:textId="77777777" w:rsidR="00C84410" w:rsidRPr="00EA5936" w:rsidRDefault="00C84410" w:rsidP="00EA5936">
            <w:pPr>
              <w:pStyle w:val="TAL"/>
              <w:rPr>
                <w:sz w:val="16"/>
              </w:rPr>
            </w:pPr>
            <w:r w:rsidRPr="00EA5936">
              <w:rPr>
                <w:sz w:val="16"/>
              </w:rPr>
              <w:t>C4-221452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1DB9" w14:textId="77777777" w:rsidR="00C84410" w:rsidRPr="00EA5936" w:rsidRDefault="00C84410" w:rsidP="00EA5936">
            <w:pPr>
              <w:pStyle w:val="TAL"/>
              <w:rPr>
                <w:sz w:val="16"/>
              </w:rPr>
            </w:pPr>
            <w:r w:rsidRPr="00EA5936">
              <w:rPr>
                <w:sz w:val="16"/>
              </w:rPr>
              <w:t>Re-used data type is missing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F695"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F8AB2"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89CF7" w14:textId="77777777" w:rsidR="00C84410" w:rsidRPr="00EA5936" w:rsidRDefault="00C84410" w:rsidP="00EA5936">
            <w:pPr>
              <w:pStyle w:val="TAL"/>
              <w:rPr>
                <w:sz w:val="16"/>
              </w:rPr>
            </w:pPr>
            <w:r w:rsidRPr="00EA5936">
              <w:rPr>
                <w:sz w:val="16"/>
              </w:rPr>
              <w:t>C4-221047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A8274" w14:textId="77777777" w:rsidR="00C84410" w:rsidRPr="00EA5936" w:rsidRDefault="00C84410" w:rsidP="00EA5936">
            <w:pPr>
              <w:pStyle w:val="TAL"/>
              <w:rPr>
                <w:sz w:val="16"/>
              </w:rPr>
            </w:pPr>
          </w:p>
        </w:tc>
      </w:tr>
      <w:tr w:rsidR="00EA5936" w:rsidRPr="00EA5936" w14:paraId="220A222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80EE5" w14:textId="77777777" w:rsidR="00C84410" w:rsidRPr="00EA5936" w:rsidRDefault="00C84410" w:rsidP="00EA5936">
            <w:pPr>
              <w:pStyle w:val="TAL"/>
              <w:rPr>
                <w:sz w:val="16"/>
              </w:rPr>
            </w:pPr>
            <w:r w:rsidRPr="00EA5936">
              <w:rPr>
                <w:sz w:val="16"/>
              </w:rPr>
              <w:t>C4-221453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03857" w14:textId="77777777" w:rsidR="00C84410" w:rsidRPr="00EA5936" w:rsidRDefault="00C84410" w:rsidP="00EA5936">
            <w:pPr>
              <w:pStyle w:val="TAL"/>
              <w:rPr>
                <w:sz w:val="16"/>
              </w:rPr>
            </w:pPr>
            <w:r w:rsidRPr="00EA5936">
              <w:rPr>
                <w:sz w:val="16"/>
              </w:rPr>
              <w:t>3xx Redirect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3094"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A88D6"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0694F" w14:textId="77777777" w:rsidR="00C84410" w:rsidRPr="00EA5936" w:rsidRDefault="00C84410" w:rsidP="00EA5936">
            <w:pPr>
              <w:pStyle w:val="TAL"/>
              <w:rPr>
                <w:sz w:val="16"/>
              </w:rPr>
            </w:pPr>
            <w:r w:rsidRPr="00EA5936">
              <w:rPr>
                <w:sz w:val="16"/>
              </w:rPr>
              <w:t>C4-221048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4E74D" w14:textId="77777777" w:rsidR="00C84410" w:rsidRPr="00EA5936" w:rsidRDefault="00C84410" w:rsidP="00EA5936">
            <w:pPr>
              <w:pStyle w:val="TAL"/>
              <w:rPr>
                <w:sz w:val="16"/>
              </w:rPr>
            </w:pPr>
          </w:p>
        </w:tc>
      </w:tr>
      <w:tr w:rsidR="00EA5936" w:rsidRPr="00EA5936" w14:paraId="513D15A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D204F" w14:textId="77777777" w:rsidR="00C84410" w:rsidRPr="00EA5936" w:rsidRDefault="00C84410" w:rsidP="00EA5936">
            <w:pPr>
              <w:pStyle w:val="TAL"/>
              <w:rPr>
                <w:sz w:val="16"/>
              </w:rPr>
            </w:pPr>
            <w:r w:rsidRPr="00EA5936">
              <w:rPr>
                <w:sz w:val="16"/>
              </w:rPr>
              <w:t>C4-221454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D775A" w14:textId="77777777" w:rsidR="00C84410" w:rsidRPr="00EA5936" w:rsidRDefault="00C84410" w:rsidP="00EA5936">
            <w:pPr>
              <w:pStyle w:val="TAL"/>
              <w:rPr>
                <w:sz w:val="16"/>
              </w:rPr>
            </w:pPr>
            <w:r w:rsidRPr="00EA5936">
              <w:rPr>
                <w:sz w:val="16"/>
              </w:rPr>
              <w:t>3xx Redirect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88CE4"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1CE75"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A5138" w14:textId="77777777" w:rsidR="00C84410" w:rsidRPr="00EA5936" w:rsidRDefault="00C84410" w:rsidP="00EA5936">
            <w:pPr>
              <w:pStyle w:val="TAL"/>
              <w:rPr>
                <w:sz w:val="16"/>
              </w:rPr>
            </w:pPr>
            <w:r w:rsidRPr="00EA5936">
              <w:rPr>
                <w:sz w:val="16"/>
              </w:rPr>
              <w:t>C4-221049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AAEB5" w14:textId="77777777" w:rsidR="00C84410" w:rsidRPr="00EA5936" w:rsidRDefault="00C84410" w:rsidP="00EA5936">
            <w:pPr>
              <w:pStyle w:val="TAL"/>
              <w:rPr>
                <w:sz w:val="16"/>
              </w:rPr>
            </w:pPr>
          </w:p>
        </w:tc>
      </w:tr>
      <w:tr w:rsidR="00EA5936" w:rsidRPr="00EA5936" w14:paraId="1675457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518A4" w14:textId="77777777" w:rsidR="00C84410" w:rsidRPr="00EA5936" w:rsidRDefault="00C84410" w:rsidP="00EA5936">
            <w:pPr>
              <w:pStyle w:val="TAL"/>
              <w:rPr>
                <w:sz w:val="16"/>
              </w:rPr>
            </w:pPr>
            <w:r w:rsidRPr="00EA5936">
              <w:rPr>
                <w:sz w:val="16"/>
              </w:rPr>
              <w:t>C4-221455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F050C" w14:textId="77777777" w:rsidR="00C84410" w:rsidRPr="00EA5936" w:rsidRDefault="00C84410" w:rsidP="00EA5936">
            <w:pPr>
              <w:pStyle w:val="TAL"/>
              <w:rPr>
                <w:sz w:val="16"/>
              </w:rPr>
            </w:pPr>
            <w:r w:rsidRPr="00EA5936">
              <w:rPr>
                <w:sz w:val="16"/>
              </w:rPr>
              <w:t>3xx Redirect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1836A"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B3C1F"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E3719" w14:textId="77777777" w:rsidR="00C84410" w:rsidRPr="00EA5936" w:rsidRDefault="00C84410" w:rsidP="00EA5936">
            <w:pPr>
              <w:pStyle w:val="TAL"/>
              <w:rPr>
                <w:sz w:val="16"/>
              </w:rPr>
            </w:pPr>
            <w:r w:rsidRPr="00EA5936">
              <w:rPr>
                <w:sz w:val="16"/>
              </w:rPr>
              <w:t>C4-221050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478A5" w14:textId="77777777" w:rsidR="00C84410" w:rsidRPr="00EA5936" w:rsidRDefault="00C84410" w:rsidP="00EA5936">
            <w:pPr>
              <w:pStyle w:val="TAL"/>
              <w:rPr>
                <w:sz w:val="16"/>
              </w:rPr>
            </w:pPr>
          </w:p>
        </w:tc>
      </w:tr>
      <w:tr w:rsidR="00EA5936" w:rsidRPr="00EA5936" w14:paraId="58102D6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75CF9" w14:textId="77777777" w:rsidR="00C84410" w:rsidRPr="00EA5936" w:rsidRDefault="00C84410" w:rsidP="00EA5936">
            <w:pPr>
              <w:pStyle w:val="TAL"/>
              <w:rPr>
                <w:sz w:val="16"/>
              </w:rPr>
            </w:pPr>
            <w:r w:rsidRPr="00EA5936">
              <w:rPr>
                <w:sz w:val="16"/>
              </w:rPr>
              <w:t>C4-221456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67567" w14:textId="77777777" w:rsidR="00C84410" w:rsidRPr="00EA5936" w:rsidRDefault="00C84410" w:rsidP="00EA5936">
            <w:pPr>
              <w:pStyle w:val="TAL"/>
              <w:rPr>
                <w:sz w:val="16"/>
              </w:rPr>
            </w:pPr>
            <w:r w:rsidRPr="00EA5936">
              <w:rPr>
                <w:sz w:val="16"/>
              </w:rPr>
              <w:t>3xx Redirect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2CC0E"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B148C"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00212" w14:textId="77777777" w:rsidR="00C84410" w:rsidRPr="00EA5936" w:rsidRDefault="00C84410" w:rsidP="00EA5936">
            <w:pPr>
              <w:pStyle w:val="TAL"/>
              <w:rPr>
                <w:sz w:val="16"/>
              </w:rPr>
            </w:pPr>
            <w:r w:rsidRPr="00EA5936">
              <w:rPr>
                <w:sz w:val="16"/>
              </w:rPr>
              <w:t>C4-221051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C43C2" w14:textId="77777777" w:rsidR="00C84410" w:rsidRPr="00EA5936" w:rsidRDefault="00C84410" w:rsidP="00EA5936">
            <w:pPr>
              <w:pStyle w:val="TAL"/>
              <w:rPr>
                <w:sz w:val="16"/>
              </w:rPr>
            </w:pPr>
          </w:p>
        </w:tc>
      </w:tr>
      <w:tr w:rsidR="00EA5936" w:rsidRPr="00EA5936" w14:paraId="60BC484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BF1DB" w14:textId="77777777" w:rsidR="00C84410" w:rsidRPr="00EA5936" w:rsidRDefault="00C84410" w:rsidP="00EA5936">
            <w:pPr>
              <w:pStyle w:val="TAL"/>
              <w:rPr>
                <w:sz w:val="16"/>
              </w:rPr>
            </w:pPr>
            <w:r w:rsidRPr="00EA5936">
              <w:rPr>
                <w:sz w:val="16"/>
              </w:rPr>
              <w:t>C4-221457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A6C67" w14:textId="77777777" w:rsidR="00C84410" w:rsidRPr="00EA5936" w:rsidRDefault="00C84410" w:rsidP="00EA5936">
            <w:pPr>
              <w:pStyle w:val="TAL"/>
              <w:rPr>
                <w:sz w:val="16"/>
              </w:rPr>
            </w:pPr>
            <w:r w:rsidRPr="00EA5936">
              <w:rPr>
                <w:sz w:val="16"/>
              </w:rPr>
              <w:t>Incorrect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D590D"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E12F4"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9F336" w14:textId="77777777" w:rsidR="00C84410" w:rsidRPr="00EA5936" w:rsidRDefault="00C84410" w:rsidP="00EA5936">
            <w:pPr>
              <w:pStyle w:val="TAL"/>
              <w:rPr>
                <w:sz w:val="16"/>
              </w:rPr>
            </w:pPr>
            <w:r w:rsidRPr="00EA5936">
              <w:rPr>
                <w:sz w:val="16"/>
              </w:rPr>
              <w:t>C4-221053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4068E" w14:textId="77777777" w:rsidR="00C84410" w:rsidRPr="00EA5936" w:rsidRDefault="00C84410" w:rsidP="00EA5936">
            <w:pPr>
              <w:pStyle w:val="TAL"/>
              <w:rPr>
                <w:sz w:val="16"/>
              </w:rPr>
            </w:pPr>
          </w:p>
        </w:tc>
      </w:tr>
      <w:tr w:rsidR="00EA5936" w:rsidRPr="00EA5936" w14:paraId="27B881D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ED20F" w14:textId="77777777" w:rsidR="00C84410" w:rsidRPr="00EA5936" w:rsidRDefault="00C84410" w:rsidP="00EA5936">
            <w:pPr>
              <w:pStyle w:val="TAL"/>
              <w:rPr>
                <w:sz w:val="16"/>
              </w:rPr>
            </w:pPr>
            <w:r w:rsidRPr="00EA5936">
              <w:rPr>
                <w:sz w:val="16"/>
              </w:rPr>
              <w:t>C4-221458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D5307" w14:textId="77777777" w:rsidR="00C84410" w:rsidRPr="00EA5936" w:rsidRDefault="00C84410" w:rsidP="00EA5936">
            <w:pPr>
              <w:pStyle w:val="TAL"/>
              <w:rPr>
                <w:sz w:val="16"/>
              </w:rPr>
            </w:pPr>
            <w:r w:rsidRPr="00EA5936">
              <w:rPr>
                <w:sz w:val="16"/>
              </w:rPr>
              <w:t>ePDG support of 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71B9E"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B61B4"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0000C" w14:textId="77777777" w:rsidR="00C84410" w:rsidRPr="00EA5936" w:rsidRDefault="00C84410" w:rsidP="00EA5936">
            <w:pPr>
              <w:pStyle w:val="TAL"/>
              <w:rPr>
                <w:sz w:val="16"/>
              </w:rPr>
            </w:pPr>
            <w:r w:rsidRPr="00EA5936">
              <w:rPr>
                <w:sz w:val="16"/>
              </w:rPr>
              <w:t>C4-221319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E9509" w14:textId="77777777" w:rsidR="00C84410" w:rsidRPr="00EA5936" w:rsidRDefault="00C84410" w:rsidP="00EA5936">
            <w:pPr>
              <w:pStyle w:val="TAL"/>
              <w:rPr>
                <w:sz w:val="16"/>
              </w:rPr>
            </w:pPr>
          </w:p>
        </w:tc>
      </w:tr>
      <w:tr w:rsidR="00EA5936" w:rsidRPr="00EA5936" w14:paraId="5E7282F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8F907" w14:textId="77777777" w:rsidR="00C84410" w:rsidRPr="00EA5936" w:rsidRDefault="00C84410" w:rsidP="00EA5936">
            <w:pPr>
              <w:pStyle w:val="TAL"/>
              <w:rPr>
                <w:sz w:val="16"/>
              </w:rPr>
            </w:pPr>
            <w:r w:rsidRPr="00EA5936">
              <w:rPr>
                <w:sz w:val="16"/>
              </w:rPr>
              <w:t>C4-221459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67409" w14:textId="77777777" w:rsidR="00C84410" w:rsidRPr="00EA5936" w:rsidRDefault="00C84410" w:rsidP="00EA5936">
            <w:pPr>
              <w:pStyle w:val="TAL"/>
              <w:rPr>
                <w:sz w:val="16"/>
              </w:rPr>
            </w:pPr>
            <w:r w:rsidRPr="00EA5936">
              <w:rPr>
                <w:sz w:val="16"/>
              </w:rPr>
              <w:t>ePDG support of 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E45BB"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5BCD9"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AA739" w14:textId="77777777" w:rsidR="00C84410" w:rsidRPr="00EA5936" w:rsidRDefault="00C84410" w:rsidP="00EA5936">
            <w:pPr>
              <w:pStyle w:val="TAL"/>
              <w:rPr>
                <w:sz w:val="16"/>
              </w:rPr>
            </w:pPr>
            <w:r w:rsidRPr="00EA5936">
              <w:rPr>
                <w:sz w:val="16"/>
              </w:rPr>
              <w:t>C4-221320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E201A" w14:textId="77777777" w:rsidR="00C84410" w:rsidRPr="00EA5936" w:rsidRDefault="00C84410" w:rsidP="00EA5936">
            <w:pPr>
              <w:pStyle w:val="TAL"/>
              <w:rPr>
                <w:sz w:val="16"/>
              </w:rPr>
            </w:pPr>
          </w:p>
        </w:tc>
      </w:tr>
      <w:tr w:rsidR="00EA5936" w:rsidRPr="00EA5936" w14:paraId="4B64CC8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687A1" w14:textId="77777777" w:rsidR="00C84410" w:rsidRPr="00EA5936" w:rsidRDefault="00C84410" w:rsidP="00EA5936">
            <w:pPr>
              <w:pStyle w:val="TAL"/>
              <w:rPr>
                <w:sz w:val="16"/>
              </w:rPr>
            </w:pPr>
            <w:r w:rsidRPr="00EA5936">
              <w:rPr>
                <w:sz w:val="16"/>
              </w:rPr>
              <w:t>C4-221460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E2624" w14:textId="77777777" w:rsidR="00C84410" w:rsidRPr="00EA5936" w:rsidRDefault="00C84410" w:rsidP="00EA5936">
            <w:pPr>
              <w:pStyle w:val="TAL"/>
              <w:rPr>
                <w:sz w:val="16"/>
              </w:rPr>
            </w:pPr>
            <w:r w:rsidRPr="00EA5936">
              <w:rPr>
                <w:sz w:val="16"/>
              </w:rPr>
              <w:t>Enhanced handling at user plane path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A408C"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AEBEF"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A2F0E" w14:textId="77777777" w:rsidR="00C84410" w:rsidRPr="00EA5936" w:rsidRDefault="00C84410" w:rsidP="00EA5936">
            <w:pPr>
              <w:pStyle w:val="TAL"/>
              <w:rPr>
                <w:sz w:val="16"/>
              </w:rPr>
            </w:pPr>
            <w:r w:rsidRPr="00EA5936">
              <w:rPr>
                <w:sz w:val="16"/>
              </w:rPr>
              <w:t>C4-221321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BF00B" w14:textId="77777777" w:rsidR="00C84410" w:rsidRPr="00EA5936" w:rsidRDefault="00C84410" w:rsidP="00EA5936">
            <w:pPr>
              <w:pStyle w:val="TAL"/>
              <w:rPr>
                <w:sz w:val="16"/>
              </w:rPr>
            </w:pPr>
          </w:p>
        </w:tc>
      </w:tr>
      <w:tr w:rsidR="00EA5936" w:rsidRPr="00EA5936" w14:paraId="18E9598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764E1" w14:textId="77777777" w:rsidR="00C84410" w:rsidRPr="00EA5936" w:rsidRDefault="00C84410" w:rsidP="00EA5936">
            <w:pPr>
              <w:pStyle w:val="TAL"/>
              <w:rPr>
                <w:sz w:val="16"/>
              </w:rPr>
            </w:pPr>
            <w:r w:rsidRPr="00EA5936">
              <w:rPr>
                <w:sz w:val="16"/>
              </w:rPr>
              <w:t>C4-221461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60606" w14:textId="77777777" w:rsidR="00C84410" w:rsidRPr="00EA5936" w:rsidRDefault="00C84410" w:rsidP="00EA5936">
            <w:pPr>
              <w:pStyle w:val="TAL"/>
              <w:rPr>
                <w:sz w:val="16"/>
              </w:rPr>
            </w:pPr>
            <w:r w:rsidRPr="00EA5936">
              <w:rPr>
                <w:sz w:val="16"/>
              </w:rPr>
              <w:t>Enhanced handling at user plane path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1D870"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92CBD"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5FF4A" w14:textId="77777777" w:rsidR="00C84410" w:rsidRPr="00EA5936" w:rsidRDefault="00C84410" w:rsidP="00EA5936">
            <w:pPr>
              <w:pStyle w:val="TAL"/>
              <w:rPr>
                <w:sz w:val="16"/>
              </w:rPr>
            </w:pPr>
            <w:r w:rsidRPr="00EA5936">
              <w:rPr>
                <w:sz w:val="16"/>
              </w:rPr>
              <w:t>C4-221322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F8F4D" w14:textId="77777777" w:rsidR="00C84410" w:rsidRPr="00EA5936" w:rsidRDefault="00C84410" w:rsidP="00EA5936">
            <w:pPr>
              <w:pStyle w:val="TAL"/>
              <w:rPr>
                <w:sz w:val="16"/>
              </w:rPr>
            </w:pPr>
          </w:p>
        </w:tc>
      </w:tr>
      <w:tr w:rsidR="00EA5936" w:rsidRPr="00EA5936" w14:paraId="152816F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BB694" w14:textId="77777777" w:rsidR="00C84410" w:rsidRPr="00EA5936" w:rsidRDefault="00C84410" w:rsidP="00EA5936">
            <w:pPr>
              <w:pStyle w:val="TAL"/>
              <w:rPr>
                <w:sz w:val="16"/>
              </w:rPr>
            </w:pPr>
            <w:r w:rsidRPr="00EA5936">
              <w:rPr>
                <w:sz w:val="16"/>
              </w:rPr>
              <w:t>C4-221462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82A41" w14:textId="77777777" w:rsidR="00C84410" w:rsidRPr="00EA5936" w:rsidRDefault="00C84410" w:rsidP="00EA5936">
            <w:pPr>
              <w:pStyle w:val="TAL"/>
              <w:rPr>
                <w:sz w:val="16"/>
              </w:rPr>
            </w:pPr>
            <w:r w:rsidRPr="00EA5936">
              <w:rPr>
                <w:sz w:val="16"/>
              </w:rPr>
              <w:t>Enhanced handling at user plane path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9B4F6"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027CD"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387AA" w14:textId="77777777" w:rsidR="00C84410" w:rsidRPr="00EA5936" w:rsidRDefault="00C84410" w:rsidP="00EA5936">
            <w:pPr>
              <w:pStyle w:val="TAL"/>
              <w:rPr>
                <w:sz w:val="16"/>
              </w:rPr>
            </w:pPr>
            <w:r w:rsidRPr="00EA5936">
              <w:rPr>
                <w:sz w:val="16"/>
              </w:rPr>
              <w:t>C4-221323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85455" w14:textId="77777777" w:rsidR="00C84410" w:rsidRPr="00EA5936" w:rsidRDefault="00C84410" w:rsidP="00EA5936">
            <w:pPr>
              <w:pStyle w:val="TAL"/>
              <w:rPr>
                <w:sz w:val="16"/>
              </w:rPr>
            </w:pPr>
          </w:p>
        </w:tc>
      </w:tr>
      <w:tr w:rsidR="00EA5936" w:rsidRPr="00EA5936" w14:paraId="2169605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61CFB" w14:textId="77777777" w:rsidR="00C84410" w:rsidRPr="00EA5936" w:rsidRDefault="00C84410" w:rsidP="00EA5936">
            <w:pPr>
              <w:pStyle w:val="TAL"/>
              <w:rPr>
                <w:sz w:val="16"/>
              </w:rPr>
            </w:pPr>
            <w:r w:rsidRPr="00EA5936">
              <w:rPr>
                <w:sz w:val="16"/>
              </w:rPr>
              <w:t>C4-221463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2B0D0" w14:textId="77777777" w:rsidR="00C84410" w:rsidRPr="00EA5936" w:rsidRDefault="00C84410" w:rsidP="00EA5936">
            <w:pPr>
              <w:pStyle w:val="TAL"/>
              <w:rPr>
                <w:sz w:val="16"/>
              </w:rPr>
            </w:pPr>
            <w:r w:rsidRPr="00EA5936">
              <w:rPr>
                <w:sz w:val="16"/>
              </w:rPr>
              <w:t>Retry with an Idempotency key for non-idempotent methods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5D70F" w14:textId="77777777" w:rsidR="00C84410" w:rsidRPr="00EA5936" w:rsidRDefault="00C84410" w:rsidP="00EA5936">
            <w:pPr>
              <w:pStyle w:val="TAL"/>
              <w:rPr>
                <w:sz w:val="16"/>
              </w:rPr>
            </w:pPr>
            <w:r w:rsidRPr="00EA5936">
              <w:rPr>
                <w:sz w:val="16"/>
              </w:rPr>
              <w:t>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81678"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2C007" w14:textId="77777777" w:rsidR="00C84410" w:rsidRPr="00EA5936" w:rsidRDefault="00C84410" w:rsidP="00EA5936">
            <w:pPr>
              <w:pStyle w:val="TAL"/>
              <w:rPr>
                <w:sz w:val="16"/>
              </w:rPr>
            </w:pPr>
            <w:r w:rsidRPr="00EA5936">
              <w:rPr>
                <w:sz w:val="16"/>
              </w:rPr>
              <w:t>C4-221331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D9C7E" w14:textId="77777777" w:rsidR="00C84410" w:rsidRPr="00EA5936" w:rsidRDefault="00C84410" w:rsidP="00EA5936">
            <w:pPr>
              <w:pStyle w:val="TAL"/>
              <w:rPr>
                <w:sz w:val="16"/>
              </w:rPr>
            </w:pPr>
          </w:p>
        </w:tc>
      </w:tr>
      <w:tr w:rsidR="00EA5936" w:rsidRPr="00EA5936" w14:paraId="246AEAF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1F040" w14:textId="77777777" w:rsidR="00C84410" w:rsidRPr="00EA5936" w:rsidRDefault="00C84410" w:rsidP="00EA5936">
            <w:pPr>
              <w:pStyle w:val="TAL"/>
              <w:rPr>
                <w:sz w:val="16"/>
              </w:rPr>
            </w:pPr>
            <w:r w:rsidRPr="00EA5936">
              <w:rPr>
                <w:sz w:val="16"/>
              </w:rPr>
              <w:t>C4-221464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AB0BF" w14:textId="77777777" w:rsidR="00C84410" w:rsidRPr="00EA5936" w:rsidRDefault="00C84410" w:rsidP="00EA5936">
            <w:pPr>
              <w:pStyle w:val="TAL"/>
              <w:rPr>
                <w:sz w:val="16"/>
              </w:rPr>
            </w:pPr>
            <w:r w:rsidRPr="00EA5936">
              <w:rPr>
                <w:sz w:val="16"/>
              </w:rPr>
              <w:t>Default value for noEeSubscriptionInd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B85FF"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07628"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1B34D" w14:textId="77777777" w:rsidR="00C84410" w:rsidRPr="00EA5936" w:rsidRDefault="00C84410" w:rsidP="00EA5936">
            <w:pPr>
              <w:pStyle w:val="TAL"/>
              <w:rPr>
                <w:sz w:val="16"/>
              </w:rPr>
            </w:pPr>
            <w:r w:rsidRPr="00EA5936">
              <w:rPr>
                <w:sz w:val="16"/>
              </w:rPr>
              <w:t>C4-221066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8517C" w14:textId="77777777" w:rsidR="00C84410" w:rsidRPr="00EA5936" w:rsidRDefault="00C84410" w:rsidP="00EA5936">
            <w:pPr>
              <w:pStyle w:val="TAL"/>
              <w:rPr>
                <w:sz w:val="16"/>
              </w:rPr>
            </w:pPr>
          </w:p>
        </w:tc>
      </w:tr>
      <w:tr w:rsidR="00EA5936" w:rsidRPr="00EA5936" w14:paraId="0C5E09B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42B25" w14:textId="77777777" w:rsidR="00C84410" w:rsidRPr="00EA5936" w:rsidRDefault="00C84410" w:rsidP="00EA5936">
            <w:pPr>
              <w:pStyle w:val="TAL"/>
              <w:rPr>
                <w:sz w:val="16"/>
              </w:rPr>
            </w:pPr>
            <w:r w:rsidRPr="00EA5936">
              <w:rPr>
                <w:sz w:val="16"/>
              </w:rPr>
              <w:t>C4-221465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7ED20" w14:textId="77777777" w:rsidR="00C84410" w:rsidRPr="00EA5936" w:rsidRDefault="00C84410" w:rsidP="00EA5936">
            <w:pPr>
              <w:pStyle w:val="TAL"/>
              <w:rPr>
                <w:sz w:val="16"/>
              </w:rPr>
            </w:pPr>
            <w:r w:rsidRPr="00EA5936">
              <w:rPr>
                <w:sz w:val="16"/>
              </w:rPr>
              <w:t>Default value for noEeSubscriptionInd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0D7C9"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34131"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8C259" w14:textId="77777777" w:rsidR="00C84410" w:rsidRPr="00EA5936" w:rsidRDefault="00C84410" w:rsidP="00EA5936">
            <w:pPr>
              <w:pStyle w:val="TAL"/>
              <w:rPr>
                <w:sz w:val="16"/>
              </w:rPr>
            </w:pPr>
            <w:r w:rsidRPr="00EA5936">
              <w:rPr>
                <w:sz w:val="16"/>
              </w:rPr>
              <w:t>C4-221067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4D075" w14:textId="77777777" w:rsidR="00C84410" w:rsidRPr="00EA5936" w:rsidRDefault="00C84410" w:rsidP="00EA5936">
            <w:pPr>
              <w:pStyle w:val="TAL"/>
              <w:rPr>
                <w:sz w:val="16"/>
              </w:rPr>
            </w:pPr>
          </w:p>
        </w:tc>
      </w:tr>
      <w:tr w:rsidR="00EA5936" w:rsidRPr="00EA5936" w14:paraId="1A88F6A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7C34B" w14:textId="77777777" w:rsidR="00C84410" w:rsidRPr="00EA5936" w:rsidRDefault="00C84410" w:rsidP="00EA5936">
            <w:pPr>
              <w:pStyle w:val="TAL"/>
              <w:rPr>
                <w:sz w:val="16"/>
              </w:rPr>
            </w:pPr>
            <w:r w:rsidRPr="00EA5936">
              <w:rPr>
                <w:sz w:val="16"/>
              </w:rPr>
              <w:t>C4-221466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BD9DB" w14:textId="77777777" w:rsidR="00C84410" w:rsidRPr="00EA5936" w:rsidRDefault="00C84410" w:rsidP="00EA5936">
            <w:pPr>
              <w:pStyle w:val="TAL"/>
              <w:rPr>
                <w:sz w:val="16"/>
              </w:rPr>
            </w:pPr>
            <w:r w:rsidRPr="00EA5936">
              <w:rPr>
                <w:sz w:val="16"/>
              </w:rPr>
              <w:t>Nssaa feature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17695"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F0BAB"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F7B49" w14:textId="77777777" w:rsidR="00C84410" w:rsidRPr="00EA5936" w:rsidRDefault="00C84410" w:rsidP="00EA5936">
            <w:pPr>
              <w:pStyle w:val="TAL"/>
              <w:rPr>
                <w:sz w:val="16"/>
              </w:rPr>
            </w:pPr>
            <w:r w:rsidRPr="00EA5936">
              <w:rPr>
                <w:sz w:val="16"/>
              </w:rPr>
              <w:t>C4-221087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96308" w14:textId="77777777" w:rsidR="00C84410" w:rsidRPr="00EA5936" w:rsidRDefault="00C84410" w:rsidP="00EA5936">
            <w:pPr>
              <w:pStyle w:val="TAL"/>
              <w:rPr>
                <w:sz w:val="16"/>
              </w:rPr>
            </w:pPr>
          </w:p>
        </w:tc>
      </w:tr>
      <w:tr w:rsidR="00EA5936" w:rsidRPr="00EA5936" w14:paraId="796A87B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A7EB2" w14:textId="77777777" w:rsidR="00C84410" w:rsidRPr="00EA5936" w:rsidRDefault="00C84410" w:rsidP="00EA5936">
            <w:pPr>
              <w:pStyle w:val="TAL"/>
              <w:rPr>
                <w:sz w:val="16"/>
              </w:rPr>
            </w:pPr>
            <w:r w:rsidRPr="00EA5936">
              <w:rPr>
                <w:sz w:val="16"/>
              </w:rPr>
              <w:t>C4-221467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B1DF8" w14:textId="77777777" w:rsidR="00C84410" w:rsidRPr="00EA5936" w:rsidRDefault="00C84410" w:rsidP="00EA5936">
            <w:pPr>
              <w:pStyle w:val="TAL"/>
              <w:rPr>
                <w:sz w:val="16"/>
              </w:rPr>
            </w:pPr>
            <w:r w:rsidRPr="00EA5936">
              <w:rPr>
                <w:sz w:val="16"/>
              </w:rPr>
              <w:t>Nssaa feature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9B2D9"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EFD22"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1D413" w14:textId="77777777" w:rsidR="00C84410" w:rsidRPr="00EA5936" w:rsidRDefault="00C84410" w:rsidP="00EA5936">
            <w:pPr>
              <w:pStyle w:val="TAL"/>
              <w:rPr>
                <w:sz w:val="16"/>
              </w:rPr>
            </w:pPr>
            <w:r w:rsidRPr="00EA5936">
              <w:rPr>
                <w:sz w:val="16"/>
              </w:rPr>
              <w:t>C4-221088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1A4C3" w14:textId="77777777" w:rsidR="00C84410" w:rsidRPr="00EA5936" w:rsidRDefault="00C84410" w:rsidP="00EA5936">
            <w:pPr>
              <w:pStyle w:val="TAL"/>
              <w:rPr>
                <w:sz w:val="16"/>
              </w:rPr>
            </w:pPr>
          </w:p>
        </w:tc>
      </w:tr>
      <w:tr w:rsidR="00EA5936" w:rsidRPr="00EA5936" w14:paraId="1E3BD55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6084C" w14:textId="77777777" w:rsidR="00C84410" w:rsidRPr="00EA5936" w:rsidRDefault="00C84410" w:rsidP="00EA5936">
            <w:pPr>
              <w:pStyle w:val="TAL"/>
              <w:rPr>
                <w:sz w:val="16"/>
              </w:rPr>
            </w:pPr>
            <w:r w:rsidRPr="00EA5936">
              <w:rPr>
                <w:sz w:val="16"/>
              </w:rPr>
              <w:t>C4-221468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90CB9" w14:textId="77777777" w:rsidR="00C84410" w:rsidRPr="00EA5936" w:rsidRDefault="00C84410" w:rsidP="00EA5936">
            <w:pPr>
              <w:pStyle w:val="TAL"/>
              <w:rPr>
                <w:sz w:val="16"/>
              </w:rPr>
            </w:pPr>
            <w:r w:rsidRPr="00EA5936">
              <w:rPr>
                <w:sz w:val="16"/>
              </w:rPr>
              <w:t>Reset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9E921" w14:textId="77777777" w:rsidR="00C84410" w:rsidRPr="00EA5936" w:rsidRDefault="00C84410" w:rsidP="00EA5936">
            <w:pPr>
              <w:pStyle w:val="TAL"/>
              <w:rPr>
                <w:sz w:val="16"/>
              </w:rPr>
            </w:pPr>
            <w:r w:rsidRPr="00EA5936">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15B3F"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66BEF" w14:textId="77777777" w:rsidR="00C84410" w:rsidRPr="00EA5936" w:rsidRDefault="00C84410" w:rsidP="00EA5936">
            <w:pPr>
              <w:pStyle w:val="TAL"/>
              <w:rPr>
                <w:sz w:val="16"/>
              </w:rPr>
            </w:pPr>
            <w:r w:rsidRPr="00EA5936">
              <w:rPr>
                <w:sz w:val="16"/>
              </w:rPr>
              <w:t>C4-221092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786D0" w14:textId="77777777" w:rsidR="00C84410" w:rsidRPr="00EA5936" w:rsidRDefault="00C84410" w:rsidP="00EA5936">
            <w:pPr>
              <w:pStyle w:val="TAL"/>
              <w:rPr>
                <w:sz w:val="16"/>
              </w:rPr>
            </w:pPr>
          </w:p>
        </w:tc>
      </w:tr>
      <w:tr w:rsidR="00EA5936" w:rsidRPr="00EA5936" w14:paraId="53B15AC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6D81" w14:textId="77777777" w:rsidR="00C84410" w:rsidRPr="00EA5936" w:rsidRDefault="00C84410" w:rsidP="00EA5936">
            <w:pPr>
              <w:pStyle w:val="TAL"/>
              <w:rPr>
                <w:sz w:val="16"/>
              </w:rPr>
            </w:pPr>
            <w:r w:rsidRPr="00EA5936">
              <w:rPr>
                <w:sz w:val="16"/>
              </w:rPr>
              <w:t>C4-221469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D438" w14:textId="77777777" w:rsidR="00C84410" w:rsidRPr="00EA5936" w:rsidRDefault="00C84410" w:rsidP="00EA5936">
            <w:pPr>
              <w:pStyle w:val="TAL"/>
              <w:rPr>
                <w:sz w:val="16"/>
              </w:rPr>
            </w:pPr>
            <w:r w:rsidRPr="00EA5936">
              <w:rPr>
                <w:sz w:val="16"/>
              </w:rPr>
              <w:t>NSWO 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F209E"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310AF"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3E7C2" w14:textId="77777777" w:rsidR="00C84410" w:rsidRPr="00EA5936" w:rsidRDefault="00C84410" w:rsidP="00EA5936">
            <w:pPr>
              <w:pStyle w:val="TAL"/>
              <w:rPr>
                <w:sz w:val="16"/>
              </w:rPr>
            </w:pPr>
            <w:r w:rsidRPr="00EA5936">
              <w:rPr>
                <w:sz w:val="16"/>
              </w:rPr>
              <w:t>C4-221095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EE3AE" w14:textId="77777777" w:rsidR="00C84410" w:rsidRPr="00EA5936" w:rsidRDefault="00C84410" w:rsidP="00EA5936">
            <w:pPr>
              <w:pStyle w:val="TAL"/>
              <w:rPr>
                <w:sz w:val="16"/>
              </w:rPr>
            </w:pPr>
          </w:p>
        </w:tc>
      </w:tr>
      <w:tr w:rsidR="00EA5936" w:rsidRPr="00EA5936" w14:paraId="3545A30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3A86E" w14:textId="77777777" w:rsidR="00C84410" w:rsidRPr="00EA5936" w:rsidRDefault="00C84410" w:rsidP="00EA5936">
            <w:pPr>
              <w:pStyle w:val="TAL"/>
              <w:rPr>
                <w:sz w:val="16"/>
              </w:rPr>
            </w:pPr>
            <w:r w:rsidRPr="00EA5936">
              <w:rPr>
                <w:sz w:val="16"/>
              </w:rPr>
              <w:t>C4-221470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169A3" w14:textId="77777777" w:rsidR="00C84410" w:rsidRPr="00EA5936" w:rsidRDefault="00C84410" w:rsidP="00EA5936">
            <w:pPr>
              <w:pStyle w:val="TAL"/>
              <w:rPr>
                <w:sz w:val="16"/>
              </w:rPr>
            </w:pPr>
            <w:r w:rsidRPr="00EA5936">
              <w:rPr>
                <w:sz w:val="16"/>
              </w:rPr>
              <w:t>Reuse of type Fqdn from 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7EB7"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FE68E"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CB8A4" w14:textId="77777777" w:rsidR="00C84410" w:rsidRPr="00EA5936" w:rsidRDefault="00C84410" w:rsidP="00EA5936">
            <w:pPr>
              <w:pStyle w:val="TAL"/>
              <w:rPr>
                <w:sz w:val="16"/>
              </w:rPr>
            </w:pPr>
            <w:r w:rsidRPr="00EA5936">
              <w:rPr>
                <w:sz w:val="16"/>
              </w:rPr>
              <w:t>C4-221096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44A5D" w14:textId="77777777" w:rsidR="00C84410" w:rsidRPr="00EA5936" w:rsidRDefault="00C84410" w:rsidP="00EA5936">
            <w:pPr>
              <w:pStyle w:val="TAL"/>
              <w:rPr>
                <w:sz w:val="16"/>
              </w:rPr>
            </w:pPr>
            <w:r w:rsidRPr="00EA5936">
              <w:rPr>
                <w:sz w:val="16"/>
              </w:rPr>
              <w:t>CP-220145</w:t>
            </w:r>
          </w:p>
        </w:tc>
      </w:tr>
      <w:tr w:rsidR="00EA5936" w:rsidRPr="00EA5936" w14:paraId="7095D33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B59AB" w14:textId="77777777" w:rsidR="00C84410" w:rsidRPr="00EA5936" w:rsidRDefault="00C84410" w:rsidP="00EA5936">
            <w:pPr>
              <w:pStyle w:val="TAL"/>
              <w:rPr>
                <w:sz w:val="16"/>
              </w:rPr>
            </w:pPr>
            <w:r w:rsidRPr="00EA5936">
              <w:rPr>
                <w:sz w:val="16"/>
              </w:rPr>
              <w:t>C4-221471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BDC13" w14:textId="77777777" w:rsidR="00C84410" w:rsidRPr="00EA5936" w:rsidRDefault="00C84410" w:rsidP="00EA5936">
            <w:pPr>
              <w:pStyle w:val="TAL"/>
              <w:rPr>
                <w:sz w:val="16"/>
              </w:rPr>
            </w:pPr>
            <w:r w:rsidRPr="00EA5936">
              <w:rPr>
                <w:sz w:val="16"/>
              </w:rPr>
              <w:t>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68E68"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20CE3"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549E4" w14:textId="77777777" w:rsidR="00C84410" w:rsidRPr="00EA5936" w:rsidRDefault="00C84410" w:rsidP="00EA5936">
            <w:pPr>
              <w:pStyle w:val="TAL"/>
              <w:rPr>
                <w:sz w:val="16"/>
              </w:rPr>
            </w:pPr>
            <w:r w:rsidRPr="00EA5936">
              <w:rPr>
                <w:sz w:val="16"/>
              </w:rPr>
              <w:t>C4-221098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0792E" w14:textId="77777777" w:rsidR="00C84410" w:rsidRPr="00EA5936" w:rsidRDefault="00C84410" w:rsidP="00EA5936">
            <w:pPr>
              <w:pStyle w:val="TAL"/>
              <w:rPr>
                <w:sz w:val="16"/>
              </w:rPr>
            </w:pPr>
          </w:p>
        </w:tc>
      </w:tr>
      <w:tr w:rsidR="00EA5936" w:rsidRPr="00EA5936" w14:paraId="736D685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5E331" w14:textId="77777777" w:rsidR="00C84410" w:rsidRPr="00EA5936" w:rsidRDefault="00C84410" w:rsidP="00EA5936">
            <w:pPr>
              <w:pStyle w:val="TAL"/>
              <w:rPr>
                <w:sz w:val="16"/>
              </w:rPr>
            </w:pPr>
            <w:r w:rsidRPr="00EA5936">
              <w:rPr>
                <w:sz w:val="16"/>
              </w:rPr>
              <w:t>C4-221472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99768" w14:textId="77777777" w:rsidR="00C84410" w:rsidRPr="00EA5936" w:rsidRDefault="00C84410" w:rsidP="00EA5936">
            <w:pPr>
              <w:pStyle w:val="TAL"/>
              <w:rPr>
                <w:sz w:val="16"/>
              </w:rPr>
            </w:pPr>
            <w:r w:rsidRPr="00EA5936">
              <w:rPr>
                <w:sz w:val="16"/>
              </w:rPr>
              <w:t>UDR storing of non-subscriber related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24B00"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3E6CA"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9982C" w14:textId="77777777" w:rsidR="00C84410" w:rsidRPr="00EA5936" w:rsidRDefault="00C84410" w:rsidP="00EA5936">
            <w:pPr>
              <w:pStyle w:val="TAL"/>
              <w:rPr>
                <w:sz w:val="16"/>
              </w:rPr>
            </w:pPr>
            <w:r w:rsidRPr="00EA5936">
              <w:rPr>
                <w:sz w:val="16"/>
              </w:rPr>
              <w:t>C4-221099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F79B8" w14:textId="77777777" w:rsidR="00C84410" w:rsidRPr="00EA5936" w:rsidRDefault="00C84410" w:rsidP="00EA5936">
            <w:pPr>
              <w:pStyle w:val="TAL"/>
              <w:rPr>
                <w:sz w:val="16"/>
              </w:rPr>
            </w:pPr>
          </w:p>
        </w:tc>
      </w:tr>
      <w:tr w:rsidR="00EA5936" w:rsidRPr="00EA5936" w14:paraId="34B0452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933BD" w14:textId="77777777" w:rsidR="00C84410" w:rsidRPr="00EA5936" w:rsidRDefault="00C84410" w:rsidP="00EA5936">
            <w:pPr>
              <w:pStyle w:val="TAL"/>
              <w:rPr>
                <w:sz w:val="16"/>
              </w:rPr>
            </w:pPr>
            <w:r w:rsidRPr="00EA5936">
              <w:rPr>
                <w:sz w:val="16"/>
              </w:rPr>
              <w:t>C4-221473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2BAFE" w14:textId="77777777" w:rsidR="00C84410" w:rsidRPr="00EA5936" w:rsidRDefault="00C84410" w:rsidP="00EA5936">
            <w:pPr>
              <w:pStyle w:val="TAL"/>
              <w:rPr>
                <w:sz w:val="16"/>
              </w:rPr>
            </w:pPr>
            <w:r w:rsidRPr="00EA5936">
              <w:rPr>
                <w:sz w:val="16"/>
              </w:rPr>
              <w:t>Service Specific Authorization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C7A3E" w14:textId="77777777" w:rsidR="00C84410" w:rsidRPr="00EA5936" w:rsidRDefault="00C84410" w:rsidP="00EA5936">
            <w:pPr>
              <w:pStyle w:val="TAL"/>
              <w:rPr>
                <w:sz w:val="16"/>
              </w:rPr>
            </w:pPr>
            <w:r w:rsidRPr="00EA5936">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A5970"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61161" w14:textId="77777777" w:rsidR="00C84410" w:rsidRPr="00EA5936" w:rsidRDefault="00C84410" w:rsidP="00EA5936">
            <w:pPr>
              <w:pStyle w:val="TAL"/>
              <w:rPr>
                <w:sz w:val="16"/>
              </w:rPr>
            </w:pPr>
            <w:r w:rsidRPr="00EA5936">
              <w:rPr>
                <w:sz w:val="16"/>
              </w:rPr>
              <w:t>C4-221102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57B19" w14:textId="77777777" w:rsidR="00C84410" w:rsidRPr="00EA5936" w:rsidRDefault="00C84410" w:rsidP="00EA5936">
            <w:pPr>
              <w:pStyle w:val="TAL"/>
              <w:rPr>
                <w:sz w:val="16"/>
              </w:rPr>
            </w:pPr>
          </w:p>
        </w:tc>
      </w:tr>
      <w:tr w:rsidR="00EA5936" w:rsidRPr="00EA5936" w14:paraId="57E0BD8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99F30" w14:textId="77777777" w:rsidR="00C84410" w:rsidRPr="00EA5936" w:rsidRDefault="00C84410" w:rsidP="00EA5936">
            <w:pPr>
              <w:pStyle w:val="TAL"/>
              <w:rPr>
                <w:sz w:val="16"/>
              </w:rPr>
            </w:pPr>
            <w:r w:rsidRPr="00EA5936">
              <w:rPr>
                <w:sz w:val="16"/>
              </w:rPr>
              <w:t>C4-221474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CF338" w14:textId="77777777" w:rsidR="00C84410" w:rsidRPr="00EA5936" w:rsidRDefault="00C84410" w:rsidP="00EA5936">
            <w:pPr>
              <w:pStyle w:val="TAL"/>
              <w:rPr>
                <w:sz w:val="16"/>
              </w:rPr>
            </w:pPr>
            <w:r w:rsidRPr="00EA5936">
              <w:rPr>
                <w:sz w:val="16"/>
              </w:rPr>
              <w:t>Transferring Alternative IMSI between MMEs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B6BB4" w14:textId="77777777" w:rsidR="00C84410" w:rsidRPr="00EA5936" w:rsidRDefault="00C84410" w:rsidP="00EA5936">
            <w:pPr>
              <w:pStyle w:val="TAL"/>
              <w:rPr>
                <w:sz w:val="16"/>
              </w:rPr>
            </w:pPr>
            <w:r w:rsidRPr="00EA5936">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FD9B8"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02F19" w14:textId="77777777" w:rsidR="00C84410" w:rsidRPr="00EA5936" w:rsidRDefault="00C84410" w:rsidP="00EA5936">
            <w:pPr>
              <w:pStyle w:val="TAL"/>
              <w:rPr>
                <w:sz w:val="16"/>
              </w:rPr>
            </w:pPr>
            <w:r w:rsidRPr="00EA5936">
              <w:rPr>
                <w:sz w:val="16"/>
              </w:rPr>
              <w:t>C4-221318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BC852" w14:textId="77777777" w:rsidR="00C84410" w:rsidRPr="00EA5936" w:rsidRDefault="00C84410" w:rsidP="00EA5936">
            <w:pPr>
              <w:pStyle w:val="TAL"/>
              <w:rPr>
                <w:sz w:val="16"/>
              </w:rPr>
            </w:pPr>
          </w:p>
        </w:tc>
      </w:tr>
      <w:tr w:rsidR="00EA5936" w:rsidRPr="00EA5936" w14:paraId="6834932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44979" w14:textId="77777777" w:rsidR="00C84410" w:rsidRPr="00EA5936" w:rsidRDefault="00C84410" w:rsidP="00EA5936">
            <w:pPr>
              <w:pStyle w:val="TAL"/>
              <w:rPr>
                <w:sz w:val="16"/>
              </w:rPr>
            </w:pPr>
            <w:r w:rsidRPr="00EA5936">
              <w:rPr>
                <w:sz w:val="16"/>
              </w:rPr>
              <w:t>C4-221475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387D6" w14:textId="77777777" w:rsidR="00C84410" w:rsidRPr="00EA5936" w:rsidRDefault="00C84410" w:rsidP="00EA5936">
            <w:pPr>
              <w:pStyle w:val="TAL"/>
              <w:rPr>
                <w:sz w:val="16"/>
              </w:rPr>
            </w:pPr>
            <w:r w:rsidRPr="00EA5936">
              <w:rPr>
                <w:sz w:val="16"/>
              </w:rPr>
              <w:t>Redirect Port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F17A0"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A2AC4"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792A4" w14:textId="77777777" w:rsidR="00C84410" w:rsidRPr="00EA5936" w:rsidRDefault="00C84410" w:rsidP="00EA5936">
            <w:pPr>
              <w:pStyle w:val="TAL"/>
              <w:rPr>
                <w:sz w:val="16"/>
              </w:rPr>
            </w:pPr>
            <w:r w:rsidRPr="00EA5936">
              <w:rPr>
                <w:sz w:val="16"/>
              </w:rPr>
              <w:t>C4-221335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19DEF" w14:textId="77777777" w:rsidR="00C84410" w:rsidRPr="00EA5936" w:rsidRDefault="00C84410" w:rsidP="00EA5936">
            <w:pPr>
              <w:pStyle w:val="TAL"/>
              <w:rPr>
                <w:sz w:val="16"/>
              </w:rPr>
            </w:pPr>
          </w:p>
        </w:tc>
      </w:tr>
      <w:tr w:rsidR="00EA5936" w:rsidRPr="00EA5936" w14:paraId="0071A45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DCA8F" w14:textId="77777777" w:rsidR="00C84410" w:rsidRPr="00EA5936" w:rsidRDefault="00C84410" w:rsidP="00EA5936">
            <w:pPr>
              <w:pStyle w:val="TAL"/>
              <w:rPr>
                <w:sz w:val="16"/>
              </w:rPr>
            </w:pPr>
            <w:r w:rsidRPr="00EA5936">
              <w:rPr>
                <w:sz w:val="16"/>
              </w:rPr>
              <w:t>C4-221476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09ACD" w14:textId="77777777" w:rsidR="00C84410" w:rsidRPr="00EA5936" w:rsidRDefault="00C84410" w:rsidP="00EA5936">
            <w:pPr>
              <w:pStyle w:val="TAL"/>
              <w:rPr>
                <w:sz w:val="16"/>
              </w:rPr>
            </w:pPr>
            <w:r w:rsidRPr="00EA5936">
              <w:rPr>
                <w:sz w:val="16"/>
              </w:rPr>
              <w:t>Additional Usage Reports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F95ED"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7447E"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B73BD" w14:textId="77777777" w:rsidR="00C84410" w:rsidRPr="00EA5936" w:rsidRDefault="00C84410" w:rsidP="00EA5936">
            <w:pPr>
              <w:pStyle w:val="TAL"/>
              <w:rPr>
                <w:sz w:val="16"/>
              </w:rPr>
            </w:pPr>
            <w:r w:rsidRPr="00EA5936">
              <w:rPr>
                <w:sz w:val="16"/>
              </w:rPr>
              <w:t>C4-221334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3D00F" w14:textId="77777777" w:rsidR="00C84410" w:rsidRPr="00EA5936" w:rsidRDefault="00C84410" w:rsidP="00EA5936">
            <w:pPr>
              <w:pStyle w:val="TAL"/>
              <w:rPr>
                <w:sz w:val="16"/>
              </w:rPr>
            </w:pPr>
          </w:p>
        </w:tc>
      </w:tr>
      <w:tr w:rsidR="00EA5936" w:rsidRPr="00EA5936" w14:paraId="568D9CC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A9618" w14:textId="77777777" w:rsidR="00C84410" w:rsidRPr="00EA5936" w:rsidRDefault="00C84410" w:rsidP="00EA5936">
            <w:pPr>
              <w:pStyle w:val="TAL"/>
              <w:rPr>
                <w:sz w:val="16"/>
              </w:rPr>
            </w:pPr>
            <w:r w:rsidRPr="00EA5936">
              <w:rPr>
                <w:sz w:val="16"/>
              </w:rPr>
              <w:t>C4-221477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CCD31" w14:textId="77777777" w:rsidR="00C84410" w:rsidRPr="00EA5936" w:rsidRDefault="00C84410" w:rsidP="00EA5936">
            <w:pPr>
              <w:pStyle w:val="TAL"/>
              <w:rPr>
                <w:sz w:val="16"/>
              </w:rPr>
            </w:pPr>
            <w:r w:rsidRPr="00EA5936">
              <w:rPr>
                <w:sz w:val="16"/>
              </w:rPr>
              <w:t>Paging Policy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8B82A"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DFFF2"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0B4D8" w14:textId="77777777" w:rsidR="00C84410" w:rsidRPr="00EA5936" w:rsidRDefault="00C84410" w:rsidP="00EA5936">
            <w:pPr>
              <w:pStyle w:val="TAL"/>
              <w:rPr>
                <w:sz w:val="16"/>
              </w:rPr>
            </w:pPr>
            <w:r w:rsidRPr="00EA5936">
              <w:rPr>
                <w:sz w:val="16"/>
              </w:rPr>
              <w:t>C4-221333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67259" w14:textId="77777777" w:rsidR="00C84410" w:rsidRPr="00EA5936" w:rsidRDefault="00C84410" w:rsidP="00EA5936">
            <w:pPr>
              <w:pStyle w:val="TAL"/>
              <w:rPr>
                <w:sz w:val="16"/>
              </w:rPr>
            </w:pPr>
            <w:r w:rsidRPr="00EA5936">
              <w:rPr>
                <w:sz w:val="16"/>
              </w:rPr>
              <w:t>C4-221634</w:t>
            </w:r>
          </w:p>
        </w:tc>
      </w:tr>
      <w:tr w:rsidR="00EA5936" w:rsidRPr="00EA5936" w14:paraId="0B460B5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4F722" w14:textId="77777777" w:rsidR="00C84410" w:rsidRPr="00EA5936" w:rsidRDefault="00C84410" w:rsidP="00EA5936">
            <w:pPr>
              <w:pStyle w:val="TAL"/>
              <w:rPr>
                <w:sz w:val="16"/>
              </w:rPr>
            </w:pPr>
            <w:r w:rsidRPr="00EA5936">
              <w:rPr>
                <w:sz w:val="16"/>
              </w:rPr>
              <w:t>C4-221478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98F98" w14:textId="77777777" w:rsidR="00C84410" w:rsidRPr="00EA5936" w:rsidRDefault="00C84410" w:rsidP="00EA5936">
            <w:pPr>
              <w:pStyle w:val="TAL"/>
              <w:rPr>
                <w:sz w:val="16"/>
              </w:rPr>
            </w:pPr>
            <w:r w:rsidRPr="00EA5936">
              <w:rPr>
                <w:sz w:val="16"/>
              </w:rPr>
              <w:t>S-NSSAI encoding in the 3gpp-Sbi-Lci and 3gpp-Sbi-Oci headers' examples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6958F"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45289"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F2577" w14:textId="77777777" w:rsidR="00C84410" w:rsidRPr="00EA5936" w:rsidRDefault="00C84410" w:rsidP="00EA5936">
            <w:pPr>
              <w:pStyle w:val="TAL"/>
              <w:rPr>
                <w:sz w:val="16"/>
              </w:rPr>
            </w:pPr>
            <w:r w:rsidRPr="00EA5936">
              <w:rPr>
                <w:sz w:val="16"/>
              </w:rPr>
              <w:t>C4-221131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D1BF3" w14:textId="77777777" w:rsidR="00C84410" w:rsidRPr="00EA5936" w:rsidRDefault="00C84410" w:rsidP="00EA5936">
            <w:pPr>
              <w:pStyle w:val="TAL"/>
              <w:rPr>
                <w:sz w:val="16"/>
              </w:rPr>
            </w:pPr>
          </w:p>
        </w:tc>
      </w:tr>
      <w:tr w:rsidR="00EA5936" w:rsidRPr="00EA5936" w14:paraId="4537C0F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D4506" w14:textId="77777777" w:rsidR="00C84410" w:rsidRPr="00EA5936" w:rsidRDefault="00C84410" w:rsidP="00EA5936">
            <w:pPr>
              <w:pStyle w:val="TAL"/>
              <w:rPr>
                <w:sz w:val="16"/>
              </w:rPr>
            </w:pPr>
            <w:r w:rsidRPr="00EA5936">
              <w:rPr>
                <w:sz w:val="16"/>
              </w:rPr>
              <w:t>C4-221479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DB0CC" w14:textId="77777777" w:rsidR="00C84410" w:rsidRPr="00EA5936" w:rsidRDefault="00C84410" w:rsidP="00EA5936">
            <w:pPr>
              <w:pStyle w:val="TAL"/>
              <w:rPr>
                <w:sz w:val="16"/>
              </w:rPr>
            </w:pPr>
            <w:r w:rsidRPr="00EA5936">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4761A"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37DD1"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E8181" w14:textId="77777777" w:rsidR="00C84410" w:rsidRPr="00EA5936" w:rsidRDefault="00C84410" w:rsidP="00EA5936">
            <w:pPr>
              <w:pStyle w:val="TAL"/>
              <w:rPr>
                <w:sz w:val="16"/>
              </w:rPr>
            </w:pPr>
            <w:r w:rsidRPr="00EA5936">
              <w:rPr>
                <w:sz w:val="16"/>
              </w:rPr>
              <w:t>C4-221132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B361E" w14:textId="77777777" w:rsidR="00C84410" w:rsidRPr="00EA5936" w:rsidRDefault="00C84410" w:rsidP="00EA5936">
            <w:pPr>
              <w:pStyle w:val="TAL"/>
              <w:rPr>
                <w:sz w:val="16"/>
              </w:rPr>
            </w:pPr>
          </w:p>
        </w:tc>
      </w:tr>
      <w:tr w:rsidR="00EA5936" w:rsidRPr="00EA5936" w14:paraId="70D31F4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19F31" w14:textId="77777777" w:rsidR="00C84410" w:rsidRPr="00EA5936" w:rsidRDefault="00C84410" w:rsidP="00EA5936">
            <w:pPr>
              <w:pStyle w:val="TAL"/>
              <w:rPr>
                <w:sz w:val="16"/>
              </w:rPr>
            </w:pPr>
            <w:r w:rsidRPr="00EA5936">
              <w:rPr>
                <w:sz w:val="16"/>
              </w:rPr>
              <w:t>C4-221480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4D2C5" w14:textId="77777777" w:rsidR="00C84410" w:rsidRPr="00EA5936" w:rsidRDefault="00C84410" w:rsidP="00EA5936">
            <w:pPr>
              <w:pStyle w:val="TAL"/>
              <w:rPr>
                <w:sz w:val="16"/>
              </w:rPr>
            </w:pPr>
            <w:r w:rsidRPr="00EA5936">
              <w:rPr>
                <w:sz w:val="16"/>
              </w:rPr>
              <w:t>Inter-PLMN mobility of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6C3B4" w14:textId="77777777" w:rsidR="00C84410" w:rsidRPr="00EA5936" w:rsidRDefault="00C84410" w:rsidP="00EA5936">
            <w:pPr>
              <w:pStyle w:val="TAL"/>
              <w:rPr>
                <w:sz w:val="16"/>
              </w:rPr>
            </w:pPr>
            <w:r w:rsidRPr="00EA5936">
              <w:rPr>
                <w:sz w:val="16"/>
              </w:rPr>
              <w:t>Nokia, Nokia Shanghai Bell, 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EBF35"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46E5" w14:textId="77777777" w:rsidR="00C84410" w:rsidRPr="00EA5936" w:rsidRDefault="00C84410" w:rsidP="00EA5936">
            <w:pPr>
              <w:pStyle w:val="TAL"/>
              <w:rPr>
                <w:sz w:val="16"/>
              </w:rPr>
            </w:pPr>
            <w:r w:rsidRPr="00EA5936">
              <w:rPr>
                <w:sz w:val="16"/>
              </w:rPr>
              <w:t>C4-221133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E95BB" w14:textId="77777777" w:rsidR="00C84410" w:rsidRPr="00EA5936" w:rsidRDefault="00C84410" w:rsidP="00EA5936">
            <w:pPr>
              <w:pStyle w:val="TAL"/>
              <w:rPr>
                <w:sz w:val="16"/>
              </w:rPr>
            </w:pPr>
          </w:p>
        </w:tc>
      </w:tr>
      <w:tr w:rsidR="00EA5936" w:rsidRPr="00EA5936" w14:paraId="79BBADD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368F7" w14:textId="77777777" w:rsidR="00C84410" w:rsidRPr="00EA5936" w:rsidRDefault="00C84410" w:rsidP="00EA5936">
            <w:pPr>
              <w:pStyle w:val="TAL"/>
              <w:rPr>
                <w:sz w:val="16"/>
              </w:rPr>
            </w:pPr>
            <w:r w:rsidRPr="00EA5936">
              <w:rPr>
                <w:sz w:val="16"/>
              </w:rPr>
              <w:t>C4-221481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EAFE8" w14:textId="77777777" w:rsidR="00C84410" w:rsidRPr="00EA5936" w:rsidRDefault="00C84410" w:rsidP="00EA5936">
            <w:pPr>
              <w:pStyle w:val="TAL"/>
              <w:rPr>
                <w:sz w:val="16"/>
              </w:rPr>
            </w:pPr>
            <w:r w:rsidRPr="00EA5936">
              <w:rPr>
                <w:sz w:val="16"/>
              </w:rPr>
              <w:t>Inter-PLMN mobility of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51F1" w14:textId="77777777" w:rsidR="00C84410" w:rsidRPr="00EA5936" w:rsidRDefault="00C84410" w:rsidP="00EA5936">
            <w:pPr>
              <w:pStyle w:val="TAL"/>
              <w:rPr>
                <w:sz w:val="16"/>
              </w:rPr>
            </w:pPr>
            <w:r w:rsidRPr="00EA5936">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74B5E"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30D32" w14:textId="77777777" w:rsidR="00C84410" w:rsidRPr="00EA5936" w:rsidRDefault="00C84410" w:rsidP="00EA5936">
            <w:pPr>
              <w:pStyle w:val="TAL"/>
              <w:rPr>
                <w:sz w:val="16"/>
              </w:rPr>
            </w:pPr>
            <w:r w:rsidRPr="00EA5936">
              <w:rPr>
                <w:sz w:val="16"/>
              </w:rPr>
              <w:t>C4-221134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E0BE8" w14:textId="77777777" w:rsidR="00C84410" w:rsidRPr="00EA5936" w:rsidRDefault="00C84410" w:rsidP="00EA5936">
            <w:pPr>
              <w:pStyle w:val="TAL"/>
              <w:rPr>
                <w:sz w:val="16"/>
              </w:rPr>
            </w:pPr>
          </w:p>
        </w:tc>
      </w:tr>
      <w:tr w:rsidR="00EA5936" w:rsidRPr="00EA5936" w14:paraId="51CE70E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8833F" w14:textId="77777777" w:rsidR="00C84410" w:rsidRPr="00EA5936" w:rsidRDefault="00C84410" w:rsidP="00EA5936">
            <w:pPr>
              <w:pStyle w:val="TAL"/>
              <w:rPr>
                <w:sz w:val="16"/>
              </w:rPr>
            </w:pPr>
            <w:r w:rsidRPr="00EA5936">
              <w:rPr>
                <w:sz w:val="16"/>
              </w:rPr>
              <w:t>C4-221482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FCAA6" w14:textId="77777777" w:rsidR="00C84410" w:rsidRPr="00EA5936" w:rsidRDefault="00C84410" w:rsidP="00EA5936">
            <w:pPr>
              <w:pStyle w:val="TAL"/>
              <w:rPr>
                <w:sz w:val="16"/>
              </w:rPr>
            </w:pPr>
            <w:r w:rsidRPr="00EA5936">
              <w:rPr>
                <w:sz w:val="16"/>
              </w:rPr>
              <w:t>Editor's note on NAT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E1612" w14:textId="77777777" w:rsidR="00C84410" w:rsidRPr="00EA5936" w:rsidRDefault="00C84410" w:rsidP="00EA5936">
            <w:pPr>
              <w:pStyle w:val="TAL"/>
              <w:rPr>
                <w:sz w:val="16"/>
              </w:rPr>
            </w:pPr>
            <w:r w:rsidRPr="00EA5936">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1B396"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375DC" w14:textId="77777777" w:rsidR="00C84410" w:rsidRPr="00EA5936" w:rsidRDefault="00C84410" w:rsidP="00EA5936">
            <w:pPr>
              <w:pStyle w:val="TAL"/>
              <w:rPr>
                <w:sz w:val="16"/>
              </w:rPr>
            </w:pPr>
            <w:r w:rsidRPr="00EA5936">
              <w:rPr>
                <w:sz w:val="16"/>
              </w:rPr>
              <w:t>C4-221135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D2FC6" w14:textId="77777777" w:rsidR="00C84410" w:rsidRPr="00EA5936" w:rsidRDefault="00C84410" w:rsidP="00EA5936">
            <w:pPr>
              <w:pStyle w:val="TAL"/>
              <w:rPr>
                <w:sz w:val="16"/>
              </w:rPr>
            </w:pPr>
          </w:p>
        </w:tc>
      </w:tr>
      <w:tr w:rsidR="00EA5936" w:rsidRPr="00EA5936" w14:paraId="4A94FCD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E5409" w14:textId="77777777" w:rsidR="00C84410" w:rsidRPr="00EA5936" w:rsidRDefault="00C84410" w:rsidP="00EA5936">
            <w:pPr>
              <w:pStyle w:val="TAL"/>
              <w:rPr>
                <w:sz w:val="16"/>
              </w:rPr>
            </w:pPr>
            <w:r w:rsidRPr="00EA5936">
              <w:rPr>
                <w:sz w:val="16"/>
              </w:rPr>
              <w:t>C4-221483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AE2B8" w14:textId="77777777" w:rsidR="00C84410" w:rsidRPr="00EA5936" w:rsidRDefault="00C84410" w:rsidP="00EA5936">
            <w:pPr>
              <w:pStyle w:val="TAL"/>
              <w:rPr>
                <w:sz w:val="16"/>
              </w:rPr>
            </w:pPr>
            <w:r w:rsidRPr="00EA5936">
              <w:rPr>
                <w:sz w:val="16"/>
              </w:rPr>
              <w:t>MbsSession data type for MBS session creation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873A7" w14:textId="77777777" w:rsidR="00C84410" w:rsidRPr="00EA5936" w:rsidRDefault="00C84410" w:rsidP="00EA5936">
            <w:pPr>
              <w:pStyle w:val="TAL"/>
              <w:rPr>
                <w:sz w:val="16"/>
              </w:rPr>
            </w:pPr>
            <w:r w:rsidRPr="00EA5936">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99A19"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96F0D" w14:textId="77777777" w:rsidR="00C84410" w:rsidRPr="00EA5936" w:rsidRDefault="00C84410" w:rsidP="00EA5936">
            <w:pPr>
              <w:pStyle w:val="TAL"/>
              <w:rPr>
                <w:sz w:val="16"/>
              </w:rPr>
            </w:pPr>
            <w:r w:rsidRPr="00EA5936">
              <w:rPr>
                <w:sz w:val="16"/>
              </w:rPr>
              <w:t>C4-221137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60185" w14:textId="77777777" w:rsidR="00C84410" w:rsidRPr="00EA5936" w:rsidRDefault="00C84410" w:rsidP="00EA5936">
            <w:pPr>
              <w:pStyle w:val="TAL"/>
              <w:rPr>
                <w:sz w:val="16"/>
              </w:rPr>
            </w:pPr>
          </w:p>
        </w:tc>
      </w:tr>
      <w:tr w:rsidR="00EA5936" w:rsidRPr="00EA5936" w14:paraId="3BB2290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4C6C8" w14:textId="77777777" w:rsidR="00C84410" w:rsidRPr="00EA5936" w:rsidRDefault="00C84410" w:rsidP="00EA5936">
            <w:pPr>
              <w:pStyle w:val="TAL"/>
              <w:rPr>
                <w:sz w:val="16"/>
              </w:rPr>
            </w:pPr>
            <w:r w:rsidRPr="00EA5936">
              <w:rPr>
                <w:sz w:val="16"/>
              </w:rPr>
              <w:t>C4-221484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AB81A" w14:textId="77777777" w:rsidR="00C84410" w:rsidRPr="00EA5936" w:rsidRDefault="00C84410" w:rsidP="00EA5936">
            <w:pPr>
              <w:pStyle w:val="TAL"/>
              <w:rPr>
                <w:sz w:val="16"/>
              </w:rPr>
            </w:pPr>
            <w:r w:rsidRPr="00EA5936">
              <w:rPr>
                <w:sz w:val="16"/>
              </w:rPr>
              <w:t>MBS Session Status subscriptions and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5A84B" w14:textId="77777777" w:rsidR="00C84410" w:rsidRPr="00EA5936" w:rsidRDefault="00C84410" w:rsidP="00EA5936">
            <w:pPr>
              <w:pStyle w:val="TAL"/>
              <w:rPr>
                <w:sz w:val="16"/>
              </w:rPr>
            </w:pPr>
            <w:r w:rsidRPr="00EA5936">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61FD6"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01F5F" w14:textId="77777777" w:rsidR="00C84410" w:rsidRPr="00EA5936" w:rsidRDefault="00C84410" w:rsidP="00EA5936">
            <w:pPr>
              <w:pStyle w:val="TAL"/>
              <w:rPr>
                <w:sz w:val="16"/>
              </w:rPr>
            </w:pPr>
            <w:r w:rsidRPr="00EA5936">
              <w:rPr>
                <w:sz w:val="16"/>
              </w:rPr>
              <w:t>C4-221139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0560E" w14:textId="77777777" w:rsidR="00C84410" w:rsidRPr="00EA5936" w:rsidRDefault="00C84410" w:rsidP="00EA5936">
            <w:pPr>
              <w:pStyle w:val="TAL"/>
              <w:rPr>
                <w:sz w:val="16"/>
              </w:rPr>
            </w:pPr>
            <w:r w:rsidRPr="00EA5936">
              <w:rPr>
                <w:sz w:val="16"/>
              </w:rPr>
              <w:t>CP-220125</w:t>
            </w:r>
          </w:p>
        </w:tc>
      </w:tr>
      <w:tr w:rsidR="00EA5936" w:rsidRPr="00EA5936" w14:paraId="5EB966E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DF359" w14:textId="77777777" w:rsidR="00C84410" w:rsidRPr="00EA5936" w:rsidRDefault="00C84410" w:rsidP="00EA5936">
            <w:pPr>
              <w:pStyle w:val="TAL"/>
              <w:rPr>
                <w:sz w:val="16"/>
              </w:rPr>
            </w:pPr>
            <w:r w:rsidRPr="00EA5936">
              <w:rPr>
                <w:sz w:val="16"/>
              </w:rPr>
              <w:t>C4-221485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8170" w14:textId="77777777" w:rsidR="00C84410" w:rsidRPr="00EA5936" w:rsidRDefault="00C84410" w:rsidP="00EA5936">
            <w:pPr>
              <w:pStyle w:val="TAL"/>
              <w:rPr>
                <w:sz w:val="16"/>
              </w:rPr>
            </w:pPr>
            <w:r w:rsidRPr="00EA5936">
              <w:rPr>
                <w:sz w:val="16"/>
              </w:rPr>
              <w:t>MbsServiceArea data type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B72F0"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54572"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5DB3D" w14:textId="77777777" w:rsidR="00C84410" w:rsidRPr="00EA5936" w:rsidRDefault="00C84410" w:rsidP="00EA5936">
            <w:pPr>
              <w:pStyle w:val="TAL"/>
              <w:rPr>
                <w:sz w:val="16"/>
              </w:rPr>
            </w:pPr>
            <w:r w:rsidRPr="00EA5936">
              <w:rPr>
                <w:sz w:val="16"/>
              </w:rPr>
              <w:t>C4-221143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88F2D" w14:textId="77777777" w:rsidR="00C84410" w:rsidRPr="00EA5936" w:rsidRDefault="00C84410" w:rsidP="00EA5936">
            <w:pPr>
              <w:pStyle w:val="TAL"/>
              <w:rPr>
                <w:sz w:val="16"/>
              </w:rPr>
            </w:pPr>
          </w:p>
        </w:tc>
      </w:tr>
      <w:tr w:rsidR="00EA5936" w:rsidRPr="00EA5936" w14:paraId="3F79799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E40B5" w14:textId="77777777" w:rsidR="00C84410" w:rsidRPr="00EA5936" w:rsidRDefault="00C84410" w:rsidP="00EA5936">
            <w:pPr>
              <w:pStyle w:val="TAL"/>
              <w:rPr>
                <w:sz w:val="16"/>
              </w:rPr>
            </w:pPr>
            <w:r w:rsidRPr="00EA5936">
              <w:rPr>
                <w:sz w:val="16"/>
              </w:rPr>
              <w:t>C4-221486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5127A" w14:textId="77777777" w:rsidR="00C84410" w:rsidRPr="00EA5936" w:rsidRDefault="00C84410" w:rsidP="00EA5936">
            <w:pPr>
              <w:pStyle w:val="TAL"/>
              <w:rPr>
                <w:sz w:val="16"/>
              </w:rPr>
            </w:pPr>
            <w:r w:rsidRPr="00EA5936">
              <w:rPr>
                <w:sz w:val="16"/>
              </w:rPr>
              <w:t>N2 MBS Session Management Information in Namf_MBSCommunication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2D166"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8124B"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291BA" w14:textId="77777777" w:rsidR="00C84410" w:rsidRPr="00EA5936" w:rsidRDefault="00C84410" w:rsidP="00EA5936">
            <w:pPr>
              <w:pStyle w:val="TAL"/>
              <w:rPr>
                <w:sz w:val="16"/>
              </w:rPr>
            </w:pPr>
            <w:r w:rsidRPr="00EA5936">
              <w:rPr>
                <w:sz w:val="16"/>
              </w:rPr>
              <w:t>C4-221146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552E" w14:textId="77777777" w:rsidR="00C84410" w:rsidRPr="00EA5936" w:rsidRDefault="00C84410" w:rsidP="00EA5936">
            <w:pPr>
              <w:pStyle w:val="TAL"/>
              <w:rPr>
                <w:sz w:val="16"/>
              </w:rPr>
            </w:pPr>
          </w:p>
        </w:tc>
      </w:tr>
      <w:tr w:rsidR="00EA5936" w:rsidRPr="00EA5936" w14:paraId="4A9B4EF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95777" w14:textId="77777777" w:rsidR="00C84410" w:rsidRPr="00EA5936" w:rsidRDefault="00C84410" w:rsidP="00EA5936">
            <w:pPr>
              <w:pStyle w:val="TAL"/>
              <w:rPr>
                <w:sz w:val="16"/>
              </w:rPr>
            </w:pPr>
            <w:r w:rsidRPr="00EA5936">
              <w:rPr>
                <w:sz w:val="16"/>
              </w:rPr>
              <w:t>C4-221487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D3503" w14:textId="77777777" w:rsidR="00C84410" w:rsidRPr="00EA5936" w:rsidRDefault="00C84410" w:rsidP="00EA5936">
            <w:pPr>
              <w:pStyle w:val="TAL"/>
              <w:rPr>
                <w:sz w:val="16"/>
              </w:rPr>
            </w:pPr>
            <w:r w:rsidRPr="00EA5936">
              <w:rPr>
                <w:sz w:val="16"/>
              </w:rPr>
              <w:t>Mapping MBS QoS Flows to Associated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7AA8E"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6C3BB"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FB4F9" w14:textId="77777777" w:rsidR="00C84410" w:rsidRPr="00EA5936" w:rsidRDefault="00C84410" w:rsidP="00EA5936">
            <w:pPr>
              <w:pStyle w:val="TAL"/>
              <w:rPr>
                <w:sz w:val="16"/>
              </w:rPr>
            </w:pPr>
            <w:r w:rsidRPr="00EA5936">
              <w:rPr>
                <w:sz w:val="16"/>
              </w:rPr>
              <w:t>C4-221149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E9EB5" w14:textId="77777777" w:rsidR="00C84410" w:rsidRPr="00EA5936" w:rsidRDefault="00C84410" w:rsidP="00EA5936">
            <w:pPr>
              <w:pStyle w:val="TAL"/>
              <w:rPr>
                <w:sz w:val="16"/>
              </w:rPr>
            </w:pPr>
          </w:p>
        </w:tc>
      </w:tr>
      <w:tr w:rsidR="00EA5936" w:rsidRPr="00EA5936" w14:paraId="7796F7F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0F89A" w14:textId="77777777" w:rsidR="00C84410" w:rsidRPr="00EA5936" w:rsidRDefault="00C84410" w:rsidP="00EA5936">
            <w:pPr>
              <w:pStyle w:val="TAL"/>
              <w:rPr>
                <w:sz w:val="16"/>
              </w:rPr>
            </w:pPr>
            <w:r w:rsidRPr="00EA5936">
              <w:rPr>
                <w:sz w:val="16"/>
              </w:rPr>
              <w:t>C4-221488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DFF7D" w14:textId="77777777" w:rsidR="00C84410" w:rsidRPr="00EA5936" w:rsidRDefault="00C84410" w:rsidP="00EA5936">
            <w:pPr>
              <w:pStyle w:val="TAL"/>
              <w:rPr>
                <w:sz w:val="16"/>
              </w:rPr>
            </w:pPr>
            <w:r w:rsidRPr="00EA5936">
              <w:rPr>
                <w:sz w:val="16"/>
              </w:rPr>
              <w:t>User Plane (In)Activity Detection and Reporting over N4mb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F4C8E"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8BDE0"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90F7E" w14:textId="77777777" w:rsidR="00C84410" w:rsidRPr="00EA5936" w:rsidRDefault="00C84410" w:rsidP="00EA5936">
            <w:pPr>
              <w:pStyle w:val="TAL"/>
              <w:rPr>
                <w:sz w:val="16"/>
              </w:rPr>
            </w:pPr>
            <w:r w:rsidRPr="00EA5936">
              <w:rPr>
                <w:sz w:val="16"/>
              </w:rPr>
              <w:t>C4-221150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43BCD" w14:textId="77777777" w:rsidR="00C84410" w:rsidRPr="00EA5936" w:rsidRDefault="00C84410" w:rsidP="00EA5936">
            <w:pPr>
              <w:pStyle w:val="TAL"/>
              <w:rPr>
                <w:sz w:val="16"/>
              </w:rPr>
            </w:pPr>
          </w:p>
        </w:tc>
      </w:tr>
      <w:tr w:rsidR="00EA5936" w:rsidRPr="00EA5936" w14:paraId="631AA3D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2DBE6" w14:textId="77777777" w:rsidR="00C84410" w:rsidRPr="00EA5936" w:rsidRDefault="00C84410" w:rsidP="00EA5936">
            <w:pPr>
              <w:pStyle w:val="TAL"/>
              <w:rPr>
                <w:sz w:val="16"/>
              </w:rPr>
            </w:pPr>
            <w:r w:rsidRPr="00EA5936">
              <w:rPr>
                <w:sz w:val="16"/>
              </w:rPr>
              <w:t>C4-221489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AF06D" w14:textId="77777777" w:rsidR="00C84410" w:rsidRPr="00EA5936" w:rsidRDefault="00C84410" w:rsidP="00EA5936">
            <w:pPr>
              <w:pStyle w:val="TAL"/>
              <w:rPr>
                <w:sz w:val="16"/>
              </w:rPr>
            </w:pPr>
            <w:r w:rsidRPr="00EA5936">
              <w:rPr>
                <w:sz w:val="16"/>
              </w:rPr>
              <w:t>MBS session restoration upon MB-UPF failure with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678C3"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3B1A7"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2FADB" w14:textId="77777777" w:rsidR="00C84410" w:rsidRPr="00EA5936" w:rsidRDefault="00C84410" w:rsidP="00EA5936">
            <w:pPr>
              <w:pStyle w:val="TAL"/>
              <w:rPr>
                <w:sz w:val="16"/>
              </w:rPr>
            </w:pPr>
            <w:r w:rsidRPr="00EA5936">
              <w:rPr>
                <w:sz w:val="16"/>
              </w:rPr>
              <w:t>C4-221151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E7D52" w14:textId="77777777" w:rsidR="00C84410" w:rsidRPr="00EA5936" w:rsidRDefault="00C84410" w:rsidP="00EA5936">
            <w:pPr>
              <w:pStyle w:val="TAL"/>
              <w:rPr>
                <w:sz w:val="16"/>
              </w:rPr>
            </w:pPr>
          </w:p>
        </w:tc>
      </w:tr>
      <w:tr w:rsidR="00EA5936" w:rsidRPr="00EA5936" w14:paraId="194535A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CE613" w14:textId="77777777" w:rsidR="00C84410" w:rsidRPr="00EA5936" w:rsidRDefault="00C84410" w:rsidP="00EA5936">
            <w:pPr>
              <w:pStyle w:val="TAL"/>
              <w:rPr>
                <w:sz w:val="16"/>
              </w:rPr>
            </w:pPr>
            <w:r w:rsidRPr="00EA5936">
              <w:rPr>
                <w:sz w:val="16"/>
              </w:rPr>
              <w:t>C4-221490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30E63" w14:textId="77777777" w:rsidR="00C84410" w:rsidRPr="00EA5936" w:rsidRDefault="00C84410" w:rsidP="00EA5936">
            <w:pPr>
              <w:pStyle w:val="TAL"/>
              <w:rPr>
                <w:sz w:val="16"/>
              </w:rPr>
            </w:pPr>
            <w:r w:rsidRPr="00EA5936">
              <w:rPr>
                <w:sz w:val="16"/>
              </w:rPr>
              <w:t>MBS session restoration upon MB-UPF failure without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BE199"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AB187"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96721" w14:textId="77777777" w:rsidR="00C84410" w:rsidRPr="00EA5936" w:rsidRDefault="00C84410" w:rsidP="00EA5936">
            <w:pPr>
              <w:pStyle w:val="TAL"/>
              <w:rPr>
                <w:sz w:val="16"/>
              </w:rPr>
            </w:pPr>
            <w:r w:rsidRPr="00EA5936">
              <w:rPr>
                <w:sz w:val="16"/>
              </w:rPr>
              <w:t>C4-221152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623B8" w14:textId="77777777" w:rsidR="00C84410" w:rsidRPr="00EA5936" w:rsidRDefault="00C84410" w:rsidP="00EA5936">
            <w:pPr>
              <w:pStyle w:val="TAL"/>
              <w:rPr>
                <w:sz w:val="16"/>
              </w:rPr>
            </w:pPr>
          </w:p>
        </w:tc>
      </w:tr>
      <w:tr w:rsidR="00EA5936" w:rsidRPr="00EA5936" w14:paraId="7FD6F90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8A336" w14:textId="77777777" w:rsidR="00C84410" w:rsidRPr="00EA5936" w:rsidRDefault="00C84410" w:rsidP="00EA5936">
            <w:pPr>
              <w:pStyle w:val="TAL"/>
              <w:rPr>
                <w:sz w:val="16"/>
              </w:rPr>
            </w:pPr>
            <w:r w:rsidRPr="00EA5936">
              <w:rPr>
                <w:sz w:val="16"/>
              </w:rPr>
              <w:t>C4-221491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0A0A" w14:textId="77777777" w:rsidR="00C84410" w:rsidRPr="00EA5936" w:rsidRDefault="00C84410" w:rsidP="00EA5936">
            <w:pPr>
              <w:pStyle w:val="TAL"/>
              <w:rPr>
                <w:sz w:val="16"/>
              </w:rPr>
            </w:pPr>
            <w:r w:rsidRPr="00EA5936">
              <w:rPr>
                <w:sz w:val="16"/>
              </w:rPr>
              <w:t>Handover of a PDU session with I-SMF from 3GPP to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FD6AF"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BC220"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33B91" w14:textId="77777777" w:rsidR="00C84410" w:rsidRPr="00EA5936" w:rsidRDefault="00C84410" w:rsidP="00EA5936">
            <w:pPr>
              <w:pStyle w:val="TAL"/>
              <w:rPr>
                <w:sz w:val="16"/>
              </w:rPr>
            </w:pPr>
            <w:r w:rsidRPr="00EA5936">
              <w:rPr>
                <w:sz w:val="16"/>
              </w:rPr>
              <w:t>C4-221160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0D98E" w14:textId="77777777" w:rsidR="00C84410" w:rsidRPr="00EA5936" w:rsidRDefault="00C84410" w:rsidP="00EA5936">
            <w:pPr>
              <w:pStyle w:val="TAL"/>
              <w:rPr>
                <w:sz w:val="16"/>
              </w:rPr>
            </w:pPr>
          </w:p>
        </w:tc>
      </w:tr>
      <w:tr w:rsidR="00EA5936" w:rsidRPr="00EA5936" w14:paraId="5BDC800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D20BD" w14:textId="77777777" w:rsidR="00C84410" w:rsidRPr="00EA5936" w:rsidRDefault="00C84410" w:rsidP="00EA5936">
            <w:pPr>
              <w:pStyle w:val="TAL"/>
              <w:rPr>
                <w:sz w:val="16"/>
              </w:rPr>
            </w:pPr>
            <w:r w:rsidRPr="00EA5936">
              <w:rPr>
                <w:sz w:val="16"/>
              </w:rPr>
              <w:t>C4-221492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DFBB3" w14:textId="77777777" w:rsidR="00C84410" w:rsidRPr="00EA5936" w:rsidRDefault="00C84410" w:rsidP="00EA5936">
            <w:pPr>
              <w:pStyle w:val="TAL"/>
              <w:rPr>
                <w:sz w:val="16"/>
              </w:rPr>
            </w:pPr>
            <w:r w:rsidRPr="00EA5936">
              <w:rPr>
                <w:sz w:val="16"/>
              </w:rPr>
              <w:t>Handover of a PDU session with I-SMF from 3GPP to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E0AC5"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01471"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CE3AF" w14:textId="77777777" w:rsidR="00C84410" w:rsidRPr="00EA5936" w:rsidRDefault="00C84410" w:rsidP="00EA5936">
            <w:pPr>
              <w:pStyle w:val="TAL"/>
              <w:rPr>
                <w:sz w:val="16"/>
              </w:rPr>
            </w:pPr>
            <w:r w:rsidRPr="00EA5936">
              <w:rPr>
                <w:sz w:val="16"/>
              </w:rPr>
              <w:t>C4-221161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75FA0" w14:textId="77777777" w:rsidR="00C84410" w:rsidRPr="00EA5936" w:rsidRDefault="00C84410" w:rsidP="00EA5936">
            <w:pPr>
              <w:pStyle w:val="TAL"/>
              <w:rPr>
                <w:sz w:val="16"/>
              </w:rPr>
            </w:pPr>
          </w:p>
        </w:tc>
      </w:tr>
      <w:tr w:rsidR="00EA5936" w:rsidRPr="00EA5936" w14:paraId="14FF528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84C9C" w14:textId="77777777" w:rsidR="00C84410" w:rsidRPr="00EA5936" w:rsidRDefault="00C84410" w:rsidP="00EA5936">
            <w:pPr>
              <w:pStyle w:val="TAL"/>
              <w:rPr>
                <w:sz w:val="16"/>
              </w:rPr>
            </w:pPr>
            <w:r w:rsidRPr="00EA5936">
              <w:rPr>
                <w:sz w:val="16"/>
              </w:rPr>
              <w:t>C4-221493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FBBC2" w14:textId="77777777" w:rsidR="00C84410" w:rsidRPr="00EA5936" w:rsidRDefault="00C84410" w:rsidP="00EA5936">
            <w:pPr>
              <w:pStyle w:val="TAL"/>
              <w:rPr>
                <w:sz w:val="16"/>
              </w:rPr>
            </w:pPr>
            <w:r w:rsidRPr="00EA5936">
              <w:rPr>
                <w:sz w:val="16"/>
              </w:rPr>
              <w:t>SRVCC Cause in Forward Relocation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2FF6F"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E05C2"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FEBC6" w14:textId="77777777" w:rsidR="00C84410" w:rsidRPr="00EA5936" w:rsidRDefault="00C84410" w:rsidP="00EA5936">
            <w:pPr>
              <w:pStyle w:val="TAL"/>
              <w:rPr>
                <w:sz w:val="16"/>
              </w:rPr>
            </w:pPr>
            <w:r w:rsidRPr="00EA5936">
              <w:rPr>
                <w:sz w:val="16"/>
              </w:rPr>
              <w:t>C4-221165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4CDFD" w14:textId="77777777" w:rsidR="00C84410" w:rsidRPr="00EA5936" w:rsidRDefault="00C84410" w:rsidP="00EA5936">
            <w:pPr>
              <w:pStyle w:val="TAL"/>
              <w:rPr>
                <w:sz w:val="16"/>
              </w:rPr>
            </w:pPr>
          </w:p>
        </w:tc>
      </w:tr>
      <w:tr w:rsidR="00EA5936" w:rsidRPr="00EA5936" w14:paraId="3F9D59F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EDDF1" w14:textId="77777777" w:rsidR="00C84410" w:rsidRPr="00EA5936" w:rsidRDefault="00C84410" w:rsidP="00EA5936">
            <w:pPr>
              <w:pStyle w:val="TAL"/>
              <w:rPr>
                <w:sz w:val="16"/>
              </w:rPr>
            </w:pPr>
            <w:r w:rsidRPr="00EA5936">
              <w:rPr>
                <w:sz w:val="16"/>
              </w:rPr>
              <w:t>C4-221494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51D8D" w14:textId="77777777" w:rsidR="00C84410" w:rsidRPr="00EA5936" w:rsidRDefault="00C84410" w:rsidP="00EA5936">
            <w:pPr>
              <w:pStyle w:val="TAL"/>
              <w:rPr>
                <w:sz w:val="16"/>
              </w:rPr>
            </w:pPr>
            <w:r w:rsidRPr="00EA5936">
              <w:rPr>
                <w:sz w:val="16"/>
              </w:rPr>
              <w:t>Description of success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B6A23" w14:textId="77777777" w:rsidR="00C84410" w:rsidRPr="00EA5936" w:rsidRDefault="00C84410" w:rsidP="00EA5936">
            <w:pPr>
              <w:pStyle w:val="TAL"/>
              <w:rPr>
                <w:sz w:val="16"/>
              </w:rPr>
            </w:pPr>
            <w:r w:rsidRPr="00EA593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3983A"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3EF45" w14:textId="77777777" w:rsidR="00C84410" w:rsidRPr="00EA5936" w:rsidRDefault="00C84410" w:rsidP="00EA5936">
            <w:pPr>
              <w:pStyle w:val="TAL"/>
              <w:rPr>
                <w:sz w:val="16"/>
              </w:rPr>
            </w:pPr>
            <w:r w:rsidRPr="00EA5936">
              <w:rPr>
                <w:sz w:val="16"/>
              </w:rPr>
              <w:t>C4-221325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EE9D5" w14:textId="77777777" w:rsidR="00C84410" w:rsidRPr="00EA5936" w:rsidRDefault="00C84410" w:rsidP="00EA5936">
            <w:pPr>
              <w:pStyle w:val="TAL"/>
              <w:rPr>
                <w:sz w:val="16"/>
              </w:rPr>
            </w:pPr>
          </w:p>
        </w:tc>
      </w:tr>
      <w:tr w:rsidR="00EA5936" w:rsidRPr="00EA5936" w14:paraId="75E46B7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0F415" w14:textId="77777777" w:rsidR="00C84410" w:rsidRPr="00EA5936" w:rsidRDefault="00C84410" w:rsidP="00EA5936">
            <w:pPr>
              <w:pStyle w:val="TAL"/>
              <w:rPr>
                <w:sz w:val="16"/>
              </w:rPr>
            </w:pPr>
            <w:r w:rsidRPr="00EA5936">
              <w:rPr>
                <w:sz w:val="16"/>
              </w:rPr>
              <w:t>C4-221495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08891" w14:textId="77777777" w:rsidR="00C84410" w:rsidRPr="00EA5936" w:rsidRDefault="00C84410" w:rsidP="00EA5936">
            <w:pPr>
              <w:pStyle w:val="TAL"/>
              <w:rPr>
                <w:sz w:val="16"/>
              </w:rPr>
            </w:pPr>
            <w:r w:rsidRPr="00EA5936">
              <w:rPr>
                <w:sz w:val="16"/>
              </w:rPr>
              <w:t>Alignment of desription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412B1" w14:textId="77777777" w:rsidR="00C84410" w:rsidRPr="00EA5936" w:rsidRDefault="00C84410" w:rsidP="00EA5936">
            <w:pPr>
              <w:pStyle w:val="TAL"/>
              <w:rPr>
                <w:sz w:val="16"/>
              </w:rPr>
            </w:pPr>
            <w:r w:rsidRPr="00EA593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DFF58"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B44C" w14:textId="77777777" w:rsidR="00C84410" w:rsidRPr="00EA5936" w:rsidRDefault="00C84410" w:rsidP="00EA5936">
            <w:pPr>
              <w:pStyle w:val="TAL"/>
              <w:rPr>
                <w:sz w:val="16"/>
              </w:rPr>
            </w:pPr>
            <w:r w:rsidRPr="00EA5936">
              <w:rPr>
                <w:sz w:val="16"/>
              </w:rPr>
              <w:t>C4-221059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6C5F0" w14:textId="77777777" w:rsidR="00C84410" w:rsidRPr="00EA5936" w:rsidRDefault="00C84410" w:rsidP="00EA5936">
            <w:pPr>
              <w:pStyle w:val="TAL"/>
              <w:rPr>
                <w:sz w:val="16"/>
              </w:rPr>
            </w:pPr>
          </w:p>
        </w:tc>
      </w:tr>
      <w:tr w:rsidR="00EA5936" w:rsidRPr="00EA5936" w14:paraId="14237D4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BA7EB" w14:textId="77777777" w:rsidR="00C84410" w:rsidRPr="00EA5936" w:rsidRDefault="00C84410" w:rsidP="00EA5936">
            <w:pPr>
              <w:pStyle w:val="TAL"/>
              <w:rPr>
                <w:sz w:val="16"/>
              </w:rPr>
            </w:pPr>
            <w:r w:rsidRPr="00EA5936">
              <w:rPr>
                <w:sz w:val="16"/>
              </w:rPr>
              <w:t>C4-221496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5CD99" w14:textId="77777777" w:rsidR="00C84410" w:rsidRPr="00EA5936" w:rsidRDefault="00C84410" w:rsidP="00EA5936">
            <w:pPr>
              <w:pStyle w:val="TAL"/>
              <w:rPr>
                <w:sz w:val="16"/>
              </w:rPr>
            </w:pPr>
            <w:r w:rsidRPr="00EA5936">
              <w:rPr>
                <w:sz w:val="16"/>
              </w:rPr>
              <w:t>LS on FS_eEDGEAPP Solution for Support of Roaming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D1749" w14:textId="77777777" w:rsidR="00C84410" w:rsidRPr="00EA5936" w:rsidRDefault="00C84410" w:rsidP="00EA5936">
            <w:pPr>
              <w:pStyle w:val="TAL"/>
              <w:rPr>
                <w:sz w:val="16"/>
              </w:rPr>
            </w:pPr>
            <w:r w:rsidRPr="00EA5936">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327E7"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EC7B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FDE64" w14:textId="77777777" w:rsidR="00C84410" w:rsidRPr="00EA5936" w:rsidRDefault="00C84410" w:rsidP="00EA5936">
            <w:pPr>
              <w:pStyle w:val="TAL"/>
              <w:rPr>
                <w:sz w:val="16"/>
              </w:rPr>
            </w:pPr>
          </w:p>
        </w:tc>
      </w:tr>
      <w:tr w:rsidR="00EA5936" w:rsidRPr="00EA5936" w14:paraId="544D8FF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A6D5B" w14:textId="77777777" w:rsidR="00C84410" w:rsidRPr="00EA5936" w:rsidRDefault="00C84410" w:rsidP="00EA5936">
            <w:pPr>
              <w:pStyle w:val="TAL"/>
              <w:rPr>
                <w:sz w:val="16"/>
              </w:rPr>
            </w:pPr>
            <w:r w:rsidRPr="00EA5936">
              <w:rPr>
                <w:sz w:val="16"/>
              </w:rPr>
              <w:t>C4-221497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1FDFF" w14:textId="77777777" w:rsidR="00C84410" w:rsidRPr="00EA5936" w:rsidRDefault="00C84410" w:rsidP="00EA5936">
            <w:pPr>
              <w:pStyle w:val="TAL"/>
              <w:rPr>
                <w:sz w:val="16"/>
              </w:rPr>
            </w:pPr>
            <w:r w:rsidRPr="00EA5936">
              <w:rPr>
                <w:sz w:val="16"/>
              </w:rPr>
              <w:t>Application errors for network slice data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9F37C" w14:textId="77777777" w:rsidR="00C84410" w:rsidRPr="00EA5936" w:rsidRDefault="00C84410" w:rsidP="00EA5936">
            <w:pPr>
              <w:pStyle w:val="TAL"/>
              <w:rPr>
                <w:sz w:val="16"/>
              </w:rPr>
            </w:pPr>
            <w:r w:rsidRPr="00EA5936">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E9956"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D686A" w14:textId="77777777" w:rsidR="00C84410" w:rsidRPr="00EA5936" w:rsidRDefault="00C84410" w:rsidP="00EA5936">
            <w:pPr>
              <w:pStyle w:val="TAL"/>
              <w:rPr>
                <w:sz w:val="16"/>
              </w:rPr>
            </w:pPr>
            <w:r w:rsidRPr="00EA5936">
              <w:rPr>
                <w:sz w:val="16"/>
              </w:rPr>
              <w:t>C4-221209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B6639" w14:textId="77777777" w:rsidR="00C84410" w:rsidRPr="00EA5936" w:rsidRDefault="00C84410" w:rsidP="00EA5936">
            <w:pPr>
              <w:pStyle w:val="TAL"/>
              <w:rPr>
                <w:sz w:val="16"/>
              </w:rPr>
            </w:pPr>
          </w:p>
        </w:tc>
      </w:tr>
      <w:tr w:rsidR="00EA5936" w:rsidRPr="00EA5936" w14:paraId="17B4492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9E3B5" w14:textId="77777777" w:rsidR="00C84410" w:rsidRPr="00EA5936" w:rsidRDefault="00C84410" w:rsidP="00EA5936">
            <w:pPr>
              <w:pStyle w:val="TAL"/>
              <w:rPr>
                <w:sz w:val="16"/>
              </w:rPr>
            </w:pPr>
            <w:r w:rsidRPr="00EA5936">
              <w:rPr>
                <w:sz w:val="16"/>
              </w:rPr>
              <w:t>C4-221498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167D4" w14:textId="77777777" w:rsidR="00C84410" w:rsidRPr="00EA5936" w:rsidRDefault="00C84410" w:rsidP="00EA5936">
            <w:pPr>
              <w:pStyle w:val="TAL"/>
              <w:rPr>
                <w:sz w:val="16"/>
              </w:rPr>
            </w:pPr>
            <w:r w:rsidRPr="00EA5936">
              <w:rPr>
                <w:sz w:val="16"/>
              </w:rPr>
              <w:t>PFCP session related procedures apply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8F807" w14:textId="77777777" w:rsidR="00C84410" w:rsidRPr="00EA5936" w:rsidRDefault="00C84410" w:rsidP="00EA5936">
            <w:pPr>
              <w:pStyle w:val="TAL"/>
              <w:rPr>
                <w:sz w:val="16"/>
              </w:rPr>
            </w:pPr>
            <w:r w:rsidRPr="00EA5936">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FC704"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286D8" w14:textId="77777777" w:rsidR="00C84410" w:rsidRPr="00EA5936" w:rsidRDefault="00C84410" w:rsidP="00EA5936">
            <w:pPr>
              <w:pStyle w:val="TAL"/>
              <w:rPr>
                <w:sz w:val="16"/>
              </w:rPr>
            </w:pPr>
            <w:r w:rsidRPr="00EA5936">
              <w:rPr>
                <w:sz w:val="16"/>
              </w:rPr>
              <w:t>C4-221210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BF49E" w14:textId="77777777" w:rsidR="00C84410" w:rsidRPr="00EA5936" w:rsidRDefault="00C84410" w:rsidP="00EA5936">
            <w:pPr>
              <w:pStyle w:val="TAL"/>
              <w:rPr>
                <w:sz w:val="16"/>
              </w:rPr>
            </w:pPr>
          </w:p>
        </w:tc>
      </w:tr>
      <w:tr w:rsidR="00EA5936" w:rsidRPr="00EA5936" w14:paraId="45FE10B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6813A" w14:textId="77777777" w:rsidR="00C84410" w:rsidRPr="00EA5936" w:rsidRDefault="00C84410" w:rsidP="00EA5936">
            <w:pPr>
              <w:pStyle w:val="TAL"/>
              <w:rPr>
                <w:sz w:val="16"/>
              </w:rPr>
            </w:pPr>
            <w:r w:rsidRPr="00EA5936">
              <w:rPr>
                <w:sz w:val="16"/>
              </w:rPr>
              <w:t>C4-221499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89325" w14:textId="77777777" w:rsidR="00C84410" w:rsidRPr="00EA5936" w:rsidRDefault="00C84410" w:rsidP="00EA5936">
            <w:pPr>
              <w:pStyle w:val="TAL"/>
              <w:rPr>
                <w:sz w:val="16"/>
              </w:rPr>
            </w:pPr>
            <w:r w:rsidRPr="00EA5936">
              <w:rPr>
                <w:sz w:val="16"/>
              </w:rPr>
              <w:t>PLMN Id of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1BCB2" w14:textId="77777777" w:rsidR="00C84410" w:rsidRPr="00EA5936" w:rsidRDefault="00C84410" w:rsidP="00EA5936">
            <w:pPr>
              <w:pStyle w:val="TAL"/>
              <w:rPr>
                <w:sz w:val="16"/>
                <w:lang w:val="fi-FI"/>
              </w:rPr>
            </w:pPr>
            <w:r w:rsidRPr="00EA5936">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0D2BB"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11025" w14:textId="77777777" w:rsidR="00C84410" w:rsidRPr="00EA5936" w:rsidRDefault="00C84410" w:rsidP="00EA5936">
            <w:pPr>
              <w:pStyle w:val="TAL"/>
              <w:rPr>
                <w:sz w:val="16"/>
              </w:rPr>
            </w:pPr>
            <w:r w:rsidRPr="00EA5936">
              <w:rPr>
                <w:sz w:val="16"/>
              </w:rPr>
              <w:t>C4-221279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54ED5" w14:textId="77777777" w:rsidR="00C84410" w:rsidRPr="00EA5936" w:rsidRDefault="00C84410" w:rsidP="00EA5936">
            <w:pPr>
              <w:pStyle w:val="TAL"/>
              <w:rPr>
                <w:sz w:val="16"/>
              </w:rPr>
            </w:pPr>
          </w:p>
        </w:tc>
      </w:tr>
      <w:tr w:rsidR="00EA5936" w:rsidRPr="00EA5936" w14:paraId="77E289A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4971F" w14:textId="77777777" w:rsidR="00C84410" w:rsidRPr="00EA5936" w:rsidRDefault="00C84410" w:rsidP="00EA5936">
            <w:pPr>
              <w:pStyle w:val="TAL"/>
              <w:rPr>
                <w:sz w:val="16"/>
              </w:rPr>
            </w:pPr>
            <w:r w:rsidRPr="00EA5936">
              <w:rPr>
                <w:sz w:val="16"/>
              </w:rPr>
              <w:t>C4-221500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65B25" w14:textId="77777777" w:rsidR="00C84410" w:rsidRPr="00EA5936" w:rsidRDefault="00C84410" w:rsidP="00EA5936">
            <w:pPr>
              <w:pStyle w:val="TAL"/>
              <w:rPr>
                <w:sz w:val="16"/>
              </w:rPr>
            </w:pPr>
            <w:r w:rsidRPr="00EA5936">
              <w:rPr>
                <w:sz w:val="16"/>
              </w:rPr>
              <w:t>ServingNetwork in SmContextRetrieveData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3A74E" w14:textId="77777777" w:rsidR="00C84410" w:rsidRPr="00EA5936" w:rsidRDefault="00C84410" w:rsidP="00EA5936">
            <w:pPr>
              <w:pStyle w:val="TAL"/>
              <w:rPr>
                <w:sz w:val="16"/>
                <w:lang w:val="fi-FI"/>
              </w:rPr>
            </w:pPr>
            <w:r w:rsidRPr="00EA5936">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647C2"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BB105" w14:textId="77777777" w:rsidR="00C84410" w:rsidRPr="00EA5936" w:rsidRDefault="00C84410" w:rsidP="00EA5936">
            <w:pPr>
              <w:pStyle w:val="TAL"/>
              <w:rPr>
                <w:sz w:val="16"/>
              </w:rPr>
            </w:pPr>
            <w:r w:rsidRPr="00EA5936">
              <w:rPr>
                <w:sz w:val="16"/>
              </w:rPr>
              <w:t>C4-221281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2FAF5" w14:textId="77777777" w:rsidR="00C84410" w:rsidRPr="00EA5936" w:rsidRDefault="00C84410" w:rsidP="00EA5936">
            <w:pPr>
              <w:pStyle w:val="TAL"/>
              <w:rPr>
                <w:sz w:val="16"/>
              </w:rPr>
            </w:pPr>
          </w:p>
        </w:tc>
      </w:tr>
      <w:tr w:rsidR="00EA5936" w:rsidRPr="00EA5936" w14:paraId="353B9A1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7C739" w14:textId="77777777" w:rsidR="00C84410" w:rsidRPr="00EA5936" w:rsidRDefault="00C84410" w:rsidP="00EA5936">
            <w:pPr>
              <w:pStyle w:val="TAL"/>
              <w:rPr>
                <w:sz w:val="16"/>
              </w:rPr>
            </w:pPr>
            <w:r w:rsidRPr="00EA5936">
              <w:rPr>
                <w:sz w:val="16"/>
              </w:rPr>
              <w:t>C4-221501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2C3C7" w14:textId="77777777" w:rsidR="00C84410" w:rsidRPr="00EA5936" w:rsidRDefault="00C84410" w:rsidP="00EA5936">
            <w:pPr>
              <w:pStyle w:val="TAL"/>
              <w:rPr>
                <w:sz w:val="16"/>
              </w:rPr>
            </w:pPr>
            <w:r w:rsidRPr="00EA5936">
              <w:rPr>
                <w:sz w:val="16"/>
              </w:rPr>
              <w:t>Corrections to Authorization procedure for eNA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D7C9D" w14:textId="77777777" w:rsidR="00C84410" w:rsidRPr="00EA5936" w:rsidRDefault="00C84410" w:rsidP="00EA5936">
            <w:pPr>
              <w:pStyle w:val="TAL"/>
              <w:rPr>
                <w:sz w:val="16"/>
                <w:lang w:val="fi-FI"/>
              </w:rPr>
            </w:pPr>
            <w:r w:rsidRPr="00EA5936">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26C46"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0A015" w14:textId="77777777" w:rsidR="00C84410" w:rsidRPr="00EA5936" w:rsidRDefault="00C84410" w:rsidP="00EA5936">
            <w:pPr>
              <w:pStyle w:val="TAL"/>
              <w:rPr>
                <w:sz w:val="16"/>
              </w:rPr>
            </w:pPr>
            <w:r w:rsidRPr="00EA5936">
              <w:rPr>
                <w:sz w:val="16"/>
              </w:rPr>
              <w:t>C4-221285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A19C6" w14:textId="77777777" w:rsidR="00C84410" w:rsidRPr="00EA5936" w:rsidRDefault="00C84410" w:rsidP="00EA5936">
            <w:pPr>
              <w:pStyle w:val="TAL"/>
              <w:rPr>
                <w:sz w:val="16"/>
              </w:rPr>
            </w:pPr>
          </w:p>
        </w:tc>
      </w:tr>
      <w:tr w:rsidR="00EA5936" w:rsidRPr="00EA5936" w14:paraId="6889964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36A67" w14:textId="77777777" w:rsidR="00C84410" w:rsidRPr="00EA5936" w:rsidRDefault="00C84410" w:rsidP="00EA5936">
            <w:pPr>
              <w:pStyle w:val="TAL"/>
              <w:rPr>
                <w:sz w:val="16"/>
              </w:rPr>
            </w:pPr>
            <w:r w:rsidRPr="00EA5936">
              <w:rPr>
                <w:sz w:val="16"/>
              </w:rPr>
              <w:t>C4-221502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5C989" w14:textId="77777777" w:rsidR="00C84410" w:rsidRPr="00EA5936" w:rsidRDefault="00C84410" w:rsidP="00EA5936">
            <w:pPr>
              <w:pStyle w:val="TAL"/>
              <w:rPr>
                <w:sz w:val="16"/>
              </w:rPr>
            </w:pPr>
            <w:r w:rsidRPr="00EA5936">
              <w:rPr>
                <w:sz w:val="16"/>
              </w:rPr>
              <w:t>Subscription Id in message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157A0"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B5A36"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08F3A" w14:textId="77777777" w:rsidR="00C84410" w:rsidRPr="00EA5936" w:rsidRDefault="00C84410" w:rsidP="00EA5936">
            <w:pPr>
              <w:pStyle w:val="TAL"/>
              <w:rPr>
                <w:sz w:val="16"/>
              </w:rPr>
            </w:pPr>
            <w:r w:rsidRPr="00EA5936">
              <w:rPr>
                <w:sz w:val="16"/>
              </w:rPr>
              <w:t>C4-221287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37418" w14:textId="77777777" w:rsidR="00C84410" w:rsidRPr="00EA5936" w:rsidRDefault="00C84410" w:rsidP="00EA5936">
            <w:pPr>
              <w:pStyle w:val="TAL"/>
              <w:rPr>
                <w:sz w:val="16"/>
              </w:rPr>
            </w:pPr>
          </w:p>
        </w:tc>
      </w:tr>
      <w:tr w:rsidR="00EA5936" w:rsidRPr="00EA5936" w14:paraId="5D8CE37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63E24" w14:textId="77777777" w:rsidR="00C84410" w:rsidRPr="00EA5936" w:rsidRDefault="00C84410" w:rsidP="00EA5936">
            <w:pPr>
              <w:pStyle w:val="TAL"/>
              <w:rPr>
                <w:sz w:val="16"/>
              </w:rPr>
            </w:pPr>
            <w:r w:rsidRPr="00EA5936">
              <w:rPr>
                <w:sz w:val="16"/>
              </w:rPr>
              <w:t>C4-221503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AAE96" w14:textId="77777777" w:rsidR="00C84410" w:rsidRPr="00EA5936" w:rsidRDefault="00C84410" w:rsidP="00EA5936">
            <w:pPr>
              <w:pStyle w:val="TAL"/>
              <w:rPr>
                <w:sz w:val="16"/>
              </w:rPr>
            </w:pPr>
            <w:r w:rsidRPr="00EA5936">
              <w:rPr>
                <w:sz w:val="16"/>
              </w:rPr>
              <w:t>SMF reference model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8A396"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8706F"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E1BFB" w14:textId="77777777" w:rsidR="00C84410" w:rsidRPr="00EA5936" w:rsidRDefault="00C84410" w:rsidP="00EA5936">
            <w:pPr>
              <w:pStyle w:val="TAL"/>
              <w:rPr>
                <w:sz w:val="16"/>
              </w:rPr>
            </w:pPr>
            <w:r w:rsidRPr="00EA5936">
              <w:rPr>
                <w:sz w:val="16"/>
              </w:rPr>
              <w:t>C4-221290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434DD" w14:textId="77777777" w:rsidR="00C84410" w:rsidRPr="00EA5936" w:rsidRDefault="00C84410" w:rsidP="00EA5936">
            <w:pPr>
              <w:pStyle w:val="TAL"/>
              <w:rPr>
                <w:sz w:val="16"/>
              </w:rPr>
            </w:pPr>
          </w:p>
        </w:tc>
      </w:tr>
      <w:tr w:rsidR="00EA5936" w:rsidRPr="00EA5936" w14:paraId="63083D8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F3CA1" w14:textId="77777777" w:rsidR="00C84410" w:rsidRPr="00EA5936" w:rsidRDefault="00C84410" w:rsidP="00EA5936">
            <w:pPr>
              <w:pStyle w:val="TAL"/>
              <w:rPr>
                <w:sz w:val="16"/>
              </w:rPr>
            </w:pPr>
            <w:r w:rsidRPr="00EA5936">
              <w:rPr>
                <w:sz w:val="16"/>
              </w:rPr>
              <w:t>C4-221504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58B48" w14:textId="77777777" w:rsidR="00C84410" w:rsidRPr="00EA5936" w:rsidRDefault="00C84410" w:rsidP="00EA5936">
            <w:pPr>
              <w:pStyle w:val="TAL"/>
              <w:rPr>
                <w:sz w:val="16"/>
              </w:rPr>
            </w:pPr>
            <w:r w:rsidRPr="00EA5936">
              <w:rPr>
                <w:sz w:val="16"/>
              </w:rPr>
              <w:t>204 No Content in subscription modification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D3C18"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76273"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8A7AC" w14:textId="77777777" w:rsidR="00C84410" w:rsidRPr="00EA5936" w:rsidRDefault="00C84410" w:rsidP="00EA5936">
            <w:pPr>
              <w:pStyle w:val="TAL"/>
              <w:rPr>
                <w:sz w:val="16"/>
              </w:rPr>
            </w:pPr>
            <w:r w:rsidRPr="00EA5936">
              <w:rPr>
                <w:sz w:val="16"/>
              </w:rPr>
              <w:t>C4-221292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55FC8" w14:textId="77777777" w:rsidR="00C84410" w:rsidRPr="00EA5936" w:rsidRDefault="00C84410" w:rsidP="00EA5936">
            <w:pPr>
              <w:pStyle w:val="TAL"/>
              <w:rPr>
                <w:sz w:val="16"/>
              </w:rPr>
            </w:pPr>
          </w:p>
        </w:tc>
      </w:tr>
      <w:tr w:rsidR="00EA5936" w:rsidRPr="00EA5936" w14:paraId="4EE93A6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CE431" w14:textId="77777777" w:rsidR="00C84410" w:rsidRPr="00EA5936" w:rsidRDefault="00C84410" w:rsidP="00EA5936">
            <w:pPr>
              <w:pStyle w:val="TAL"/>
              <w:rPr>
                <w:sz w:val="16"/>
              </w:rPr>
            </w:pPr>
            <w:r w:rsidRPr="00EA5936">
              <w:rPr>
                <w:sz w:val="16"/>
              </w:rPr>
              <w:t>C4-221505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B1394" w14:textId="77777777" w:rsidR="00C84410" w:rsidRPr="00EA5936" w:rsidRDefault="00C84410" w:rsidP="00EA5936">
            <w:pPr>
              <w:pStyle w:val="TAL"/>
              <w:rPr>
                <w:sz w:val="16"/>
              </w:rPr>
            </w:pPr>
            <w:r w:rsidRPr="00EA5936">
              <w:rPr>
                <w:sz w:val="16"/>
              </w:rPr>
              <w:t>204 No Content in subscription modification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ADE33"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AFE4D"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ABD86" w14:textId="77777777" w:rsidR="00C84410" w:rsidRPr="00EA5936" w:rsidRDefault="00C84410" w:rsidP="00EA5936">
            <w:pPr>
              <w:pStyle w:val="TAL"/>
              <w:rPr>
                <w:sz w:val="16"/>
              </w:rPr>
            </w:pPr>
            <w:r w:rsidRPr="00EA5936">
              <w:rPr>
                <w:sz w:val="16"/>
              </w:rPr>
              <w:t>C4-221301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56038" w14:textId="77777777" w:rsidR="00C84410" w:rsidRPr="00EA5936" w:rsidRDefault="00C84410" w:rsidP="00EA5936">
            <w:pPr>
              <w:pStyle w:val="TAL"/>
              <w:rPr>
                <w:sz w:val="16"/>
              </w:rPr>
            </w:pPr>
          </w:p>
        </w:tc>
      </w:tr>
      <w:tr w:rsidR="00EA5936" w:rsidRPr="00EA5936" w14:paraId="6BF5D04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371FD" w14:textId="77777777" w:rsidR="00C84410" w:rsidRPr="00EA5936" w:rsidRDefault="00C84410" w:rsidP="00EA5936">
            <w:pPr>
              <w:pStyle w:val="TAL"/>
              <w:rPr>
                <w:sz w:val="16"/>
              </w:rPr>
            </w:pPr>
            <w:r w:rsidRPr="00EA5936">
              <w:rPr>
                <w:sz w:val="16"/>
              </w:rPr>
              <w:t>C4-221506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8E38F" w14:textId="77777777" w:rsidR="00C84410" w:rsidRPr="00EA5936" w:rsidRDefault="00C84410" w:rsidP="00EA5936">
            <w:pPr>
              <w:pStyle w:val="TAL"/>
              <w:rPr>
                <w:sz w:val="16"/>
              </w:rPr>
            </w:pPr>
            <w:r w:rsidRPr="00EA5936">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EA6F5" w14:textId="77777777" w:rsidR="00C84410" w:rsidRPr="00EA5936" w:rsidRDefault="00C84410" w:rsidP="00EA5936">
            <w:pPr>
              <w:pStyle w:val="TAL"/>
              <w:rPr>
                <w:sz w:val="16"/>
              </w:rPr>
            </w:pPr>
            <w:r w:rsidRPr="00EA5936">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8062E"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1F23F" w14:textId="77777777" w:rsidR="00C84410" w:rsidRPr="00EA5936" w:rsidRDefault="00C84410" w:rsidP="00EA5936">
            <w:pPr>
              <w:pStyle w:val="TAL"/>
              <w:rPr>
                <w:sz w:val="16"/>
              </w:rPr>
            </w:pPr>
            <w:r w:rsidRPr="00EA5936">
              <w:rPr>
                <w:sz w:val="16"/>
              </w:rPr>
              <w:t>C4-221303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72511" w14:textId="77777777" w:rsidR="00C84410" w:rsidRPr="00EA5936" w:rsidRDefault="00C84410" w:rsidP="00EA5936">
            <w:pPr>
              <w:pStyle w:val="TAL"/>
              <w:rPr>
                <w:sz w:val="16"/>
              </w:rPr>
            </w:pPr>
          </w:p>
        </w:tc>
      </w:tr>
      <w:tr w:rsidR="00EA5936" w:rsidRPr="00EA5936" w14:paraId="54F241A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3D1C3" w14:textId="77777777" w:rsidR="00C84410" w:rsidRPr="00EA5936" w:rsidRDefault="00C84410" w:rsidP="00EA5936">
            <w:pPr>
              <w:pStyle w:val="TAL"/>
              <w:rPr>
                <w:sz w:val="16"/>
              </w:rPr>
            </w:pPr>
            <w:r w:rsidRPr="00EA5936">
              <w:rPr>
                <w:sz w:val="16"/>
              </w:rPr>
              <w:t>C4-221507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318DB" w14:textId="77777777" w:rsidR="00C84410" w:rsidRPr="00EA5936" w:rsidRDefault="00C84410" w:rsidP="00EA5936">
            <w:pPr>
              <w:pStyle w:val="TAL"/>
              <w:rPr>
                <w:sz w:val="16"/>
              </w:rPr>
            </w:pPr>
            <w:r w:rsidRPr="00EA5936">
              <w:rPr>
                <w:sz w:val="16"/>
              </w:rPr>
              <w:t>Incorrect references and IE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D5C6E"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FBDC2"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F6E22" w14:textId="77777777" w:rsidR="00C84410" w:rsidRPr="00EA5936" w:rsidRDefault="00C84410" w:rsidP="00EA5936">
            <w:pPr>
              <w:pStyle w:val="TAL"/>
              <w:rPr>
                <w:sz w:val="16"/>
              </w:rPr>
            </w:pPr>
            <w:r w:rsidRPr="00EA5936">
              <w:rPr>
                <w:sz w:val="16"/>
              </w:rPr>
              <w:t>C4-221307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0B9BD" w14:textId="77777777" w:rsidR="00C84410" w:rsidRPr="00EA5936" w:rsidRDefault="00C84410" w:rsidP="00EA5936">
            <w:pPr>
              <w:pStyle w:val="TAL"/>
              <w:rPr>
                <w:sz w:val="16"/>
              </w:rPr>
            </w:pPr>
          </w:p>
        </w:tc>
      </w:tr>
      <w:tr w:rsidR="00EA5936" w:rsidRPr="00EA5936" w14:paraId="40E5787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D9422" w14:textId="77777777" w:rsidR="00C84410" w:rsidRPr="00EA5936" w:rsidRDefault="00C84410" w:rsidP="00EA5936">
            <w:pPr>
              <w:pStyle w:val="TAL"/>
              <w:rPr>
                <w:sz w:val="16"/>
              </w:rPr>
            </w:pPr>
            <w:r w:rsidRPr="00EA5936">
              <w:rPr>
                <w:sz w:val="16"/>
              </w:rPr>
              <w:t>C4-221508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8CED8" w14:textId="77777777" w:rsidR="00C84410" w:rsidRPr="00EA5936" w:rsidRDefault="00C84410" w:rsidP="00EA5936">
            <w:pPr>
              <w:pStyle w:val="TAL"/>
              <w:rPr>
                <w:sz w:val="16"/>
              </w:rPr>
            </w:pPr>
            <w:r w:rsidRPr="00EA5936">
              <w:rPr>
                <w:sz w:val="16"/>
              </w:rPr>
              <w:t>SEPP for interconnect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3FCED" w14:textId="77777777" w:rsidR="00C84410" w:rsidRPr="00EA5936" w:rsidRDefault="00C84410" w:rsidP="00EA5936">
            <w:pPr>
              <w:pStyle w:val="TAL"/>
              <w:rPr>
                <w:sz w:val="16"/>
                <w:lang w:val="fi-FI"/>
              </w:rPr>
            </w:pPr>
            <w:r w:rsidRPr="00EA5936">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ADC5F"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52545" w14:textId="77777777" w:rsidR="00C84410" w:rsidRPr="00EA5936" w:rsidRDefault="00C84410" w:rsidP="00EA5936">
            <w:pPr>
              <w:pStyle w:val="TAL"/>
              <w:rPr>
                <w:sz w:val="16"/>
              </w:rPr>
            </w:pPr>
            <w:r w:rsidRPr="00EA5936">
              <w:rPr>
                <w:sz w:val="16"/>
              </w:rPr>
              <w:t>C4-221308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38C2D" w14:textId="77777777" w:rsidR="00C84410" w:rsidRPr="00EA5936" w:rsidRDefault="00C84410" w:rsidP="00EA5936">
            <w:pPr>
              <w:pStyle w:val="TAL"/>
              <w:rPr>
                <w:sz w:val="16"/>
              </w:rPr>
            </w:pPr>
          </w:p>
        </w:tc>
      </w:tr>
      <w:tr w:rsidR="00EA5936" w:rsidRPr="00EA5936" w14:paraId="7A1B05F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AFFBD" w14:textId="77777777" w:rsidR="00C84410" w:rsidRPr="00EA5936" w:rsidRDefault="00C84410" w:rsidP="00EA5936">
            <w:pPr>
              <w:pStyle w:val="TAL"/>
              <w:rPr>
                <w:sz w:val="16"/>
              </w:rPr>
            </w:pPr>
            <w:r w:rsidRPr="00EA5936">
              <w:rPr>
                <w:sz w:val="16"/>
              </w:rPr>
              <w:t>C4-221509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1CA54" w14:textId="77777777" w:rsidR="00C84410" w:rsidRPr="00EA5936" w:rsidRDefault="00C84410" w:rsidP="00EA5936">
            <w:pPr>
              <w:pStyle w:val="TAL"/>
              <w:rPr>
                <w:sz w:val="16"/>
              </w:rPr>
            </w:pPr>
            <w:r w:rsidRPr="00EA5936">
              <w:rPr>
                <w:sz w:val="16"/>
              </w:rPr>
              <w:t>SEPP for interconnect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BDC19" w14:textId="77777777" w:rsidR="00C84410" w:rsidRPr="00EA5936" w:rsidRDefault="00C84410" w:rsidP="00EA5936">
            <w:pPr>
              <w:pStyle w:val="TAL"/>
              <w:rPr>
                <w:sz w:val="16"/>
                <w:lang w:val="fi-FI"/>
              </w:rPr>
            </w:pPr>
            <w:r w:rsidRPr="00EA5936">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76DEC"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0AB1C" w14:textId="77777777" w:rsidR="00C84410" w:rsidRPr="00EA5936" w:rsidRDefault="00C84410" w:rsidP="00EA5936">
            <w:pPr>
              <w:pStyle w:val="TAL"/>
              <w:rPr>
                <w:sz w:val="16"/>
              </w:rPr>
            </w:pPr>
            <w:r w:rsidRPr="00EA5936">
              <w:rPr>
                <w:sz w:val="16"/>
              </w:rPr>
              <w:t>C4-221309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129BC" w14:textId="77777777" w:rsidR="00C84410" w:rsidRPr="00EA5936" w:rsidRDefault="00C84410" w:rsidP="00EA5936">
            <w:pPr>
              <w:pStyle w:val="TAL"/>
              <w:rPr>
                <w:sz w:val="16"/>
              </w:rPr>
            </w:pPr>
          </w:p>
        </w:tc>
      </w:tr>
      <w:tr w:rsidR="00EA5936" w:rsidRPr="00EA5936" w14:paraId="1B3CF12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08129" w14:textId="77777777" w:rsidR="00C84410" w:rsidRPr="00EA5936" w:rsidRDefault="00C84410" w:rsidP="00EA5936">
            <w:pPr>
              <w:pStyle w:val="TAL"/>
              <w:rPr>
                <w:sz w:val="16"/>
              </w:rPr>
            </w:pPr>
            <w:r w:rsidRPr="00EA5936">
              <w:rPr>
                <w:sz w:val="16"/>
              </w:rPr>
              <w:t>C4-221510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7F728" w14:textId="77777777" w:rsidR="00C84410" w:rsidRPr="00EA5936" w:rsidRDefault="00C84410" w:rsidP="00EA5936">
            <w:pPr>
              <w:pStyle w:val="TAL"/>
              <w:rPr>
                <w:sz w:val="16"/>
              </w:rPr>
            </w:pPr>
            <w:r w:rsidRPr="00EA5936">
              <w:rPr>
                <w:sz w:val="16"/>
              </w:rPr>
              <w:t>200 OK in subscription modification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19DB6"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C2357"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47A61" w14:textId="77777777" w:rsidR="00C84410" w:rsidRPr="00EA5936" w:rsidRDefault="00C84410" w:rsidP="00EA5936">
            <w:pPr>
              <w:pStyle w:val="TAL"/>
              <w:rPr>
                <w:sz w:val="16"/>
              </w:rPr>
            </w:pPr>
            <w:r w:rsidRPr="00EA5936">
              <w:rPr>
                <w:sz w:val="16"/>
              </w:rPr>
              <w:t>C4-221364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7906F" w14:textId="77777777" w:rsidR="00C84410" w:rsidRPr="00EA5936" w:rsidRDefault="00C84410" w:rsidP="00EA5936">
            <w:pPr>
              <w:pStyle w:val="TAL"/>
              <w:rPr>
                <w:sz w:val="16"/>
              </w:rPr>
            </w:pPr>
          </w:p>
        </w:tc>
      </w:tr>
      <w:tr w:rsidR="00EA5936" w:rsidRPr="00EA5936" w14:paraId="7B42530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D391F" w14:textId="77777777" w:rsidR="00C84410" w:rsidRPr="00EA5936" w:rsidRDefault="00C84410" w:rsidP="00EA5936">
            <w:pPr>
              <w:pStyle w:val="TAL"/>
              <w:rPr>
                <w:sz w:val="16"/>
              </w:rPr>
            </w:pPr>
            <w:r w:rsidRPr="00EA5936">
              <w:rPr>
                <w:sz w:val="16"/>
              </w:rPr>
              <w:t>C4-221511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511B6" w14:textId="77777777" w:rsidR="00C84410" w:rsidRPr="00EA5936" w:rsidRDefault="00C84410" w:rsidP="00EA5936">
            <w:pPr>
              <w:pStyle w:val="TAL"/>
              <w:rPr>
                <w:sz w:val="16"/>
              </w:rPr>
            </w:pPr>
            <w:r w:rsidRPr="00EA5936">
              <w:rPr>
                <w:sz w:val="16"/>
              </w:rPr>
              <w:t>200 OK in subscription modification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5367A"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7CB7A"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5C309" w14:textId="77777777" w:rsidR="00C84410" w:rsidRPr="00EA5936" w:rsidRDefault="00C84410" w:rsidP="00EA5936">
            <w:pPr>
              <w:pStyle w:val="TAL"/>
              <w:rPr>
                <w:sz w:val="16"/>
              </w:rPr>
            </w:pPr>
            <w:r w:rsidRPr="00EA5936">
              <w:rPr>
                <w:sz w:val="16"/>
              </w:rPr>
              <w:t>C4-221365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8278F" w14:textId="77777777" w:rsidR="00C84410" w:rsidRPr="00EA5936" w:rsidRDefault="00C84410" w:rsidP="00EA5936">
            <w:pPr>
              <w:pStyle w:val="TAL"/>
              <w:rPr>
                <w:sz w:val="16"/>
              </w:rPr>
            </w:pPr>
          </w:p>
        </w:tc>
      </w:tr>
      <w:tr w:rsidR="00EA5936" w:rsidRPr="00EA5936" w14:paraId="75A60C6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7B7E4" w14:textId="77777777" w:rsidR="00C84410" w:rsidRPr="00EA5936" w:rsidRDefault="00C84410" w:rsidP="00EA5936">
            <w:pPr>
              <w:pStyle w:val="TAL"/>
              <w:rPr>
                <w:sz w:val="16"/>
              </w:rPr>
            </w:pPr>
            <w:r w:rsidRPr="00EA5936">
              <w:rPr>
                <w:sz w:val="16"/>
              </w:rPr>
              <w:t>C4-221512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66DFD" w14:textId="77777777" w:rsidR="00C84410" w:rsidRPr="00EA5936" w:rsidRDefault="00C84410" w:rsidP="00EA5936">
            <w:pPr>
              <w:pStyle w:val="TAL"/>
              <w:rPr>
                <w:sz w:val="16"/>
              </w:rPr>
            </w:pPr>
            <w:r w:rsidRPr="00EA5936">
              <w:rPr>
                <w:sz w:val="16"/>
              </w:rPr>
              <w:t>Remove h-gmlc-address from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63350"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B6AF1"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26217" w14:textId="77777777" w:rsidR="00C84410" w:rsidRPr="00EA5936" w:rsidRDefault="00C84410" w:rsidP="00EA5936">
            <w:pPr>
              <w:pStyle w:val="TAL"/>
              <w:rPr>
                <w:sz w:val="16"/>
              </w:rPr>
            </w:pPr>
            <w:r w:rsidRPr="00EA5936">
              <w:rPr>
                <w:sz w:val="16"/>
              </w:rPr>
              <w:t>C4-221258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9CB39" w14:textId="77777777" w:rsidR="00C84410" w:rsidRPr="00EA5936" w:rsidRDefault="00C84410" w:rsidP="00EA5936">
            <w:pPr>
              <w:pStyle w:val="TAL"/>
              <w:rPr>
                <w:sz w:val="16"/>
              </w:rPr>
            </w:pPr>
          </w:p>
        </w:tc>
      </w:tr>
      <w:tr w:rsidR="00EA5936" w:rsidRPr="00EA5936" w14:paraId="7959BAD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64B7E" w14:textId="77777777" w:rsidR="00C84410" w:rsidRPr="00EA5936" w:rsidRDefault="00C84410" w:rsidP="00EA5936">
            <w:pPr>
              <w:pStyle w:val="TAL"/>
              <w:rPr>
                <w:sz w:val="16"/>
              </w:rPr>
            </w:pPr>
            <w:r w:rsidRPr="00EA5936">
              <w:rPr>
                <w:sz w:val="16"/>
              </w:rPr>
              <w:t>C4-221513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B100C" w14:textId="77777777" w:rsidR="00C84410" w:rsidRPr="00EA5936" w:rsidRDefault="00C84410" w:rsidP="00EA5936">
            <w:pPr>
              <w:pStyle w:val="TAL"/>
              <w:rPr>
                <w:sz w:val="16"/>
              </w:rPr>
            </w:pPr>
            <w:r w:rsidRPr="00EA5936">
              <w:rPr>
                <w:sz w:val="16"/>
              </w:rPr>
              <w:t>Remove h-gmlc-address from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345CB"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967BD"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DCC8D" w14:textId="77777777" w:rsidR="00C84410" w:rsidRPr="00EA5936" w:rsidRDefault="00C84410" w:rsidP="00EA5936">
            <w:pPr>
              <w:pStyle w:val="TAL"/>
              <w:rPr>
                <w:sz w:val="16"/>
              </w:rPr>
            </w:pPr>
            <w:r w:rsidRPr="00EA5936">
              <w:rPr>
                <w:sz w:val="16"/>
              </w:rPr>
              <w:t>C4-221259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CFFB0" w14:textId="77777777" w:rsidR="00C84410" w:rsidRPr="00EA5936" w:rsidRDefault="00C84410" w:rsidP="00EA5936">
            <w:pPr>
              <w:pStyle w:val="TAL"/>
              <w:rPr>
                <w:sz w:val="16"/>
              </w:rPr>
            </w:pPr>
          </w:p>
        </w:tc>
      </w:tr>
      <w:tr w:rsidR="00EA5936" w:rsidRPr="00EA5936" w14:paraId="396A75E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16A8E" w14:textId="77777777" w:rsidR="00C84410" w:rsidRPr="00EA5936" w:rsidRDefault="00C84410" w:rsidP="00EA5936">
            <w:pPr>
              <w:pStyle w:val="TAL"/>
              <w:rPr>
                <w:sz w:val="16"/>
              </w:rPr>
            </w:pPr>
            <w:r w:rsidRPr="00EA5936">
              <w:rPr>
                <w:sz w:val="16"/>
              </w:rPr>
              <w:t>C4-221514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16FB9" w14:textId="77777777" w:rsidR="00C84410" w:rsidRPr="00EA5936" w:rsidRDefault="00C84410" w:rsidP="00EA5936">
            <w:pPr>
              <w:pStyle w:val="TAL"/>
              <w:rPr>
                <w:sz w:val="16"/>
              </w:rPr>
            </w:pPr>
            <w:r w:rsidRPr="00EA5936">
              <w:rPr>
                <w:sz w:val="16"/>
              </w:rPr>
              <w:t>LocationMethod in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7F781"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F04FA"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EC0FD" w14:textId="77777777" w:rsidR="00C84410" w:rsidRPr="00EA5936" w:rsidRDefault="00C84410" w:rsidP="00EA5936">
            <w:pPr>
              <w:pStyle w:val="TAL"/>
              <w:rPr>
                <w:sz w:val="16"/>
              </w:rPr>
            </w:pPr>
            <w:r w:rsidRPr="00EA5936">
              <w:rPr>
                <w:sz w:val="16"/>
              </w:rPr>
              <w:t>C4-221261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E7F67" w14:textId="77777777" w:rsidR="00C84410" w:rsidRPr="00EA5936" w:rsidRDefault="00C84410" w:rsidP="00EA5936">
            <w:pPr>
              <w:pStyle w:val="TAL"/>
              <w:rPr>
                <w:sz w:val="16"/>
              </w:rPr>
            </w:pPr>
          </w:p>
        </w:tc>
      </w:tr>
      <w:tr w:rsidR="00EA5936" w:rsidRPr="00EA5936" w14:paraId="6CF9A6F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AC0F7" w14:textId="77777777" w:rsidR="00C84410" w:rsidRPr="00EA5936" w:rsidRDefault="00C84410" w:rsidP="00EA5936">
            <w:pPr>
              <w:pStyle w:val="TAL"/>
              <w:rPr>
                <w:sz w:val="16"/>
              </w:rPr>
            </w:pPr>
            <w:r w:rsidRPr="00EA5936">
              <w:rPr>
                <w:sz w:val="16"/>
              </w:rPr>
              <w:t>C4-221515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9A298" w14:textId="77777777" w:rsidR="00C84410" w:rsidRPr="00EA5936" w:rsidRDefault="00C84410" w:rsidP="00EA5936">
            <w:pPr>
              <w:pStyle w:val="TAL"/>
              <w:rPr>
                <w:sz w:val="16"/>
              </w:rPr>
            </w:pPr>
            <w:r w:rsidRPr="00EA5936">
              <w:rPr>
                <w:sz w:val="16"/>
              </w:rPr>
              <w:t>LocationMethod in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F530D"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1C52F"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65D09" w14:textId="77777777" w:rsidR="00C84410" w:rsidRPr="00EA5936" w:rsidRDefault="00C84410" w:rsidP="00EA5936">
            <w:pPr>
              <w:pStyle w:val="TAL"/>
              <w:rPr>
                <w:sz w:val="16"/>
              </w:rPr>
            </w:pPr>
            <w:r w:rsidRPr="00EA5936">
              <w:rPr>
                <w:sz w:val="16"/>
              </w:rPr>
              <w:t>C4-221262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C0E9F" w14:textId="77777777" w:rsidR="00C84410" w:rsidRPr="00EA5936" w:rsidRDefault="00C84410" w:rsidP="00EA5936">
            <w:pPr>
              <w:pStyle w:val="TAL"/>
              <w:rPr>
                <w:sz w:val="16"/>
              </w:rPr>
            </w:pPr>
          </w:p>
        </w:tc>
      </w:tr>
      <w:tr w:rsidR="00EA5936" w:rsidRPr="00EA5936" w14:paraId="5365B66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7AE05" w14:textId="77777777" w:rsidR="00C84410" w:rsidRPr="00EA5936" w:rsidRDefault="00C84410" w:rsidP="00EA5936">
            <w:pPr>
              <w:pStyle w:val="TAL"/>
              <w:rPr>
                <w:sz w:val="16"/>
              </w:rPr>
            </w:pPr>
            <w:r w:rsidRPr="00EA5936">
              <w:rPr>
                <w:sz w:val="16"/>
              </w:rPr>
              <w:t>C4-221516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BD08E" w14:textId="77777777" w:rsidR="00C84410" w:rsidRPr="00EA5936" w:rsidRDefault="00C84410" w:rsidP="00EA5936">
            <w:pPr>
              <w:pStyle w:val="TAL"/>
              <w:rPr>
                <w:sz w:val="16"/>
              </w:rPr>
            </w:pPr>
            <w:r w:rsidRPr="00EA5936">
              <w:rPr>
                <w:sz w:val="16"/>
              </w:rPr>
              <w:t>Add UE triggered policy provisioning pocedure in N1MessageNotify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CB027"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E9677"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F4C51" w14:textId="77777777" w:rsidR="00C84410" w:rsidRPr="00EA5936" w:rsidRDefault="00C84410" w:rsidP="00EA5936">
            <w:pPr>
              <w:pStyle w:val="TAL"/>
              <w:rPr>
                <w:sz w:val="16"/>
              </w:rPr>
            </w:pPr>
            <w:r w:rsidRPr="00EA5936">
              <w:rPr>
                <w:sz w:val="16"/>
              </w:rPr>
              <w:t>C4-221264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F8748" w14:textId="77777777" w:rsidR="00C84410" w:rsidRPr="00EA5936" w:rsidRDefault="00C84410" w:rsidP="00EA5936">
            <w:pPr>
              <w:pStyle w:val="TAL"/>
              <w:rPr>
                <w:sz w:val="16"/>
              </w:rPr>
            </w:pPr>
          </w:p>
        </w:tc>
      </w:tr>
      <w:tr w:rsidR="00EA5936" w:rsidRPr="00EA5936" w14:paraId="4384179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3D1A9" w14:textId="77777777" w:rsidR="00C84410" w:rsidRPr="00EA5936" w:rsidRDefault="00C84410" w:rsidP="00EA5936">
            <w:pPr>
              <w:pStyle w:val="TAL"/>
              <w:rPr>
                <w:sz w:val="16"/>
              </w:rPr>
            </w:pPr>
            <w:r w:rsidRPr="00EA5936">
              <w:rPr>
                <w:sz w:val="16"/>
              </w:rPr>
              <w:t>C4-221517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EE902" w14:textId="77777777" w:rsidR="00C84410" w:rsidRPr="00EA5936" w:rsidRDefault="00C84410" w:rsidP="00EA5936">
            <w:pPr>
              <w:pStyle w:val="TAL"/>
              <w:rPr>
                <w:sz w:val="16"/>
              </w:rPr>
            </w:pPr>
            <w:r w:rsidRPr="00EA5936">
              <w:rPr>
                <w:sz w:val="16"/>
              </w:rPr>
              <w:t>Add UE triggered policy provisioning pocedure in N1MessageNotify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DB670"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CBD78"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DA9F6" w14:textId="77777777" w:rsidR="00C84410" w:rsidRPr="00EA5936" w:rsidRDefault="00C84410" w:rsidP="00EA5936">
            <w:pPr>
              <w:pStyle w:val="TAL"/>
              <w:rPr>
                <w:sz w:val="16"/>
              </w:rPr>
            </w:pPr>
            <w:r w:rsidRPr="00EA5936">
              <w:rPr>
                <w:sz w:val="16"/>
              </w:rPr>
              <w:t>C4-221265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E4EDC" w14:textId="77777777" w:rsidR="00C84410" w:rsidRPr="00EA5936" w:rsidRDefault="00C84410" w:rsidP="00EA5936">
            <w:pPr>
              <w:pStyle w:val="TAL"/>
              <w:rPr>
                <w:sz w:val="16"/>
              </w:rPr>
            </w:pPr>
          </w:p>
        </w:tc>
      </w:tr>
      <w:tr w:rsidR="00EA5936" w:rsidRPr="00EA5936" w14:paraId="735875C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95172" w14:textId="77777777" w:rsidR="00C84410" w:rsidRPr="00EA5936" w:rsidRDefault="00C84410" w:rsidP="00EA5936">
            <w:pPr>
              <w:pStyle w:val="TAL"/>
              <w:rPr>
                <w:sz w:val="16"/>
              </w:rPr>
            </w:pPr>
            <w:r w:rsidRPr="00EA5936">
              <w:rPr>
                <w:sz w:val="16"/>
              </w:rPr>
              <w:t>C4-221518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66398" w14:textId="77777777" w:rsidR="00C84410" w:rsidRPr="00EA5936" w:rsidRDefault="00C84410" w:rsidP="00EA5936">
            <w:pPr>
              <w:pStyle w:val="TAL"/>
              <w:rPr>
                <w:sz w:val="16"/>
              </w:rPr>
            </w:pPr>
            <w:r w:rsidRPr="00EA5936">
              <w:rPr>
                <w:sz w:val="16"/>
              </w:rPr>
              <w:t>Rel-17 Work Item Exception for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7AE9D"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28231"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984B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63913" w14:textId="77777777" w:rsidR="00C84410" w:rsidRPr="00EA5936" w:rsidRDefault="00C84410" w:rsidP="00EA5936">
            <w:pPr>
              <w:pStyle w:val="TAL"/>
              <w:rPr>
                <w:sz w:val="16"/>
              </w:rPr>
            </w:pPr>
            <w:r w:rsidRPr="00EA5936">
              <w:rPr>
                <w:sz w:val="16"/>
              </w:rPr>
              <w:t>C4-221651</w:t>
            </w:r>
          </w:p>
        </w:tc>
      </w:tr>
      <w:tr w:rsidR="00EA5936" w:rsidRPr="00EA5936" w14:paraId="70544F6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A3D83" w14:textId="77777777" w:rsidR="00C84410" w:rsidRPr="00EA5936" w:rsidRDefault="00C84410" w:rsidP="00EA5936">
            <w:pPr>
              <w:pStyle w:val="TAL"/>
              <w:rPr>
                <w:sz w:val="16"/>
              </w:rPr>
            </w:pPr>
            <w:r w:rsidRPr="00EA5936">
              <w:rPr>
                <w:sz w:val="16"/>
              </w:rPr>
              <w:t>C4-221519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6A0AE" w14:textId="77777777" w:rsidR="00C84410" w:rsidRPr="00EA5936" w:rsidRDefault="00C84410" w:rsidP="00EA5936">
            <w:pPr>
              <w:pStyle w:val="TAL"/>
              <w:rPr>
                <w:sz w:val="16"/>
              </w:rPr>
            </w:pPr>
            <w:r w:rsidRPr="00EA5936">
              <w:rPr>
                <w:sz w:val="16"/>
              </w:rPr>
              <w:t>Pseudo-CR on Update on Formatting of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F2819"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22EB5"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6B7B0" w14:textId="77777777" w:rsidR="00C84410" w:rsidRPr="00EA5936" w:rsidRDefault="00C84410" w:rsidP="00EA5936">
            <w:pPr>
              <w:pStyle w:val="TAL"/>
              <w:rPr>
                <w:sz w:val="16"/>
              </w:rPr>
            </w:pPr>
            <w:r w:rsidRPr="00EA5936">
              <w:rPr>
                <w:sz w:val="16"/>
              </w:rPr>
              <w:t>C4-221338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19DED" w14:textId="77777777" w:rsidR="00C84410" w:rsidRPr="00EA5936" w:rsidRDefault="00C84410" w:rsidP="00EA5936">
            <w:pPr>
              <w:pStyle w:val="TAL"/>
              <w:rPr>
                <w:sz w:val="16"/>
              </w:rPr>
            </w:pPr>
          </w:p>
        </w:tc>
      </w:tr>
      <w:tr w:rsidR="00EA5936" w:rsidRPr="00EA5936" w14:paraId="46B99AA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73F77" w14:textId="77777777" w:rsidR="00C84410" w:rsidRPr="00EA5936" w:rsidRDefault="00C84410" w:rsidP="00EA5936">
            <w:pPr>
              <w:pStyle w:val="TAL"/>
              <w:rPr>
                <w:sz w:val="16"/>
              </w:rPr>
            </w:pPr>
            <w:r w:rsidRPr="00EA5936">
              <w:rPr>
                <w:sz w:val="16"/>
              </w:rPr>
              <w:t>C4-221520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ABC08" w14:textId="77777777" w:rsidR="00C84410" w:rsidRPr="00EA5936" w:rsidRDefault="00C84410" w:rsidP="00EA5936">
            <w:pPr>
              <w:pStyle w:val="TAL"/>
              <w:rPr>
                <w:sz w:val="16"/>
              </w:rPr>
            </w:pPr>
            <w:r w:rsidRPr="00EA5936">
              <w:rPr>
                <w:sz w:val="16"/>
              </w:rPr>
              <w:t>Update on AMF exposure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C45DE"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109A6"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C0164" w14:textId="77777777" w:rsidR="00C84410" w:rsidRPr="00EA5936" w:rsidRDefault="00C84410" w:rsidP="00EA5936">
            <w:pPr>
              <w:pStyle w:val="TAL"/>
              <w:rPr>
                <w:sz w:val="16"/>
              </w:rPr>
            </w:pPr>
            <w:r w:rsidRPr="00EA5936">
              <w:rPr>
                <w:sz w:val="16"/>
              </w:rPr>
              <w:t>C4-221343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E3C3B" w14:textId="77777777" w:rsidR="00C84410" w:rsidRPr="00EA5936" w:rsidRDefault="00C84410" w:rsidP="00EA5936">
            <w:pPr>
              <w:pStyle w:val="TAL"/>
              <w:rPr>
                <w:sz w:val="16"/>
              </w:rPr>
            </w:pPr>
          </w:p>
        </w:tc>
      </w:tr>
      <w:tr w:rsidR="00EA5936" w:rsidRPr="00EA5936" w14:paraId="22A4E90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E857B" w14:textId="77777777" w:rsidR="00C84410" w:rsidRPr="00EA5936" w:rsidRDefault="00C84410" w:rsidP="00EA5936">
            <w:pPr>
              <w:pStyle w:val="TAL"/>
              <w:rPr>
                <w:sz w:val="16"/>
              </w:rPr>
            </w:pPr>
            <w:r w:rsidRPr="00EA5936">
              <w:rPr>
                <w:sz w:val="16"/>
              </w:rPr>
              <w:t>C4-221521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39BDA" w14:textId="77777777" w:rsidR="00C84410" w:rsidRPr="00EA5936" w:rsidRDefault="00C84410" w:rsidP="00EA5936">
            <w:pPr>
              <w:pStyle w:val="TAL"/>
              <w:rPr>
                <w:sz w:val="16"/>
              </w:rPr>
            </w:pPr>
            <w:r w:rsidRPr="00EA5936">
              <w:rPr>
                <w:sz w:val="16"/>
              </w:rPr>
              <w:t>Usage indication over N32-c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E9758"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0D7B3"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FAF53" w14:textId="77777777" w:rsidR="00C84410" w:rsidRPr="00EA5936" w:rsidRDefault="00C84410" w:rsidP="00EA5936">
            <w:pPr>
              <w:pStyle w:val="TAL"/>
              <w:rPr>
                <w:sz w:val="16"/>
              </w:rPr>
            </w:pPr>
            <w:r w:rsidRPr="00EA5936">
              <w:rPr>
                <w:sz w:val="16"/>
              </w:rPr>
              <w:t>C4-221372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5FBAC" w14:textId="77777777" w:rsidR="00C84410" w:rsidRPr="00EA5936" w:rsidRDefault="00C84410" w:rsidP="00EA5936">
            <w:pPr>
              <w:pStyle w:val="TAL"/>
              <w:rPr>
                <w:sz w:val="16"/>
              </w:rPr>
            </w:pPr>
            <w:r w:rsidRPr="00EA5936">
              <w:rPr>
                <w:sz w:val="16"/>
              </w:rPr>
              <w:t>C4-221574</w:t>
            </w:r>
          </w:p>
        </w:tc>
      </w:tr>
      <w:tr w:rsidR="00EA5936" w:rsidRPr="00EA5936" w14:paraId="7080309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C6878" w14:textId="77777777" w:rsidR="00C84410" w:rsidRPr="00EA5936" w:rsidRDefault="00C84410" w:rsidP="00EA5936">
            <w:pPr>
              <w:pStyle w:val="TAL"/>
              <w:rPr>
                <w:sz w:val="16"/>
              </w:rPr>
            </w:pPr>
            <w:r w:rsidRPr="00EA5936">
              <w:rPr>
                <w:sz w:val="16"/>
              </w:rPr>
              <w:t>C4-221522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07C8A" w14:textId="77777777" w:rsidR="00C84410" w:rsidRPr="00EA5936" w:rsidRDefault="00C84410" w:rsidP="00EA5936">
            <w:pPr>
              <w:pStyle w:val="TAL"/>
              <w:rPr>
                <w:sz w:val="16"/>
              </w:rPr>
            </w:pPr>
            <w:r w:rsidRPr="00EA5936">
              <w:rPr>
                <w:sz w:val="16"/>
              </w:rPr>
              <w:t>Usage indication over N32-f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695C4"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C8606"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E7DE7" w14:textId="77777777" w:rsidR="00C84410" w:rsidRPr="00EA5936" w:rsidRDefault="00C84410" w:rsidP="00EA5936">
            <w:pPr>
              <w:pStyle w:val="TAL"/>
              <w:rPr>
                <w:sz w:val="16"/>
              </w:rPr>
            </w:pPr>
            <w:r w:rsidRPr="00EA5936">
              <w:rPr>
                <w:sz w:val="16"/>
              </w:rPr>
              <w:t>C4-221373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0EC26" w14:textId="77777777" w:rsidR="00C84410" w:rsidRPr="00EA5936" w:rsidRDefault="00C84410" w:rsidP="00EA5936">
            <w:pPr>
              <w:pStyle w:val="TAL"/>
              <w:rPr>
                <w:sz w:val="16"/>
              </w:rPr>
            </w:pPr>
            <w:r w:rsidRPr="00EA5936">
              <w:rPr>
                <w:sz w:val="16"/>
              </w:rPr>
              <w:t>C4-221575</w:t>
            </w:r>
          </w:p>
        </w:tc>
      </w:tr>
      <w:tr w:rsidR="00EA5936" w:rsidRPr="00EA5936" w14:paraId="249E617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3FE73" w14:textId="77777777" w:rsidR="00C84410" w:rsidRPr="00EA5936" w:rsidRDefault="00C84410" w:rsidP="00EA5936">
            <w:pPr>
              <w:pStyle w:val="TAL"/>
              <w:rPr>
                <w:sz w:val="16"/>
              </w:rPr>
            </w:pPr>
            <w:r w:rsidRPr="00EA5936">
              <w:rPr>
                <w:sz w:val="16"/>
              </w:rPr>
              <w:t>C4-221523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53840" w14:textId="77777777" w:rsidR="00C84410" w:rsidRPr="00EA5936" w:rsidRDefault="00C84410" w:rsidP="00EA5936">
            <w:pPr>
              <w:pStyle w:val="TAL"/>
              <w:rPr>
                <w:sz w:val="16"/>
              </w:rPr>
            </w:pPr>
            <w:r w:rsidRPr="00EA5936">
              <w:rPr>
                <w:sz w:val="16"/>
              </w:rPr>
              <w:t>Stage 2 description on Restoration of Profiles related to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BCB1E"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BF100"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96232" w14:textId="77777777" w:rsidR="00C84410" w:rsidRPr="00EA5936" w:rsidRDefault="00C84410" w:rsidP="00EA5936">
            <w:pPr>
              <w:pStyle w:val="TAL"/>
              <w:rPr>
                <w:sz w:val="16"/>
              </w:rPr>
            </w:pPr>
            <w:r w:rsidRPr="00EA5936">
              <w:rPr>
                <w:sz w:val="16"/>
              </w:rPr>
              <w:t>C4-221374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8DFCB" w14:textId="77777777" w:rsidR="00C84410" w:rsidRPr="00EA5936" w:rsidRDefault="00C84410" w:rsidP="00EA5936">
            <w:pPr>
              <w:pStyle w:val="TAL"/>
              <w:rPr>
                <w:sz w:val="16"/>
              </w:rPr>
            </w:pPr>
          </w:p>
        </w:tc>
      </w:tr>
      <w:tr w:rsidR="00EA5936" w:rsidRPr="00EA5936" w14:paraId="64FD1D1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DC94D" w14:textId="77777777" w:rsidR="00C84410" w:rsidRPr="00EA5936" w:rsidRDefault="00C84410" w:rsidP="00EA5936">
            <w:pPr>
              <w:pStyle w:val="TAL"/>
              <w:rPr>
                <w:sz w:val="16"/>
              </w:rPr>
            </w:pPr>
            <w:r w:rsidRPr="00EA5936">
              <w:rPr>
                <w:sz w:val="16"/>
              </w:rPr>
              <w:t>C4-221524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07C39" w14:textId="77777777" w:rsidR="00C84410" w:rsidRPr="00EA5936" w:rsidRDefault="00C84410" w:rsidP="00EA5936">
            <w:pPr>
              <w:pStyle w:val="TAL"/>
              <w:rPr>
                <w:sz w:val="16"/>
              </w:rPr>
            </w:pPr>
            <w:r w:rsidRPr="00EA5936">
              <w:rPr>
                <w:sz w:val="16"/>
              </w:rPr>
              <w:t>Usage of registrationTime on Nudm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A43E4"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B499C"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3BFF6" w14:textId="77777777" w:rsidR="00C84410" w:rsidRPr="00EA5936" w:rsidRDefault="00C84410" w:rsidP="00EA5936">
            <w:pPr>
              <w:pStyle w:val="TAL"/>
              <w:rPr>
                <w:sz w:val="16"/>
              </w:rPr>
            </w:pPr>
            <w:r w:rsidRPr="00EA5936">
              <w:rPr>
                <w:sz w:val="16"/>
              </w:rPr>
              <w:t>C4-221375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8157D" w14:textId="77777777" w:rsidR="00C84410" w:rsidRPr="00EA5936" w:rsidRDefault="00C84410" w:rsidP="00EA5936">
            <w:pPr>
              <w:pStyle w:val="TAL"/>
              <w:rPr>
                <w:sz w:val="16"/>
              </w:rPr>
            </w:pPr>
          </w:p>
        </w:tc>
      </w:tr>
      <w:tr w:rsidR="00EA5936" w:rsidRPr="00EA5936" w14:paraId="21E06A7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13260" w14:textId="77777777" w:rsidR="00C84410" w:rsidRPr="00EA5936" w:rsidRDefault="00C84410" w:rsidP="00EA5936">
            <w:pPr>
              <w:pStyle w:val="TAL"/>
              <w:rPr>
                <w:sz w:val="16"/>
              </w:rPr>
            </w:pPr>
            <w:r w:rsidRPr="00EA5936">
              <w:rPr>
                <w:sz w:val="16"/>
              </w:rPr>
              <w:t>C4-221525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669DD" w14:textId="77777777" w:rsidR="00C84410" w:rsidRPr="00EA5936" w:rsidRDefault="00C84410" w:rsidP="00EA5936">
            <w:pPr>
              <w:pStyle w:val="TAL"/>
              <w:rPr>
                <w:sz w:val="16"/>
              </w:rPr>
            </w:pPr>
            <w:r w:rsidRPr="00EA5936">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806B9" w14:textId="77777777" w:rsidR="00C84410" w:rsidRPr="00EA5936" w:rsidRDefault="00C84410" w:rsidP="00EA5936">
            <w:pPr>
              <w:pStyle w:val="TAL"/>
              <w:rPr>
                <w:sz w:val="16"/>
              </w:rPr>
            </w:pPr>
            <w:r w:rsidRPr="00EA593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6ACF8"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65DB0" w14:textId="77777777" w:rsidR="00C84410" w:rsidRPr="00EA5936" w:rsidRDefault="00C84410" w:rsidP="00EA5936">
            <w:pPr>
              <w:pStyle w:val="TAL"/>
              <w:rPr>
                <w:sz w:val="16"/>
              </w:rPr>
            </w:pPr>
            <w:r w:rsidRPr="00EA5936">
              <w:rPr>
                <w:sz w:val="16"/>
              </w:rPr>
              <w:t>C4-221235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52099" w14:textId="77777777" w:rsidR="00C84410" w:rsidRPr="00EA5936" w:rsidRDefault="00C84410" w:rsidP="00EA5936">
            <w:pPr>
              <w:pStyle w:val="TAL"/>
              <w:rPr>
                <w:sz w:val="16"/>
              </w:rPr>
            </w:pPr>
          </w:p>
        </w:tc>
      </w:tr>
      <w:tr w:rsidR="00EA5936" w:rsidRPr="00EA5936" w14:paraId="68C5AF1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2469B" w14:textId="77777777" w:rsidR="00C84410" w:rsidRPr="00EA5936" w:rsidRDefault="00C84410" w:rsidP="00EA5936">
            <w:pPr>
              <w:pStyle w:val="TAL"/>
              <w:rPr>
                <w:sz w:val="16"/>
              </w:rPr>
            </w:pPr>
            <w:r w:rsidRPr="00EA5936">
              <w:rPr>
                <w:sz w:val="16"/>
              </w:rPr>
              <w:t>C4-221526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B7231" w14:textId="77777777" w:rsidR="00C84410" w:rsidRPr="00EA5936" w:rsidRDefault="00C84410" w:rsidP="00EA5936">
            <w:pPr>
              <w:pStyle w:val="TAL"/>
              <w:rPr>
                <w:sz w:val="16"/>
              </w:rPr>
            </w:pPr>
            <w:r w:rsidRPr="00EA5936">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87906" w14:textId="77777777" w:rsidR="00C84410" w:rsidRPr="00EA5936" w:rsidRDefault="00C84410" w:rsidP="00EA5936">
            <w:pPr>
              <w:pStyle w:val="TAL"/>
              <w:rPr>
                <w:sz w:val="16"/>
              </w:rPr>
            </w:pPr>
            <w:r w:rsidRPr="00EA593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7AFFF"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7BB27" w14:textId="77777777" w:rsidR="00C84410" w:rsidRPr="00EA5936" w:rsidRDefault="00C84410" w:rsidP="00EA5936">
            <w:pPr>
              <w:pStyle w:val="TAL"/>
              <w:rPr>
                <w:sz w:val="16"/>
              </w:rPr>
            </w:pPr>
            <w:r w:rsidRPr="00EA5936">
              <w:rPr>
                <w:sz w:val="16"/>
              </w:rPr>
              <w:t>C4-221236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3A820" w14:textId="77777777" w:rsidR="00C84410" w:rsidRPr="00EA5936" w:rsidRDefault="00C84410" w:rsidP="00EA5936">
            <w:pPr>
              <w:pStyle w:val="TAL"/>
              <w:rPr>
                <w:sz w:val="16"/>
              </w:rPr>
            </w:pPr>
          </w:p>
        </w:tc>
      </w:tr>
      <w:tr w:rsidR="00EA5936" w:rsidRPr="00EA5936" w14:paraId="250C2BB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BBD10" w14:textId="77777777" w:rsidR="00C84410" w:rsidRPr="00EA5936" w:rsidRDefault="00C84410" w:rsidP="00EA5936">
            <w:pPr>
              <w:pStyle w:val="TAL"/>
              <w:rPr>
                <w:sz w:val="16"/>
              </w:rPr>
            </w:pPr>
            <w:r w:rsidRPr="00EA5936">
              <w:rPr>
                <w:sz w:val="16"/>
              </w:rPr>
              <w:t>C4-221527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0B3E7" w14:textId="77777777" w:rsidR="00C84410" w:rsidRPr="00EA5936" w:rsidRDefault="00C84410" w:rsidP="00EA5936">
            <w:pPr>
              <w:pStyle w:val="TAL"/>
              <w:rPr>
                <w:sz w:val="16"/>
              </w:rPr>
            </w:pPr>
            <w:r w:rsidRPr="00EA5936">
              <w:rPr>
                <w:sz w:val="16"/>
              </w:rPr>
              <w:t>Improvement on UeContextInSmfData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27B64"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466F8"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F2869" w14:textId="77777777" w:rsidR="00C84410" w:rsidRPr="00EA5936" w:rsidRDefault="00C84410" w:rsidP="00EA5936">
            <w:pPr>
              <w:pStyle w:val="TAL"/>
              <w:rPr>
                <w:sz w:val="16"/>
              </w:rPr>
            </w:pPr>
            <w:r w:rsidRPr="00EA5936">
              <w:rPr>
                <w:sz w:val="16"/>
              </w:rPr>
              <w:t>C4-221237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E28B3" w14:textId="77777777" w:rsidR="00C84410" w:rsidRPr="00EA5936" w:rsidRDefault="00C84410" w:rsidP="00EA5936">
            <w:pPr>
              <w:pStyle w:val="TAL"/>
              <w:rPr>
                <w:sz w:val="16"/>
              </w:rPr>
            </w:pPr>
          </w:p>
        </w:tc>
      </w:tr>
      <w:tr w:rsidR="00EA5936" w:rsidRPr="00EA5936" w14:paraId="6183492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64A19" w14:textId="77777777" w:rsidR="00C84410" w:rsidRPr="00EA5936" w:rsidRDefault="00C84410" w:rsidP="00EA5936">
            <w:pPr>
              <w:pStyle w:val="TAL"/>
              <w:rPr>
                <w:sz w:val="16"/>
              </w:rPr>
            </w:pPr>
            <w:r w:rsidRPr="00EA5936">
              <w:rPr>
                <w:sz w:val="16"/>
              </w:rPr>
              <w:t>C4-221528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57E85" w14:textId="77777777" w:rsidR="00C84410" w:rsidRPr="00EA5936" w:rsidRDefault="00C84410" w:rsidP="00EA5936">
            <w:pPr>
              <w:pStyle w:val="TAL"/>
              <w:rPr>
                <w:sz w:val="16"/>
              </w:rPr>
            </w:pPr>
            <w:r w:rsidRPr="00EA5936">
              <w:rPr>
                <w:sz w:val="16"/>
              </w:rPr>
              <w:t>Notify change of anchor SMF or intermediate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37B34" w14:textId="77777777" w:rsidR="00C84410" w:rsidRPr="00EA5936" w:rsidRDefault="00C84410" w:rsidP="00EA5936">
            <w:pPr>
              <w:pStyle w:val="TAL"/>
              <w:rPr>
                <w:sz w:val="16"/>
              </w:rPr>
            </w:pPr>
            <w:r w:rsidRPr="00EA5936">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A26EB"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40BF1"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B0A9E" w14:textId="77777777" w:rsidR="00C84410" w:rsidRPr="00EA5936" w:rsidRDefault="00C84410" w:rsidP="00EA5936">
            <w:pPr>
              <w:pStyle w:val="TAL"/>
              <w:rPr>
                <w:sz w:val="16"/>
              </w:rPr>
            </w:pPr>
          </w:p>
        </w:tc>
      </w:tr>
      <w:tr w:rsidR="00EA5936" w:rsidRPr="00EA5936" w14:paraId="76A3B7B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A63D1" w14:textId="77777777" w:rsidR="00C84410" w:rsidRPr="00EA5936" w:rsidRDefault="00C84410" w:rsidP="00EA5936">
            <w:pPr>
              <w:pStyle w:val="TAL"/>
              <w:rPr>
                <w:sz w:val="16"/>
              </w:rPr>
            </w:pPr>
            <w:r w:rsidRPr="00EA5936">
              <w:rPr>
                <w:sz w:val="16"/>
              </w:rPr>
              <w:t>C4-221529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40C10" w14:textId="77777777" w:rsidR="00C84410" w:rsidRPr="00EA5936" w:rsidRDefault="00C84410" w:rsidP="00EA5936">
            <w:pPr>
              <w:pStyle w:val="TAL"/>
              <w:rPr>
                <w:sz w:val="16"/>
              </w:rPr>
            </w:pPr>
            <w:r w:rsidRPr="00EA5936">
              <w:rPr>
                <w:sz w:val="16"/>
              </w:rPr>
              <w:t>Notify change of anchor SMF or intermediate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F920F" w14:textId="77777777" w:rsidR="00C84410" w:rsidRPr="00EA5936" w:rsidRDefault="00C84410" w:rsidP="00EA5936">
            <w:pPr>
              <w:pStyle w:val="TAL"/>
              <w:rPr>
                <w:sz w:val="16"/>
              </w:rPr>
            </w:pPr>
            <w:r w:rsidRPr="00EA5936">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337E6"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41C23" w14:textId="77777777" w:rsidR="00C84410" w:rsidRPr="00EA5936" w:rsidRDefault="00C84410" w:rsidP="00EA5936">
            <w:pPr>
              <w:pStyle w:val="TAL"/>
              <w:rPr>
                <w:sz w:val="16"/>
              </w:rPr>
            </w:pPr>
            <w:r w:rsidRPr="00EA5936">
              <w:rPr>
                <w:sz w:val="16"/>
              </w:rPr>
              <w:t>C4-221416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863A6" w14:textId="77777777" w:rsidR="00C84410" w:rsidRPr="00EA5936" w:rsidRDefault="00C84410" w:rsidP="00EA5936">
            <w:pPr>
              <w:pStyle w:val="TAL"/>
              <w:rPr>
                <w:sz w:val="16"/>
              </w:rPr>
            </w:pPr>
          </w:p>
        </w:tc>
      </w:tr>
      <w:tr w:rsidR="00EA5936" w:rsidRPr="00EA5936" w14:paraId="6B3C45B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C9EBD" w14:textId="77777777" w:rsidR="00C84410" w:rsidRPr="00EA5936" w:rsidRDefault="00C84410" w:rsidP="00EA5936">
            <w:pPr>
              <w:pStyle w:val="TAL"/>
              <w:rPr>
                <w:sz w:val="16"/>
              </w:rPr>
            </w:pPr>
            <w:r w:rsidRPr="00EA5936">
              <w:rPr>
                <w:sz w:val="16"/>
              </w:rPr>
              <w:t>C4-221530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25A74" w14:textId="77777777" w:rsidR="00C84410" w:rsidRPr="00EA5936" w:rsidRDefault="00C84410" w:rsidP="00EA5936">
            <w:pPr>
              <w:pStyle w:val="TAL"/>
              <w:rPr>
                <w:sz w:val="16"/>
              </w:rPr>
            </w:pPr>
            <w:r w:rsidRPr="00EA5936">
              <w:rPr>
                <w:sz w:val="16"/>
              </w:rPr>
              <w:t>Clarifications to the SupportedFeatures type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4EAE8"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4C42A"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638BB" w14:textId="77777777" w:rsidR="00C84410" w:rsidRPr="00EA5936" w:rsidRDefault="00C84410" w:rsidP="00EA5936">
            <w:pPr>
              <w:pStyle w:val="TAL"/>
              <w:rPr>
                <w:sz w:val="16"/>
              </w:rPr>
            </w:pPr>
            <w:r w:rsidRPr="00EA5936">
              <w:rPr>
                <w:sz w:val="16"/>
              </w:rPr>
              <w:t>C4-221171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B1D9F" w14:textId="77777777" w:rsidR="00C84410" w:rsidRPr="00EA5936" w:rsidRDefault="00C84410" w:rsidP="00EA5936">
            <w:pPr>
              <w:pStyle w:val="TAL"/>
              <w:rPr>
                <w:sz w:val="16"/>
              </w:rPr>
            </w:pPr>
          </w:p>
        </w:tc>
      </w:tr>
      <w:tr w:rsidR="00EA5936" w:rsidRPr="00EA5936" w14:paraId="609CCEC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C297F" w14:textId="77777777" w:rsidR="00C84410" w:rsidRPr="00EA5936" w:rsidRDefault="00C84410" w:rsidP="00EA5936">
            <w:pPr>
              <w:pStyle w:val="TAL"/>
              <w:rPr>
                <w:sz w:val="16"/>
              </w:rPr>
            </w:pPr>
            <w:r w:rsidRPr="00EA5936">
              <w:rPr>
                <w:sz w:val="16"/>
              </w:rPr>
              <w:t>C4-221531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0ABB4" w14:textId="77777777" w:rsidR="00C84410" w:rsidRPr="00EA5936" w:rsidRDefault="00C84410" w:rsidP="00EA5936">
            <w:pPr>
              <w:pStyle w:val="TAL"/>
              <w:rPr>
                <w:sz w:val="16"/>
              </w:rPr>
            </w:pPr>
            <w:r w:rsidRPr="00EA5936">
              <w:rPr>
                <w:sz w:val="16"/>
              </w:rPr>
              <w:t>Removing editor's notes: Errors are 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7E592"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EDFF7"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2DCF9" w14:textId="77777777" w:rsidR="00C84410" w:rsidRPr="00EA5936" w:rsidRDefault="00C84410" w:rsidP="00EA5936">
            <w:pPr>
              <w:pStyle w:val="TAL"/>
              <w:rPr>
                <w:sz w:val="16"/>
              </w:rPr>
            </w:pPr>
            <w:r w:rsidRPr="00EA5936">
              <w:rPr>
                <w:sz w:val="16"/>
              </w:rPr>
              <w:t>C4-221403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418EC" w14:textId="77777777" w:rsidR="00C84410" w:rsidRPr="00EA5936" w:rsidRDefault="00C84410" w:rsidP="00EA5936">
            <w:pPr>
              <w:pStyle w:val="TAL"/>
              <w:rPr>
                <w:sz w:val="16"/>
              </w:rPr>
            </w:pPr>
          </w:p>
        </w:tc>
      </w:tr>
      <w:tr w:rsidR="00EA5936" w:rsidRPr="00EA5936" w14:paraId="26597CB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4A4B7" w14:textId="77777777" w:rsidR="00C84410" w:rsidRPr="00EA5936" w:rsidRDefault="00C84410" w:rsidP="00EA5936">
            <w:pPr>
              <w:pStyle w:val="TAL"/>
              <w:rPr>
                <w:sz w:val="16"/>
              </w:rPr>
            </w:pPr>
            <w:r w:rsidRPr="00EA5936">
              <w:rPr>
                <w:sz w:val="16"/>
              </w:rPr>
              <w:t>C4-221532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0022E" w14:textId="77777777" w:rsidR="00C84410" w:rsidRPr="00EA5936" w:rsidRDefault="00C84410" w:rsidP="00EA5936">
            <w:pPr>
              <w:pStyle w:val="TAL"/>
              <w:rPr>
                <w:sz w:val="16"/>
              </w:rPr>
            </w:pPr>
            <w:r w:rsidRPr="00EA5936">
              <w:rPr>
                <w:sz w:val="16"/>
              </w:rPr>
              <w:t>SNPN impacts on NRF - DCS/CH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088BD"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A6F09"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284D6" w14:textId="77777777" w:rsidR="00C84410" w:rsidRPr="00EA5936" w:rsidRDefault="00C84410" w:rsidP="00EA5936">
            <w:pPr>
              <w:pStyle w:val="TAL"/>
              <w:rPr>
                <w:sz w:val="16"/>
              </w:rPr>
            </w:pPr>
            <w:r w:rsidRPr="00EA5936">
              <w:rPr>
                <w:sz w:val="16"/>
              </w:rPr>
              <w:t>C4-221054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D40C" w14:textId="77777777" w:rsidR="00C84410" w:rsidRPr="00EA5936" w:rsidRDefault="00C84410" w:rsidP="00EA5936">
            <w:pPr>
              <w:pStyle w:val="TAL"/>
              <w:rPr>
                <w:sz w:val="16"/>
              </w:rPr>
            </w:pPr>
          </w:p>
        </w:tc>
      </w:tr>
      <w:tr w:rsidR="00EA5936" w:rsidRPr="00EA5936" w14:paraId="7528BC2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266B3" w14:textId="77777777" w:rsidR="00C84410" w:rsidRPr="00EA5936" w:rsidRDefault="00C84410" w:rsidP="00EA5936">
            <w:pPr>
              <w:pStyle w:val="TAL"/>
              <w:rPr>
                <w:sz w:val="16"/>
              </w:rPr>
            </w:pPr>
            <w:r w:rsidRPr="00EA5936">
              <w:rPr>
                <w:sz w:val="16"/>
              </w:rPr>
              <w:t>C4-221533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AC249" w14:textId="77777777" w:rsidR="00C84410" w:rsidRPr="00EA5936" w:rsidRDefault="00C84410" w:rsidP="00EA5936">
            <w:pPr>
              <w:pStyle w:val="TAL"/>
              <w:rPr>
                <w:sz w:val="16"/>
              </w:rPr>
            </w:pPr>
            <w:r w:rsidRPr="00EA5936">
              <w:rPr>
                <w:sz w:val="16"/>
              </w:rPr>
              <w:t>SNPN impacts on NRF - DCS/CH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C3B83"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41E5A"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D5603" w14:textId="77777777" w:rsidR="00C84410" w:rsidRPr="00EA5936" w:rsidRDefault="00C84410" w:rsidP="00EA5936">
            <w:pPr>
              <w:pStyle w:val="TAL"/>
              <w:rPr>
                <w:sz w:val="16"/>
              </w:rPr>
            </w:pPr>
            <w:r w:rsidRPr="00EA5936">
              <w:rPr>
                <w:sz w:val="16"/>
              </w:rPr>
              <w:t>C4-221054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9798B" w14:textId="77777777" w:rsidR="00C84410" w:rsidRPr="00EA5936" w:rsidRDefault="00C84410" w:rsidP="00EA5936">
            <w:pPr>
              <w:pStyle w:val="TAL"/>
              <w:rPr>
                <w:sz w:val="16"/>
              </w:rPr>
            </w:pPr>
            <w:r w:rsidRPr="00EA5936">
              <w:rPr>
                <w:sz w:val="16"/>
              </w:rPr>
              <w:t>C4-221640</w:t>
            </w:r>
          </w:p>
        </w:tc>
      </w:tr>
      <w:tr w:rsidR="00EA5936" w:rsidRPr="00EA5936" w14:paraId="441A16A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66142" w14:textId="77777777" w:rsidR="00C84410" w:rsidRPr="00EA5936" w:rsidRDefault="00C84410" w:rsidP="00EA5936">
            <w:pPr>
              <w:pStyle w:val="TAL"/>
              <w:rPr>
                <w:sz w:val="16"/>
              </w:rPr>
            </w:pPr>
            <w:r w:rsidRPr="00EA5936">
              <w:rPr>
                <w:sz w:val="16"/>
              </w:rPr>
              <w:t>C4-221534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DF305" w14:textId="77777777" w:rsidR="00C84410" w:rsidRPr="00EA5936" w:rsidRDefault="00C84410" w:rsidP="00EA5936">
            <w:pPr>
              <w:pStyle w:val="TAL"/>
              <w:rPr>
                <w:sz w:val="16"/>
              </w:rPr>
            </w:pPr>
            <w:r w:rsidRPr="00EA5936">
              <w:rPr>
                <w:sz w:val="16"/>
              </w:rPr>
              <w:t>Rel-17 Work Item Exception for eCryptPr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1030D"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EC37E"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E9456"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D7FBC" w14:textId="77777777" w:rsidR="00C84410" w:rsidRPr="00EA5936" w:rsidRDefault="00C84410" w:rsidP="00EA5936">
            <w:pPr>
              <w:pStyle w:val="TAL"/>
              <w:rPr>
                <w:sz w:val="16"/>
              </w:rPr>
            </w:pPr>
          </w:p>
        </w:tc>
      </w:tr>
      <w:tr w:rsidR="00EA5936" w:rsidRPr="00EA5936" w14:paraId="4327824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2F555" w14:textId="77777777" w:rsidR="00C84410" w:rsidRPr="00EA5936" w:rsidRDefault="00C84410" w:rsidP="00EA5936">
            <w:pPr>
              <w:pStyle w:val="TAL"/>
              <w:rPr>
                <w:sz w:val="16"/>
              </w:rPr>
            </w:pPr>
            <w:r w:rsidRPr="00EA5936">
              <w:rPr>
                <w:sz w:val="16"/>
              </w:rPr>
              <w:t>C4-221535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A855D" w14:textId="77777777" w:rsidR="00C84410" w:rsidRPr="00EA5936" w:rsidRDefault="00C84410" w:rsidP="00EA5936">
            <w:pPr>
              <w:pStyle w:val="TAL"/>
              <w:rPr>
                <w:sz w:val="16"/>
              </w:rPr>
            </w:pPr>
            <w:r w:rsidRPr="00EA5936">
              <w:rPr>
                <w:sz w:val="16"/>
              </w:rPr>
              <w:t>PLMN Id of PGW-C+SMF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AFF33"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D2D21"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93085" w14:textId="77777777" w:rsidR="00C84410" w:rsidRPr="00EA5936" w:rsidRDefault="00C84410" w:rsidP="00EA5936">
            <w:pPr>
              <w:pStyle w:val="TAL"/>
              <w:rPr>
                <w:sz w:val="16"/>
              </w:rPr>
            </w:pPr>
            <w:r w:rsidRPr="00EA5936">
              <w:rPr>
                <w:sz w:val="16"/>
              </w:rPr>
              <w:t>C4-221105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71684" w14:textId="77777777" w:rsidR="00C84410" w:rsidRPr="00EA5936" w:rsidRDefault="00C84410" w:rsidP="00EA5936">
            <w:pPr>
              <w:pStyle w:val="TAL"/>
              <w:rPr>
                <w:sz w:val="16"/>
              </w:rPr>
            </w:pPr>
          </w:p>
        </w:tc>
      </w:tr>
      <w:tr w:rsidR="00EA5936" w:rsidRPr="00EA5936" w14:paraId="78DFCA5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D735F" w14:textId="77777777" w:rsidR="00C84410" w:rsidRPr="00EA5936" w:rsidRDefault="00C84410" w:rsidP="00EA5936">
            <w:pPr>
              <w:pStyle w:val="TAL"/>
              <w:rPr>
                <w:sz w:val="16"/>
              </w:rPr>
            </w:pPr>
            <w:r w:rsidRPr="00EA5936">
              <w:rPr>
                <w:sz w:val="16"/>
              </w:rPr>
              <w:t>C4-221536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FE957" w14:textId="77777777" w:rsidR="00C84410" w:rsidRPr="00EA5936" w:rsidRDefault="00C84410" w:rsidP="00EA5936">
            <w:pPr>
              <w:pStyle w:val="TAL"/>
              <w:rPr>
                <w:sz w:val="16"/>
              </w:rPr>
            </w:pPr>
            <w:r w:rsidRPr="00EA5936">
              <w:rPr>
                <w:sz w:val="16"/>
              </w:rPr>
              <w:t>Initial draft of TS 29.cde MNP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782AD"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CF90C"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AFECD" w14:textId="77777777" w:rsidR="00C84410" w:rsidRPr="00EA5936" w:rsidRDefault="00C84410" w:rsidP="00EA5936">
            <w:pPr>
              <w:pStyle w:val="TAL"/>
              <w:rPr>
                <w:sz w:val="16"/>
              </w:rPr>
            </w:pPr>
            <w:r w:rsidRPr="00EA5936">
              <w:rPr>
                <w:sz w:val="16"/>
              </w:rPr>
              <w:t>C4-221060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DD637" w14:textId="77777777" w:rsidR="00C84410" w:rsidRPr="00EA5936" w:rsidRDefault="00C84410" w:rsidP="00EA5936">
            <w:pPr>
              <w:pStyle w:val="TAL"/>
              <w:rPr>
                <w:sz w:val="16"/>
              </w:rPr>
            </w:pPr>
          </w:p>
        </w:tc>
      </w:tr>
      <w:tr w:rsidR="00EA5936" w:rsidRPr="00EA5936" w14:paraId="4E506F4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2DEC0" w14:textId="77777777" w:rsidR="00C84410" w:rsidRPr="00EA5936" w:rsidRDefault="00C84410" w:rsidP="00EA5936">
            <w:pPr>
              <w:pStyle w:val="TAL"/>
              <w:rPr>
                <w:sz w:val="16"/>
              </w:rPr>
            </w:pPr>
            <w:r w:rsidRPr="00EA5936">
              <w:rPr>
                <w:sz w:val="16"/>
              </w:rPr>
              <w:t>C4-221537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82F90" w14:textId="77777777" w:rsidR="00C84410" w:rsidRPr="00EA5936" w:rsidRDefault="00C84410" w:rsidP="00EA5936">
            <w:pPr>
              <w:pStyle w:val="TAL"/>
              <w:rPr>
                <w:sz w:val="16"/>
              </w:rPr>
            </w:pPr>
            <w:r w:rsidRPr="00EA5936">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5698D" w14:textId="77777777" w:rsidR="00C84410" w:rsidRPr="00EA5936" w:rsidRDefault="00C84410" w:rsidP="00EA5936">
            <w:pPr>
              <w:pStyle w:val="TAL"/>
              <w:rPr>
                <w:sz w:val="16"/>
              </w:rPr>
            </w:pPr>
            <w:r w:rsidRPr="00EA5936">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F0F94" w14:textId="77777777" w:rsidR="00C84410" w:rsidRPr="00EA5936" w:rsidRDefault="00C84410" w:rsidP="00EA5936">
            <w:pPr>
              <w:pStyle w:val="TAL"/>
              <w:rPr>
                <w:sz w:val="16"/>
              </w:rPr>
            </w:pPr>
            <w:r w:rsidRPr="00EA5936">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573F1" w14:textId="77777777" w:rsidR="00C84410" w:rsidRPr="00EA5936" w:rsidRDefault="00C84410" w:rsidP="00EA5936">
            <w:pPr>
              <w:pStyle w:val="TAL"/>
              <w:rPr>
                <w:sz w:val="16"/>
              </w:rPr>
            </w:pPr>
            <w:r w:rsidRPr="00EA5936">
              <w:rPr>
                <w:sz w:val="16"/>
              </w:rPr>
              <w:t>CP-212105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D897E" w14:textId="77777777" w:rsidR="00C84410" w:rsidRPr="00EA5936" w:rsidRDefault="00C84410" w:rsidP="00EA5936">
            <w:pPr>
              <w:pStyle w:val="TAL"/>
              <w:rPr>
                <w:sz w:val="16"/>
              </w:rPr>
            </w:pPr>
          </w:p>
        </w:tc>
      </w:tr>
      <w:tr w:rsidR="00EA5936" w:rsidRPr="00EA5936" w14:paraId="63D7D2C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AD694" w14:textId="77777777" w:rsidR="00C84410" w:rsidRPr="00EA5936" w:rsidRDefault="00C84410" w:rsidP="00EA5936">
            <w:pPr>
              <w:pStyle w:val="TAL"/>
              <w:rPr>
                <w:sz w:val="16"/>
              </w:rPr>
            </w:pPr>
            <w:r w:rsidRPr="00EA5936">
              <w:rPr>
                <w:sz w:val="16"/>
              </w:rPr>
              <w:t>C4-221538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6E466" w14:textId="77777777" w:rsidR="00C84410" w:rsidRPr="00EA5936" w:rsidRDefault="00C84410" w:rsidP="00EA5936">
            <w:pPr>
              <w:pStyle w:val="TAL"/>
              <w:rPr>
                <w:sz w:val="16"/>
              </w:rPr>
            </w:pPr>
            <w:r w:rsidRPr="00EA5936">
              <w:rPr>
                <w:sz w:val="16"/>
              </w:rPr>
              <w:t>Reply LS on Location dependent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507FB" w14:textId="77777777" w:rsidR="00C84410" w:rsidRPr="00EA5936" w:rsidRDefault="00C84410" w:rsidP="00EA5936">
            <w:pPr>
              <w:pStyle w:val="TAL"/>
              <w:rPr>
                <w:sz w:val="16"/>
              </w:rPr>
            </w:pPr>
            <w:r w:rsidRPr="00EA593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FE361"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2C6B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F644E" w14:textId="77777777" w:rsidR="00C84410" w:rsidRPr="00EA5936" w:rsidRDefault="00C84410" w:rsidP="00EA5936">
            <w:pPr>
              <w:pStyle w:val="TAL"/>
              <w:rPr>
                <w:sz w:val="16"/>
              </w:rPr>
            </w:pPr>
          </w:p>
        </w:tc>
      </w:tr>
      <w:tr w:rsidR="00EA5936" w:rsidRPr="00EA5936" w14:paraId="62669DC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E49AD" w14:textId="77777777" w:rsidR="00C84410" w:rsidRPr="00EA5936" w:rsidRDefault="00C84410" w:rsidP="00EA5936">
            <w:pPr>
              <w:pStyle w:val="TAL"/>
              <w:rPr>
                <w:sz w:val="16"/>
              </w:rPr>
            </w:pPr>
            <w:r w:rsidRPr="00EA5936">
              <w:rPr>
                <w:sz w:val="16"/>
              </w:rPr>
              <w:t>C4-221539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D57D3" w14:textId="77777777" w:rsidR="00C84410" w:rsidRPr="00EA5936" w:rsidRDefault="00C84410" w:rsidP="00EA5936">
            <w:pPr>
              <w:pStyle w:val="TAL"/>
              <w:rPr>
                <w:sz w:val="16"/>
              </w:rPr>
            </w:pPr>
            <w:r w:rsidRPr="00EA5936">
              <w:rPr>
                <w:sz w:val="16"/>
              </w:rPr>
              <w:t>SEPP capability negotation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F1BA9"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4EC5A"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BF6E3" w14:textId="77777777" w:rsidR="00C84410" w:rsidRPr="00EA5936" w:rsidRDefault="00C84410" w:rsidP="00EA5936">
            <w:pPr>
              <w:pStyle w:val="TAL"/>
              <w:rPr>
                <w:sz w:val="16"/>
              </w:rPr>
            </w:pPr>
            <w:r w:rsidRPr="00EA5936">
              <w:rPr>
                <w:sz w:val="16"/>
              </w:rPr>
              <w:t>C4-221114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B332B" w14:textId="77777777" w:rsidR="00C84410" w:rsidRPr="00EA5936" w:rsidRDefault="00C84410" w:rsidP="00EA5936">
            <w:pPr>
              <w:pStyle w:val="TAL"/>
              <w:rPr>
                <w:sz w:val="16"/>
              </w:rPr>
            </w:pPr>
          </w:p>
        </w:tc>
      </w:tr>
      <w:tr w:rsidR="00EA5936" w:rsidRPr="00EA5936" w14:paraId="58ED196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00575" w14:textId="77777777" w:rsidR="00C84410" w:rsidRPr="00EA5936" w:rsidRDefault="00C84410" w:rsidP="00EA5936">
            <w:pPr>
              <w:pStyle w:val="TAL"/>
              <w:rPr>
                <w:sz w:val="16"/>
              </w:rPr>
            </w:pPr>
            <w:r w:rsidRPr="00EA5936">
              <w:rPr>
                <w:sz w:val="16"/>
              </w:rPr>
              <w:t>C4-221540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E2064" w14:textId="77777777" w:rsidR="00C84410" w:rsidRPr="00EA5936" w:rsidRDefault="00C84410" w:rsidP="00EA5936">
            <w:pPr>
              <w:pStyle w:val="TAL"/>
              <w:rPr>
                <w:sz w:val="16"/>
              </w:rPr>
            </w:pPr>
            <w:r w:rsidRPr="00EA5936">
              <w:rPr>
                <w:sz w:val="16"/>
              </w:rPr>
              <w:t>NRF Set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D495D"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42EA2"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DD004" w14:textId="77777777" w:rsidR="00C84410" w:rsidRPr="00EA5936" w:rsidRDefault="00C84410" w:rsidP="00EA5936">
            <w:pPr>
              <w:pStyle w:val="TAL"/>
              <w:rPr>
                <w:sz w:val="16"/>
              </w:rPr>
            </w:pPr>
            <w:r w:rsidRPr="00EA5936">
              <w:rPr>
                <w:sz w:val="16"/>
              </w:rPr>
              <w:t>C4-221368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1E579" w14:textId="77777777" w:rsidR="00C84410" w:rsidRPr="00EA5936" w:rsidRDefault="00C84410" w:rsidP="00EA5936">
            <w:pPr>
              <w:pStyle w:val="TAL"/>
              <w:rPr>
                <w:sz w:val="16"/>
              </w:rPr>
            </w:pPr>
          </w:p>
        </w:tc>
      </w:tr>
      <w:tr w:rsidR="00EA5936" w:rsidRPr="00EA5936" w14:paraId="775BDB0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3E147" w14:textId="77777777" w:rsidR="00C84410" w:rsidRPr="00EA5936" w:rsidRDefault="00C84410" w:rsidP="00EA5936">
            <w:pPr>
              <w:pStyle w:val="TAL"/>
              <w:rPr>
                <w:sz w:val="16"/>
              </w:rPr>
            </w:pPr>
            <w:r w:rsidRPr="00EA5936">
              <w:rPr>
                <w:sz w:val="16"/>
              </w:rPr>
              <w:t>C4-221541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6335E" w14:textId="77777777" w:rsidR="00C84410" w:rsidRPr="00EA5936" w:rsidRDefault="00C84410" w:rsidP="00EA5936">
            <w:pPr>
              <w:pStyle w:val="TAL"/>
              <w:rPr>
                <w:sz w:val="16"/>
              </w:rPr>
            </w:pPr>
            <w:r w:rsidRPr="00EA5936">
              <w:rPr>
                <w:sz w:val="16"/>
              </w:rPr>
              <w:t>PLMN Specific N32-C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D5712" w14:textId="77777777" w:rsidR="00C84410" w:rsidRPr="00EA5936" w:rsidRDefault="00C84410" w:rsidP="00EA5936">
            <w:pPr>
              <w:pStyle w:val="TAL"/>
              <w:rPr>
                <w:sz w:val="16"/>
              </w:rPr>
            </w:pPr>
            <w:r w:rsidRPr="00EA5936">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210AE"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68D18" w14:textId="77777777" w:rsidR="00C84410" w:rsidRPr="00EA5936" w:rsidRDefault="00C84410" w:rsidP="00EA5936">
            <w:pPr>
              <w:pStyle w:val="TAL"/>
              <w:rPr>
                <w:sz w:val="16"/>
              </w:rPr>
            </w:pPr>
            <w:r w:rsidRPr="00EA5936">
              <w:rPr>
                <w:sz w:val="16"/>
              </w:rPr>
              <w:t>C4-221115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FC029" w14:textId="77777777" w:rsidR="00C84410" w:rsidRPr="00EA5936" w:rsidRDefault="00C84410" w:rsidP="00EA5936">
            <w:pPr>
              <w:pStyle w:val="TAL"/>
              <w:rPr>
                <w:sz w:val="16"/>
              </w:rPr>
            </w:pPr>
          </w:p>
        </w:tc>
      </w:tr>
      <w:tr w:rsidR="00EA5936" w:rsidRPr="00EA5936" w14:paraId="43782BC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F9316" w14:textId="77777777" w:rsidR="00C84410" w:rsidRPr="00EA5936" w:rsidRDefault="00C84410" w:rsidP="00EA5936">
            <w:pPr>
              <w:pStyle w:val="TAL"/>
              <w:rPr>
                <w:sz w:val="16"/>
              </w:rPr>
            </w:pPr>
            <w:r w:rsidRPr="00EA5936">
              <w:rPr>
                <w:sz w:val="16"/>
              </w:rPr>
              <w:t>C4-221542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A7528" w14:textId="77777777" w:rsidR="00C84410" w:rsidRPr="00EA5936" w:rsidRDefault="00C84410" w:rsidP="00EA5936">
            <w:pPr>
              <w:pStyle w:val="TAL"/>
              <w:rPr>
                <w:sz w:val="16"/>
              </w:rPr>
            </w:pPr>
            <w:r w:rsidRPr="00EA5936">
              <w:rPr>
                <w:sz w:val="16"/>
              </w:rPr>
              <w:t>PLMN Specific N32-C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D41EB"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6ABAA"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463B1" w14:textId="77777777" w:rsidR="00C84410" w:rsidRPr="00EA5936" w:rsidRDefault="00C84410" w:rsidP="00EA5936">
            <w:pPr>
              <w:pStyle w:val="TAL"/>
              <w:rPr>
                <w:sz w:val="16"/>
              </w:rPr>
            </w:pPr>
            <w:r w:rsidRPr="00EA5936">
              <w:rPr>
                <w:sz w:val="16"/>
              </w:rPr>
              <w:t>C4-221116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122FE" w14:textId="77777777" w:rsidR="00C84410" w:rsidRPr="00EA5936" w:rsidRDefault="00C84410" w:rsidP="00EA5936">
            <w:pPr>
              <w:pStyle w:val="TAL"/>
              <w:rPr>
                <w:sz w:val="16"/>
              </w:rPr>
            </w:pPr>
          </w:p>
        </w:tc>
      </w:tr>
      <w:tr w:rsidR="00EA5936" w:rsidRPr="00EA5936" w14:paraId="3341FC8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3A83D" w14:textId="77777777" w:rsidR="00C84410" w:rsidRPr="00EA5936" w:rsidRDefault="00C84410" w:rsidP="00EA5936">
            <w:pPr>
              <w:pStyle w:val="TAL"/>
              <w:rPr>
                <w:sz w:val="16"/>
              </w:rPr>
            </w:pPr>
            <w:r w:rsidRPr="00EA5936">
              <w:rPr>
                <w:sz w:val="16"/>
              </w:rPr>
              <w:t>C4-221543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A192D" w14:textId="77777777" w:rsidR="00C84410" w:rsidRPr="00EA5936" w:rsidRDefault="00C84410" w:rsidP="00EA5936">
            <w:pPr>
              <w:pStyle w:val="TAL"/>
              <w:rPr>
                <w:sz w:val="16"/>
              </w:rPr>
            </w:pPr>
            <w:r w:rsidRPr="00EA5936">
              <w:rPr>
                <w:sz w:val="16"/>
              </w:rPr>
              <w:t>HPLMN Control in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4DEA3" w14:textId="77777777" w:rsidR="00C84410" w:rsidRPr="00EA5936" w:rsidRDefault="00C84410" w:rsidP="00EA5936">
            <w:pPr>
              <w:pStyle w:val="TAL"/>
              <w:rPr>
                <w:sz w:val="16"/>
              </w:rPr>
            </w:pPr>
            <w:r w:rsidRPr="00EA5936">
              <w:rPr>
                <w:sz w:val="16"/>
              </w:rPr>
              <w:t>Samsung, Qualcomm,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E06D4"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8D758" w14:textId="77777777" w:rsidR="00C84410" w:rsidRPr="00EA5936" w:rsidRDefault="00C84410" w:rsidP="00EA5936">
            <w:pPr>
              <w:pStyle w:val="TAL"/>
              <w:rPr>
                <w:sz w:val="16"/>
              </w:rPr>
            </w:pPr>
            <w:r w:rsidRPr="00EA5936">
              <w:rPr>
                <w:sz w:val="16"/>
              </w:rPr>
              <w:t>C4-221083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A2D21" w14:textId="77777777" w:rsidR="00C84410" w:rsidRPr="00EA5936" w:rsidRDefault="00C84410" w:rsidP="00EA5936">
            <w:pPr>
              <w:pStyle w:val="TAL"/>
              <w:rPr>
                <w:sz w:val="16"/>
              </w:rPr>
            </w:pPr>
          </w:p>
        </w:tc>
      </w:tr>
      <w:tr w:rsidR="00EA5936" w:rsidRPr="00EA5936" w14:paraId="16C9362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13045" w14:textId="77777777" w:rsidR="00C84410" w:rsidRPr="00EA5936" w:rsidRDefault="00C84410" w:rsidP="00EA5936">
            <w:pPr>
              <w:pStyle w:val="TAL"/>
              <w:rPr>
                <w:sz w:val="16"/>
              </w:rPr>
            </w:pPr>
            <w:r w:rsidRPr="00EA5936">
              <w:rPr>
                <w:sz w:val="16"/>
              </w:rPr>
              <w:t>C4-221544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57226" w14:textId="77777777" w:rsidR="00C84410" w:rsidRPr="00EA5936" w:rsidRDefault="00C84410" w:rsidP="00EA5936">
            <w:pPr>
              <w:pStyle w:val="TAL"/>
              <w:rPr>
                <w:sz w:val="16"/>
              </w:rPr>
            </w:pPr>
            <w:r w:rsidRPr="00EA5936">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906A7" w14:textId="77777777" w:rsidR="00C84410" w:rsidRPr="00EA5936" w:rsidRDefault="00C84410" w:rsidP="00EA5936">
            <w:pPr>
              <w:pStyle w:val="TAL"/>
              <w:rPr>
                <w:sz w:val="16"/>
              </w:rPr>
            </w:pPr>
            <w:r w:rsidRPr="00EA593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10F42"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3219C" w14:textId="77777777" w:rsidR="00C84410" w:rsidRPr="00EA5936" w:rsidRDefault="00C84410" w:rsidP="00EA5936">
            <w:pPr>
              <w:pStyle w:val="TAL"/>
              <w:rPr>
                <w:sz w:val="16"/>
              </w:rPr>
            </w:pPr>
            <w:r w:rsidRPr="00EA5936">
              <w:rPr>
                <w:sz w:val="16"/>
              </w:rPr>
              <w:t>C4-221418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D0DDA" w14:textId="77777777" w:rsidR="00C84410" w:rsidRPr="00EA5936" w:rsidRDefault="00C84410" w:rsidP="00EA5936">
            <w:pPr>
              <w:pStyle w:val="TAL"/>
              <w:rPr>
                <w:sz w:val="16"/>
              </w:rPr>
            </w:pPr>
          </w:p>
        </w:tc>
      </w:tr>
      <w:tr w:rsidR="00EA5936" w:rsidRPr="00EA5936" w14:paraId="7EA91E3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FDE85" w14:textId="77777777" w:rsidR="00C84410" w:rsidRPr="00EA5936" w:rsidRDefault="00C84410" w:rsidP="00EA5936">
            <w:pPr>
              <w:pStyle w:val="TAL"/>
              <w:rPr>
                <w:sz w:val="16"/>
              </w:rPr>
            </w:pPr>
            <w:r w:rsidRPr="00EA5936">
              <w:rPr>
                <w:sz w:val="16"/>
              </w:rPr>
              <w:t>C4-221545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8786D" w14:textId="77777777" w:rsidR="00C84410" w:rsidRPr="00EA5936" w:rsidRDefault="00C84410" w:rsidP="00EA5936">
            <w:pPr>
              <w:pStyle w:val="TAL"/>
              <w:rPr>
                <w:sz w:val="16"/>
              </w:rPr>
            </w:pPr>
            <w:r w:rsidRPr="00EA5936">
              <w:rPr>
                <w:sz w:val="16"/>
              </w:rPr>
              <w:t>NSWO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0947D"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D3D4E"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58E2A" w14:textId="77777777" w:rsidR="00C84410" w:rsidRPr="00EA5936" w:rsidRDefault="00C84410" w:rsidP="00EA5936">
            <w:pPr>
              <w:pStyle w:val="TAL"/>
              <w:rPr>
                <w:sz w:val="16"/>
              </w:rPr>
            </w:pPr>
            <w:r w:rsidRPr="00EA5936">
              <w:rPr>
                <w:sz w:val="16"/>
              </w:rPr>
              <w:t>C4-220142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B96E8" w14:textId="77777777" w:rsidR="00C84410" w:rsidRPr="00EA5936" w:rsidRDefault="00C84410" w:rsidP="00EA5936">
            <w:pPr>
              <w:pStyle w:val="TAL"/>
              <w:rPr>
                <w:sz w:val="16"/>
              </w:rPr>
            </w:pPr>
          </w:p>
        </w:tc>
      </w:tr>
      <w:tr w:rsidR="00EA5936" w:rsidRPr="00EA5936" w14:paraId="0A109A4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92DB3" w14:textId="77777777" w:rsidR="00C84410" w:rsidRPr="00EA5936" w:rsidRDefault="00C84410" w:rsidP="00EA5936">
            <w:pPr>
              <w:pStyle w:val="TAL"/>
              <w:rPr>
                <w:sz w:val="16"/>
              </w:rPr>
            </w:pPr>
            <w:r w:rsidRPr="00EA5936">
              <w:rPr>
                <w:sz w:val="16"/>
              </w:rPr>
              <w:t>C4-221546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B0079" w14:textId="77777777" w:rsidR="00C84410" w:rsidRPr="00EA5936" w:rsidRDefault="00C84410" w:rsidP="00EA5936">
            <w:pPr>
              <w:pStyle w:val="TAL"/>
              <w:rPr>
                <w:sz w:val="16"/>
              </w:rPr>
            </w:pPr>
            <w:r w:rsidRPr="00EA5936">
              <w:rPr>
                <w:sz w:val="16"/>
              </w:rPr>
              <w:t>Extensions for Location dependent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DF0A2"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5460E"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D3A56" w14:textId="77777777" w:rsidR="00C84410" w:rsidRPr="00EA5936" w:rsidRDefault="00C84410" w:rsidP="00EA5936">
            <w:pPr>
              <w:pStyle w:val="TAL"/>
              <w:rPr>
                <w:sz w:val="16"/>
              </w:rPr>
            </w:pPr>
            <w:r w:rsidRPr="00EA5936">
              <w:rPr>
                <w:sz w:val="16"/>
              </w:rPr>
              <w:t>C4-221142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3D860" w14:textId="77777777" w:rsidR="00C84410" w:rsidRPr="00EA5936" w:rsidRDefault="00C84410" w:rsidP="00EA5936">
            <w:pPr>
              <w:pStyle w:val="TAL"/>
              <w:rPr>
                <w:sz w:val="16"/>
              </w:rPr>
            </w:pPr>
          </w:p>
        </w:tc>
      </w:tr>
      <w:tr w:rsidR="00EA5936" w:rsidRPr="00EA5936" w14:paraId="024257C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AEFCE" w14:textId="77777777" w:rsidR="00C84410" w:rsidRPr="00EA5936" w:rsidRDefault="00C84410" w:rsidP="00EA5936">
            <w:pPr>
              <w:pStyle w:val="TAL"/>
              <w:rPr>
                <w:sz w:val="16"/>
              </w:rPr>
            </w:pPr>
            <w:r w:rsidRPr="00EA5936">
              <w:rPr>
                <w:sz w:val="16"/>
              </w:rPr>
              <w:t>C4-221547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E8827" w14:textId="77777777" w:rsidR="00C84410" w:rsidRPr="00EA5936" w:rsidRDefault="00C84410" w:rsidP="00EA5936">
            <w:pPr>
              <w:pStyle w:val="TAL"/>
              <w:rPr>
                <w:sz w:val="16"/>
              </w:rPr>
            </w:pPr>
            <w:r w:rsidRPr="00EA5936">
              <w:rPr>
                <w:sz w:val="16"/>
              </w:rPr>
              <w:t>EAP-TTLS support in SNPN (TS 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A239A" w14:textId="77777777" w:rsidR="00C84410" w:rsidRPr="00EA5936" w:rsidRDefault="00C84410" w:rsidP="00EA5936">
            <w:pPr>
              <w:pStyle w:val="TAL"/>
              <w:rPr>
                <w:sz w:val="16"/>
              </w:rPr>
            </w:pPr>
            <w:r w:rsidRPr="00EA5936">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47FEC"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C4451" w14:textId="77777777" w:rsidR="00C84410" w:rsidRPr="00EA5936" w:rsidRDefault="00C84410" w:rsidP="00EA5936">
            <w:pPr>
              <w:pStyle w:val="TAL"/>
              <w:rPr>
                <w:sz w:val="16"/>
              </w:rPr>
            </w:pPr>
            <w:r w:rsidRPr="00EA5936">
              <w:rPr>
                <w:sz w:val="16"/>
              </w:rPr>
              <w:t>C4-221369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5D17C" w14:textId="77777777" w:rsidR="00C84410" w:rsidRPr="00EA5936" w:rsidRDefault="00C84410" w:rsidP="00EA5936">
            <w:pPr>
              <w:pStyle w:val="TAL"/>
              <w:rPr>
                <w:sz w:val="16"/>
              </w:rPr>
            </w:pPr>
          </w:p>
        </w:tc>
      </w:tr>
      <w:tr w:rsidR="00EA5936" w:rsidRPr="00EA5936" w14:paraId="22C6A35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DCC40" w14:textId="77777777" w:rsidR="00C84410" w:rsidRPr="00EA5936" w:rsidRDefault="00C84410" w:rsidP="00EA5936">
            <w:pPr>
              <w:pStyle w:val="TAL"/>
              <w:rPr>
                <w:sz w:val="16"/>
              </w:rPr>
            </w:pPr>
            <w:r w:rsidRPr="00EA5936">
              <w:rPr>
                <w:sz w:val="16"/>
              </w:rPr>
              <w:t>C4-221548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1891E" w14:textId="77777777" w:rsidR="00C84410" w:rsidRPr="00EA5936" w:rsidRDefault="00C84410" w:rsidP="00EA5936">
            <w:pPr>
              <w:pStyle w:val="TAL"/>
              <w:rPr>
                <w:sz w:val="16"/>
              </w:rPr>
            </w:pPr>
            <w:r w:rsidRPr="00EA5936">
              <w:rPr>
                <w:sz w:val="16"/>
              </w:rPr>
              <w:t>EAP-TTLS support in SNPN  (TS 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63AE2" w14:textId="77777777" w:rsidR="00C84410" w:rsidRPr="00EA5936" w:rsidRDefault="00C84410" w:rsidP="00EA5936">
            <w:pPr>
              <w:pStyle w:val="TAL"/>
              <w:rPr>
                <w:sz w:val="16"/>
              </w:rPr>
            </w:pPr>
            <w:r w:rsidRPr="00EA5936">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DDB05"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856BC" w14:textId="77777777" w:rsidR="00C84410" w:rsidRPr="00EA5936" w:rsidRDefault="00C84410" w:rsidP="00EA5936">
            <w:pPr>
              <w:pStyle w:val="TAL"/>
              <w:rPr>
                <w:sz w:val="16"/>
              </w:rPr>
            </w:pPr>
            <w:r w:rsidRPr="00EA5936">
              <w:rPr>
                <w:sz w:val="16"/>
              </w:rPr>
              <w:t>C4-221377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45751" w14:textId="77777777" w:rsidR="00C84410" w:rsidRPr="00EA5936" w:rsidRDefault="00C84410" w:rsidP="00EA5936">
            <w:pPr>
              <w:pStyle w:val="TAL"/>
              <w:rPr>
                <w:sz w:val="16"/>
              </w:rPr>
            </w:pPr>
          </w:p>
        </w:tc>
      </w:tr>
      <w:tr w:rsidR="00EA5936" w:rsidRPr="00EA5936" w14:paraId="66A8AFF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5A74F" w14:textId="77777777" w:rsidR="00C84410" w:rsidRPr="00EA5936" w:rsidRDefault="00C84410" w:rsidP="00EA5936">
            <w:pPr>
              <w:pStyle w:val="TAL"/>
              <w:rPr>
                <w:sz w:val="16"/>
              </w:rPr>
            </w:pPr>
            <w:r w:rsidRPr="00EA5936">
              <w:rPr>
                <w:sz w:val="16"/>
              </w:rPr>
              <w:t>C4-221549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065F3" w14:textId="77777777" w:rsidR="00C84410" w:rsidRPr="00EA5936" w:rsidRDefault="00C84410" w:rsidP="00EA5936">
            <w:pPr>
              <w:pStyle w:val="TAL"/>
              <w:rPr>
                <w:sz w:val="16"/>
              </w:rPr>
            </w:pPr>
            <w:r w:rsidRPr="00EA5936">
              <w:rPr>
                <w:sz w:val="16"/>
              </w:rPr>
              <w:t>Update of RID in 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41CD4"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2CD1A"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3415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EEA8C" w14:textId="77777777" w:rsidR="00C84410" w:rsidRPr="00EA5936" w:rsidRDefault="00C84410" w:rsidP="00EA5936">
            <w:pPr>
              <w:pStyle w:val="TAL"/>
              <w:rPr>
                <w:sz w:val="16"/>
              </w:rPr>
            </w:pPr>
          </w:p>
        </w:tc>
      </w:tr>
      <w:tr w:rsidR="00EA5936" w:rsidRPr="00EA5936" w14:paraId="2A72818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3458F" w14:textId="77777777" w:rsidR="00C84410" w:rsidRPr="00EA5936" w:rsidRDefault="00C84410" w:rsidP="00EA5936">
            <w:pPr>
              <w:pStyle w:val="TAL"/>
              <w:rPr>
                <w:sz w:val="16"/>
              </w:rPr>
            </w:pPr>
            <w:r w:rsidRPr="00EA5936">
              <w:rPr>
                <w:sz w:val="16"/>
              </w:rPr>
              <w:t>C4-221550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06CF2" w14:textId="77777777" w:rsidR="00C84410" w:rsidRPr="00EA5936" w:rsidRDefault="00C84410" w:rsidP="00EA5936">
            <w:pPr>
              <w:pStyle w:val="TAL"/>
              <w:rPr>
                <w:sz w:val="16"/>
              </w:rPr>
            </w:pPr>
            <w:r w:rsidRPr="00EA5936">
              <w:rPr>
                <w:sz w:val="16"/>
              </w:rPr>
              <w:t>Update of RID in 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4C43"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AAA10"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B0E3E" w14:textId="77777777" w:rsidR="00C84410" w:rsidRPr="00EA5936" w:rsidRDefault="00C84410" w:rsidP="00EA5936">
            <w:pPr>
              <w:pStyle w:val="TAL"/>
              <w:rPr>
                <w:sz w:val="16"/>
              </w:rPr>
            </w:pPr>
            <w:r w:rsidRPr="00EA5936">
              <w:rPr>
                <w:sz w:val="16"/>
              </w:rPr>
              <w:t>C4-221192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E1FAF" w14:textId="77777777" w:rsidR="00C84410" w:rsidRPr="00EA5936" w:rsidRDefault="00C84410" w:rsidP="00EA5936">
            <w:pPr>
              <w:pStyle w:val="TAL"/>
              <w:rPr>
                <w:sz w:val="16"/>
              </w:rPr>
            </w:pPr>
          </w:p>
        </w:tc>
      </w:tr>
      <w:tr w:rsidR="00EA5936" w:rsidRPr="00EA5936" w14:paraId="5B5AE15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EC7F9" w14:textId="77777777" w:rsidR="00C84410" w:rsidRPr="00EA5936" w:rsidRDefault="00C84410" w:rsidP="00EA5936">
            <w:pPr>
              <w:pStyle w:val="TAL"/>
              <w:rPr>
                <w:sz w:val="16"/>
              </w:rPr>
            </w:pPr>
            <w:r w:rsidRPr="00EA5936">
              <w:rPr>
                <w:sz w:val="16"/>
              </w:rPr>
              <w:t>C4-221551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A3EF9" w14:textId="77777777" w:rsidR="00C84410" w:rsidRPr="00EA5936" w:rsidRDefault="00C84410" w:rsidP="00EA5936">
            <w:pPr>
              <w:pStyle w:val="TAL"/>
              <w:rPr>
                <w:sz w:val="16"/>
              </w:rPr>
            </w:pPr>
            <w:r w:rsidRPr="00EA5936">
              <w:rPr>
                <w:sz w:val="16"/>
              </w:rPr>
              <w:t>Routing Indicator Update in Nudm_SDM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EB40A"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DDED1"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9C313"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DB73A" w14:textId="77777777" w:rsidR="00C84410" w:rsidRPr="00EA5936" w:rsidRDefault="00C84410" w:rsidP="00EA5936">
            <w:pPr>
              <w:pStyle w:val="TAL"/>
              <w:rPr>
                <w:sz w:val="16"/>
              </w:rPr>
            </w:pPr>
          </w:p>
        </w:tc>
      </w:tr>
      <w:tr w:rsidR="00EA5936" w:rsidRPr="00EA5936" w14:paraId="5D49EA7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3CC6D" w14:textId="77777777" w:rsidR="00C84410" w:rsidRPr="00EA5936" w:rsidRDefault="00C84410" w:rsidP="00EA5936">
            <w:pPr>
              <w:pStyle w:val="TAL"/>
              <w:rPr>
                <w:sz w:val="16"/>
              </w:rPr>
            </w:pPr>
            <w:r w:rsidRPr="00EA5936">
              <w:rPr>
                <w:sz w:val="16"/>
              </w:rPr>
              <w:t>C4-221552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65B2D" w14:textId="77777777" w:rsidR="00C84410" w:rsidRPr="00EA5936" w:rsidRDefault="00C84410" w:rsidP="00EA5936">
            <w:pPr>
              <w:pStyle w:val="TAL"/>
              <w:rPr>
                <w:sz w:val="16"/>
              </w:rPr>
            </w:pPr>
            <w:r w:rsidRPr="00EA5936">
              <w:rPr>
                <w:sz w:val="16"/>
              </w:rPr>
              <w:t>Routing Indicator Update in Nudm_SDM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47E34"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A54DA"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6165E" w14:textId="77777777" w:rsidR="00C84410" w:rsidRPr="00EA5936" w:rsidRDefault="00C84410" w:rsidP="00EA5936">
            <w:pPr>
              <w:pStyle w:val="TAL"/>
              <w:rPr>
                <w:sz w:val="16"/>
              </w:rPr>
            </w:pPr>
            <w:r w:rsidRPr="00EA5936">
              <w:rPr>
                <w:sz w:val="16"/>
              </w:rPr>
              <w:t>C4-221193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518EC" w14:textId="77777777" w:rsidR="00C84410" w:rsidRPr="00EA5936" w:rsidRDefault="00C84410" w:rsidP="00EA5936">
            <w:pPr>
              <w:pStyle w:val="TAL"/>
              <w:rPr>
                <w:sz w:val="16"/>
              </w:rPr>
            </w:pPr>
          </w:p>
        </w:tc>
      </w:tr>
      <w:tr w:rsidR="00EA5936" w:rsidRPr="00EA5936" w14:paraId="40326A4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534DE" w14:textId="77777777" w:rsidR="00C84410" w:rsidRPr="00EA5936" w:rsidRDefault="00C84410" w:rsidP="00EA5936">
            <w:pPr>
              <w:pStyle w:val="TAL"/>
              <w:rPr>
                <w:sz w:val="16"/>
              </w:rPr>
            </w:pPr>
            <w:r w:rsidRPr="00EA5936">
              <w:rPr>
                <w:sz w:val="16"/>
              </w:rPr>
              <w:t>C4-221553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A0DB9" w14:textId="77777777" w:rsidR="00C84410" w:rsidRPr="00EA5936" w:rsidRDefault="00C84410" w:rsidP="00EA5936">
            <w:pPr>
              <w:pStyle w:val="TAL"/>
              <w:rPr>
                <w:sz w:val="16"/>
              </w:rPr>
            </w:pPr>
            <w:r w:rsidRPr="00EA5936">
              <w:rPr>
                <w:sz w:val="16"/>
              </w:rPr>
              <w:t>AIW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D73C2" w14:textId="77777777" w:rsidR="00C84410" w:rsidRPr="00EA5936" w:rsidRDefault="00C84410" w:rsidP="00EA5936">
            <w:pPr>
              <w:pStyle w:val="TAL"/>
              <w:rPr>
                <w:sz w:val="16"/>
              </w:rPr>
            </w:pPr>
            <w:r w:rsidRPr="00EA5936">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EB590"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83837" w14:textId="77777777" w:rsidR="00C84410" w:rsidRPr="00EA5936" w:rsidRDefault="00C84410" w:rsidP="00EA5936">
            <w:pPr>
              <w:pStyle w:val="TAL"/>
              <w:rPr>
                <w:sz w:val="16"/>
              </w:rPr>
            </w:pPr>
            <w:r w:rsidRPr="00EA5936">
              <w:rPr>
                <w:sz w:val="16"/>
              </w:rPr>
              <w:t>C4-220429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18D31" w14:textId="77777777" w:rsidR="00C84410" w:rsidRPr="00EA5936" w:rsidRDefault="00C84410" w:rsidP="00EA5936">
            <w:pPr>
              <w:pStyle w:val="TAL"/>
              <w:rPr>
                <w:sz w:val="16"/>
              </w:rPr>
            </w:pPr>
            <w:r w:rsidRPr="00EA5936">
              <w:rPr>
                <w:sz w:val="16"/>
              </w:rPr>
              <w:t>C4-221644</w:t>
            </w:r>
          </w:p>
        </w:tc>
      </w:tr>
      <w:tr w:rsidR="00EA5936" w:rsidRPr="00EA5936" w14:paraId="2839FC0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387E5" w14:textId="77777777" w:rsidR="00C84410" w:rsidRPr="00EA5936" w:rsidRDefault="00C84410" w:rsidP="00EA5936">
            <w:pPr>
              <w:pStyle w:val="TAL"/>
              <w:rPr>
                <w:sz w:val="16"/>
              </w:rPr>
            </w:pPr>
            <w:r w:rsidRPr="00EA5936">
              <w:rPr>
                <w:sz w:val="16"/>
              </w:rPr>
              <w:t>C4-221554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14A30" w14:textId="77777777" w:rsidR="00C84410" w:rsidRPr="00EA5936" w:rsidRDefault="00C84410" w:rsidP="00EA5936">
            <w:pPr>
              <w:pStyle w:val="TAL"/>
              <w:rPr>
                <w:sz w:val="16"/>
              </w:rPr>
            </w:pPr>
            <w:r w:rsidRPr="00EA5936">
              <w:rPr>
                <w:sz w:val="16"/>
              </w:rPr>
              <w:t>Revised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7DFC9"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125BF" w14:textId="77777777" w:rsidR="00C84410" w:rsidRPr="00EA5936" w:rsidRDefault="00C84410" w:rsidP="00EA5936">
            <w:pPr>
              <w:pStyle w:val="TAL"/>
              <w:rPr>
                <w:sz w:val="16"/>
              </w:rPr>
            </w:pPr>
            <w:r w:rsidRPr="00EA5936">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1D074" w14:textId="77777777" w:rsidR="00C84410" w:rsidRPr="00EA5936" w:rsidRDefault="00C84410" w:rsidP="00EA5936">
            <w:pPr>
              <w:pStyle w:val="TAL"/>
              <w:rPr>
                <w:sz w:val="16"/>
              </w:rPr>
            </w:pPr>
            <w:r w:rsidRPr="00EA5936">
              <w:rPr>
                <w:sz w:val="16"/>
              </w:rPr>
              <w:t>C4-221367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6B13C" w14:textId="77777777" w:rsidR="00C84410" w:rsidRPr="00EA5936" w:rsidRDefault="00C84410" w:rsidP="00EA5936">
            <w:pPr>
              <w:pStyle w:val="TAL"/>
              <w:rPr>
                <w:sz w:val="16"/>
              </w:rPr>
            </w:pPr>
          </w:p>
        </w:tc>
      </w:tr>
      <w:tr w:rsidR="00EA5936" w:rsidRPr="00EA5936" w14:paraId="1953767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658FB" w14:textId="77777777" w:rsidR="00C84410" w:rsidRPr="00EA5936" w:rsidRDefault="00C84410" w:rsidP="00EA5936">
            <w:pPr>
              <w:pStyle w:val="TAL"/>
              <w:rPr>
                <w:sz w:val="16"/>
              </w:rPr>
            </w:pPr>
            <w:r w:rsidRPr="00EA5936">
              <w:rPr>
                <w:sz w:val="16"/>
              </w:rPr>
              <w:t>C4-221555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0771D" w14:textId="77777777" w:rsidR="00C84410" w:rsidRPr="00EA5936" w:rsidRDefault="00C84410" w:rsidP="00EA5936">
            <w:pPr>
              <w:pStyle w:val="TAL"/>
              <w:rPr>
                <w:sz w:val="16"/>
              </w:rPr>
            </w:pPr>
            <w:r w:rsidRPr="00EA5936">
              <w:rPr>
                <w:sz w:val="16"/>
              </w:rPr>
              <w:t>P-CSCF Restoration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67CE2"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1D2C8"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FEC9E" w14:textId="77777777" w:rsidR="00C84410" w:rsidRPr="00EA5936" w:rsidRDefault="00C84410" w:rsidP="00EA5936">
            <w:pPr>
              <w:pStyle w:val="TAL"/>
              <w:rPr>
                <w:sz w:val="16"/>
              </w:rPr>
            </w:pPr>
            <w:r w:rsidRPr="00EA5936">
              <w:rPr>
                <w:sz w:val="16"/>
              </w:rPr>
              <w:t>C4-221179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53874" w14:textId="77777777" w:rsidR="00C84410" w:rsidRPr="00EA5936" w:rsidRDefault="00C84410" w:rsidP="00EA5936">
            <w:pPr>
              <w:pStyle w:val="TAL"/>
              <w:rPr>
                <w:sz w:val="16"/>
              </w:rPr>
            </w:pPr>
          </w:p>
        </w:tc>
      </w:tr>
      <w:tr w:rsidR="00EA5936" w:rsidRPr="00EA5936" w14:paraId="62D5A24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448D0" w14:textId="77777777" w:rsidR="00C84410" w:rsidRPr="00EA5936" w:rsidRDefault="00C84410" w:rsidP="00EA5936">
            <w:pPr>
              <w:pStyle w:val="TAL"/>
              <w:rPr>
                <w:sz w:val="16"/>
              </w:rPr>
            </w:pPr>
            <w:r w:rsidRPr="00EA5936">
              <w:rPr>
                <w:sz w:val="16"/>
              </w:rPr>
              <w:t>C4-221556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A1308" w14:textId="77777777" w:rsidR="00C84410" w:rsidRPr="00EA5936" w:rsidRDefault="00C84410" w:rsidP="00EA5936">
            <w:pPr>
              <w:pStyle w:val="TAL"/>
              <w:rPr>
                <w:sz w:val="16"/>
              </w:rPr>
            </w:pPr>
            <w:r w:rsidRPr="00EA5936">
              <w:rPr>
                <w:sz w:val="16"/>
              </w:rPr>
              <w:t>Evaluation and Conclusion of Solution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8C79D"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EA43B"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F4F3E" w14:textId="77777777" w:rsidR="00C84410" w:rsidRPr="00EA5936" w:rsidRDefault="00C84410" w:rsidP="00EA5936">
            <w:pPr>
              <w:pStyle w:val="TAL"/>
              <w:rPr>
                <w:sz w:val="16"/>
              </w:rPr>
            </w:pPr>
            <w:r w:rsidRPr="00EA5936">
              <w:rPr>
                <w:sz w:val="16"/>
              </w:rPr>
              <w:t>C4-221183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FAEE8" w14:textId="77777777" w:rsidR="00C84410" w:rsidRPr="00EA5936" w:rsidRDefault="00C84410" w:rsidP="00EA5936">
            <w:pPr>
              <w:pStyle w:val="TAL"/>
              <w:rPr>
                <w:sz w:val="16"/>
              </w:rPr>
            </w:pPr>
          </w:p>
        </w:tc>
      </w:tr>
      <w:tr w:rsidR="00EA5936" w:rsidRPr="00EA5936" w14:paraId="7CB7F31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FF0F0" w14:textId="77777777" w:rsidR="00C84410" w:rsidRPr="00EA5936" w:rsidRDefault="00C84410" w:rsidP="00EA5936">
            <w:pPr>
              <w:pStyle w:val="TAL"/>
              <w:rPr>
                <w:sz w:val="16"/>
              </w:rPr>
            </w:pPr>
            <w:r w:rsidRPr="00EA5936">
              <w:rPr>
                <w:sz w:val="16"/>
              </w:rPr>
              <w:t>C4-221557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AEAEC" w14:textId="77777777" w:rsidR="00C84410" w:rsidRPr="00EA5936" w:rsidRDefault="00C84410" w:rsidP="00EA5936">
            <w:pPr>
              <w:pStyle w:val="TAL"/>
              <w:rPr>
                <w:sz w:val="16"/>
              </w:rPr>
            </w:pPr>
            <w:r w:rsidRPr="00EA5936">
              <w:rPr>
                <w:sz w:val="16"/>
              </w:rPr>
              <w:t>Subscription Context in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3415F"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F80A0"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64CEB" w14:textId="77777777" w:rsidR="00C84410" w:rsidRPr="00EA5936" w:rsidRDefault="00C84410" w:rsidP="00EA5936">
            <w:pPr>
              <w:pStyle w:val="TAL"/>
              <w:rPr>
                <w:sz w:val="16"/>
              </w:rPr>
            </w:pPr>
            <w:r w:rsidRPr="00EA5936">
              <w:rPr>
                <w:sz w:val="16"/>
              </w:rPr>
              <w:t>C4-221184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1C88F" w14:textId="77777777" w:rsidR="00C84410" w:rsidRPr="00EA5936" w:rsidRDefault="00C84410" w:rsidP="00EA5936">
            <w:pPr>
              <w:pStyle w:val="TAL"/>
              <w:rPr>
                <w:sz w:val="16"/>
              </w:rPr>
            </w:pPr>
            <w:r w:rsidRPr="00EA5936">
              <w:rPr>
                <w:sz w:val="16"/>
              </w:rPr>
              <w:t>CP-220148</w:t>
            </w:r>
          </w:p>
        </w:tc>
      </w:tr>
      <w:tr w:rsidR="00EA5936" w:rsidRPr="00EA5936" w14:paraId="0E846D6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5645D" w14:textId="77777777" w:rsidR="00C84410" w:rsidRPr="00EA5936" w:rsidRDefault="00C84410" w:rsidP="00EA5936">
            <w:pPr>
              <w:pStyle w:val="TAL"/>
              <w:rPr>
                <w:sz w:val="16"/>
              </w:rPr>
            </w:pPr>
            <w:r w:rsidRPr="00EA5936">
              <w:rPr>
                <w:sz w:val="16"/>
              </w:rPr>
              <w:t>C4-221558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827D0" w14:textId="77777777" w:rsidR="00C84410" w:rsidRPr="00EA5936" w:rsidRDefault="00C84410" w:rsidP="00EA5936">
            <w:pPr>
              <w:pStyle w:val="TAL"/>
              <w:rPr>
                <w:sz w:val="16"/>
              </w:rPr>
            </w:pPr>
            <w:r w:rsidRPr="00EA5936">
              <w:rPr>
                <w:sz w:val="16"/>
              </w:rPr>
              <w:t>PVS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C4336"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B30A1"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56B4E" w14:textId="77777777" w:rsidR="00C84410" w:rsidRPr="00EA5936" w:rsidRDefault="00C84410" w:rsidP="00EA5936">
            <w:pPr>
              <w:pStyle w:val="TAL"/>
              <w:rPr>
                <w:sz w:val="16"/>
              </w:rPr>
            </w:pPr>
            <w:r w:rsidRPr="00EA5936">
              <w:rPr>
                <w:sz w:val="16"/>
              </w:rPr>
              <w:t>C4-221186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24882" w14:textId="77777777" w:rsidR="00C84410" w:rsidRPr="00EA5936" w:rsidRDefault="00C84410" w:rsidP="00EA5936">
            <w:pPr>
              <w:pStyle w:val="TAL"/>
              <w:rPr>
                <w:sz w:val="16"/>
              </w:rPr>
            </w:pPr>
            <w:r w:rsidRPr="00EA5936">
              <w:rPr>
                <w:sz w:val="16"/>
              </w:rPr>
              <w:t>C4-221645</w:t>
            </w:r>
          </w:p>
        </w:tc>
      </w:tr>
      <w:tr w:rsidR="00EA5936" w:rsidRPr="00EA5936" w14:paraId="671A81D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601E1" w14:textId="77777777" w:rsidR="00C84410" w:rsidRPr="00EA5936" w:rsidRDefault="00C84410" w:rsidP="00EA5936">
            <w:pPr>
              <w:pStyle w:val="TAL"/>
              <w:rPr>
                <w:sz w:val="16"/>
              </w:rPr>
            </w:pPr>
            <w:r w:rsidRPr="00EA5936">
              <w:rPr>
                <w:sz w:val="16"/>
              </w:rPr>
              <w:t>C4-221559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2D913" w14:textId="77777777" w:rsidR="00C84410" w:rsidRPr="00EA5936" w:rsidRDefault="00C84410" w:rsidP="00EA5936">
            <w:pPr>
              <w:pStyle w:val="TAL"/>
              <w:rPr>
                <w:sz w:val="16"/>
              </w:rPr>
            </w:pPr>
            <w:r w:rsidRPr="00EA5936">
              <w:rPr>
                <w:sz w:val="16"/>
              </w:rPr>
              <w:t>URL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E7A8E"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06C75"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D9A4C" w14:textId="77777777" w:rsidR="00C84410" w:rsidRPr="00EA5936" w:rsidRDefault="00C84410" w:rsidP="00EA5936">
            <w:pPr>
              <w:pStyle w:val="TAL"/>
              <w:rPr>
                <w:sz w:val="16"/>
              </w:rPr>
            </w:pPr>
            <w:r w:rsidRPr="00EA5936">
              <w:rPr>
                <w:sz w:val="16"/>
              </w:rPr>
              <w:t>C4-221203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52EA0" w14:textId="77777777" w:rsidR="00C84410" w:rsidRPr="00EA5936" w:rsidRDefault="00C84410" w:rsidP="00EA5936">
            <w:pPr>
              <w:pStyle w:val="TAL"/>
              <w:rPr>
                <w:sz w:val="16"/>
              </w:rPr>
            </w:pPr>
          </w:p>
        </w:tc>
      </w:tr>
      <w:tr w:rsidR="00EA5936" w:rsidRPr="00EA5936" w14:paraId="66349B5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285E" w14:textId="77777777" w:rsidR="00C84410" w:rsidRPr="00EA5936" w:rsidRDefault="00C84410" w:rsidP="00EA5936">
            <w:pPr>
              <w:pStyle w:val="TAL"/>
              <w:rPr>
                <w:sz w:val="16"/>
              </w:rPr>
            </w:pPr>
            <w:r w:rsidRPr="00EA5936">
              <w:rPr>
                <w:sz w:val="16"/>
              </w:rPr>
              <w:t>C4-221560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A8E9E" w14:textId="77777777" w:rsidR="00C84410" w:rsidRPr="00EA5936" w:rsidRDefault="00C84410" w:rsidP="00EA5936">
            <w:pPr>
              <w:pStyle w:val="TAL"/>
              <w:rPr>
                <w:sz w:val="16"/>
              </w:rPr>
            </w:pPr>
            <w:r w:rsidRPr="00EA5936">
              <w:rPr>
                <w:sz w:val="16"/>
              </w:rPr>
              <w:t>User Identifier Pattern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E0F99"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9565F"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342AB" w14:textId="77777777" w:rsidR="00C84410" w:rsidRPr="00EA5936" w:rsidRDefault="00C84410" w:rsidP="00EA5936">
            <w:pPr>
              <w:pStyle w:val="TAL"/>
              <w:rPr>
                <w:sz w:val="16"/>
              </w:rPr>
            </w:pPr>
            <w:r w:rsidRPr="00EA5936">
              <w:rPr>
                <w:sz w:val="16"/>
              </w:rPr>
              <w:t>C4-221206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70E3" w14:textId="77777777" w:rsidR="00C84410" w:rsidRPr="00EA5936" w:rsidRDefault="00C84410" w:rsidP="00EA5936">
            <w:pPr>
              <w:pStyle w:val="TAL"/>
              <w:rPr>
                <w:sz w:val="16"/>
              </w:rPr>
            </w:pPr>
          </w:p>
        </w:tc>
      </w:tr>
      <w:tr w:rsidR="00EA5936" w:rsidRPr="00EA5936" w14:paraId="1DD1746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84182" w14:textId="77777777" w:rsidR="00C84410" w:rsidRPr="00EA5936" w:rsidRDefault="00C84410" w:rsidP="00EA5936">
            <w:pPr>
              <w:pStyle w:val="TAL"/>
              <w:rPr>
                <w:sz w:val="16"/>
              </w:rPr>
            </w:pPr>
            <w:r w:rsidRPr="00EA5936">
              <w:rPr>
                <w:sz w:val="16"/>
              </w:rPr>
              <w:t>C4-221561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5D718" w14:textId="77777777" w:rsidR="00C84410" w:rsidRPr="00EA5936" w:rsidRDefault="00C84410" w:rsidP="00EA5936">
            <w:pPr>
              <w:pStyle w:val="TAL"/>
              <w:rPr>
                <w:sz w:val="16"/>
              </w:rPr>
            </w:pPr>
            <w:r w:rsidRPr="00EA5936">
              <w:rPr>
                <w:sz w:val="16"/>
              </w:rPr>
              <w:t>Error responses to NRF OAuth 2.0 Access Token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9766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4094"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A74EF" w14:textId="77777777" w:rsidR="00C84410" w:rsidRPr="00EA5936" w:rsidRDefault="00C84410" w:rsidP="00EA5936">
            <w:pPr>
              <w:pStyle w:val="TAL"/>
              <w:rPr>
                <w:sz w:val="16"/>
              </w:rPr>
            </w:pPr>
            <w:r w:rsidRPr="00EA5936">
              <w:rPr>
                <w:sz w:val="16"/>
              </w:rPr>
              <w:t>C4-221362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E8BE" w14:textId="77777777" w:rsidR="00C84410" w:rsidRPr="00EA5936" w:rsidRDefault="00C84410" w:rsidP="00EA5936">
            <w:pPr>
              <w:pStyle w:val="TAL"/>
              <w:rPr>
                <w:sz w:val="16"/>
              </w:rPr>
            </w:pPr>
          </w:p>
        </w:tc>
      </w:tr>
      <w:tr w:rsidR="00EA5936" w:rsidRPr="00EA5936" w14:paraId="64028EF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C444E" w14:textId="77777777" w:rsidR="00C84410" w:rsidRPr="00EA5936" w:rsidRDefault="00C84410" w:rsidP="00EA5936">
            <w:pPr>
              <w:pStyle w:val="TAL"/>
              <w:rPr>
                <w:sz w:val="16"/>
              </w:rPr>
            </w:pPr>
            <w:r w:rsidRPr="00EA5936">
              <w:rPr>
                <w:sz w:val="16"/>
              </w:rPr>
              <w:t>C4-221562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51B7B" w14:textId="77777777" w:rsidR="00C84410" w:rsidRPr="00EA5936" w:rsidRDefault="00C84410" w:rsidP="00EA5936">
            <w:pPr>
              <w:pStyle w:val="TAL"/>
              <w:rPr>
                <w:sz w:val="16"/>
              </w:rPr>
            </w:pPr>
            <w:r w:rsidRPr="00EA5936">
              <w:rPr>
                <w:sz w:val="16"/>
              </w:rPr>
              <w:t>Event Exposure subscription revocation due to removal of GPSI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C31E7"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313D5"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C8C99" w14:textId="77777777" w:rsidR="00C84410" w:rsidRPr="00EA5936" w:rsidRDefault="00C84410" w:rsidP="00EA5936">
            <w:pPr>
              <w:pStyle w:val="TAL"/>
              <w:rPr>
                <w:sz w:val="16"/>
              </w:rPr>
            </w:pPr>
            <w:r w:rsidRPr="00EA5936">
              <w:rPr>
                <w:sz w:val="16"/>
              </w:rPr>
              <w:t>C4-221189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AA897" w14:textId="77777777" w:rsidR="00C84410" w:rsidRPr="00EA5936" w:rsidRDefault="00C84410" w:rsidP="00EA5936">
            <w:pPr>
              <w:pStyle w:val="TAL"/>
              <w:rPr>
                <w:sz w:val="16"/>
              </w:rPr>
            </w:pPr>
            <w:r w:rsidRPr="00EA5936">
              <w:rPr>
                <w:sz w:val="16"/>
              </w:rPr>
              <w:t>CP-220166</w:t>
            </w:r>
          </w:p>
        </w:tc>
      </w:tr>
      <w:tr w:rsidR="00EA5936" w:rsidRPr="00EA5936" w14:paraId="33CB054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42320" w14:textId="77777777" w:rsidR="00C84410" w:rsidRPr="00EA5936" w:rsidRDefault="00C84410" w:rsidP="00EA5936">
            <w:pPr>
              <w:pStyle w:val="TAL"/>
              <w:rPr>
                <w:sz w:val="16"/>
              </w:rPr>
            </w:pPr>
            <w:r w:rsidRPr="00EA5936">
              <w:rPr>
                <w:sz w:val="16"/>
              </w:rPr>
              <w:t>C4-221563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46AB3" w14:textId="77777777" w:rsidR="00C84410" w:rsidRPr="00EA5936" w:rsidRDefault="00C84410" w:rsidP="00EA5936">
            <w:pPr>
              <w:pStyle w:val="TAL"/>
              <w:rPr>
                <w:sz w:val="16"/>
              </w:rPr>
            </w:pPr>
            <w:r w:rsidRPr="00EA5936">
              <w:rPr>
                <w:sz w:val="16"/>
              </w:rPr>
              <w:t>Determination of target PLMN based on GPSI using NRF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E3A54"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9888"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88887" w14:textId="77777777" w:rsidR="00C84410" w:rsidRPr="00EA5936" w:rsidRDefault="00C84410" w:rsidP="00EA5936">
            <w:pPr>
              <w:pStyle w:val="TAL"/>
              <w:rPr>
                <w:sz w:val="16"/>
              </w:rPr>
            </w:pPr>
            <w:r w:rsidRPr="00EA5936">
              <w:rPr>
                <w:sz w:val="16"/>
              </w:rPr>
              <w:t>C4-221363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A64D5" w14:textId="77777777" w:rsidR="00C84410" w:rsidRPr="00EA5936" w:rsidRDefault="00C84410" w:rsidP="00EA5936">
            <w:pPr>
              <w:pStyle w:val="TAL"/>
              <w:rPr>
                <w:sz w:val="16"/>
              </w:rPr>
            </w:pPr>
            <w:r w:rsidRPr="00EA5936">
              <w:rPr>
                <w:sz w:val="16"/>
              </w:rPr>
              <w:t>C4-221638</w:t>
            </w:r>
          </w:p>
        </w:tc>
      </w:tr>
      <w:tr w:rsidR="00EA5936" w:rsidRPr="00EA5936" w14:paraId="5DCFA5A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6AD6B" w14:textId="77777777" w:rsidR="00C84410" w:rsidRPr="00EA5936" w:rsidRDefault="00C84410" w:rsidP="00EA5936">
            <w:pPr>
              <w:pStyle w:val="TAL"/>
              <w:rPr>
                <w:sz w:val="16"/>
              </w:rPr>
            </w:pPr>
            <w:r w:rsidRPr="00EA5936">
              <w:rPr>
                <w:sz w:val="16"/>
              </w:rPr>
              <w:t>C4-221564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7AAED" w14:textId="77777777" w:rsidR="00C84410" w:rsidRPr="00EA5936" w:rsidRDefault="00C84410" w:rsidP="00EA5936">
            <w:pPr>
              <w:pStyle w:val="TAL"/>
              <w:rPr>
                <w:sz w:val="16"/>
              </w:rPr>
            </w:pPr>
            <w:r w:rsidRPr="00EA5936">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23C3"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9A544"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5E8BD" w14:textId="77777777" w:rsidR="00C84410" w:rsidRPr="00EA5936" w:rsidRDefault="00C84410" w:rsidP="00EA5936">
            <w:pPr>
              <w:pStyle w:val="TAL"/>
              <w:rPr>
                <w:sz w:val="16"/>
              </w:rPr>
            </w:pPr>
            <w:r w:rsidRPr="00EA5936">
              <w:rPr>
                <w:sz w:val="16"/>
              </w:rPr>
              <w:t>C4-221175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E6118" w14:textId="77777777" w:rsidR="00C84410" w:rsidRPr="00EA5936" w:rsidRDefault="00C84410" w:rsidP="00EA5936">
            <w:pPr>
              <w:pStyle w:val="TAL"/>
              <w:rPr>
                <w:sz w:val="16"/>
              </w:rPr>
            </w:pPr>
          </w:p>
        </w:tc>
      </w:tr>
      <w:tr w:rsidR="00EA5936" w:rsidRPr="00EA5936" w14:paraId="1218996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363B2" w14:textId="77777777" w:rsidR="00C84410" w:rsidRPr="00EA5936" w:rsidRDefault="00C84410" w:rsidP="00EA5936">
            <w:pPr>
              <w:pStyle w:val="TAL"/>
              <w:rPr>
                <w:sz w:val="16"/>
              </w:rPr>
            </w:pPr>
            <w:r w:rsidRPr="00EA5936">
              <w:rPr>
                <w:sz w:val="16"/>
              </w:rPr>
              <w:t>C4-221565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45D96" w14:textId="77777777" w:rsidR="00C84410" w:rsidRPr="00EA5936" w:rsidRDefault="00C84410" w:rsidP="00EA5936">
            <w:pPr>
              <w:pStyle w:val="TAL"/>
              <w:rPr>
                <w:sz w:val="16"/>
              </w:rPr>
            </w:pPr>
            <w:r w:rsidRPr="00EA5936">
              <w:rPr>
                <w:sz w:val="16"/>
              </w:rPr>
              <w:t>PVS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706A2" w14:textId="77777777" w:rsidR="00C84410" w:rsidRPr="00EA5936" w:rsidRDefault="00C84410" w:rsidP="00EA5936">
            <w:pPr>
              <w:pStyle w:val="TAL"/>
              <w:rPr>
                <w:sz w:val="16"/>
              </w:rPr>
            </w:pPr>
            <w:r w:rsidRPr="00EA593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635BC"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8790B" w14:textId="77777777" w:rsidR="00C84410" w:rsidRPr="00EA5936" w:rsidRDefault="00C84410" w:rsidP="00EA5936">
            <w:pPr>
              <w:pStyle w:val="TAL"/>
              <w:rPr>
                <w:sz w:val="16"/>
              </w:rPr>
            </w:pPr>
            <w:r w:rsidRPr="00EA5936">
              <w:rPr>
                <w:sz w:val="16"/>
              </w:rPr>
              <w:t>C4-221185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84556" w14:textId="77777777" w:rsidR="00C84410" w:rsidRPr="00EA5936" w:rsidRDefault="00C84410" w:rsidP="00EA5936">
            <w:pPr>
              <w:pStyle w:val="TAL"/>
              <w:rPr>
                <w:sz w:val="16"/>
              </w:rPr>
            </w:pPr>
            <w:r w:rsidRPr="00EA5936">
              <w:rPr>
                <w:sz w:val="16"/>
              </w:rPr>
              <w:t>C4-221647</w:t>
            </w:r>
          </w:p>
        </w:tc>
      </w:tr>
      <w:tr w:rsidR="00EA5936" w:rsidRPr="00EA5936" w14:paraId="4508932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20837" w14:textId="77777777" w:rsidR="00C84410" w:rsidRPr="00EA5936" w:rsidRDefault="00C84410" w:rsidP="00EA5936">
            <w:pPr>
              <w:pStyle w:val="TAL"/>
              <w:rPr>
                <w:sz w:val="16"/>
              </w:rPr>
            </w:pPr>
            <w:r w:rsidRPr="00EA5936">
              <w:rPr>
                <w:sz w:val="16"/>
              </w:rPr>
              <w:t>C4-221566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133A" w14:textId="77777777" w:rsidR="00C84410" w:rsidRPr="00EA5936" w:rsidRDefault="00C84410" w:rsidP="00EA5936">
            <w:pPr>
              <w:pStyle w:val="TAL"/>
              <w:rPr>
                <w:sz w:val="16"/>
              </w:rPr>
            </w:pPr>
            <w:r w:rsidRPr="00EA5936">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86B77"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F9470"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E6F37" w14:textId="77777777" w:rsidR="00C84410" w:rsidRPr="00EA5936" w:rsidRDefault="00C84410" w:rsidP="00EA5936">
            <w:pPr>
              <w:pStyle w:val="TAL"/>
              <w:rPr>
                <w:sz w:val="16"/>
              </w:rPr>
            </w:pPr>
            <w:r w:rsidRPr="00EA5936">
              <w:rPr>
                <w:sz w:val="16"/>
              </w:rPr>
              <w:t>C4-220197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D8BC9" w14:textId="77777777" w:rsidR="00C84410" w:rsidRPr="00EA5936" w:rsidRDefault="00C84410" w:rsidP="00EA5936">
            <w:pPr>
              <w:pStyle w:val="TAL"/>
              <w:rPr>
                <w:sz w:val="16"/>
              </w:rPr>
            </w:pPr>
          </w:p>
        </w:tc>
      </w:tr>
      <w:tr w:rsidR="00EA5936" w:rsidRPr="00EA5936" w14:paraId="0B899DD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15584" w14:textId="77777777" w:rsidR="00C84410" w:rsidRPr="00EA5936" w:rsidRDefault="00C84410" w:rsidP="00EA5936">
            <w:pPr>
              <w:pStyle w:val="TAL"/>
              <w:rPr>
                <w:sz w:val="16"/>
              </w:rPr>
            </w:pPr>
            <w:r w:rsidRPr="00EA5936">
              <w:rPr>
                <w:sz w:val="16"/>
              </w:rPr>
              <w:t>C4-221567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AA4CF" w14:textId="77777777" w:rsidR="00C84410" w:rsidRPr="00EA5936" w:rsidRDefault="00C84410" w:rsidP="00EA5936">
            <w:pPr>
              <w:pStyle w:val="TAL"/>
              <w:rPr>
                <w:sz w:val="16"/>
              </w:rPr>
            </w:pPr>
            <w:r w:rsidRPr="00EA5936">
              <w:rPr>
                <w:sz w:val="16"/>
              </w:rPr>
              <w:t>One SDM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17CC8" w14:textId="77777777" w:rsidR="00C84410" w:rsidRPr="00EA5936" w:rsidRDefault="00C84410" w:rsidP="00EA5936">
            <w:pPr>
              <w:pStyle w:val="TAL"/>
              <w:rPr>
                <w:sz w:val="16"/>
              </w:rPr>
            </w:pPr>
            <w:r w:rsidRPr="00EA5936">
              <w:rPr>
                <w:sz w:val="16"/>
              </w:rPr>
              <w:t>Hewlett-Packard Enterprise,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CC77E"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E0783" w14:textId="77777777" w:rsidR="00C84410" w:rsidRPr="00EA5936" w:rsidRDefault="00C84410" w:rsidP="00EA5936">
            <w:pPr>
              <w:pStyle w:val="TAL"/>
              <w:rPr>
                <w:sz w:val="16"/>
              </w:rPr>
            </w:pPr>
            <w:r w:rsidRPr="00EA5936">
              <w:rPr>
                <w:sz w:val="16"/>
              </w:rPr>
              <w:t>C4-221382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30527" w14:textId="77777777" w:rsidR="00C84410" w:rsidRPr="00EA5936" w:rsidRDefault="00C84410" w:rsidP="00EA5936">
            <w:pPr>
              <w:pStyle w:val="TAL"/>
              <w:rPr>
                <w:sz w:val="16"/>
              </w:rPr>
            </w:pPr>
          </w:p>
        </w:tc>
      </w:tr>
      <w:tr w:rsidR="00EA5936" w:rsidRPr="00EA5936" w14:paraId="06915D0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8C71A" w14:textId="77777777" w:rsidR="00C84410" w:rsidRPr="00EA5936" w:rsidRDefault="00C84410" w:rsidP="00EA5936">
            <w:pPr>
              <w:pStyle w:val="TAL"/>
              <w:rPr>
                <w:sz w:val="16"/>
              </w:rPr>
            </w:pPr>
            <w:r w:rsidRPr="00EA5936">
              <w:rPr>
                <w:sz w:val="16"/>
              </w:rPr>
              <w:t>C4-221568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AF84D" w14:textId="77777777" w:rsidR="00C84410" w:rsidRPr="00EA5936" w:rsidRDefault="00C84410" w:rsidP="00EA5936">
            <w:pPr>
              <w:pStyle w:val="TAL"/>
              <w:rPr>
                <w:sz w:val="16"/>
              </w:rPr>
            </w:pPr>
            <w:r w:rsidRPr="00EA5936">
              <w:rPr>
                <w:sz w:val="16"/>
              </w:rPr>
              <w:t>One SDM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4833B" w14:textId="77777777" w:rsidR="00C84410" w:rsidRPr="00EA5936" w:rsidRDefault="00C84410" w:rsidP="00EA5936">
            <w:pPr>
              <w:pStyle w:val="TAL"/>
              <w:rPr>
                <w:sz w:val="16"/>
              </w:rPr>
            </w:pPr>
            <w:r w:rsidRPr="00EA5936">
              <w:rPr>
                <w:sz w:val="16"/>
              </w:rPr>
              <w:t>Hewlett-Packard Enterprise,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B3F6F"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D465C" w14:textId="77777777" w:rsidR="00C84410" w:rsidRPr="00EA5936" w:rsidRDefault="00C84410" w:rsidP="00EA5936">
            <w:pPr>
              <w:pStyle w:val="TAL"/>
              <w:rPr>
                <w:sz w:val="16"/>
              </w:rPr>
            </w:pPr>
            <w:r w:rsidRPr="00EA5936">
              <w:rPr>
                <w:sz w:val="16"/>
              </w:rPr>
              <w:t>C4-221205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12ABC" w14:textId="77777777" w:rsidR="00C84410" w:rsidRPr="00EA5936" w:rsidRDefault="00C84410" w:rsidP="00EA5936">
            <w:pPr>
              <w:pStyle w:val="TAL"/>
              <w:rPr>
                <w:sz w:val="16"/>
              </w:rPr>
            </w:pPr>
          </w:p>
        </w:tc>
      </w:tr>
      <w:tr w:rsidR="00EA5936" w:rsidRPr="00EA5936" w14:paraId="36FFAB1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B344F" w14:textId="77777777" w:rsidR="00C84410" w:rsidRPr="00EA5936" w:rsidRDefault="00C84410" w:rsidP="00EA5936">
            <w:pPr>
              <w:pStyle w:val="TAL"/>
              <w:rPr>
                <w:sz w:val="16"/>
              </w:rPr>
            </w:pPr>
            <w:r w:rsidRPr="00EA5936">
              <w:rPr>
                <w:sz w:val="16"/>
              </w:rPr>
              <w:t>C4-221569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26ED9" w14:textId="77777777" w:rsidR="00C84410" w:rsidRPr="00EA5936" w:rsidRDefault="00C84410" w:rsidP="00EA5936">
            <w:pPr>
              <w:pStyle w:val="TAL"/>
              <w:rPr>
                <w:sz w:val="16"/>
              </w:rPr>
            </w:pPr>
            <w:r w:rsidRPr="00EA5936">
              <w:rPr>
                <w:sz w:val="16"/>
              </w:rPr>
              <w:t>Notification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364DB" w14:textId="77777777" w:rsidR="00C84410" w:rsidRPr="00EA5936" w:rsidRDefault="00C84410" w:rsidP="00EA5936">
            <w:pPr>
              <w:pStyle w:val="TAL"/>
              <w:rPr>
                <w:sz w:val="16"/>
              </w:rPr>
            </w:pPr>
            <w:r w:rsidRPr="00EA593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1004D"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53C2C" w14:textId="77777777" w:rsidR="00C84410" w:rsidRPr="00EA5936" w:rsidRDefault="00C84410" w:rsidP="00EA5936">
            <w:pPr>
              <w:pStyle w:val="TAL"/>
              <w:rPr>
                <w:sz w:val="16"/>
              </w:rPr>
            </w:pPr>
            <w:r w:rsidRPr="00EA5936">
              <w:rPr>
                <w:sz w:val="16"/>
              </w:rPr>
              <w:t>C4-221198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258A6" w14:textId="77777777" w:rsidR="00C84410" w:rsidRPr="00EA5936" w:rsidRDefault="00C84410" w:rsidP="00EA5936">
            <w:pPr>
              <w:pStyle w:val="TAL"/>
              <w:rPr>
                <w:sz w:val="16"/>
              </w:rPr>
            </w:pPr>
          </w:p>
        </w:tc>
      </w:tr>
      <w:tr w:rsidR="00EA5936" w:rsidRPr="00EA5936" w14:paraId="3B3A572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3D346" w14:textId="77777777" w:rsidR="00C84410" w:rsidRPr="00EA5936" w:rsidRDefault="00C84410" w:rsidP="00EA5936">
            <w:pPr>
              <w:pStyle w:val="TAL"/>
              <w:rPr>
                <w:sz w:val="16"/>
              </w:rPr>
            </w:pPr>
            <w:r w:rsidRPr="00EA5936">
              <w:rPr>
                <w:sz w:val="16"/>
              </w:rPr>
              <w:t>C4-221570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CDB33" w14:textId="77777777" w:rsidR="00C84410" w:rsidRPr="00EA5936" w:rsidRDefault="00C84410" w:rsidP="00EA5936">
            <w:pPr>
              <w:pStyle w:val="TAL"/>
              <w:rPr>
                <w:sz w:val="16"/>
              </w:rPr>
            </w:pPr>
            <w:r w:rsidRPr="00EA5936">
              <w:rPr>
                <w:sz w:val="16"/>
              </w:rPr>
              <w:t>Correction on SDM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22B44" w14:textId="77777777" w:rsidR="00C84410" w:rsidRPr="00EA5936" w:rsidRDefault="00C84410" w:rsidP="00EA5936">
            <w:pPr>
              <w:pStyle w:val="TAL"/>
              <w:rPr>
                <w:sz w:val="16"/>
              </w:rPr>
            </w:pPr>
            <w:r w:rsidRPr="00EA5936">
              <w:rPr>
                <w:sz w:val="16"/>
              </w:rPr>
              <w:t>Ericsson, Samsung, 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28D5E"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63BCB" w14:textId="77777777" w:rsidR="00C84410" w:rsidRPr="00EA5936" w:rsidRDefault="00C84410" w:rsidP="00EA5936">
            <w:pPr>
              <w:pStyle w:val="TAL"/>
              <w:rPr>
                <w:sz w:val="16"/>
              </w:rPr>
            </w:pPr>
            <w:r w:rsidRPr="00EA5936">
              <w:rPr>
                <w:sz w:val="16"/>
              </w:rPr>
              <w:t>C4-221233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0C31E" w14:textId="77777777" w:rsidR="00C84410" w:rsidRPr="00EA5936" w:rsidRDefault="00C84410" w:rsidP="00EA5936">
            <w:pPr>
              <w:pStyle w:val="TAL"/>
              <w:rPr>
                <w:sz w:val="16"/>
              </w:rPr>
            </w:pPr>
          </w:p>
        </w:tc>
      </w:tr>
      <w:tr w:rsidR="00EA5936" w:rsidRPr="00EA5936" w14:paraId="033B789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E3362" w14:textId="77777777" w:rsidR="00C84410" w:rsidRPr="00EA5936" w:rsidRDefault="00C84410" w:rsidP="00EA5936">
            <w:pPr>
              <w:pStyle w:val="TAL"/>
              <w:rPr>
                <w:sz w:val="16"/>
              </w:rPr>
            </w:pPr>
            <w:r w:rsidRPr="00EA5936">
              <w:rPr>
                <w:sz w:val="16"/>
              </w:rPr>
              <w:t>C4-221571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03A1" w14:textId="77777777" w:rsidR="00C84410" w:rsidRPr="00EA5936" w:rsidRDefault="00C84410" w:rsidP="00EA5936">
            <w:pPr>
              <w:pStyle w:val="TAL"/>
              <w:rPr>
                <w:sz w:val="16"/>
              </w:rPr>
            </w:pPr>
            <w:r w:rsidRPr="00EA5936">
              <w:rPr>
                <w:sz w:val="16"/>
              </w:rPr>
              <w:t>Correction on SDM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606D6" w14:textId="77777777" w:rsidR="00C84410" w:rsidRPr="00EA5936" w:rsidRDefault="00C84410" w:rsidP="00EA5936">
            <w:pPr>
              <w:pStyle w:val="TAL"/>
              <w:rPr>
                <w:sz w:val="16"/>
              </w:rPr>
            </w:pPr>
            <w:r w:rsidRPr="00EA5936">
              <w:rPr>
                <w:sz w:val="16"/>
              </w:rPr>
              <w:t>Ericsson, Samsung, 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1274C"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D4323" w14:textId="77777777" w:rsidR="00C84410" w:rsidRPr="00EA5936" w:rsidRDefault="00C84410" w:rsidP="00EA5936">
            <w:pPr>
              <w:pStyle w:val="TAL"/>
              <w:rPr>
                <w:sz w:val="16"/>
              </w:rPr>
            </w:pPr>
            <w:r w:rsidRPr="00EA5936">
              <w:rPr>
                <w:sz w:val="16"/>
              </w:rPr>
              <w:t>C4-221234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555DA" w14:textId="77777777" w:rsidR="00C84410" w:rsidRPr="00EA5936" w:rsidRDefault="00C84410" w:rsidP="00EA5936">
            <w:pPr>
              <w:pStyle w:val="TAL"/>
              <w:rPr>
                <w:sz w:val="16"/>
              </w:rPr>
            </w:pPr>
          </w:p>
        </w:tc>
      </w:tr>
      <w:tr w:rsidR="00EA5936" w:rsidRPr="00EA5936" w14:paraId="11DE1E5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F18DF" w14:textId="77777777" w:rsidR="00C84410" w:rsidRPr="00EA5936" w:rsidRDefault="00C84410" w:rsidP="00EA5936">
            <w:pPr>
              <w:pStyle w:val="TAL"/>
              <w:rPr>
                <w:sz w:val="16"/>
              </w:rPr>
            </w:pPr>
            <w:r w:rsidRPr="00EA5936">
              <w:rPr>
                <w:sz w:val="16"/>
              </w:rPr>
              <w:t>C4-221572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9E3D3" w14:textId="77777777" w:rsidR="00C84410" w:rsidRPr="00EA5936" w:rsidRDefault="00C84410" w:rsidP="00EA5936">
            <w:pPr>
              <w:pStyle w:val="TAL"/>
              <w:rPr>
                <w:sz w:val="16"/>
              </w:rPr>
            </w:pPr>
            <w:r w:rsidRPr="00EA5936">
              <w:rPr>
                <w:sz w:val="16"/>
              </w:rPr>
              <w:t>Pseudo-CR on SCP supported MSISDN-to-Subscription-Network resolution with MNP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60B12" w14:textId="77777777" w:rsidR="00C84410" w:rsidRPr="00EA5936" w:rsidRDefault="00C84410" w:rsidP="00EA5936">
            <w:pPr>
              <w:pStyle w:val="TAL"/>
              <w:rPr>
                <w:sz w:val="16"/>
              </w:rPr>
            </w:pPr>
            <w:r w:rsidRPr="00EA5936">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356DB"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7D490" w14:textId="77777777" w:rsidR="00C84410" w:rsidRPr="00EA5936" w:rsidRDefault="00C84410" w:rsidP="00EA5936">
            <w:pPr>
              <w:pStyle w:val="TAL"/>
              <w:rPr>
                <w:sz w:val="16"/>
              </w:rPr>
            </w:pPr>
            <w:r w:rsidRPr="00EA5936">
              <w:rPr>
                <w:sz w:val="16"/>
              </w:rPr>
              <w:t>C4-221360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2A3AE" w14:textId="77777777" w:rsidR="00C84410" w:rsidRPr="00EA5936" w:rsidRDefault="00C84410" w:rsidP="00EA5936">
            <w:pPr>
              <w:pStyle w:val="TAL"/>
              <w:rPr>
                <w:sz w:val="16"/>
              </w:rPr>
            </w:pPr>
            <w:r w:rsidRPr="00EA5936">
              <w:rPr>
                <w:sz w:val="16"/>
              </w:rPr>
              <w:t>C4-221595</w:t>
            </w:r>
          </w:p>
        </w:tc>
      </w:tr>
      <w:tr w:rsidR="00EA5936" w:rsidRPr="00EA5936" w14:paraId="3121CF5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F623A" w14:textId="77777777" w:rsidR="00C84410" w:rsidRPr="00EA5936" w:rsidRDefault="00C84410" w:rsidP="00EA5936">
            <w:pPr>
              <w:pStyle w:val="TAL"/>
              <w:rPr>
                <w:sz w:val="16"/>
              </w:rPr>
            </w:pPr>
            <w:r w:rsidRPr="00EA5936">
              <w:rPr>
                <w:sz w:val="16"/>
              </w:rPr>
              <w:t>C4-221573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80464" w14:textId="77777777" w:rsidR="00C84410" w:rsidRPr="00EA5936" w:rsidRDefault="00C84410" w:rsidP="00EA5936">
            <w:pPr>
              <w:pStyle w:val="TAL"/>
              <w:rPr>
                <w:sz w:val="16"/>
              </w:rPr>
            </w:pPr>
            <w:r w:rsidRPr="00EA5936">
              <w:rPr>
                <w:sz w:val="16"/>
              </w:rPr>
              <w:t>Pseudo-CR on SCP supported MSISDN-to-Subscription-Network resolution with NRF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D4872" w14:textId="77777777" w:rsidR="00C84410" w:rsidRPr="00EA5936" w:rsidRDefault="00C84410" w:rsidP="00EA5936">
            <w:pPr>
              <w:pStyle w:val="TAL"/>
              <w:rPr>
                <w:sz w:val="16"/>
              </w:rPr>
            </w:pPr>
            <w:r w:rsidRPr="00EA5936">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10844"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70426" w14:textId="77777777" w:rsidR="00C84410" w:rsidRPr="00EA5936" w:rsidRDefault="00C84410" w:rsidP="00EA5936">
            <w:pPr>
              <w:pStyle w:val="TAL"/>
              <w:rPr>
                <w:sz w:val="16"/>
              </w:rPr>
            </w:pPr>
            <w:r w:rsidRPr="00EA5936">
              <w:rPr>
                <w:sz w:val="16"/>
              </w:rPr>
              <w:t>C4-221361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711C6" w14:textId="77777777" w:rsidR="00C84410" w:rsidRPr="00EA5936" w:rsidRDefault="00C84410" w:rsidP="00EA5936">
            <w:pPr>
              <w:pStyle w:val="TAL"/>
              <w:rPr>
                <w:sz w:val="16"/>
              </w:rPr>
            </w:pPr>
          </w:p>
        </w:tc>
      </w:tr>
      <w:tr w:rsidR="00EA5936" w:rsidRPr="00EA5936" w14:paraId="7AF4AD0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B2FF6" w14:textId="77777777" w:rsidR="00C84410" w:rsidRPr="00EA5936" w:rsidRDefault="00C84410" w:rsidP="00EA5936">
            <w:pPr>
              <w:pStyle w:val="TAL"/>
              <w:rPr>
                <w:sz w:val="16"/>
              </w:rPr>
            </w:pPr>
            <w:r w:rsidRPr="00EA5936">
              <w:rPr>
                <w:sz w:val="16"/>
              </w:rPr>
              <w:t>C4-221574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BF2E5" w14:textId="77777777" w:rsidR="00C84410" w:rsidRPr="00EA5936" w:rsidRDefault="00C84410" w:rsidP="00EA5936">
            <w:pPr>
              <w:pStyle w:val="TAL"/>
              <w:rPr>
                <w:sz w:val="16"/>
              </w:rPr>
            </w:pPr>
            <w:r w:rsidRPr="00EA5936">
              <w:rPr>
                <w:sz w:val="16"/>
              </w:rPr>
              <w:t>Usage indication over N32-c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1FEDB"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ACBDB"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B8885" w14:textId="77777777" w:rsidR="00C84410" w:rsidRPr="00EA5936" w:rsidRDefault="00C84410" w:rsidP="00EA5936">
            <w:pPr>
              <w:pStyle w:val="TAL"/>
              <w:rPr>
                <w:sz w:val="16"/>
              </w:rPr>
            </w:pPr>
            <w:r w:rsidRPr="00EA5936">
              <w:rPr>
                <w:sz w:val="16"/>
              </w:rPr>
              <w:t>C4-221521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128BC" w14:textId="77777777" w:rsidR="00C84410" w:rsidRPr="00EA5936" w:rsidRDefault="00C84410" w:rsidP="00EA5936">
            <w:pPr>
              <w:pStyle w:val="TAL"/>
              <w:rPr>
                <w:sz w:val="16"/>
              </w:rPr>
            </w:pPr>
          </w:p>
        </w:tc>
      </w:tr>
      <w:tr w:rsidR="00EA5936" w:rsidRPr="00EA5936" w14:paraId="7263756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DF11B" w14:textId="77777777" w:rsidR="00C84410" w:rsidRPr="00EA5936" w:rsidRDefault="00C84410" w:rsidP="00EA5936">
            <w:pPr>
              <w:pStyle w:val="TAL"/>
              <w:rPr>
                <w:sz w:val="16"/>
              </w:rPr>
            </w:pPr>
            <w:r w:rsidRPr="00EA5936">
              <w:rPr>
                <w:sz w:val="16"/>
              </w:rPr>
              <w:t>C4-221575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76876" w14:textId="77777777" w:rsidR="00C84410" w:rsidRPr="00EA5936" w:rsidRDefault="00C84410" w:rsidP="00EA5936">
            <w:pPr>
              <w:pStyle w:val="TAL"/>
              <w:rPr>
                <w:sz w:val="16"/>
              </w:rPr>
            </w:pPr>
            <w:r w:rsidRPr="00EA5936">
              <w:rPr>
                <w:sz w:val="16"/>
              </w:rPr>
              <w:t>Usage indication over N32-f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F2D90"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3DE15"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B8D44" w14:textId="77777777" w:rsidR="00C84410" w:rsidRPr="00EA5936" w:rsidRDefault="00C84410" w:rsidP="00EA5936">
            <w:pPr>
              <w:pStyle w:val="TAL"/>
              <w:rPr>
                <w:sz w:val="16"/>
              </w:rPr>
            </w:pPr>
            <w:r w:rsidRPr="00EA5936">
              <w:rPr>
                <w:sz w:val="16"/>
              </w:rPr>
              <w:t>C4-221522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7480A" w14:textId="77777777" w:rsidR="00C84410" w:rsidRPr="00EA5936" w:rsidRDefault="00C84410" w:rsidP="00EA5936">
            <w:pPr>
              <w:pStyle w:val="TAL"/>
              <w:rPr>
                <w:sz w:val="16"/>
              </w:rPr>
            </w:pPr>
            <w:r w:rsidRPr="00EA5936">
              <w:rPr>
                <w:sz w:val="16"/>
              </w:rPr>
              <w:t>C4-221642</w:t>
            </w:r>
          </w:p>
        </w:tc>
      </w:tr>
      <w:tr w:rsidR="00EA5936" w:rsidRPr="00EA5936" w14:paraId="28B97D2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C0573" w14:textId="77777777" w:rsidR="00C84410" w:rsidRPr="00EA5936" w:rsidRDefault="00C84410" w:rsidP="00EA5936">
            <w:pPr>
              <w:pStyle w:val="TAL"/>
              <w:rPr>
                <w:sz w:val="16"/>
              </w:rPr>
            </w:pPr>
            <w:r w:rsidRPr="00EA5936">
              <w:rPr>
                <w:sz w:val="16"/>
              </w:rPr>
              <w:t>C4-221576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9F18F" w14:textId="77777777" w:rsidR="00C84410" w:rsidRPr="00EA5936" w:rsidRDefault="00C84410" w:rsidP="00EA5936">
            <w:pPr>
              <w:pStyle w:val="TAL"/>
              <w:rPr>
                <w:sz w:val="16"/>
              </w:rPr>
            </w:pPr>
            <w:r w:rsidRPr="00EA5936">
              <w:rPr>
                <w:sz w:val="16"/>
              </w:rPr>
              <w:t>NGAP cause in network (e.g. H-SMF, SMF) requested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4BA44"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A88D7"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0542D" w14:textId="77777777" w:rsidR="00C84410" w:rsidRPr="00EA5936" w:rsidRDefault="00C84410" w:rsidP="00EA5936">
            <w:pPr>
              <w:pStyle w:val="TAL"/>
              <w:rPr>
                <w:sz w:val="16"/>
              </w:rPr>
            </w:pPr>
            <w:r w:rsidRPr="00EA5936">
              <w:rPr>
                <w:sz w:val="16"/>
              </w:rPr>
              <w:t>C4-221304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A4BC5" w14:textId="77777777" w:rsidR="00C84410" w:rsidRPr="00EA5936" w:rsidRDefault="00C84410" w:rsidP="00EA5936">
            <w:pPr>
              <w:pStyle w:val="TAL"/>
              <w:rPr>
                <w:sz w:val="16"/>
              </w:rPr>
            </w:pPr>
          </w:p>
        </w:tc>
      </w:tr>
      <w:tr w:rsidR="00EA5936" w:rsidRPr="00EA5936" w14:paraId="787E965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286E0" w14:textId="77777777" w:rsidR="00C84410" w:rsidRPr="00EA5936" w:rsidRDefault="00C84410" w:rsidP="00EA5936">
            <w:pPr>
              <w:pStyle w:val="TAL"/>
              <w:rPr>
                <w:sz w:val="16"/>
              </w:rPr>
            </w:pPr>
            <w:r w:rsidRPr="00EA5936">
              <w:rPr>
                <w:sz w:val="16"/>
              </w:rPr>
              <w:t>C4-221577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D2414" w14:textId="77777777" w:rsidR="00C84410" w:rsidRPr="00EA5936" w:rsidRDefault="00C84410" w:rsidP="00EA5936">
            <w:pPr>
              <w:pStyle w:val="TAL"/>
              <w:rPr>
                <w:sz w:val="16"/>
              </w:rPr>
            </w:pPr>
            <w:r w:rsidRPr="00EA5936">
              <w:rPr>
                <w:sz w:val="16"/>
              </w:rPr>
              <w:t>SMF URI attributes in Create SM Context for PDU sessions with I-SMF/V-SMF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DF1E6" w14:textId="77777777" w:rsidR="00C84410" w:rsidRPr="00EA5936" w:rsidRDefault="00C84410" w:rsidP="00EA5936">
            <w:pPr>
              <w:pStyle w:val="TAL"/>
              <w:rPr>
                <w:sz w:val="16"/>
                <w:lang w:val="fi-FI"/>
              </w:rPr>
            </w:pPr>
            <w:r w:rsidRPr="00EA5936">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5EE35"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01F13"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5021B" w14:textId="77777777" w:rsidR="00C84410" w:rsidRPr="00EA5936" w:rsidRDefault="00C84410" w:rsidP="00EA5936">
            <w:pPr>
              <w:pStyle w:val="TAL"/>
              <w:rPr>
                <w:sz w:val="16"/>
              </w:rPr>
            </w:pPr>
          </w:p>
        </w:tc>
      </w:tr>
      <w:tr w:rsidR="00EA5936" w:rsidRPr="00EA5936" w14:paraId="6DCC435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B0504" w14:textId="77777777" w:rsidR="00C84410" w:rsidRPr="00EA5936" w:rsidRDefault="00C84410" w:rsidP="00EA5936">
            <w:pPr>
              <w:pStyle w:val="TAL"/>
              <w:rPr>
                <w:sz w:val="16"/>
              </w:rPr>
            </w:pPr>
            <w:r w:rsidRPr="00EA5936">
              <w:rPr>
                <w:sz w:val="16"/>
              </w:rPr>
              <w:t>C4-221578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C29EA" w14:textId="77777777" w:rsidR="00C84410" w:rsidRPr="00EA5936" w:rsidRDefault="00C84410" w:rsidP="00EA5936">
            <w:pPr>
              <w:pStyle w:val="TAL"/>
              <w:rPr>
                <w:sz w:val="16"/>
              </w:rPr>
            </w:pPr>
            <w:r w:rsidRPr="00EA5936">
              <w:rPr>
                <w:sz w:val="16"/>
              </w:rPr>
              <w:t>SMF URI attributes in Create SM Context for PDU sessions with I-SMF/V-SMF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0F070" w14:textId="77777777" w:rsidR="00C84410" w:rsidRPr="00EA5936" w:rsidRDefault="00C84410" w:rsidP="00EA5936">
            <w:pPr>
              <w:pStyle w:val="TAL"/>
              <w:rPr>
                <w:sz w:val="16"/>
                <w:lang w:val="fi-FI"/>
              </w:rPr>
            </w:pPr>
            <w:r w:rsidRPr="00EA5936">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4F13F"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7E1B2" w14:textId="77777777" w:rsidR="00C84410" w:rsidRPr="00EA5936" w:rsidRDefault="00C84410" w:rsidP="00EA5936">
            <w:pPr>
              <w:pStyle w:val="TAL"/>
              <w:rPr>
                <w:sz w:val="16"/>
              </w:rPr>
            </w:pPr>
            <w:r w:rsidRPr="00EA5936">
              <w:rPr>
                <w:sz w:val="16"/>
              </w:rPr>
              <w:t>C4-221305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A1B0A" w14:textId="77777777" w:rsidR="00C84410" w:rsidRPr="00EA5936" w:rsidRDefault="00C84410" w:rsidP="00EA5936">
            <w:pPr>
              <w:pStyle w:val="TAL"/>
              <w:rPr>
                <w:sz w:val="16"/>
              </w:rPr>
            </w:pPr>
          </w:p>
        </w:tc>
      </w:tr>
      <w:tr w:rsidR="00EA5936" w:rsidRPr="00EA5936" w14:paraId="7017233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16D5A" w14:textId="77777777" w:rsidR="00C84410" w:rsidRPr="00EA5936" w:rsidRDefault="00C84410" w:rsidP="00EA5936">
            <w:pPr>
              <w:pStyle w:val="TAL"/>
              <w:rPr>
                <w:sz w:val="16"/>
              </w:rPr>
            </w:pPr>
            <w:r w:rsidRPr="00EA5936">
              <w:rPr>
                <w:sz w:val="16"/>
              </w:rPr>
              <w:t>C4-221579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CE770" w14:textId="77777777" w:rsidR="00C84410" w:rsidRPr="00EA5936" w:rsidRDefault="00C84410" w:rsidP="00EA5936">
            <w:pPr>
              <w:pStyle w:val="TAL"/>
              <w:rPr>
                <w:sz w:val="16"/>
              </w:rPr>
            </w:pPr>
            <w:r w:rsidRPr="00EA5936">
              <w:rPr>
                <w:sz w:val="16"/>
              </w:rPr>
              <w:t>SSC Mode in SmContext and error in QoS constraints from the VPLMN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7BA68"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71866"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FDB32" w14:textId="77777777" w:rsidR="00C84410" w:rsidRPr="00EA5936" w:rsidRDefault="00C84410" w:rsidP="00EA5936">
            <w:pPr>
              <w:pStyle w:val="TAL"/>
              <w:rPr>
                <w:sz w:val="16"/>
              </w:rPr>
            </w:pPr>
            <w:r w:rsidRPr="00EA5936">
              <w:rPr>
                <w:sz w:val="16"/>
              </w:rPr>
              <w:t>C4-221306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8D459" w14:textId="77777777" w:rsidR="00C84410" w:rsidRPr="00EA5936" w:rsidRDefault="00C84410" w:rsidP="00EA5936">
            <w:pPr>
              <w:pStyle w:val="TAL"/>
              <w:rPr>
                <w:sz w:val="16"/>
              </w:rPr>
            </w:pPr>
          </w:p>
        </w:tc>
      </w:tr>
      <w:tr w:rsidR="00EA5936" w:rsidRPr="00EA5936" w14:paraId="131A606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FAAE2" w14:textId="77777777" w:rsidR="00C84410" w:rsidRPr="00EA5936" w:rsidRDefault="00C84410" w:rsidP="00EA5936">
            <w:pPr>
              <w:pStyle w:val="TAL"/>
              <w:rPr>
                <w:sz w:val="16"/>
              </w:rPr>
            </w:pPr>
            <w:r w:rsidRPr="00EA5936">
              <w:rPr>
                <w:sz w:val="16"/>
              </w:rPr>
              <w:t>C4-221580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B8421" w14:textId="77777777" w:rsidR="00C84410" w:rsidRPr="00EA5936" w:rsidRDefault="00C84410" w:rsidP="00EA5936">
            <w:pPr>
              <w:pStyle w:val="TAL"/>
              <w:rPr>
                <w:sz w:val="16"/>
              </w:rPr>
            </w:pPr>
            <w:r w:rsidRPr="00EA5936">
              <w:rPr>
                <w:sz w:val="16"/>
              </w:rPr>
              <w:t>UE Integrity Protection Max Data Rate during Inter-System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8D2A2"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5793A"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880E2" w14:textId="77777777" w:rsidR="00C84410" w:rsidRPr="00EA5936" w:rsidRDefault="00C84410" w:rsidP="00EA5936">
            <w:pPr>
              <w:pStyle w:val="TAL"/>
              <w:rPr>
                <w:sz w:val="16"/>
              </w:rPr>
            </w:pPr>
            <w:r w:rsidRPr="00EA5936">
              <w:rPr>
                <w:sz w:val="16"/>
              </w:rPr>
              <w:t>C4-221231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53DA2" w14:textId="77777777" w:rsidR="00C84410" w:rsidRPr="00EA5936" w:rsidRDefault="00C84410" w:rsidP="00EA5936">
            <w:pPr>
              <w:pStyle w:val="TAL"/>
              <w:rPr>
                <w:sz w:val="16"/>
              </w:rPr>
            </w:pPr>
            <w:r w:rsidRPr="00EA5936">
              <w:rPr>
                <w:sz w:val="16"/>
              </w:rPr>
              <w:t>C4-221583</w:t>
            </w:r>
          </w:p>
        </w:tc>
      </w:tr>
      <w:tr w:rsidR="00EA5936" w:rsidRPr="00EA5936" w14:paraId="144EB2A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0D5EF" w14:textId="77777777" w:rsidR="00C84410" w:rsidRPr="00EA5936" w:rsidRDefault="00C84410" w:rsidP="00EA5936">
            <w:pPr>
              <w:pStyle w:val="TAL"/>
              <w:rPr>
                <w:sz w:val="16"/>
              </w:rPr>
            </w:pPr>
            <w:r w:rsidRPr="00EA5936">
              <w:rPr>
                <w:sz w:val="16"/>
              </w:rPr>
              <w:t>C4-221581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C2A76" w14:textId="77777777" w:rsidR="00C84410" w:rsidRPr="00EA5936" w:rsidRDefault="00C84410" w:rsidP="00EA5936">
            <w:pPr>
              <w:pStyle w:val="TAL"/>
              <w:rPr>
                <w:sz w:val="16"/>
              </w:rPr>
            </w:pPr>
            <w:r w:rsidRPr="00EA5936">
              <w:rPr>
                <w:sz w:val="16"/>
              </w:rPr>
              <w:t>UE Integrity Protection Max Data Rate during Inter-System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5B56E"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DF827"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5DD09" w14:textId="77777777" w:rsidR="00C84410" w:rsidRPr="00EA5936" w:rsidRDefault="00C84410" w:rsidP="00EA5936">
            <w:pPr>
              <w:pStyle w:val="TAL"/>
              <w:rPr>
                <w:sz w:val="16"/>
              </w:rPr>
            </w:pPr>
            <w:r w:rsidRPr="00EA5936">
              <w:rPr>
                <w:sz w:val="16"/>
              </w:rPr>
              <w:t>C4-221232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D9F8C" w14:textId="77777777" w:rsidR="00C84410" w:rsidRPr="00EA5936" w:rsidRDefault="00C84410" w:rsidP="00EA5936">
            <w:pPr>
              <w:pStyle w:val="TAL"/>
              <w:rPr>
                <w:sz w:val="16"/>
              </w:rPr>
            </w:pPr>
            <w:r w:rsidRPr="00EA5936">
              <w:rPr>
                <w:sz w:val="16"/>
              </w:rPr>
              <w:t>C4-221584</w:t>
            </w:r>
          </w:p>
        </w:tc>
      </w:tr>
      <w:tr w:rsidR="00EA5936" w:rsidRPr="00EA5936" w14:paraId="52D2C88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5138" w14:textId="77777777" w:rsidR="00C84410" w:rsidRPr="00EA5936" w:rsidRDefault="00C84410" w:rsidP="00EA5936">
            <w:pPr>
              <w:pStyle w:val="TAL"/>
              <w:rPr>
                <w:sz w:val="16"/>
              </w:rPr>
            </w:pPr>
            <w:r w:rsidRPr="00EA5936">
              <w:rPr>
                <w:sz w:val="16"/>
              </w:rPr>
              <w:t>C4-221582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D97EE" w14:textId="77777777" w:rsidR="00C84410" w:rsidRPr="00EA5936" w:rsidRDefault="00C84410" w:rsidP="00EA5936">
            <w:pPr>
              <w:pStyle w:val="TAL"/>
              <w:rPr>
                <w:sz w:val="16"/>
              </w:rPr>
            </w:pPr>
            <w:r w:rsidRPr="00EA5936">
              <w:rPr>
                <w:sz w:val="16"/>
              </w:rPr>
              <w:t>SM Context Consistency Validation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A3CFC"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259E0"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EC768" w14:textId="77777777" w:rsidR="00C84410" w:rsidRPr="00EA5936" w:rsidRDefault="00C84410" w:rsidP="00EA5936">
            <w:pPr>
              <w:pStyle w:val="TAL"/>
              <w:rPr>
                <w:sz w:val="16"/>
              </w:rPr>
            </w:pPr>
            <w:r w:rsidRPr="00EA5936">
              <w:rPr>
                <w:sz w:val="16"/>
              </w:rPr>
              <w:t>C4-221244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4C33C" w14:textId="77777777" w:rsidR="00C84410" w:rsidRPr="00EA5936" w:rsidRDefault="00C84410" w:rsidP="00EA5936">
            <w:pPr>
              <w:pStyle w:val="TAL"/>
              <w:rPr>
                <w:sz w:val="16"/>
              </w:rPr>
            </w:pPr>
            <w:r w:rsidRPr="00EA5936">
              <w:rPr>
                <w:sz w:val="16"/>
              </w:rPr>
              <w:t>C4-221585</w:t>
            </w:r>
          </w:p>
        </w:tc>
      </w:tr>
      <w:tr w:rsidR="00EA5936" w:rsidRPr="00EA5936" w14:paraId="12B9ACB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50823" w14:textId="77777777" w:rsidR="00C84410" w:rsidRPr="00EA5936" w:rsidRDefault="00C84410" w:rsidP="00EA5936">
            <w:pPr>
              <w:pStyle w:val="TAL"/>
              <w:rPr>
                <w:sz w:val="16"/>
              </w:rPr>
            </w:pPr>
            <w:r w:rsidRPr="00EA5936">
              <w:rPr>
                <w:sz w:val="16"/>
              </w:rPr>
              <w:t>C4-221583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62005" w14:textId="77777777" w:rsidR="00C84410" w:rsidRPr="00EA5936" w:rsidRDefault="00C84410" w:rsidP="00EA5936">
            <w:pPr>
              <w:pStyle w:val="TAL"/>
              <w:rPr>
                <w:sz w:val="16"/>
              </w:rPr>
            </w:pPr>
            <w:r w:rsidRPr="00EA5936">
              <w:rPr>
                <w:sz w:val="16"/>
              </w:rPr>
              <w:t>UE Integrity Protection Max Data Rate during Inter-System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76305"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E6C63"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10D4D" w14:textId="77777777" w:rsidR="00C84410" w:rsidRPr="00EA5936" w:rsidRDefault="00C84410" w:rsidP="00EA5936">
            <w:pPr>
              <w:pStyle w:val="TAL"/>
              <w:rPr>
                <w:sz w:val="16"/>
              </w:rPr>
            </w:pPr>
            <w:r w:rsidRPr="00EA5936">
              <w:rPr>
                <w:sz w:val="16"/>
              </w:rPr>
              <w:t>C4-221580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7F5B3" w14:textId="77777777" w:rsidR="00C84410" w:rsidRPr="00EA5936" w:rsidRDefault="00C84410" w:rsidP="00EA5936">
            <w:pPr>
              <w:pStyle w:val="TAL"/>
              <w:rPr>
                <w:sz w:val="16"/>
              </w:rPr>
            </w:pPr>
          </w:p>
        </w:tc>
      </w:tr>
      <w:tr w:rsidR="00EA5936" w:rsidRPr="00EA5936" w14:paraId="54297F8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4D142" w14:textId="77777777" w:rsidR="00C84410" w:rsidRPr="00EA5936" w:rsidRDefault="00C84410" w:rsidP="00EA5936">
            <w:pPr>
              <w:pStyle w:val="TAL"/>
              <w:rPr>
                <w:sz w:val="16"/>
              </w:rPr>
            </w:pPr>
            <w:r w:rsidRPr="00EA5936">
              <w:rPr>
                <w:sz w:val="16"/>
              </w:rPr>
              <w:t>C4-221584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CC1D2" w14:textId="77777777" w:rsidR="00C84410" w:rsidRPr="00EA5936" w:rsidRDefault="00C84410" w:rsidP="00EA5936">
            <w:pPr>
              <w:pStyle w:val="TAL"/>
              <w:rPr>
                <w:sz w:val="16"/>
              </w:rPr>
            </w:pPr>
            <w:r w:rsidRPr="00EA5936">
              <w:rPr>
                <w:sz w:val="16"/>
              </w:rPr>
              <w:t>UE Integrity Protection Max Data Rate during Inter-System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45E0B"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8B426"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3DBB7" w14:textId="77777777" w:rsidR="00C84410" w:rsidRPr="00EA5936" w:rsidRDefault="00C84410" w:rsidP="00EA5936">
            <w:pPr>
              <w:pStyle w:val="TAL"/>
              <w:rPr>
                <w:sz w:val="16"/>
              </w:rPr>
            </w:pPr>
            <w:r w:rsidRPr="00EA5936">
              <w:rPr>
                <w:sz w:val="16"/>
              </w:rPr>
              <w:t>C4-221581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0C103" w14:textId="77777777" w:rsidR="00C84410" w:rsidRPr="00EA5936" w:rsidRDefault="00C84410" w:rsidP="00EA5936">
            <w:pPr>
              <w:pStyle w:val="TAL"/>
              <w:rPr>
                <w:sz w:val="16"/>
              </w:rPr>
            </w:pPr>
          </w:p>
        </w:tc>
      </w:tr>
      <w:tr w:rsidR="00EA5936" w:rsidRPr="00EA5936" w14:paraId="131E31F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D7BE3" w14:textId="77777777" w:rsidR="00C84410" w:rsidRPr="00EA5936" w:rsidRDefault="00C84410" w:rsidP="00EA5936">
            <w:pPr>
              <w:pStyle w:val="TAL"/>
              <w:rPr>
                <w:sz w:val="16"/>
              </w:rPr>
            </w:pPr>
            <w:r w:rsidRPr="00EA5936">
              <w:rPr>
                <w:sz w:val="16"/>
              </w:rPr>
              <w:t>C4-221585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68F41" w14:textId="77777777" w:rsidR="00C84410" w:rsidRPr="00EA5936" w:rsidRDefault="00C84410" w:rsidP="00EA5936">
            <w:pPr>
              <w:pStyle w:val="TAL"/>
              <w:rPr>
                <w:sz w:val="16"/>
              </w:rPr>
            </w:pPr>
            <w:r w:rsidRPr="00EA5936">
              <w:rPr>
                <w:sz w:val="16"/>
              </w:rPr>
              <w:t>SM Context Consistency Validation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277A6"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4D645"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D1367" w14:textId="77777777" w:rsidR="00C84410" w:rsidRPr="00EA5936" w:rsidRDefault="00C84410" w:rsidP="00EA5936">
            <w:pPr>
              <w:pStyle w:val="TAL"/>
              <w:rPr>
                <w:sz w:val="16"/>
              </w:rPr>
            </w:pPr>
            <w:r w:rsidRPr="00EA5936">
              <w:rPr>
                <w:sz w:val="16"/>
              </w:rPr>
              <w:t>C4-221582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E040D" w14:textId="77777777" w:rsidR="00C84410" w:rsidRPr="00EA5936" w:rsidRDefault="00C84410" w:rsidP="00EA5936">
            <w:pPr>
              <w:pStyle w:val="TAL"/>
              <w:rPr>
                <w:sz w:val="16"/>
              </w:rPr>
            </w:pPr>
          </w:p>
        </w:tc>
      </w:tr>
      <w:tr w:rsidR="00EA5936" w:rsidRPr="00EA5936" w14:paraId="6C67313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F1F35" w14:textId="77777777" w:rsidR="00C84410" w:rsidRPr="00EA5936" w:rsidRDefault="00C84410" w:rsidP="00EA5936">
            <w:pPr>
              <w:pStyle w:val="TAL"/>
              <w:rPr>
                <w:sz w:val="16"/>
              </w:rPr>
            </w:pPr>
            <w:r w:rsidRPr="00EA5936">
              <w:rPr>
                <w:sz w:val="16"/>
              </w:rPr>
              <w:t>C4-221586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CE542" w14:textId="77777777" w:rsidR="00C84410" w:rsidRPr="00EA5936" w:rsidRDefault="00C84410" w:rsidP="00EA5936">
            <w:pPr>
              <w:pStyle w:val="TAL"/>
              <w:rPr>
                <w:sz w:val="16"/>
              </w:rPr>
            </w:pPr>
            <w:r w:rsidRPr="00EA5936">
              <w:rPr>
                <w:sz w:val="16"/>
              </w:rPr>
              <w:t>3GPP TR 29.820 v1.2.0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3E6DF" w14:textId="77777777" w:rsidR="00C84410" w:rsidRPr="00EA5936" w:rsidRDefault="00C84410" w:rsidP="00EA5936">
            <w:pPr>
              <w:pStyle w:val="TAL"/>
              <w:rPr>
                <w:sz w:val="16"/>
              </w:rPr>
            </w:pPr>
            <w:r w:rsidRPr="00EA593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CE74F"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2839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DF831" w14:textId="77777777" w:rsidR="00C84410" w:rsidRPr="00EA5936" w:rsidRDefault="00C84410" w:rsidP="00EA5936">
            <w:pPr>
              <w:pStyle w:val="TAL"/>
              <w:rPr>
                <w:sz w:val="16"/>
              </w:rPr>
            </w:pPr>
          </w:p>
        </w:tc>
      </w:tr>
      <w:tr w:rsidR="00EA5936" w:rsidRPr="00EA5936" w14:paraId="24C53F5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7D469" w14:textId="77777777" w:rsidR="00C84410" w:rsidRPr="00EA5936" w:rsidRDefault="00C84410" w:rsidP="00EA5936">
            <w:pPr>
              <w:pStyle w:val="TAL"/>
              <w:rPr>
                <w:sz w:val="16"/>
              </w:rPr>
            </w:pPr>
            <w:r w:rsidRPr="00EA5936">
              <w:rPr>
                <w:sz w:val="16"/>
              </w:rPr>
              <w:t>C4-221587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C9A48" w14:textId="77777777" w:rsidR="00C84410" w:rsidRPr="00EA5936" w:rsidRDefault="00C84410" w:rsidP="00EA5936">
            <w:pPr>
              <w:pStyle w:val="TAL"/>
              <w:rPr>
                <w:sz w:val="16"/>
              </w:rPr>
            </w:pPr>
            <w:r w:rsidRPr="00EA5936">
              <w:rPr>
                <w:sz w:val="16"/>
              </w:rPr>
              <w:t>3GPP TS 29.abc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7A9B3"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62773"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41E14"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9AB1" w14:textId="77777777" w:rsidR="00C84410" w:rsidRPr="00EA5936" w:rsidRDefault="00C84410" w:rsidP="00EA5936">
            <w:pPr>
              <w:pStyle w:val="TAL"/>
              <w:rPr>
                <w:sz w:val="16"/>
              </w:rPr>
            </w:pPr>
          </w:p>
        </w:tc>
      </w:tr>
      <w:tr w:rsidR="00EA5936" w:rsidRPr="00EA5936" w14:paraId="001A7AA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B8136" w14:textId="77777777" w:rsidR="00C84410" w:rsidRPr="00EA5936" w:rsidRDefault="00C84410" w:rsidP="00EA5936">
            <w:pPr>
              <w:pStyle w:val="TAL"/>
              <w:rPr>
                <w:sz w:val="16"/>
              </w:rPr>
            </w:pPr>
            <w:r w:rsidRPr="00EA5936">
              <w:rPr>
                <w:sz w:val="16"/>
              </w:rPr>
              <w:t>C4-221588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8CC95" w14:textId="77777777" w:rsidR="00C84410" w:rsidRPr="00EA5936" w:rsidRDefault="00C84410" w:rsidP="00EA5936">
            <w:pPr>
              <w:pStyle w:val="TAL"/>
              <w:rPr>
                <w:sz w:val="16"/>
              </w:rPr>
            </w:pPr>
            <w:r w:rsidRPr="00EA5936">
              <w:rPr>
                <w:sz w:val="16"/>
              </w:rPr>
              <w:t>3GPP TS 23.540 v0.5.0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D5368" w14:textId="77777777" w:rsidR="00C84410" w:rsidRPr="00EA5936" w:rsidRDefault="00C84410" w:rsidP="00EA5936">
            <w:pPr>
              <w:pStyle w:val="TAL"/>
              <w:rPr>
                <w:sz w:val="16"/>
              </w:rPr>
            </w:pPr>
            <w:r w:rsidRPr="00EA593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5B079"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FD6D1"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0E6FE" w14:textId="77777777" w:rsidR="00C84410" w:rsidRPr="00EA5936" w:rsidRDefault="00C84410" w:rsidP="00EA5936">
            <w:pPr>
              <w:pStyle w:val="TAL"/>
              <w:rPr>
                <w:sz w:val="16"/>
              </w:rPr>
            </w:pPr>
          </w:p>
        </w:tc>
      </w:tr>
      <w:tr w:rsidR="00EA5936" w:rsidRPr="00EA5936" w14:paraId="0A8E573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07DD0" w14:textId="77777777" w:rsidR="00C84410" w:rsidRPr="00EA5936" w:rsidRDefault="00C84410" w:rsidP="00EA5936">
            <w:pPr>
              <w:pStyle w:val="TAL"/>
              <w:rPr>
                <w:sz w:val="16"/>
              </w:rPr>
            </w:pPr>
            <w:r w:rsidRPr="00EA5936">
              <w:rPr>
                <w:sz w:val="16"/>
              </w:rPr>
              <w:t>C4-221589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754ED" w14:textId="77777777" w:rsidR="00C84410" w:rsidRPr="00EA5936" w:rsidRDefault="00C84410" w:rsidP="00EA5936">
            <w:pPr>
              <w:pStyle w:val="TAL"/>
              <w:rPr>
                <w:sz w:val="16"/>
              </w:rPr>
            </w:pPr>
            <w:r w:rsidRPr="00EA5936">
              <w:rPr>
                <w:sz w:val="16"/>
              </w:rPr>
              <w:t>3GPP TS 29.536 v1.2.0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1F16D"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7D325"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BDF2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D85AE" w14:textId="77777777" w:rsidR="00C84410" w:rsidRPr="00EA5936" w:rsidRDefault="00C84410" w:rsidP="00EA5936">
            <w:pPr>
              <w:pStyle w:val="TAL"/>
              <w:rPr>
                <w:sz w:val="16"/>
              </w:rPr>
            </w:pPr>
          </w:p>
        </w:tc>
      </w:tr>
      <w:tr w:rsidR="00EA5936" w:rsidRPr="00EA5936" w14:paraId="3B354DF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51F05" w14:textId="77777777" w:rsidR="00C84410" w:rsidRPr="00EA5936" w:rsidRDefault="00C84410" w:rsidP="00EA5936">
            <w:pPr>
              <w:pStyle w:val="TAL"/>
              <w:rPr>
                <w:sz w:val="16"/>
              </w:rPr>
            </w:pPr>
            <w:r w:rsidRPr="00EA5936">
              <w:rPr>
                <w:sz w:val="16"/>
              </w:rPr>
              <w:t>C4-221590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3B936" w14:textId="77777777" w:rsidR="00C84410" w:rsidRPr="00EA5936" w:rsidRDefault="00C84410" w:rsidP="00EA5936">
            <w:pPr>
              <w:pStyle w:val="TAL"/>
              <w:rPr>
                <w:sz w:val="16"/>
              </w:rPr>
            </w:pPr>
            <w:r w:rsidRPr="00EA5936">
              <w:rPr>
                <w:sz w:val="16"/>
              </w:rPr>
              <w:t>3GPP TS 29.556 v1.2.0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547E0"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32E93"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E7AD9"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B8836" w14:textId="77777777" w:rsidR="00C84410" w:rsidRPr="00EA5936" w:rsidRDefault="00C84410" w:rsidP="00EA5936">
            <w:pPr>
              <w:pStyle w:val="TAL"/>
              <w:rPr>
                <w:sz w:val="16"/>
              </w:rPr>
            </w:pPr>
          </w:p>
        </w:tc>
      </w:tr>
      <w:tr w:rsidR="00EA5936" w:rsidRPr="00EA5936" w14:paraId="239A198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DE2F7" w14:textId="77777777" w:rsidR="00C84410" w:rsidRPr="00EA5936" w:rsidRDefault="00C84410" w:rsidP="00EA5936">
            <w:pPr>
              <w:pStyle w:val="TAL"/>
              <w:rPr>
                <w:sz w:val="16"/>
              </w:rPr>
            </w:pPr>
            <w:r w:rsidRPr="00EA5936">
              <w:rPr>
                <w:sz w:val="16"/>
              </w:rPr>
              <w:t>C4-221591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8E177" w14:textId="77777777" w:rsidR="00C84410" w:rsidRPr="00EA5936" w:rsidRDefault="00C84410" w:rsidP="00EA5936">
            <w:pPr>
              <w:pStyle w:val="TAL"/>
              <w:rPr>
                <w:sz w:val="16"/>
              </w:rPr>
            </w:pPr>
            <w:r w:rsidRPr="00EA5936">
              <w:rPr>
                <w:sz w:val="16"/>
              </w:rPr>
              <w:t>3GPP TS 29.564 v1.2.0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E73DC" w14:textId="77777777" w:rsidR="00C84410" w:rsidRPr="00EA5936" w:rsidRDefault="00C84410" w:rsidP="00EA5936">
            <w:pPr>
              <w:pStyle w:val="TAL"/>
              <w:rPr>
                <w:sz w:val="16"/>
              </w:rPr>
            </w:pPr>
            <w:r w:rsidRPr="00EA593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FB2C3"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9B5CA"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FBCC7" w14:textId="77777777" w:rsidR="00C84410" w:rsidRPr="00EA5936" w:rsidRDefault="00C84410" w:rsidP="00EA5936">
            <w:pPr>
              <w:pStyle w:val="TAL"/>
              <w:rPr>
                <w:sz w:val="16"/>
              </w:rPr>
            </w:pPr>
          </w:p>
        </w:tc>
      </w:tr>
      <w:tr w:rsidR="00EA5936" w:rsidRPr="00EA5936" w14:paraId="0C8AE9E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3086B" w14:textId="77777777" w:rsidR="00C84410" w:rsidRPr="00EA5936" w:rsidRDefault="00C84410" w:rsidP="00EA5936">
            <w:pPr>
              <w:pStyle w:val="TAL"/>
              <w:rPr>
                <w:sz w:val="16"/>
              </w:rPr>
            </w:pPr>
            <w:r w:rsidRPr="00EA5936">
              <w:rPr>
                <w:sz w:val="16"/>
              </w:rPr>
              <w:t>C4-221592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6D4AD" w14:textId="77777777" w:rsidR="00C84410" w:rsidRPr="00EA5936" w:rsidRDefault="00C84410" w:rsidP="00EA5936">
            <w:pPr>
              <w:pStyle w:val="TAL"/>
              <w:rPr>
                <w:sz w:val="16"/>
              </w:rPr>
            </w:pPr>
            <w:r w:rsidRPr="00EA5936">
              <w:rPr>
                <w:sz w:val="16"/>
              </w:rPr>
              <w:t>3GPP TS 29.532 v1.2.0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9C897"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1173A"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50C1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EEB6F" w14:textId="77777777" w:rsidR="00C84410" w:rsidRPr="00EA5936" w:rsidRDefault="00C84410" w:rsidP="00EA5936">
            <w:pPr>
              <w:pStyle w:val="TAL"/>
              <w:rPr>
                <w:sz w:val="16"/>
              </w:rPr>
            </w:pPr>
          </w:p>
        </w:tc>
      </w:tr>
      <w:tr w:rsidR="00EA5936" w:rsidRPr="00EA5936" w14:paraId="4D062FB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CF274" w14:textId="77777777" w:rsidR="00C84410" w:rsidRPr="00EA5936" w:rsidRDefault="00C84410" w:rsidP="00EA5936">
            <w:pPr>
              <w:pStyle w:val="TAL"/>
              <w:rPr>
                <w:sz w:val="16"/>
              </w:rPr>
            </w:pPr>
            <w:r w:rsidRPr="00EA5936">
              <w:rPr>
                <w:sz w:val="16"/>
              </w:rPr>
              <w:t>C4-221593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E1F4F" w14:textId="77777777" w:rsidR="00C84410" w:rsidRPr="00EA5936" w:rsidRDefault="00C84410" w:rsidP="00EA5936">
            <w:pPr>
              <w:pStyle w:val="TAL"/>
              <w:rPr>
                <w:sz w:val="16"/>
              </w:rPr>
            </w:pPr>
            <w:r w:rsidRPr="00EA5936">
              <w:rPr>
                <w:sz w:val="16"/>
              </w:rPr>
              <w:t>3GPP TS 29.555 v1.2.0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40B5E"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4DDAE"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92F7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E6DC6" w14:textId="77777777" w:rsidR="00C84410" w:rsidRPr="00EA5936" w:rsidRDefault="00C84410" w:rsidP="00EA5936">
            <w:pPr>
              <w:pStyle w:val="TAL"/>
              <w:rPr>
                <w:sz w:val="16"/>
              </w:rPr>
            </w:pPr>
          </w:p>
        </w:tc>
      </w:tr>
      <w:tr w:rsidR="00EA5936" w:rsidRPr="00EA5936" w14:paraId="3E2E666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0E004" w14:textId="77777777" w:rsidR="00C84410" w:rsidRPr="00EA5936" w:rsidRDefault="00C84410" w:rsidP="00EA5936">
            <w:pPr>
              <w:pStyle w:val="TAL"/>
              <w:rPr>
                <w:sz w:val="16"/>
              </w:rPr>
            </w:pPr>
            <w:r w:rsidRPr="00EA5936">
              <w:rPr>
                <w:sz w:val="16"/>
              </w:rPr>
              <w:t>C4-221594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A1D6" w14:textId="77777777" w:rsidR="00C84410" w:rsidRPr="00EA5936" w:rsidRDefault="00C84410" w:rsidP="00EA5936">
            <w:pPr>
              <w:pStyle w:val="TAL"/>
              <w:rPr>
                <w:sz w:val="16"/>
              </w:rPr>
            </w:pPr>
            <w:r w:rsidRPr="00EA5936">
              <w:rPr>
                <w:sz w:val="16"/>
              </w:rPr>
              <w:t>3GPP TS 29.256 v1.2.0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38B47" w14:textId="77777777" w:rsidR="00C84410" w:rsidRPr="00EA5936" w:rsidRDefault="00C84410" w:rsidP="00EA5936">
            <w:pPr>
              <w:pStyle w:val="TAL"/>
              <w:rPr>
                <w:sz w:val="16"/>
              </w:rPr>
            </w:pPr>
            <w:r w:rsidRPr="00EA5936">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2DD77"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DA54"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26F8E" w14:textId="77777777" w:rsidR="00C84410" w:rsidRPr="00EA5936" w:rsidRDefault="00C84410" w:rsidP="00EA5936">
            <w:pPr>
              <w:pStyle w:val="TAL"/>
              <w:rPr>
                <w:sz w:val="16"/>
              </w:rPr>
            </w:pPr>
          </w:p>
        </w:tc>
      </w:tr>
      <w:tr w:rsidR="00EA5936" w:rsidRPr="00EA5936" w14:paraId="2271D90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BC375" w14:textId="77777777" w:rsidR="00C84410" w:rsidRPr="00EA5936" w:rsidRDefault="00C84410" w:rsidP="00EA5936">
            <w:pPr>
              <w:pStyle w:val="TAL"/>
              <w:rPr>
                <w:sz w:val="16"/>
              </w:rPr>
            </w:pPr>
            <w:r w:rsidRPr="00EA5936">
              <w:rPr>
                <w:sz w:val="16"/>
              </w:rPr>
              <w:t>C4-221595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615E6" w14:textId="77777777" w:rsidR="00C84410" w:rsidRPr="00EA5936" w:rsidRDefault="00C84410" w:rsidP="00EA5936">
            <w:pPr>
              <w:pStyle w:val="TAL"/>
              <w:rPr>
                <w:sz w:val="16"/>
              </w:rPr>
            </w:pPr>
            <w:r w:rsidRPr="00EA5936">
              <w:rPr>
                <w:sz w:val="16"/>
              </w:rPr>
              <w:t>Pseudo-CR on SCP supported MSISDN-to-Subscription-Network resolution with MNP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313D1" w14:textId="77777777" w:rsidR="00C84410" w:rsidRPr="00EA5936" w:rsidRDefault="00C84410" w:rsidP="00EA5936">
            <w:pPr>
              <w:pStyle w:val="TAL"/>
              <w:rPr>
                <w:sz w:val="16"/>
              </w:rPr>
            </w:pPr>
            <w:r w:rsidRPr="00EA5936">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BE4AF"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0EA69" w14:textId="77777777" w:rsidR="00C84410" w:rsidRPr="00EA5936" w:rsidRDefault="00C84410" w:rsidP="00EA5936">
            <w:pPr>
              <w:pStyle w:val="TAL"/>
              <w:rPr>
                <w:sz w:val="16"/>
              </w:rPr>
            </w:pPr>
            <w:r w:rsidRPr="00EA5936">
              <w:rPr>
                <w:sz w:val="16"/>
              </w:rPr>
              <w:t>C4-221572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DA578" w14:textId="77777777" w:rsidR="00C84410" w:rsidRPr="00EA5936" w:rsidRDefault="00C84410" w:rsidP="00EA5936">
            <w:pPr>
              <w:pStyle w:val="TAL"/>
              <w:rPr>
                <w:sz w:val="16"/>
              </w:rPr>
            </w:pPr>
          </w:p>
        </w:tc>
      </w:tr>
      <w:tr w:rsidR="00EA5936" w:rsidRPr="00EA5936" w14:paraId="7D924AC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F4201" w14:textId="77777777" w:rsidR="00C84410" w:rsidRPr="00EA5936" w:rsidRDefault="00C84410" w:rsidP="00EA5936">
            <w:pPr>
              <w:pStyle w:val="TAL"/>
              <w:rPr>
                <w:sz w:val="16"/>
              </w:rPr>
            </w:pPr>
            <w:r w:rsidRPr="00EA5936">
              <w:rPr>
                <w:sz w:val="16"/>
              </w:rPr>
              <w:t>C4-221596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3C1C7" w14:textId="77777777" w:rsidR="00C84410" w:rsidRPr="00EA5936" w:rsidRDefault="00C84410" w:rsidP="00EA5936">
            <w:pPr>
              <w:pStyle w:val="TAL"/>
              <w:rPr>
                <w:sz w:val="16"/>
              </w:rPr>
            </w:pPr>
            <w:r w:rsidRPr="00EA5936">
              <w:rPr>
                <w:sz w:val="16"/>
              </w:rPr>
              <w:t>UDR features for TSC and 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DEFF2"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AEC1B"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0B5CF" w14:textId="77777777" w:rsidR="00C84410" w:rsidRPr="00EA5936" w:rsidRDefault="00C84410" w:rsidP="00EA5936">
            <w:pPr>
              <w:pStyle w:val="TAL"/>
              <w:rPr>
                <w:sz w:val="16"/>
              </w:rPr>
            </w:pPr>
            <w:r w:rsidRPr="00EA5936">
              <w:rPr>
                <w:sz w:val="16"/>
              </w:rPr>
              <w:t>C4-221104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B6C2F" w14:textId="77777777" w:rsidR="00C84410" w:rsidRPr="00EA5936" w:rsidRDefault="00C84410" w:rsidP="00EA5936">
            <w:pPr>
              <w:pStyle w:val="TAL"/>
              <w:rPr>
                <w:sz w:val="16"/>
              </w:rPr>
            </w:pPr>
          </w:p>
        </w:tc>
      </w:tr>
      <w:tr w:rsidR="00EA5936" w:rsidRPr="00EA5936" w14:paraId="5A80493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C5A89" w14:textId="77777777" w:rsidR="00C84410" w:rsidRPr="00EA5936" w:rsidRDefault="00C84410" w:rsidP="00EA5936">
            <w:pPr>
              <w:pStyle w:val="TAL"/>
              <w:rPr>
                <w:sz w:val="16"/>
              </w:rPr>
            </w:pPr>
            <w:r w:rsidRPr="00EA5936">
              <w:rPr>
                <w:sz w:val="16"/>
              </w:rPr>
              <w:t>C4-221597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A1F4C" w14:textId="77777777" w:rsidR="00C84410" w:rsidRPr="00EA5936" w:rsidRDefault="00C84410" w:rsidP="00EA5936">
            <w:pPr>
              <w:pStyle w:val="TAL"/>
              <w:rPr>
                <w:sz w:val="16"/>
              </w:rPr>
            </w:pPr>
            <w:r w:rsidRPr="00EA5936">
              <w:rPr>
                <w:sz w:val="16"/>
              </w:rPr>
              <w:t>29.502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F853F" w14:textId="77777777" w:rsidR="00C84410" w:rsidRPr="00EA5936" w:rsidRDefault="00C84410" w:rsidP="00EA5936">
            <w:pPr>
              <w:pStyle w:val="TAL"/>
              <w:rPr>
                <w:sz w:val="16"/>
              </w:rPr>
            </w:pPr>
            <w:r w:rsidRPr="00EA5936">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7852C"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CC72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1A2D3" w14:textId="77777777" w:rsidR="00C84410" w:rsidRPr="00EA5936" w:rsidRDefault="00C84410" w:rsidP="00EA5936">
            <w:pPr>
              <w:pStyle w:val="TAL"/>
              <w:rPr>
                <w:sz w:val="16"/>
              </w:rPr>
            </w:pPr>
          </w:p>
        </w:tc>
      </w:tr>
      <w:tr w:rsidR="00EA5936" w:rsidRPr="00EA5936" w14:paraId="7154114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50D7C" w14:textId="77777777" w:rsidR="00C84410" w:rsidRPr="00EA5936" w:rsidRDefault="00C84410" w:rsidP="00EA5936">
            <w:pPr>
              <w:pStyle w:val="TAL"/>
              <w:rPr>
                <w:sz w:val="16"/>
              </w:rPr>
            </w:pPr>
            <w:r w:rsidRPr="00EA5936">
              <w:rPr>
                <w:sz w:val="16"/>
              </w:rPr>
              <w:t>C4-221598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30D5D" w14:textId="77777777" w:rsidR="00C84410" w:rsidRPr="00EA5936" w:rsidRDefault="00C84410" w:rsidP="00EA5936">
            <w:pPr>
              <w:pStyle w:val="TAL"/>
              <w:rPr>
                <w:sz w:val="16"/>
              </w:rPr>
            </w:pPr>
            <w:r w:rsidRPr="00EA5936">
              <w:rPr>
                <w:sz w:val="16"/>
              </w:rPr>
              <w:t>29.503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46EEB" w14:textId="77777777" w:rsidR="00C84410" w:rsidRPr="00EA5936" w:rsidRDefault="00C84410" w:rsidP="00EA5936">
            <w:pPr>
              <w:pStyle w:val="TAL"/>
              <w:rPr>
                <w:sz w:val="16"/>
              </w:rPr>
            </w:pPr>
            <w:r w:rsidRPr="00EA5936">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007CF"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87341"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A6365" w14:textId="77777777" w:rsidR="00C84410" w:rsidRPr="00EA5936" w:rsidRDefault="00C84410" w:rsidP="00EA5936">
            <w:pPr>
              <w:pStyle w:val="TAL"/>
              <w:rPr>
                <w:sz w:val="16"/>
              </w:rPr>
            </w:pPr>
          </w:p>
        </w:tc>
      </w:tr>
      <w:tr w:rsidR="00EA5936" w:rsidRPr="00EA5936" w14:paraId="49AF8CF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7A6BC" w14:textId="77777777" w:rsidR="00C84410" w:rsidRPr="00EA5936" w:rsidRDefault="00C84410" w:rsidP="00EA5936">
            <w:pPr>
              <w:pStyle w:val="TAL"/>
              <w:rPr>
                <w:sz w:val="16"/>
              </w:rPr>
            </w:pPr>
            <w:r w:rsidRPr="00EA5936">
              <w:rPr>
                <w:sz w:val="16"/>
              </w:rPr>
              <w:t>C4-221599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46153" w14:textId="77777777" w:rsidR="00C84410" w:rsidRPr="00EA5936" w:rsidRDefault="00C84410" w:rsidP="00EA5936">
            <w:pPr>
              <w:pStyle w:val="TAL"/>
              <w:rPr>
                <w:sz w:val="16"/>
              </w:rPr>
            </w:pPr>
            <w:r w:rsidRPr="00EA5936">
              <w:rPr>
                <w:sz w:val="16"/>
              </w:rPr>
              <w:t>29.504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67DA0" w14:textId="77777777" w:rsidR="00C84410" w:rsidRPr="00EA5936" w:rsidRDefault="00C84410" w:rsidP="00EA5936">
            <w:pPr>
              <w:pStyle w:val="TAL"/>
              <w:rPr>
                <w:sz w:val="16"/>
              </w:rPr>
            </w:pPr>
            <w:r w:rsidRPr="00EA593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E401D"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E5BF8"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B2537" w14:textId="77777777" w:rsidR="00C84410" w:rsidRPr="00EA5936" w:rsidRDefault="00C84410" w:rsidP="00EA5936">
            <w:pPr>
              <w:pStyle w:val="TAL"/>
              <w:rPr>
                <w:sz w:val="16"/>
              </w:rPr>
            </w:pPr>
          </w:p>
        </w:tc>
      </w:tr>
      <w:tr w:rsidR="00EA5936" w:rsidRPr="00EA5936" w14:paraId="3BED5B6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ECAD8" w14:textId="77777777" w:rsidR="00C84410" w:rsidRPr="00EA5936" w:rsidRDefault="00C84410" w:rsidP="00EA5936">
            <w:pPr>
              <w:pStyle w:val="TAL"/>
              <w:rPr>
                <w:sz w:val="16"/>
              </w:rPr>
            </w:pPr>
            <w:r w:rsidRPr="00EA5936">
              <w:rPr>
                <w:sz w:val="16"/>
              </w:rPr>
              <w:t>C4-221600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8C3BF" w14:textId="77777777" w:rsidR="00C84410" w:rsidRPr="00EA5936" w:rsidRDefault="00C84410" w:rsidP="00EA5936">
            <w:pPr>
              <w:pStyle w:val="TAL"/>
              <w:rPr>
                <w:sz w:val="16"/>
              </w:rPr>
            </w:pPr>
            <w:r w:rsidRPr="00EA5936">
              <w:rPr>
                <w:sz w:val="16"/>
              </w:rPr>
              <w:t>29.505 Rel-17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A32DB" w14:textId="77777777" w:rsidR="00C84410" w:rsidRPr="00EA5936" w:rsidRDefault="00C84410" w:rsidP="00EA5936">
            <w:pPr>
              <w:pStyle w:val="TAL"/>
              <w:rPr>
                <w:sz w:val="16"/>
              </w:rPr>
            </w:pPr>
            <w:r w:rsidRPr="00EA593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DC571"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C3746"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14D3F" w14:textId="77777777" w:rsidR="00C84410" w:rsidRPr="00EA5936" w:rsidRDefault="00C84410" w:rsidP="00EA5936">
            <w:pPr>
              <w:pStyle w:val="TAL"/>
              <w:rPr>
                <w:sz w:val="16"/>
              </w:rPr>
            </w:pPr>
          </w:p>
        </w:tc>
      </w:tr>
      <w:tr w:rsidR="00EA5936" w:rsidRPr="00EA5936" w14:paraId="38EFDF2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85F61" w14:textId="77777777" w:rsidR="00C84410" w:rsidRPr="00EA5936" w:rsidRDefault="00C84410" w:rsidP="00EA5936">
            <w:pPr>
              <w:pStyle w:val="TAL"/>
              <w:rPr>
                <w:sz w:val="16"/>
              </w:rPr>
            </w:pPr>
            <w:r w:rsidRPr="00EA5936">
              <w:rPr>
                <w:sz w:val="16"/>
              </w:rPr>
              <w:t>C4-221601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FC15D" w14:textId="77777777" w:rsidR="00C84410" w:rsidRPr="00EA5936" w:rsidRDefault="00C84410" w:rsidP="00EA5936">
            <w:pPr>
              <w:pStyle w:val="TAL"/>
              <w:rPr>
                <w:sz w:val="16"/>
              </w:rPr>
            </w:pPr>
            <w:r w:rsidRPr="00EA5936">
              <w:rPr>
                <w:sz w:val="16"/>
              </w:rPr>
              <w:t>29.509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9DE4E" w14:textId="77777777" w:rsidR="00C84410" w:rsidRPr="00EA5936" w:rsidRDefault="00C84410" w:rsidP="00EA5936">
            <w:pPr>
              <w:pStyle w:val="TAL"/>
              <w:rPr>
                <w:sz w:val="16"/>
              </w:rPr>
            </w:pPr>
            <w:r w:rsidRPr="00EA5936">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24826"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D6B6"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7D62A" w14:textId="77777777" w:rsidR="00C84410" w:rsidRPr="00EA5936" w:rsidRDefault="00C84410" w:rsidP="00EA5936">
            <w:pPr>
              <w:pStyle w:val="TAL"/>
              <w:rPr>
                <w:sz w:val="16"/>
              </w:rPr>
            </w:pPr>
          </w:p>
        </w:tc>
      </w:tr>
      <w:tr w:rsidR="00EA5936" w:rsidRPr="00EA5936" w14:paraId="0FF3B88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FAE9B" w14:textId="77777777" w:rsidR="00C84410" w:rsidRPr="00EA5936" w:rsidRDefault="00C84410" w:rsidP="00EA5936">
            <w:pPr>
              <w:pStyle w:val="TAL"/>
              <w:rPr>
                <w:sz w:val="16"/>
              </w:rPr>
            </w:pPr>
            <w:r w:rsidRPr="00EA5936">
              <w:rPr>
                <w:sz w:val="16"/>
              </w:rPr>
              <w:t>C4-221602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A644C" w14:textId="77777777" w:rsidR="00C84410" w:rsidRPr="00EA5936" w:rsidRDefault="00C84410" w:rsidP="00EA5936">
            <w:pPr>
              <w:pStyle w:val="TAL"/>
              <w:rPr>
                <w:sz w:val="16"/>
              </w:rPr>
            </w:pPr>
            <w:r w:rsidRPr="00EA5936">
              <w:rPr>
                <w:sz w:val="16"/>
              </w:rPr>
              <w:t>29.510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6985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F2E8E"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9B51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5BD81" w14:textId="77777777" w:rsidR="00C84410" w:rsidRPr="00EA5936" w:rsidRDefault="00C84410" w:rsidP="00EA5936">
            <w:pPr>
              <w:pStyle w:val="TAL"/>
              <w:rPr>
                <w:sz w:val="16"/>
              </w:rPr>
            </w:pPr>
          </w:p>
        </w:tc>
      </w:tr>
      <w:tr w:rsidR="00EA5936" w:rsidRPr="00EA5936" w14:paraId="1D086B2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B1BDD" w14:textId="77777777" w:rsidR="00C84410" w:rsidRPr="00EA5936" w:rsidRDefault="00C84410" w:rsidP="00EA5936">
            <w:pPr>
              <w:pStyle w:val="TAL"/>
              <w:rPr>
                <w:sz w:val="16"/>
              </w:rPr>
            </w:pPr>
            <w:r w:rsidRPr="00EA5936">
              <w:rPr>
                <w:sz w:val="16"/>
              </w:rPr>
              <w:t>C4-221603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8BAB0" w14:textId="77777777" w:rsidR="00C84410" w:rsidRPr="00EA5936" w:rsidRDefault="00C84410" w:rsidP="00EA5936">
            <w:pPr>
              <w:pStyle w:val="TAL"/>
              <w:rPr>
                <w:sz w:val="16"/>
              </w:rPr>
            </w:pPr>
            <w:r w:rsidRPr="00EA5936">
              <w:rPr>
                <w:sz w:val="16"/>
              </w:rPr>
              <w:t>29.515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EBDC5"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2DB26"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E1D9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11891" w14:textId="77777777" w:rsidR="00C84410" w:rsidRPr="00EA5936" w:rsidRDefault="00C84410" w:rsidP="00EA5936">
            <w:pPr>
              <w:pStyle w:val="TAL"/>
              <w:rPr>
                <w:sz w:val="16"/>
              </w:rPr>
            </w:pPr>
          </w:p>
        </w:tc>
      </w:tr>
      <w:tr w:rsidR="00EA5936" w:rsidRPr="00EA5936" w14:paraId="1D4955A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3E0BB" w14:textId="77777777" w:rsidR="00C84410" w:rsidRPr="00EA5936" w:rsidRDefault="00C84410" w:rsidP="00EA5936">
            <w:pPr>
              <w:pStyle w:val="TAL"/>
              <w:rPr>
                <w:sz w:val="16"/>
              </w:rPr>
            </w:pPr>
            <w:r w:rsidRPr="00EA5936">
              <w:rPr>
                <w:sz w:val="16"/>
              </w:rPr>
              <w:t>C4-221604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141CC" w14:textId="77777777" w:rsidR="00C84410" w:rsidRPr="00EA5936" w:rsidRDefault="00C84410" w:rsidP="00EA5936">
            <w:pPr>
              <w:pStyle w:val="TAL"/>
              <w:rPr>
                <w:sz w:val="16"/>
              </w:rPr>
            </w:pPr>
            <w:r w:rsidRPr="00EA5936">
              <w:rPr>
                <w:sz w:val="16"/>
              </w:rPr>
              <w:t>29.518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5FD1C"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BF861"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49FF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8C062" w14:textId="77777777" w:rsidR="00C84410" w:rsidRPr="00EA5936" w:rsidRDefault="00C84410" w:rsidP="00EA5936">
            <w:pPr>
              <w:pStyle w:val="TAL"/>
              <w:rPr>
                <w:sz w:val="16"/>
              </w:rPr>
            </w:pPr>
          </w:p>
        </w:tc>
      </w:tr>
      <w:tr w:rsidR="00EA5936" w:rsidRPr="00EA5936" w14:paraId="7B182D2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7D0A5" w14:textId="77777777" w:rsidR="00C84410" w:rsidRPr="00EA5936" w:rsidRDefault="00C84410" w:rsidP="00EA5936">
            <w:pPr>
              <w:pStyle w:val="TAL"/>
              <w:rPr>
                <w:sz w:val="16"/>
              </w:rPr>
            </w:pPr>
            <w:r w:rsidRPr="00EA5936">
              <w:rPr>
                <w:sz w:val="16"/>
              </w:rPr>
              <w:t>C4-221605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C0FC7" w14:textId="77777777" w:rsidR="00C84410" w:rsidRPr="00EA5936" w:rsidRDefault="00C84410" w:rsidP="00EA5936">
            <w:pPr>
              <w:pStyle w:val="TAL"/>
              <w:rPr>
                <w:sz w:val="16"/>
              </w:rPr>
            </w:pPr>
            <w:r w:rsidRPr="00EA5936">
              <w:rPr>
                <w:sz w:val="16"/>
              </w:rPr>
              <w:t>29.526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603DC"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EDC19"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E885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25D76" w14:textId="77777777" w:rsidR="00C84410" w:rsidRPr="00EA5936" w:rsidRDefault="00C84410" w:rsidP="00EA5936">
            <w:pPr>
              <w:pStyle w:val="TAL"/>
              <w:rPr>
                <w:sz w:val="16"/>
              </w:rPr>
            </w:pPr>
          </w:p>
        </w:tc>
      </w:tr>
      <w:tr w:rsidR="00EA5936" w:rsidRPr="00EA5936" w14:paraId="26E872F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8A909" w14:textId="77777777" w:rsidR="00C84410" w:rsidRPr="00EA5936" w:rsidRDefault="00C84410" w:rsidP="00EA5936">
            <w:pPr>
              <w:pStyle w:val="TAL"/>
              <w:rPr>
                <w:sz w:val="16"/>
              </w:rPr>
            </w:pPr>
            <w:r w:rsidRPr="00EA5936">
              <w:rPr>
                <w:sz w:val="16"/>
              </w:rPr>
              <w:t>C4-221606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9B688" w14:textId="77777777" w:rsidR="00C84410" w:rsidRPr="00EA5936" w:rsidRDefault="00C84410" w:rsidP="00EA5936">
            <w:pPr>
              <w:pStyle w:val="TAL"/>
              <w:rPr>
                <w:sz w:val="16"/>
              </w:rPr>
            </w:pPr>
            <w:r w:rsidRPr="00EA5936">
              <w:rPr>
                <w:sz w:val="16"/>
              </w:rPr>
              <w:t>29.531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C4756"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99678"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E4678"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2515E" w14:textId="77777777" w:rsidR="00C84410" w:rsidRPr="00EA5936" w:rsidRDefault="00C84410" w:rsidP="00EA5936">
            <w:pPr>
              <w:pStyle w:val="TAL"/>
              <w:rPr>
                <w:sz w:val="16"/>
              </w:rPr>
            </w:pPr>
          </w:p>
        </w:tc>
      </w:tr>
      <w:tr w:rsidR="00EA5936" w:rsidRPr="00EA5936" w14:paraId="2F6F1BD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E61B1" w14:textId="77777777" w:rsidR="00C84410" w:rsidRPr="00EA5936" w:rsidRDefault="00C84410" w:rsidP="00EA5936">
            <w:pPr>
              <w:pStyle w:val="TAL"/>
              <w:rPr>
                <w:sz w:val="16"/>
              </w:rPr>
            </w:pPr>
            <w:r w:rsidRPr="00EA5936">
              <w:rPr>
                <w:sz w:val="16"/>
              </w:rPr>
              <w:t>C4-221607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68A7B" w14:textId="77777777" w:rsidR="00C84410" w:rsidRPr="00EA5936" w:rsidRDefault="00C84410" w:rsidP="00EA5936">
            <w:pPr>
              <w:pStyle w:val="TAL"/>
              <w:rPr>
                <w:sz w:val="16"/>
              </w:rPr>
            </w:pPr>
            <w:r w:rsidRPr="00EA5936">
              <w:rPr>
                <w:sz w:val="16"/>
              </w:rPr>
              <w:t>29.540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B7FF3"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88370"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74AA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90419" w14:textId="77777777" w:rsidR="00C84410" w:rsidRPr="00EA5936" w:rsidRDefault="00C84410" w:rsidP="00EA5936">
            <w:pPr>
              <w:pStyle w:val="TAL"/>
              <w:rPr>
                <w:sz w:val="16"/>
              </w:rPr>
            </w:pPr>
          </w:p>
        </w:tc>
      </w:tr>
      <w:tr w:rsidR="00EA5936" w:rsidRPr="00EA5936" w14:paraId="1461FCC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B91D2" w14:textId="77777777" w:rsidR="00C84410" w:rsidRPr="00EA5936" w:rsidRDefault="00C84410" w:rsidP="00EA5936">
            <w:pPr>
              <w:pStyle w:val="TAL"/>
              <w:rPr>
                <w:sz w:val="16"/>
              </w:rPr>
            </w:pPr>
            <w:r w:rsidRPr="00EA5936">
              <w:rPr>
                <w:sz w:val="16"/>
              </w:rPr>
              <w:t>C4-221608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5FE28" w14:textId="77777777" w:rsidR="00C84410" w:rsidRPr="00EA5936" w:rsidRDefault="00C84410" w:rsidP="00EA5936">
            <w:pPr>
              <w:pStyle w:val="TAL"/>
              <w:rPr>
                <w:sz w:val="16"/>
              </w:rPr>
            </w:pPr>
            <w:r w:rsidRPr="00EA5936">
              <w:rPr>
                <w:sz w:val="16"/>
              </w:rPr>
              <w:t>29.541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4085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0DA34"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FEC9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4EFD9" w14:textId="77777777" w:rsidR="00C84410" w:rsidRPr="00EA5936" w:rsidRDefault="00C84410" w:rsidP="00EA5936">
            <w:pPr>
              <w:pStyle w:val="TAL"/>
              <w:rPr>
                <w:sz w:val="16"/>
              </w:rPr>
            </w:pPr>
          </w:p>
        </w:tc>
      </w:tr>
      <w:tr w:rsidR="00EA5936" w:rsidRPr="00EA5936" w14:paraId="341770C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B0077" w14:textId="77777777" w:rsidR="00C84410" w:rsidRPr="00EA5936" w:rsidRDefault="00C84410" w:rsidP="00EA5936">
            <w:pPr>
              <w:pStyle w:val="TAL"/>
              <w:rPr>
                <w:sz w:val="16"/>
              </w:rPr>
            </w:pPr>
            <w:r w:rsidRPr="00EA5936">
              <w:rPr>
                <w:sz w:val="16"/>
              </w:rPr>
              <w:t>C4-221609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D821D" w14:textId="77777777" w:rsidR="00C84410" w:rsidRPr="00EA5936" w:rsidRDefault="00C84410" w:rsidP="00EA5936">
            <w:pPr>
              <w:pStyle w:val="TAL"/>
              <w:rPr>
                <w:sz w:val="16"/>
              </w:rPr>
            </w:pPr>
            <w:r w:rsidRPr="00EA5936">
              <w:rPr>
                <w:sz w:val="16"/>
              </w:rPr>
              <w:t>29.542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564CE"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91D9C"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1BD4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7B4FE" w14:textId="77777777" w:rsidR="00C84410" w:rsidRPr="00EA5936" w:rsidRDefault="00C84410" w:rsidP="00EA5936">
            <w:pPr>
              <w:pStyle w:val="TAL"/>
              <w:rPr>
                <w:sz w:val="16"/>
              </w:rPr>
            </w:pPr>
          </w:p>
        </w:tc>
      </w:tr>
      <w:tr w:rsidR="00EA5936" w:rsidRPr="00EA5936" w14:paraId="3A52766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F6455" w14:textId="77777777" w:rsidR="00C84410" w:rsidRPr="00EA5936" w:rsidRDefault="00C84410" w:rsidP="00EA5936">
            <w:pPr>
              <w:pStyle w:val="TAL"/>
              <w:rPr>
                <w:sz w:val="16"/>
              </w:rPr>
            </w:pPr>
            <w:r w:rsidRPr="00EA5936">
              <w:rPr>
                <w:sz w:val="16"/>
              </w:rPr>
              <w:t>C4-221610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8CE05" w14:textId="77777777" w:rsidR="00C84410" w:rsidRPr="00EA5936" w:rsidRDefault="00C84410" w:rsidP="00EA5936">
            <w:pPr>
              <w:pStyle w:val="TAL"/>
              <w:rPr>
                <w:sz w:val="16"/>
              </w:rPr>
            </w:pPr>
            <w:r w:rsidRPr="00EA5936">
              <w:rPr>
                <w:sz w:val="16"/>
              </w:rPr>
              <w:t>29.544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4780D" w14:textId="77777777" w:rsidR="00C84410" w:rsidRPr="00EA5936" w:rsidRDefault="00C84410" w:rsidP="00EA5936">
            <w:pPr>
              <w:pStyle w:val="TAL"/>
              <w:rPr>
                <w:sz w:val="16"/>
              </w:rPr>
            </w:pPr>
            <w:r w:rsidRPr="00EA5936">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E5A3A"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80BD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ABD07" w14:textId="77777777" w:rsidR="00C84410" w:rsidRPr="00EA5936" w:rsidRDefault="00C84410" w:rsidP="00EA5936">
            <w:pPr>
              <w:pStyle w:val="TAL"/>
              <w:rPr>
                <w:sz w:val="16"/>
              </w:rPr>
            </w:pPr>
          </w:p>
        </w:tc>
      </w:tr>
      <w:tr w:rsidR="00EA5936" w:rsidRPr="00EA5936" w14:paraId="391E12D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63F58" w14:textId="77777777" w:rsidR="00C84410" w:rsidRPr="00EA5936" w:rsidRDefault="00C84410" w:rsidP="00EA5936">
            <w:pPr>
              <w:pStyle w:val="TAL"/>
              <w:rPr>
                <w:sz w:val="16"/>
              </w:rPr>
            </w:pPr>
            <w:r w:rsidRPr="00EA5936">
              <w:rPr>
                <w:sz w:val="16"/>
              </w:rPr>
              <w:t>C4-221611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8BD3B" w14:textId="77777777" w:rsidR="00C84410" w:rsidRPr="00EA5936" w:rsidRDefault="00C84410" w:rsidP="00EA5936">
            <w:pPr>
              <w:pStyle w:val="TAL"/>
              <w:rPr>
                <w:sz w:val="16"/>
              </w:rPr>
            </w:pPr>
            <w:r w:rsidRPr="00EA5936">
              <w:rPr>
                <w:sz w:val="16"/>
              </w:rPr>
              <w:t>29.562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044FD"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3A5D5"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DA30A"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4751F" w14:textId="77777777" w:rsidR="00C84410" w:rsidRPr="00EA5936" w:rsidRDefault="00C84410" w:rsidP="00EA5936">
            <w:pPr>
              <w:pStyle w:val="TAL"/>
              <w:rPr>
                <w:sz w:val="16"/>
              </w:rPr>
            </w:pPr>
          </w:p>
        </w:tc>
      </w:tr>
      <w:tr w:rsidR="00EA5936" w:rsidRPr="00EA5936" w14:paraId="4AD1D47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556DC" w14:textId="77777777" w:rsidR="00C84410" w:rsidRPr="00EA5936" w:rsidRDefault="00C84410" w:rsidP="00EA5936">
            <w:pPr>
              <w:pStyle w:val="TAL"/>
              <w:rPr>
                <w:sz w:val="16"/>
              </w:rPr>
            </w:pPr>
            <w:r w:rsidRPr="00EA5936">
              <w:rPr>
                <w:sz w:val="16"/>
              </w:rPr>
              <w:t>C4-221612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21BD4" w14:textId="77777777" w:rsidR="00C84410" w:rsidRPr="00EA5936" w:rsidRDefault="00C84410" w:rsidP="00EA5936">
            <w:pPr>
              <w:pStyle w:val="TAL"/>
              <w:rPr>
                <w:sz w:val="16"/>
              </w:rPr>
            </w:pPr>
            <w:r w:rsidRPr="00EA5936">
              <w:rPr>
                <w:sz w:val="16"/>
              </w:rPr>
              <w:t>29.563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248B0"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B7C60"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F530E"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2144E" w14:textId="77777777" w:rsidR="00C84410" w:rsidRPr="00EA5936" w:rsidRDefault="00C84410" w:rsidP="00EA5936">
            <w:pPr>
              <w:pStyle w:val="TAL"/>
              <w:rPr>
                <w:sz w:val="16"/>
              </w:rPr>
            </w:pPr>
          </w:p>
        </w:tc>
      </w:tr>
      <w:tr w:rsidR="00EA5936" w:rsidRPr="00EA5936" w14:paraId="2F0B8F2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0DB27" w14:textId="77777777" w:rsidR="00C84410" w:rsidRPr="00EA5936" w:rsidRDefault="00C84410" w:rsidP="00EA5936">
            <w:pPr>
              <w:pStyle w:val="TAL"/>
              <w:rPr>
                <w:sz w:val="16"/>
              </w:rPr>
            </w:pPr>
            <w:r w:rsidRPr="00EA5936">
              <w:rPr>
                <w:sz w:val="16"/>
              </w:rPr>
              <w:t>C4-221613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46605" w14:textId="77777777" w:rsidR="00C84410" w:rsidRPr="00EA5936" w:rsidRDefault="00C84410" w:rsidP="00EA5936">
            <w:pPr>
              <w:pStyle w:val="TAL"/>
              <w:rPr>
                <w:sz w:val="16"/>
              </w:rPr>
            </w:pPr>
            <w:r w:rsidRPr="00EA5936">
              <w:rPr>
                <w:sz w:val="16"/>
              </w:rPr>
              <w:t>29.571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ABB96"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B474D"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B3EB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117D1" w14:textId="77777777" w:rsidR="00C84410" w:rsidRPr="00EA5936" w:rsidRDefault="00C84410" w:rsidP="00EA5936">
            <w:pPr>
              <w:pStyle w:val="TAL"/>
              <w:rPr>
                <w:sz w:val="16"/>
              </w:rPr>
            </w:pPr>
          </w:p>
        </w:tc>
      </w:tr>
      <w:tr w:rsidR="00EA5936" w:rsidRPr="00EA5936" w14:paraId="4F9AC8E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FD063" w14:textId="77777777" w:rsidR="00C84410" w:rsidRPr="00EA5936" w:rsidRDefault="00C84410" w:rsidP="00EA5936">
            <w:pPr>
              <w:pStyle w:val="TAL"/>
              <w:rPr>
                <w:sz w:val="16"/>
              </w:rPr>
            </w:pPr>
            <w:r w:rsidRPr="00EA5936">
              <w:rPr>
                <w:sz w:val="16"/>
              </w:rPr>
              <w:t>C4-221614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A6484" w14:textId="77777777" w:rsidR="00C84410" w:rsidRPr="00EA5936" w:rsidRDefault="00C84410" w:rsidP="00EA5936">
            <w:pPr>
              <w:pStyle w:val="TAL"/>
              <w:rPr>
                <w:sz w:val="16"/>
              </w:rPr>
            </w:pPr>
            <w:r w:rsidRPr="00EA5936">
              <w:rPr>
                <w:sz w:val="16"/>
              </w:rPr>
              <w:t>29.573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F1423"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46A0B"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4EE0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D628F" w14:textId="77777777" w:rsidR="00C84410" w:rsidRPr="00EA5936" w:rsidRDefault="00C84410" w:rsidP="00EA5936">
            <w:pPr>
              <w:pStyle w:val="TAL"/>
              <w:rPr>
                <w:sz w:val="16"/>
              </w:rPr>
            </w:pPr>
          </w:p>
        </w:tc>
      </w:tr>
      <w:tr w:rsidR="00EA5936" w:rsidRPr="00EA5936" w14:paraId="07F873D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A7EFF" w14:textId="77777777" w:rsidR="00C84410" w:rsidRPr="00EA5936" w:rsidRDefault="00C84410" w:rsidP="00EA5936">
            <w:pPr>
              <w:pStyle w:val="TAL"/>
              <w:rPr>
                <w:sz w:val="16"/>
              </w:rPr>
            </w:pPr>
            <w:r w:rsidRPr="00EA5936">
              <w:rPr>
                <w:sz w:val="16"/>
              </w:rPr>
              <w:t>C4-221615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6A2C7" w14:textId="77777777" w:rsidR="00C84410" w:rsidRPr="00EA5936" w:rsidRDefault="00C84410" w:rsidP="00EA5936">
            <w:pPr>
              <w:pStyle w:val="TAL"/>
              <w:rPr>
                <w:sz w:val="16"/>
              </w:rPr>
            </w:pPr>
            <w:r w:rsidRPr="00EA5936">
              <w:rPr>
                <w:sz w:val="16"/>
              </w:rPr>
              <w:t>29.598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F713B" w14:textId="77777777" w:rsidR="00C84410" w:rsidRPr="00EA5936" w:rsidRDefault="00C84410" w:rsidP="00EA5936">
            <w:pPr>
              <w:pStyle w:val="TAL"/>
              <w:rPr>
                <w:sz w:val="16"/>
              </w:rPr>
            </w:pPr>
            <w:r w:rsidRPr="00EA5936">
              <w:rPr>
                <w:sz w:val="16"/>
              </w:rPr>
              <w:t>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7AA79"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3BF4C"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E8A33" w14:textId="77777777" w:rsidR="00C84410" w:rsidRPr="00EA5936" w:rsidRDefault="00C84410" w:rsidP="00EA5936">
            <w:pPr>
              <w:pStyle w:val="TAL"/>
              <w:rPr>
                <w:sz w:val="16"/>
              </w:rPr>
            </w:pPr>
          </w:p>
        </w:tc>
      </w:tr>
      <w:tr w:rsidR="00EA5936" w:rsidRPr="00EA5936" w14:paraId="4D731AC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194A3" w14:textId="77777777" w:rsidR="00C84410" w:rsidRPr="00EA5936" w:rsidRDefault="00C84410" w:rsidP="00EA5936">
            <w:pPr>
              <w:pStyle w:val="TAL"/>
              <w:rPr>
                <w:sz w:val="16"/>
              </w:rPr>
            </w:pPr>
            <w:r w:rsidRPr="00EA5936">
              <w:rPr>
                <w:sz w:val="16"/>
              </w:rPr>
              <w:t>C4-221616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029A0" w14:textId="77777777" w:rsidR="00C84410" w:rsidRPr="00EA5936" w:rsidRDefault="00C84410" w:rsidP="00EA5936">
            <w:pPr>
              <w:pStyle w:val="TAL"/>
              <w:rPr>
                <w:sz w:val="16"/>
              </w:rPr>
            </w:pPr>
            <w:r w:rsidRPr="00EA5936">
              <w:rPr>
                <w:sz w:val="16"/>
              </w:rPr>
              <w:t>29.673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9B4FF"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15441"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A359A"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735AE" w14:textId="77777777" w:rsidR="00C84410" w:rsidRPr="00EA5936" w:rsidRDefault="00C84410" w:rsidP="00EA5936">
            <w:pPr>
              <w:pStyle w:val="TAL"/>
              <w:rPr>
                <w:sz w:val="16"/>
              </w:rPr>
            </w:pPr>
          </w:p>
        </w:tc>
      </w:tr>
      <w:tr w:rsidR="00EA5936" w:rsidRPr="00EA5936" w14:paraId="005C5E3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7BBA1" w14:textId="77777777" w:rsidR="00C84410" w:rsidRPr="00EA5936" w:rsidRDefault="00C84410" w:rsidP="00EA5936">
            <w:pPr>
              <w:pStyle w:val="TAL"/>
              <w:rPr>
                <w:sz w:val="16"/>
              </w:rPr>
            </w:pPr>
            <w:r w:rsidRPr="00EA5936">
              <w:rPr>
                <w:sz w:val="16"/>
              </w:rPr>
              <w:t>C4-221617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6002F" w14:textId="77777777" w:rsidR="00C84410" w:rsidRPr="00EA5936" w:rsidRDefault="00C84410" w:rsidP="00EA5936">
            <w:pPr>
              <w:pStyle w:val="TAL"/>
              <w:rPr>
                <w:sz w:val="16"/>
              </w:rPr>
            </w:pPr>
            <w:r w:rsidRPr="00EA5936">
              <w:rPr>
                <w:sz w:val="16"/>
              </w:rPr>
              <w:t>29.502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1C5BF" w14:textId="77777777" w:rsidR="00C84410" w:rsidRPr="00EA5936" w:rsidRDefault="00C84410" w:rsidP="00EA5936">
            <w:pPr>
              <w:pStyle w:val="TAL"/>
              <w:rPr>
                <w:sz w:val="16"/>
              </w:rPr>
            </w:pPr>
            <w:r w:rsidRPr="00EA5936">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BEC7C"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BF816"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92FD3" w14:textId="77777777" w:rsidR="00C84410" w:rsidRPr="00EA5936" w:rsidRDefault="00C84410" w:rsidP="00EA5936">
            <w:pPr>
              <w:pStyle w:val="TAL"/>
              <w:rPr>
                <w:sz w:val="16"/>
              </w:rPr>
            </w:pPr>
          </w:p>
        </w:tc>
      </w:tr>
      <w:tr w:rsidR="00EA5936" w:rsidRPr="00EA5936" w14:paraId="43D9E16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8008E" w14:textId="77777777" w:rsidR="00C84410" w:rsidRPr="00EA5936" w:rsidRDefault="00C84410" w:rsidP="00EA5936">
            <w:pPr>
              <w:pStyle w:val="TAL"/>
              <w:rPr>
                <w:sz w:val="16"/>
              </w:rPr>
            </w:pPr>
            <w:r w:rsidRPr="00EA5936">
              <w:rPr>
                <w:sz w:val="16"/>
              </w:rPr>
              <w:t>C4-221618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A42D8" w14:textId="77777777" w:rsidR="00C84410" w:rsidRPr="00EA5936" w:rsidRDefault="00C84410" w:rsidP="00EA5936">
            <w:pPr>
              <w:pStyle w:val="TAL"/>
              <w:rPr>
                <w:sz w:val="16"/>
              </w:rPr>
            </w:pPr>
            <w:r w:rsidRPr="00EA5936">
              <w:rPr>
                <w:sz w:val="16"/>
              </w:rPr>
              <w:t>29.503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3390D" w14:textId="77777777" w:rsidR="00C84410" w:rsidRPr="00EA5936" w:rsidRDefault="00C84410" w:rsidP="00EA5936">
            <w:pPr>
              <w:pStyle w:val="TAL"/>
              <w:rPr>
                <w:sz w:val="16"/>
              </w:rPr>
            </w:pPr>
            <w:r w:rsidRPr="00EA5936">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086BC"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D9A1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C2164" w14:textId="77777777" w:rsidR="00C84410" w:rsidRPr="00EA5936" w:rsidRDefault="00C84410" w:rsidP="00EA5936">
            <w:pPr>
              <w:pStyle w:val="TAL"/>
              <w:rPr>
                <w:sz w:val="16"/>
              </w:rPr>
            </w:pPr>
          </w:p>
        </w:tc>
      </w:tr>
      <w:tr w:rsidR="00EA5936" w:rsidRPr="00EA5936" w14:paraId="511B1C5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911B9" w14:textId="77777777" w:rsidR="00C84410" w:rsidRPr="00EA5936" w:rsidRDefault="00C84410" w:rsidP="00EA5936">
            <w:pPr>
              <w:pStyle w:val="TAL"/>
              <w:rPr>
                <w:sz w:val="16"/>
              </w:rPr>
            </w:pPr>
            <w:r w:rsidRPr="00EA5936">
              <w:rPr>
                <w:sz w:val="16"/>
              </w:rPr>
              <w:t>C4-221619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9AFDD" w14:textId="77777777" w:rsidR="00C84410" w:rsidRPr="00EA5936" w:rsidRDefault="00C84410" w:rsidP="00EA5936">
            <w:pPr>
              <w:pStyle w:val="TAL"/>
              <w:rPr>
                <w:sz w:val="16"/>
              </w:rPr>
            </w:pPr>
            <w:r w:rsidRPr="00EA5936">
              <w:rPr>
                <w:sz w:val="16"/>
              </w:rPr>
              <w:t>29.504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C79F7" w14:textId="77777777" w:rsidR="00C84410" w:rsidRPr="00EA5936" w:rsidRDefault="00C84410" w:rsidP="00EA5936">
            <w:pPr>
              <w:pStyle w:val="TAL"/>
              <w:rPr>
                <w:sz w:val="16"/>
              </w:rPr>
            </w:pPr>
            <w:r w:rsidRPr="00EA593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FD9EA"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7B009"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934CB" w14:textId="77777777" w:rsidR="00C84410" w:rsidRPr="00EA5936" w:rsidRDefault="00C84410" w:rsidP="00EA5936">
            <w:pPr>
              <w:pStyle w:val="TAL"/>
              <w:rPr>
                <w:sz w:val="16"/>
              </w:rPr>
            </w:pPr>
          </w:p>
        </w:tc>
      </w:tr>
      <w:tr w:rsidR="00EA5936" w:rsidRPr="00EA5936" w14:paraId="4E29515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A680F" w14:textId="77777777" w:rsidR="00C84410" w:rsidRPr="00EA5936" w:rsidRDefault="00C84410" w:rsidP="00EA5936">
            <w:pPr>
              <w:pStyle w:val="TAL"/>
              <w:rPr>
                <w:sz w:val="16"/>
              </w:rPr>
            </w:pPr>
            <w:r w:rsidRPr="00EA5936">
              <w:rPr>
                <w:sz w:val="16"/>
              </w:rPr>
              <w:t>C4-221620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6BB00" w14:textId="77777777" w:rsidR="00C84410" w:rsidRPr="00EA5936" w:rsidRDefault="00C84410" w:rsidP="00EA5936">
            <w:pPr>
              <w:pStyle w:val="TAL"/>
              <w:rPr>
                <w:sz w:val="16"/>
              </w:rPr>
            </w:pPr>
            <w:r w:rsidRPr="00EA5936">
              <w:rPr>
                <w:sz w:val="16"/>
              </w:rPr>
              <w:t>29.505 Rel-16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0C7A4" w14:textId="77777777" w:rsidR="00C84410" w:rsidRPr="00EA5936" w:rsidRDefault="00C84410" w:rsidP="00EA5936">
            <w:pPr>
              <w:pStyle w:val="TAL"/>
              <w:rPr>
                <w:sz w:val="16"/>
              </w:rPr>
            </w:pPr>
            <w:r w:rsidRPr="00EA593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7B3D9"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B5A6F"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1C8E" w14:textId="77777777" w:rsidR="00C84410" w:rsidRPr="00EA5936" w:rsidRDefault="00C84410" w:rsidP="00EA5936">
            <w:pPr>
              <w:pStyle w:val="TAL"/>
              <w:rPr>
                <w:sz w:val="16"/>
              </w:rPr>
            </w:pPr>
          </w:p>
        </w:tc>
      </w:tr>
      <w:tr w:rsidR="00EA5936" w:rsidRPr="00EA5936" w14:paraId="6CE7615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1998C" w14:textId="77777777" w:rsidR="00C84410" w:rsidRPr="00EA5936" w:rsidRDefault="00C84410" w:rsidP="00EA5936">
            <w:pPr>
              <w:pStyle w:val="TAL"/>
              <w:rPr>
                <w:sz w:val="16"/>
              </w:rPr>
            </w:pPr>
            <w:r w:rsidRPr="00EA5936">
              <w:rPr>
                <w:sz w:val="16"/>
              </w:rPr>
              <w:t>C4-221621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C52C4" w14:textId="77777777" w:rsidR="00C84410" w:rsidRPr="00EA5936" w:rsidRDefault="00C84410" w:rsidP="00EA5936">
            <w:pPr>
              <w:pStyle w:val="TAL"/>
              <w:rPr>
                <w:sz w:val="16"/>
              </w:rPr>
            </w:pPr>
            <w:r w:rsidRPr="00EA5936">
              <w:rPr>
                <w:sz w:val="16"/>
              </w:rPr>
              <w:t>29.509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03146" w14:textId="77777777" w:rsidR="00C84410" w:rsidRPr="00EA5936" w:rsidRDefault="00C84410" w:rsidP="00EA5936">
            <w:pPr>
              <w:pStyle w:val="TAL"/>
              <w:rPr>
                <w:sz w:val="16"/>
              </w:rPr>
            </w:pPr>
            <w:r w:rsidRPr="00EA5936">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F1EE1"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0460E"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C2FEC" w14:textId="77777777" w:rsidR="00C84410" w:rsidRPr="00EA5936" w:rsidRDefault="00C84410" w:rsidP="00EA5936">
            <w:pPr>
              <w:pStyle w:val="TAL"/>
              <w:rPr>
                <w:sz w:val="16"/>
              </w:rPr>
            </w:pPr>
          </w:p>
        </w:tc>
      </w:tr>
      <w:tr w:rsidR="00EA5936" w:rsidRPr="00EA5936" w14:paraId="6385042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E93D7" w14:textId="77777777" w:rsidR="00C84410" w:rsidRPr="00EA5936" w:rsidRDefault="00C84410" w:rsidP="00EA5936">
            <w:pPr>
              <w:pStyle w:val="TAL"/>
              <w:rPr>
                <w:sz w:val="16"/>
              </w:rPr>
            </w:pPr>
            <w:r w:rsidRPr="00EA5936">
              <w:rPr>
                <w:sz w:val="16"/>
              </w:rPr>
              <w:t>C4-221622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A4001" w14:textId="77777777" w:rsidR="00C84410" w:rsidRPr="00EA5936" w:rsidRDefault="00C84410" w:rsidP="00EA5936">
            <w:pPr>
              <w:pStyle w:val="TAL"/>
              <w:rPr>
                <w:sz w:val="16"/>
              </w:rPr>
            </w:pPr>
            <w:r w:rsidRPr="00EA5936">
              <w:rPr>
                <w:sz w:val="16"/>
              </w:rPr>
              <w:t>29.510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60FDF"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BCFFA"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68E3A"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B09D6" w14:textId="77777777" w:rsidR="00C84410" w:rsidRPr="00EA5936" w:rsidRDefault="00C84410" w:rsidP="00EA5936">
            <w:pPr>
              <w:pStyle w:val="TAL"/>
              <w:rPr>
                <w:sz w:val="16"/>
              </w:rPr>
            </w:pPr>
          </w:p>
        </w:tc>
      </w:tr>
      <w:tr w:rsidR="00EA5936" w:rsidRPr="00EA5936" w14:paraId="5A91C86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D027F" w14:textId="77777777" w:rsidR="00C84410" w:rsidRPr="00EA5936" w:rsidRDefault="00C84410" w:rsidP="00EA5936">
            <w:pPr>
              <w:pStyle w:val="TAL"/>
              <w:rPr>
                <w:sz w:val="16"/>
              </w:rPr>
            </w:pPr>
            <w:r w:rsidRPr="00EA5936">
              <w:rPr>
                <w:sz w:val="16"/>
              </w:rPr>
              <w:t>C4-221623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569B4" w14:textId="77777777" w:rsidR="00C84410" w:rsidRPr="00EA5936" w:rsidRDefault="00C84410" w:rsidP="00EA5936">
            <w:pPr>
              <w:pStyle w:val="TAL"/>
              <w:rPr>
                <w:sz w:val="16"/>
              </w:rPr>
            </w:pPr>
            <w:r w:rsidRPr="00EA5936">
              <w:rPr>
                <w:sz w:val="16"/>
              </w:rPr>
              <w:t>29.515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4CE46"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A1506"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56D9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AB8D7" w14:textId="77777777" w:rsidR="00C84410" w:rsidRPr="00EA5936" w:rsidRDefault="00C84410" w:rsidP="00EA5936">
            <w:pPr>
              <w:pStyle w:val="TAL"/>
              <w:rPr>
                <w:sz w:val="16"/>
              </w:rPr>
            </w:pPr>
          </w:p>
        </w:tc>
      </w:tr>
      <w:tr w:rsidR="00EA5936" w:rsidRPr="00EA5936" w14:paraId="1CF1D89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0F487" w14:textId="77777777" w:rsidR="00C84410" w:rsidRPr="00EA5936" w:rsidRDefault="00C84410" w:rsidP="00EA5936">
            <w:pPr>
              <w:pStyle w:val="TAL"/>
              <w:rPr>
                <w:sz w:val="16"/>
              </w:rPr>
            </w:pPr>
            <w:r w:rsidRPr="00EA5936">
              <w:rPr>
                <w:sz w:val="16"/>
              </w:rPr>
              <w:t>C4-221624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196DD" w14:textId="77777777" w:rsidR="00C84410" w:rsidRPr="00EA5936" w:rsidRDefault="00C84410" w:rsidP="00EA5936">
            <w:pPr>
              <w:pStyle w:val="TAL"/>
              <w:rPr>
                <w:sz w:val="16"/>
              </w:rPr>
            </w:pPr>
            <w:r w:rsidRPr="00EA5936">
              <w:rPr>
                <w:sz w:val="16"/>
              </w:rPr>
              <w:t>29.518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5827C"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BC5F6"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62C09"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41B8E" w14:textId="77777777" w:rsidR="00C84410" w:rsidRPr="00EA5936" w:rsidRDefault="00C84410" w:rsidP="00EA5936">
            <w:pPr>
              <w:pStyle w:val="TAL"/>
              <w:rPr>
                <w:sz w:val="16"/>
              </w:rPr>
            </w:pPr>
          </w:p>
        </w:tc>
      </w:tr>
      <w:tr w:rsidR="00EA5936" w:rsidRPr="00EA5936" w14:paraId="5101BBE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F4066" w14:textId="77777777" w:rsidR="00C84410" w:rsidRPr="00EA5936" w:rsidRDefault="00C84410" w:rsidP="00EA5936">
            <w:pPr>
              <w:pStyle w:val="TAL"/>
              <w:rPr>
                <w:sz w:val="16"/>
              </w:rPr>
            </w:pPr>
            <w:r w:rsidRPr="00EA5936">
              <w:rPr>
                <w:sz w:val="16"/>
              </w:rPr>
              <w:t>C4-221625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6423A" w14:textId="77777777" w:rsidR="00C84410" w:rsidRPr="00EA5936" w:rsidRDefault="00C84410" w:rsidP="00EA5936">
            <w:pPr>
              <w:pStyle w:val="TAL"/>
              <w:rPr>
                <w:sz w:val="16"/>
              </w:rPr>
            </w:pPr>
            <w:r w:rsidRPr="00EA5936">
              <w:rPr>
                <w:sz w:val="16"/>
              </w:rPr>
              <w:t>29.526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7541"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9EB58"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679AA"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661C5" w14:textId="77777777" w:rsidR="00C84410" w:rsidRPr="00EA5936" w:rsidRDefault="00C84410" w:rsidP="00EA5936">
            <w:pPr>
              <w:pStyle w:val="TAL"/>
              <w:rPr>
                <w:sz w:val="16"/>
              </w:rPr>
            </w:pPr>
          </w:p>
        </w:tc>
      </w:tr>
      <w:tr w:rsidR="00EA5936" w:rsidRPr="00EA5936" w14:paraId="7B228DC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15D36" w14:textId="77777777" w:rsidR="00C84410" w:rsidRPr="00EA5936" w:rsidRDefault="00C84410" w:rsidP="00EA5936">
            <w:pPr>
              <w:pStyle w:val="TAL"/>
              <w:rPr>
                <w:sz w:val="16"/>
              </w:rPr>
            </w:pPr>
            <w:r w:rsidRPr="00EA5936">
              <w:rPr>
                <w:sz w:val="16"/>
              </w:rPr>
              <w:t>C4-221626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1BC7B" w14:textId="77777777" w:rsidR="00C84410" w:rsidRPr="00EA5936" w:rsidRDefault="00C84410" w:rsidP="00EA5936">
            <w:pPr>
              <w:pStyle w:val="TAL"/>
              <w:rPr>
                <w:sz w:val="16"/>
              </w:rPr>
            </w:pPr>
            <w:r w:rsidRPr="00EA5936">
              <w:rPr>
                <w:sz w:val="16"/>
              </w:rPr>
              <w:t>29.540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888AF"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07EC9"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CBD5D"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9522E" w14:textId="77777777" w:rsidR="00C84410" w:rsidRPr="00EA5936" w:rsidRDefault="00C84410" w:rsidP="00EA5936">
            <w:pPr>
              <w:pStyle w:val="TAL"/>
              <w:rPr>
                <w:sz w:val="16"/>
              </w:rPr>
            </w:pPr>
          </w:p>
        </w:tc>
      </w:tr>
      <w:tr w:rsidR="00EA5936" w:rsidRPr="00EA5936" w14:paraId="0455E3D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691D7" w14:textId="77777777" w:rsidR="00C84410" w:rsidRPr="00EA5936" w:rsidRDefault="00C84410" w:rsidP="00EA5936">
            <w:pPr>
              <w:pStyle w:val="TAL"/>
              <w:rPr>
                <w:sz w:val="16"/>
              </w:rPr>
            </w:pPr>
            <w:r w:rsidRPr="00EA5936">
              <w:rPr>
                <w:sz w:val="16"/>
              </w:rPr>
              <w:t>C4-221627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5D0ED" w14:textId="77777777" w:rsidR="00C84410" w:rsidRPr="00EA5936" w:rsidRDefault="00C84410" w:rsidP="00EA5936">
            <w:pPr>
              <w:pStyle w:val="TAL"/>
              <w:rPr>
                <w:sz w:val="16"/>
              </w:rPr>
            </w:pPr>
            <w:r w:rsidRPr="00EA5936">
              <w:rPr>
                <w:sz w:val="16"/>
              </w:rPr>
              <w:t>29.562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CFC9F"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44882"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EA0E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EC91B" w14:textId="77777777" w:rsidR="00C84410" w:rsidRPr="00EA5936" w:rsidRDefault="00C84410" w:rsidP="00EA5936">
            <w:pPr>
              <w:pStyle w:val="TAL"/>
              <w:rPr>
                <w:sz w:val="16"/>
              </w:rPr>
            </w:pPr>
          </w:p>
        </w:tc>
      </w:tr>
      <w:tr w:rsidR="00EA5936" w:rsidRPr="00EA5936" w14:paraId="0014DDC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21FBE" w14:textId="77777777" w:rsidR="00C84410" w:rsidRPr="00EA5936" w:rsidRDefault="00C84410" w:rsidP="00EA5936">
            <w:pPr>
              <w:pStyle w:val="TAL"/>
              <w:rPr>
                <w:sz w:val="16"/>
              </w:rPr>
            </w:pPr>
            <w:r w:rsidRPr="00EA5936">
              <w:rPr>
                <w:sz w:val="16"/>
              </w:rPr>
              <w:t>C4-221628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8B329" w14:textId="77777777" w:rsidR="00C84410" w:rsidRPr="00EA5936" w:rsidRDefault="00C84410" w:rsidP="00EA5936">
            <w:pPr>
              <w:pStyle w:val="TAL"/>
              <w:rPr>
                <w:sz w:val="16"/>
              </w:rPr>
            </w:pPr>
            <w:r w:rsidRPr="00EA5936">
              <w:rPr>
                <w:sz w:val="16"/>
              </w:rPr>
              <w:t>29.563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DFE8B"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ADB63"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F23FB"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424CE" w14:textId="77777777" w:rsidR="00C84410" w:rsidRPr="00EA5936" w:rsidRDefault="00C84410" w:rsidP="00EA5936">
            <w:pPr>
              <w:pStyle w:val="TAL"/>
              <w:rPr>
                <w:sz w:val="16"/>
              </w:rPr>
            </w:pPr>
          </w:p>
        </w:tc>
      </w:tr>
      <w:tr w:rsidR="00EA5936" w:rsidRPr="00EA5936" w14:paraId="629D7A3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C3D09" w14:textId="77777777" w:rsidR="00C84410" w:rsidRPr="00EA5936" w:rsidRDefault="00C84410" w:rsidP="00EA5936">
            <w:pPr>
              <w:pStyle w:val="TAL"/>
              <w:rPr>
                <w:sz w:val="16"/>
              </w:rPr>
            </w:pPr>
            <w:r w:rsidRPr="00EA5936">
              <w:rPr>
                <w:sz w:val="16"/>
              </w:rPr>
              <w:t>C4-221629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E48C8" w14:textId="77777777" w:rsidR="00C84410" w:rsidRPr="00EA5936" w:rsidRDefault="00C84410" w:rsidP="00EA5936">
            <w:pPr>
              <w:pStyle w:val="TAL"/>
              <w:rPr>
                <w:sz w:val="16"/>
              </w:rPr>
            </w:pPr>
            <w:r w:rsidRPr="00EA5936">
              <w:rPr>
                <w:sz w:val="16"/>
              </w:rPr>
              <w:t>29.571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ADED9"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3FB88"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55BF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4BD43" w14:textId="77777777" w:rsidR="00C84410" w:rsidRPr="00EA5936" w:rsidRDefault="00C84410" w:rsidP="00EA5936">
            <w:pPr>
              <w:pStyle w:val="TAL"/>
              <w:rPr>
                <w:sz w:val="16"/>
              </w:rPr>
            </w:pPr>
          </w:p>
        </w:tc>
      </w:tr>
      <w:tr w:rsidR="00EA5936" w:rsidRPr="00EA5936" w14:paraId="55F00EA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B01A" w14:textId="77777777" w:rsidR="00C84410" w:rsidRPr="00EA5936" w:rsidRDefault="00C84410" w:rsidP="00EA5936">
            <w:pPr>
              <w:pStyle w:val="TAL"/>
              <w:rPr>
                <w:sz w:val="16"/>
              </w:rPr>
            </w:pPr>
            <w:r w:rsidRPr="00EA5936">
              <w:rPr>
                <w:sz w:val="16"/>
              </w:rPr>
              <w:t>C4-221630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EB5A7" w14:textId="77777777" w:rsidR="00C84410" w:rsidRPr="00EA5936" w:rsidRDefault="00C84410" w:rsidP="00EA5936">
            <w:pPr>
              <w:pStyle w:val="TAL"/>
              <w:rPr>
                <w:sz w:val="16"/>
              </w:rPr>
            </w:pPr>
            <w:r w:rsidRPr="00EA5936">
              <w:rPr>
                <w:sz w:val="16"/>
              </w:rPr>
              <w:t>29.573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BAA34"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D3AE7"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9514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F4AA9" w14:textId="77777777" w:rsidR="00C84410" w:rsidRPr="00EA5936" w:rsidRDefault="00C84410" w:rsidP="00EA5936">
            <w:pPr>
              <w:pStyle w:val="TAL"/>
              <w:rPr>
                <w:sz w:val="16"/>
              </w:rPr>
            </w:pPr>
          </w:p>
        </w:tc>
      </w:tr>
      <w:tr w:rsidR="00EA5936" w:rsidRPr="00EA5936" w14:paraId="6378617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E4380" w14:textId="77777777" w:rsidR="00C84410" w:rsidRPr="00EA5936" w:rsidRDefault="00C84410" w:rsidP="00EA5936">
            <w:pPr>
              <w:pStyle w:val="TAL"/>
              <w:rPr>
                <w:sz w:val="16"/>
              </w:rPr>
            </w:pPr>
            <w:r w:rsidRPr="00EA5936">
              <w:rPr>
                <w:sz w:val="16"/>
              </w:rPr>
              <w:t>C4-221631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07FDC" w14:textId="77777777" w:rsidR="00C84410" w:rsidRPr="00EA5936" w:rsidRDefault="00C84410" w:rsidP="00EA5936">
            <w:pPr>
              <w:pStyle w:val="TAL"/>
              <w:rPr>
                <w:sz w:val="16"/>
              </w:rPr>
            </w:pPr>
            <w:r w:rsidRPr="00EA5936">
              <w:rPr>
                <w:sz w:val="16"/>
              </w:rPr>
              <w:t>29.510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5E639"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E079A"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6723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79414" w14:textId="77777777" w:rsidR="00C84410" w:rsidRPr="00EA5936" w:rsidRDefault="00C84410" w:rsidP="00EA5936">
            <w:pPr>
              <w:pStyle w:val="TAL"/>
              <w:rPr>
                <w:sz w:val="16"/>
              </w:rPr>
            </w:pPr>
          </w:p>
        </w:tc>
      </w:tr>
      <w:tr w:rsidR="00EA5936" w:rsidRPr="00EA5936" w14:paraId="7C30B38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FCD6D" w14:textId="77777777" w:rsidR="00C84410" w:rsidRPr="00EA5936" w:rsidRDefault="00C84410" w:rsidP="00EA5936">
            <w:pPr>
              <w:pStyle w:val="TAL"/>
              <w:rPr>
                <w:sz w:val="16"/>
              </w:rPr>
            </w:pPr>
            <w:r w:rsidRPr="00EA5936">
              <w:rPr>
                <w:sz w:val="16"/>
              </w:rPr>
              <w:t>C4-221632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8A091" w14:textId="77777777" w:rsidR="00C84410" w:rsidRPr="00EA5936" w:rsidRDefault="00C84410" w:rsidP="00EA5936">
            <w:pPr>
              <w:pStyle w:val="TAL"/>
              <w:rPr>
                <w:sz w:val="16"/>
              </w:rPr>
            </w:pPr>
            <w:r w:rsidRPr="00EA5936">
              <w:rPr>
                <w:sz w:val="16"/>
              </w:rPr>
              <w:t>29.518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4CFF1"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A0E4A"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3208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28C64" w14:textId="77777777" w:rsidR="00C84410" w:rsidRPr="00EA5936" w:rsidRDefault="00C84410" w:rsidP="00EA5936">
            <w:pPr>
              <w:pStyle w:val="TAL"/>
              <w:rPr>
                <w:sz w:val="16"/>
              </w:rPr>
            </w:pPr>
          </w:p>
        </w:tc>
      </w:tr>
      <w:tr w:rsidR="00EA5936" w:rsidRPr="00EA5936" w14:paraId="5727EFC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3AAF6" w14:textId="77777777" w:rsidR="00C84410" w:rsidRPr="00EA5936" w:rsidRDefault="00C84410" w:rsidP="00EA5936">
            <w:pPr>
              <w:pStyle w:val="TAL"/>
              <w:rPr>
                <w:sz w:val="16"/>
              </w:rPr>
            </w:pPr>
            <w:r w:rsidRPr="00EA5936">
              <w:rPr>
                <w:sz w:val="16"/>
              </w:rPr>
              <w:t>C4-221633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A1AB" w14:textId="77777777" w:rsidR="00C84410" w:rsidRPr="00EA5936" w:rsidRDefault="00C84410" w:rsidP="00EA5936">
            <w:pPr>
              <w:pStyle w:val="TAL"/>
              <w:rPr>
                <w:sz w:val="16"/>
              </w:rPr>
            </w:pPr>
            <w:r w:rsidRPr="00EA5936">
              <w:rPr>
                <w:sz w:val="16"/>
              </w:rPr>
              <w:t>Missing Definition for Tunnel Password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0F22A"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1550"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99906" w14:textId="77777777" w:rsidR="00C84410" w:rsidRPr="00EA5936" w:rsidRDefault="00C84410" w:rsidP="00EA5936">
            <w:pPr>
              <w:pStyle w:val="TAL"/>
              <w:rPr>
                <w:sz w:val="16"/>
              </w:rPr>
            </w:pPr>
            <w:r w:rsidRPr="00EA5936">
              <w:rPr>
                <w:sz w:val="16"/>
              </w:rPr>
              <w:t>C4-221448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03180" w14:textId="77777777" w:rsidR="00C84410" w:rsidRPr="00EA5936" w:rsidRDefault="00C84410" w:rsidP="00EA5936">
            <w:pPr>
              <w:pStyle w:val="TAL"/>
              <w:rPr>
                <w:sz w:val="16"/>
              </w:rPr>
            </w:pPr>
          </w:p>
        </w:tc>
      </w:tr>
      <w:tr w:rsidR="00EA5936" w:rsidRPr="00EA5936" w14:paraId="662AD84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6EEA0" w14:textId="77777777" w:rsidR="00C84410" w:rsidRPr="00EA5936" w:rsidRDefault="00C84410" w:rsidP="00EA5936">
            <w:pPr>
              <w:pStyle w:val="TAL"/>
              <w:rPr>
                <w:sz w:val="16"/>
              </w:rPr>
            </w:pPr>
            <w:r w:rsidRPr="00EA5936">
              <w:rPr>
                <w:sz w:val="16"/>
              </w:rPr>
              <w:t>C4-221634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D4C97" w14:textId="77777777" w:rsidR="00C84410" w:rsidRPr="00EA5936" w:rsidRDefault="00C84410" w:rsidP="00EA5936">
            <w:pPr>
              <w:pStyle w:val="TAL"/>
              <w:rPr>
                <w:sz w:val="16"/>
              </w:rPr>
            </w:pPr>
            <w:r w:rsidRPr="00EA5936">
              <w:rPr>
                <w:sz w:val="16"/>
              </w:rPr>
              <w:t>Paging Policy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FF5E1"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874FA"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C9C86" w14:textId="77777777" w:rsidR="00C84410" w:rsidRPr="00EA5936" w:rsidRDefault="00C84410" w:rsidP="00EA5936">
            <w:pPr>
              <w:pStyle w:val="TAL"/>
              <w:rPr>
                <w:sz w:val="16"/>
              </w:rPr>
            </w:pPr>
            <w:r w:rsidRPr="00EA5936">
              <w:rPr>
                <w:sz w:val="16"/>
              </w:rPr>
              <w:t>C4-221477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D8456" w14:textId="77777777" w:rsidR="00C84410" w:rsidRPr="00EA5936" w:rsidRDefault="00C84410" w:rsidP="00EA5936">
            <w:pPr>
              <w:pStyle w:val="TAL"/>
              <w:rPr>
                <w:sz w:val="16"/>
              </w:rPr>
            </w:pPr>
          </w:p>
        </w:tc>
      </w:tr>
      <w:tr w:rsidR="00EA5936" w:rsidRPr="00EA5936" w14:paraId="1EC8D62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7A0D1" w14:textId="77777777" w:rsidR="00C84410" w:rsidRPr="00EA5936" w:rsidRDefault="00C84410" w:rsidP="00EA5936">
            <w:pPr>
              <w:pStyle w:val="TAL"/>
              <w:rPr>
                <w:sz w:val="16"/>
              </w:rPr>
            </w:pPr>
            <w:r w:rsidRPr="00EA5936">
              <w:rPr>
                <w:sz w:val="16"/>
              </w:rPr>
              <w:t>C4-221635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12BEB" w14:textId="77777777" w:rsidR="00C84410" w:rsidRPr="00EA5936" w:rsidRDefault="00C84410" w:rsidP="00EA5936">
            <w:pPr>
              <w:pStyle w:val="TAL"/>
              <w:rPr>
                <w:sz w:val="16"/>
              </w:rPr>
            </w:pPr>
            <w:r w:rsidRPr="00EA5936">
              <w:rPr>
                <w:sz w:val="16"/>
              </w:rPr>
              <w:t>Conclusion on Header Enrichment for HTTPS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EC6D7"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EF23B"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FB040" w14:textId="77777777" w:rsidR="00C84410" w:rsidRPr="00EA5936" w:rsidRDefault="00C84410" w:rsidP="00EA5936">
            <w:pPr>
              <w:pStyle w:val="TAL"/>
              <w:rPr>
                <w:sz w:val="16"/>
              </w:rPr>
            </w:pPr>
            <w:r w:rsidRPr="00EA5936">
              <w:rPr>
                <w:sz w:val="16"/>
              </w:rPr>
              <w:t>C4-221447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979F8" w14:textId="77777777" w:rsidR="00C84410" w:rsidRPr="00EA5936" w:rsidRDefault="00C84410" w:rsidP="00EA5936">
            <w:pPr>
              <w:pStyle w:val="TAL"/>
              <w:rPr>
                <w:sz w:val="16"/>
              </w:rPr>
            </w:pPr>
          </w:p>
        </w:tc>
      </w:tr>
      <w:tr w:rsidR="00EA5936" w:rsidRPr="00EA5936" w14:paraId="1754EDB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CF682" w14:textId="77777777" w:rsidR="00C84410" w:rsidRPr="00EA5936" w:rsidRDefault="00C84410" w:rsidP="00EA5936">
            <w:pPr>
              <w:pStyle w:val="TAL"/>
              <w:rPr>
                <w:sz w:val="16"/>
              </w:rPr>
            </w:pPr>
            <w:r w:rsidRPr="00EA5936">
              <w:rPr>
                <w:sz w:val="16"/>
              </w:rPr>
              <w:t>C4-221636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98642" w14:textId="77777777" w:rsidR="00C84410" w:rsidRPr="00EA5936" w:rsidRDefault="00C84410" w:rsidP="00EA5936">
            <w:pPr>
              <w:pStyle w:val="TAL"/>
              <w:rPr>
                <w:sz w:val="16"/>
              </w:rPr>
            </w:pPr>
            <w:r w:rsidRPr="00EA5936">
              <w:rPr>
                <w:sz w:val="16"/>
              </w:rPr>
              <w:t>Clarification of PVS FQDN for UE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0722F" w14:textId="77777777" w:rsidR="00C84410" w:rsidRPr="00EA5936" w:rsidRDefault="00C84410" w:rsidP="00EA5936">
            <w:pPr>
              <w:pStyle w:val="TAL"/>
              <w:rPr>
                <w:sz w:val="16"/>
              </w:rPr>
            </w:pPr>
            <w:r w:rsidRPr="00EA5936">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9579C"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2A9AE" w14:textId="77777777" w:rsidR="00C84410" w:rsidRPr="00EA5936" w:rsidRDefault="00C84410" w:rsidP="00EA5936">
            <w:pPr>
              <w:pStyle w:val="TAL"/>
              <w:rPr>
                <w:sz w:val="16"/>
              </w:rPr>
            </w:pPr>
            <w:r w:rsidRPr="00EA5936">
              <w:rPr>
                <w:sz w:val="16"/>
              </w:rPr>
              <w:t>C4-221058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43FEB" w14:textId="77777777" w:rsidR="00C84410" w:rsidRPr="00EA5936" w:rsidRDefault="00C84410" w:rsidP="00EA5936">
            <w:pPr>
              <w:pStyle w:val="TAL"/>
              <w:rPr>
                <w:sz w:val="16"/>
              </w:rPr>
            </w:pPr>
          </w:p>
        </w:tc>
      </w:tr>
      <w:tr w:rsidR="00EA5936" w:rsidRPr="00EA5936" w14:paraId="39F11BA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F788B" w14:textId="77777777" w:rsidR="00C84410" w:rsidRPr="00EA5936" w:rsidRDefault="00C84410" w:rsidP="00EA5936">
            <w:pPr>
              <w:pStyle w:val="TAL"/>
              <w:rPr>
                <w:sz w:val="16"/>
              </w:rPr>
            </w:pPr>
            <w:r w:rsidRPr="00EA5936">
              <w:rPr>
                <w:sz w:val="16"/>
              </w:rPr>
              <w:t>C4-221637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02CC9" w14:textId="77777777" w:rsidR="00C84410" w:rsidRPr="00EA5936" w:rsidRDefault="00C84410" w:rsidP="00EA5936">
            <w:pPr>
              <w:pStyle w:val="TAL"/>
              <w:rPr>
                <w:sz w:val="16"/>
              </w:rPr>
            </w:pPr>
            <w:r w:rsidRPr="00EA5936">
              <w:rPr>
                <w:sz w:val="16"/>
              </w:rPr>
              <w:t>3GPP TR 29.309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2EF03"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837AE"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CF622"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B7416" w14:textId="77777777" w:rsidR="00C84410" w:rsidRPr="00EA5936" w:rsidRDefault="00C84410" w:rsidP="00EA5936">
            <w:pPr>
              <w:pStyle w:val="TAL"/>
              <w:rPr>
                <w:sz w:val="16"/>
              </w:rPr>
            </w:pPr>
          </w:p>
        </w:tc>
      </w:tr>
      <w:tr w:rsidR="00EA5936" w:rsidRPr="00EA5936" w14:paraId="00ECB59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F91B6" w14:textId="77777777" w:rsidR="00C84410" w:rsidRPr="00EA5936" w:rsidRDefault="00C84410" w:rsidP="00EA5936">
            <w:pPr>
              <w:pStyle w:val="TAL"/>
              <w:rPr>
                <w:sz w:val="16"/>
              </w:rPr>
            </w:pPr>
            <w:r w:rsidRPr="00EA5936">
              <w:rPr>
                <w:sz w:val="16"/>
              </w:rPr>
              <w:t>C4-221638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5F976" w14:textId="77777777" w:rsidR="00C84410" w:rsidRPr="00EA5936" w:rsidRDefault="00C84410" w:rsidP="00EA5936">
            <w:pPr>
              <w:pStyle w:val="TAL"/>
              <w:rPr>
                <w:sz w:val="16"/>
              </w:rPr>
            </w:pPr>
            <w:r w:rsidRPr="00EA5936">
              <w:rPr>
                <w:sz w:val="16"/>
              </w:rPr>
              <w:t>Determination of target PLMN based on GPSI using NRF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017EE" w14:textId="77777777" w:rsidR="00C84410" w:rsidRPr="00EA5936" w:rsidRDefault="00C84410" w:rsidP="00EA5936">
            <w:pPr>
              <w:pStyle w:val="TAL"/>
              <w:rPr>
                <w:sz w:val="16"/>
              </w:rPr>
            </w:pPr>
            <w:r w:rsidRPr="00EA593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2ED2A"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126B8" w14:textId="77777777" w:rsidR="00C84410" w:rsidRPr="00EA5936" w:rsidRDefault="00C84410" w:rsidP="00EA5936">
            <w:pPr>
              <w:pStyle w:val="TAL"/>
              <w:rPr>
                <w:sz w:val="16"/>
              </w:rPr>
            </w:pPr>
            <w:r w:rsidRPr="00EA5936">
              <w:rPr>
                <w:sz w:val="16"/>
              </w:rPr>
              <w:t>C4-221563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73F1A" w14:textId="77777777" w:rsidR="00C84410" w:rsidRPr="00EA5936" w:rsidRDefault="00C84410" w:rsidP="00EA5936">
            <w:pPr>
              <w:pStyle w:val="TAL"/>
              <w:rPr>
                <w:sz w:val="16"/>
              </w:rPr>
            </w:pPr>
            <w:r w:rsidRPr="00EA5936">
              <w:rPr>
                <w:sz w:val="16"/>
              </w:rPr>
              <w:t>C4-221649</w:t>
            </w:r>
          </w:p>
        </w:tc>
      </w:tr>
      <w:tr w:rsidR="00EA5936" w:rsidRPr="00EA5936" w14:paraId="268545B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03AD4" w14:textId="77777777" w:rsidR="00C84410" w:rsidRPr="00EA5936" w:rsidRDefault="00C84410" w:rsidP="00EA5936">
            <w:pPr>
              <w:pStyle w:val="TAL"/>
              <w:rPr>
                <w:sz w:val="16"/>
              </w:rPr>
            </w:pPr>
            <w:r w:rsidRPr="00EA5936">
              <w:rPr>
                <w:sz w:val="16"/>
              </w:rPr>
              <w:t>C4-221639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D94FB" w14:textId="77777777" w:rsidR="00C84410" w:rsidRPr="00EA5936" w:rsidRDefault="00C84410" w:rsidP="00EA5936">
            <w:pPr>
              <w:pStyle w:val="TAL"/>
              <w:rPr>
                <w:sz w:val="16"/>
              </w:rPr>
            </w:pPr>
            <w:r w:rsidRPr="00EA5936">
              <w:rPr>
                <w:sz w:val="16"/>
              </w:rPr>
              <w:t>Revised WID on Restoration of Profiles related to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94ED7"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2749C"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04ABA" w14:textId="77777777" w:rsidR="00C84410" w:rsidRPr="00EA5936" w:rsidRDefault="00C84410" w:rsidP="00EA5936">
            <w:pPr>
              <w:pStyle w:val="TAL"/>
              <w:rPr>
                <w:sz w:val="16"/>
              </w:rPr>
            </w:pPr>
            <w:r w:rsidRPr="00EA5936">
              <w:rPr>
                <w:sz w:val="16"/>
              </w:rPr>
              <w:t>CP-213070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FBB68" w14:textId="77777777" w:rsidR="00C84410" w:rsidRPr="00EA5936" w:rsidRDefault="00C84410" w:rsidP="00EA5936">
            <w:pPr>
              <w:pStyle w:val="TAL"/>
              <w:rPr>
                <w:sz w:val="16"/>
              </w:rPr>
            </w:pPr>
          </w:p>
        </w:tc>
      </w:tr>
      <w:tr w:rsidR="00EA5936" w:rsidRPr="00EA5936" w14:paraId="078628D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1765E" w14:textId="77777777" w:rsidR="00C84410" w:rsidRPr="00EA5936" w:rsidRDefault="00C84410" w:rsidP="00EA5936">
            <w:pPr>
              <w:pStyle w:val="TAL"/>
              <w:rPr>
                <w:sz w:val="16"/>
              </w:rPr>
            </w:pPr>
            <w:r w:rsidRPr="00EA5936">
              <w:rPr>
                <w:sz w:val="16"/>
              </w:rPr>
              <w:t>C4-221640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6E704" w14:textId="77777777" w:rsidR="00C84410" w:rsidRPr="00EA5936" w:rsidRDefault="00C84410" w:rsidP="00EA5936">
            <w:pPr>
              <w:pStyle w:val="TAL"/>
              <w:rPr>
                <w:sz w:val="16"/>
              </w:rPr>
            </w:pPr>
            <w:r w:rsidRPr="00EA5936">
              <w:rPr>
                <w:sz w:val="16"/>
              </w:rPr>
              <w:t>SNPN impacts on NRF - DCS/CH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94962"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13900"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48D57" w14:textId="77777777" w:rsidR="00C84410" w:rsidRPr="00EA5936" w:rsidRDefault="00C84410" w:rsidP="00EA5936">
            <w:pPr>
              <w:pStyle w:val="TAL"/>
              <w:rPr>
                <w:sz w:val="16"/>
              </w:rPr>
            </w:pPr>
            <w:r w:rsidRPr="00EA5936">
              <w:rPr>
                <w:sz w:val="16"/>
              </w:rPr>
              <w:t>C4-221533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F225E" w14:textId="77777777" w:rsidR="00C84410" w:rsidRPr="00EA5936" w:rsidRDefault="00C84410" w:rsidP="00EA5936">
            <w:pPr>
              <w:pStyle w:val="TAL"/>
              <w:rPr>
                <w:sz w:val="16"/>
              </w:rPr>
            </w:pPr>
            <w:r w:rsidRPr="00EA5936">
              <w:rPr>
                <w:sz w:val="16"/>
              </w:rPr>
              <w:t>C4-221646</w:t>
            </w:r>
          </w:p>
        </w:tc>
      </w:tr>
      <w:tr w:rsidR="00EA5936" w:rsidRPr="00EA5936" w14:paraId="5338C23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AB9BF" w14:textId="77777777" w:rsidR="00C84410" w:rsidRPr="00EA5936" w:rsidRDefault="00C84410" w:rsidP="00EA5936">
            <w:pPr>
              <w:pStyle w:val="TAL"/>
              <w:rPr>
                <w:sz w:val="16"/>
              </w:rPr>
            </w:pPr>
            <w:r w:rsidRPr="00EA5936">
              <w:rPr>
                <w:sz w:val="16"/>
              </w:rPr>
              <w:t>C4-221641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499D9" w14:textId="77777777" w:rsidR="00C84410" w:rsidRPr="00EA5936" w:rsidRDefault="00C84410" w:rsidP="00EA5936">
            <w:pPr>
              <w:pStyle w:val="TAL"/>
              <w:rPr>
                <w:sz w:val="16"/>
              </w:rPr>
            </w:pPr>
            <w:r w:rsidRPr="00EA5936">
              <w:rPr>
                <w:sz w:val="16"/>
              </w:rPr>
              <w:t>WI exception request Rel-17 Work Item Exception for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EDBEC"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7A827"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ABB94" w14:textId="77777777" w:rsidR="00C84410" w:rsidRPr="00EA5936" w:rsidRDefault="00C84410" w:rsidP="00EA5936">
            <w:pPr>
              <w:pStyle w:val="TAL"/>
              <w:rPr>
                <w:sz w:val="16"/>
              </w:rPr>
            </w:pPr>
            <w:r w:rsidRPr="00EA5936">
              <w:rPr>
                <w:sz w:val="16"/>
              </w:rPr>
              <w:t>C4-221442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B0DB0" w14:textId="77777777" w:rsidR="00C84410" w:rsidRPr="00EA5936" w:rsidRDefault="00C84410" w:rsidP="00EA5936">
            <w:pPr>
              <w:pStyle w:val="TAL"/>
              <w:rPr>
                <w:sz w:val="16"/>
              </w:rPr>
            </w:pPr>
            <w:r w:rsidRPr="00EA5936">
              <w:rPr>
                <w:sz w:val="16"/>
              </w:rPr>
              <w:t>C4-221643</w:t>
            </w:r>
          </w:p>
        </w:tc>
      </w:tr>
      <w:tr w:rsidR="00EA5936" w:rsidRPr="00EA5936" w14:paraId="0359CA9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FE1C5" w14:textId="77777777" w:rsidR="00C84410" w:rsidRPr="00EA5936" w:rsidRDefault="00C84410" w:rsidP="00EA5936">
            <w:pPr>
              <w:pStyle w:val="TAL"/>
              <w:rPr>
                <w:sz w:val="16"/>
              </w:rPr>
            </w:pPr>
            <w:r w:rsidRPr="00EA5936">
              <w:rPr>
                <w:sz w:val="16"/>
              </w:rPr>
              <w:t>C4-221642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50CF9" w14:textId="77777777" w:rsidR="00C84410" w:rsidRPr="00EA5936" w:rsidRDefault="00C84410" w:rsidP="00EA5936">
            <w:pPr>
              <w:pStyle w:val="TAL"/>
              <w:rPr>
                <w:sz w:val="16"/>
              </w:rPr>
            </w:pPr>
            <w:r w:rsidRPr="00EA5936">
              <w:rPr>
                <w:sz w:val="16"/>
              </w:rPr>
              <w:t>Usage indication over N32-f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F6E19"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F6D0E"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77FDE" w14:textId="77777777" w:rsidR="00C84410" w:rsidRPr="00EA5936" w:rsidRDefault="00C84410" w:rsidP="00EA5936">
            <w:pPr>
              <w:pStyle w:val="TAL"/>
              <w:rPr>
                <w:sz w:val="16"/>
              </w:rPr>
            </w:pPr>
            <w:r w:rsidRPr="00EA5936">
              <w:rPr>
                <w:sz w:val="16"/>
              </w:rPr>
              <w:t>C4-221575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10997" w14:textId="77777777" w:rsidR="00C84410" w:rsidRPr="00EA5936" w:rsidRDefault="00C84410" w:rsidP="00EA5936">
            <w:pPr>
              <w:pStyle w:val="TAL"/>
              <w:rPr>
                <w:sz w:val="16"/>
              </w:rPr>
            </w:pPr>
          </w:p>
        </w:tc>
      </w:tr>
      <w:tr w:rsidR="00EA5936" w:rsidRPr="00EA5936" w14:paraId="397EA02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CC597" w14:textId="77777777" w:rsidR="00C84410" w:rsidRPr="00EA5936" w:rsidRDefault="00C84410" w:rsidP="00EA5936">
            <w:pPr>
              <w:pStyle w:val="TAL"/>
              <w:rPr>
                <w:sz w:val="16"/>
              </w:rPr>
            </w:pPr>
            <w:r w:rsidRPr="00EA5936">
              <w:rPr>
                <w:sz w:val="16"/>
              </w:rPr>
              <w:t>C4-221643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4EC13" w14:textId="77777777" w:rsidR="00C84410" w:rsidRPr="00EA5936" w:rsidRDefault="00C84410" w:rsidP="00EA5936">
            <w:pPr>
              <w:pStyle w:val="TAL"/>
              <w:rPr>
                <w:sz w:val="16"/>
              </w:rPr>
            </w:pPr>
            <w:r w:rsidRPr="00EA5936">
              <w:rPr>
                <w:sz w:val="16"/>
              </w:rPr>
              <w:t>WI exception request Rel-17 Work Item Exception for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173E9"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897C6"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35095" w14:textId="77777777" w:rsidR="00C84410" w:rsidRPr="00EA5936" w:rsidRDefault="00C84410" w:rsidP="00EA5936">
            <w:pPr>
              <w:pStyle w:val="TAL"/>
              <w:rPr>
                <w:sz w:val="16"/>
              </w:rPr>
            </w:pPr>
            <w:r w:rsidRPr="00EA5936">
              <w:rPr>
                <w:sz w:val="16"/>
              </w:rPr>
              <w:t>C4-221641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7532C" w14:textId="77777777" w:rsidR="00C84410" w:rsidRPr="00EA5936" w:rsidRDefault="00C84410" w:rsidP="00EA5936">
            <w:pPr>
              <w:pStyle w:val="TAL"/>
              <w:rPr>
                <w:sz w:val="16"/>
              </w:rPr>
            </w:pPr>
            <w:r w:rsidRPr="00EA5936">
              <w:rPr>
                <w:sz w:val="16"/>
              </w:rPr>
              <w:t>C4-221650</w:t>
            </w:r>
          </w:p>
        </w:tc>
      </w:tr>
      <w:tr w:rsidR="00EA5936" w:rsidRPr="00EA5936" w14:paraId="0142701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35BA6" w14:textId="77777777" w:rsidR="00C84410" w:rsidRPr="00EA5936" w:rsidRDefault="00C84410" w:rsidP="00EA5936">
            <w:pPr>
              <w:pStyle w:val="TAL"/>
              <w:rPr>
                <w:sz w:val="16"/>
              </w:rPr>
            </w:pPr>
            <w:r w:rsidRPr="00EA5936">
              <w:rPr>
                <w:sz w:val="16"/>
              </w:rPr>
              <w:t>C4-221644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FDAD4" w14:textId="77777777" w:rsidR="00C84410" w:rsidRPr="00EA5936" w:rsidRDefault="00C84410" w:rsidP="00EA5936">
            <w:pPr>
              <w:pStyle w:val="TAL"/>
              <w:rPr>
                <w:sz w:val="16"/>
              </w:rPr>
            </w:pPr>
            <w:r w:rsidRPr="00EA5936">
              <w:rPr>
                <w:sz w:val="16"/>
              </w:rPr>
              <w:t>AIW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AC397" w14:textId="77777777" w:rsidR="00C84410" w:rsidRPr="00EA5936" w:rsidRDefault="00C84410" w:rsidP="00EA5936">
            <w:pPr>
              <w:pStyle w:val="TAL"/>
              <w:rPr>
                <w:sz w:val="16"/>
              </w:rPr>
            </w:pPr>
            <w:r w:rsidRPr="00EA5936">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E6A1F"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A0140" w14:textId="77777777" w:rsidR="00C84410" w:rsidRPr="00EA5936" w:rsidRDefault="00C84410" w:rsidP="00EA5936">
            <w:pPr>
              <w:pStyle w:val="TAL"/>
              <w:rPr>
                <w:sz w:val="16"/>
              </w:rPr>
            </w:pPr>
            <w:r w:rsidRPr="00EA5936">
              <w:rPr>
                <w:sz w:val="16"/>
              </w:rPr>
              <w:t>C4-221553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ED3DC" w14:textId="77777777" w:rsidR="00C84410" w:rsidRPr="00EA5936" w:rsidRDefault="00C84410" w:rsidP="00EA5936">
            <w:pPr>
              <w:pStyle w:val="TAL"/>
              <w:rPr>
                <w:sz w:val="16"/>
              </w:rPr>
            </w:pPr>
          </w:p>
        </w:tc>
      </w:tr>
      <w:tr w:rsidR="00EA5936" w:rsidRPr="00EA5936" w14:paraId="70FD214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23183" w14:textId="77777777" w:rsidR="00C84410" w:rsidRPr="00EA5936" w:rsidRDefault="00C84410" w:rsidP="00EA5936">
            <w:pPr>
              <w:pStyle w:val="TAL"/>
              <w:rPr>
                <w:sz w:val="16"/>
              </w:rPr>
            </w:pPr>
            <w:r w:rsidRPr="00EA5936">
              <w:rPr>
                <w:sz w:val="16"/>
              </w:rPr>
              <w:t>C4-221645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259AA" w14:textId="77777777" w:rsidR="00C84410" w:rsidRPr="00EA5936" w:rsidRDefault="00C84410" w:rsidP="00EA5936">
            <w:pPr>
              <w:pStyle w:val="TAL"/>
              <w:rPr>
                <w:sz w:val="16"/>
              </w:rPr>
            </w:pPr>
            <w:r w:rsidRPr="00EA5936">
              <w:rPr>
                <w:sz w:val="16"/>
              </w:rPr>
              <w:t>PVS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6A380"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B500D"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AC196" w14:textId="77777777" w:rsidR="00C84410" w:rsidRPr="00EA5936" w:rsidRDefault="00C84410" w:rsidP="00EA5936">
            <w:pPr>
              <w:pStyle w:val="TAL"/>
              <w:rPr>
                <w:sz w:val="16"/>
              </w:rPr>
            </w:pPr>
            <w:r w:rsidRPr="00EA5936">
              <w:rPr>
                <w:sz w:val="16"/>
              </w:rPr>
              <w:t>C4-221558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1808B" w14:textId="77777777" w:rsidR="00C84410" w:rsidRPr="00EA5936" w:rsidRDefault="00C84410" w:rsidP="00EA5936">
            <w:pPr>
              <w:pStyle w:val="TAL"/>
              <w:rPr>
                <w:sz w:val="16"/>
              </w:rPr>
            </w:pPr>
            <w:r w:rsidRPr="00EA5936">
              <w:rPr>
                <w:sz w:val="16"/>
              </w:rPr>
              <w:t>CP-220306</w:t>
            </w:r>
          </w:p>
        </w:tc>
      </w:tr>
      <w:tr w:rsidR="00EA5936" w:rsidRPr="00EA5936" w14:paraId="2C59FBD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3416B" w14:textId="77777777" w:rsidR="00C84410" w:rsidRPr="00EA5936" w:rsidRDefault="00C84410" w:rsidP="00EA5936">
            <w:pPr>
              <w:pStyle w:val="TAL"/>
              <w:rPr>
                <w:sz w:val="16"/>
              </w:rPr>
            </w:pPr>
            <w:r w:rsidRPr="00EA5936">
              <w:rPr>
                <w:sz w:val="16"/>
              </w:rPr>
              <w:t>C4-221646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1736C" w14:textId="77777777" w:rsidR="00C84410" w:rsidRPr="00EA5936" w:rsidRDefault="00C84410" w:rsidP="00EA5936">
            <w:pPr>
              <w:pStyle w:val="TAL"/>
              <w:rPr>
                <w:sz w:val="16"/>
              </w:rPr>
            </w:pPr>
            <w:r w:rsidRPr="00EA5936">
              <w:rPr>
                <w:sz w:val="16"/>
              </w:rPr>
              <w:t>SNPN impacts on NRF - DCS/CH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5CFFF"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95AB4"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988E8" w14:textId="77777777" w:rsidR="00C84410" w:rsidRPr="00EA5936" w:rsidRDefault="00C84410" w:rsidP="00EA5936">
            <w:pPr>
              <w:pStyle w:val="TAL"/>
              <w:rPr>
                <w:sz w:val="16"/>
              </w:rPr>
            </w:pPr>
            <w:r w:rsidRPr="00EA5936">
              <w:rPr>
                <w:sz w:val="16"/>
              </w:rPr>
              <w:t>C4-221640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5D3C4" w14:textId="77777777" w:rsidR="00C84410" w:rsidRPr="00EA5936" w:rsidRDefault="00C84410" w:rsidP="00EA5936">
            <w:pPr>
              <w:pStyle w:val="TAL"/>
              <w:rPr>
                <w:sz w:val="16"/>
              </w:rPr>
            </w:pPr>
          </w:p>
        </w:tc>
      </w:tr>
      <w:tr w:rsidR="00EA5936" w:rsidRPr="00EA5936" w14:paraId="49AA8DC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F47B1" w14:textId="77777777" w:rsidR="00C84410" w:rsidRPr="00EA5936" w:rsidRDefault="00C84410" w:rsidP="00EA5936">
            <w:pPr>
              <w:pStyle w:val="TAL"/>
              <w:rPr>
                <w:sz w:val="16"/>
              </w:rPr>
            </w:pPr>
            <w:r w:rsidRPr="00EA5936">
              <w:rPr>
                <w:sz w:val="16"/>
              </w:rPr>
              <w:t>C4-221647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E09F3" w14:textId="77777777" w:rsidR="00C84410" w:rsidRPr="00EA5936" w:rsidRDefault="00C84410" w:rsidP="00EA5936">
            <w:pPr>
              <w:pStyle w:val="TAL"/>
              <w:rPr>
                <w:sz w:val="16"/>
              </w:rPr>
            </w:pPr>
            <w:r w:rsidRPr="00EA5936">
              <w:rPr>
                <w:sz w:val="16"/>
              </w:rPr>
              <w:t>PVS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06F0A" w14:textId="77777777" w:rsidR="00C84410" w:rsidRPr="00EA5936" w:rsidRDefault="00C84410" w:rsidP="00EA5936">
            <w:pPr>
              <w:pStyle w:val="TAL"/>
              <w:rPr>
                <w:sz w:val="16"/>
              </w:rPr>
            </w:pPr>
            <w:r w:rsidRPr="00EA593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0C294"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5697A" w14:textId="77777777" w:rsidR="00C84410" w:rsidRPr="00EA5936" w:rsidRDefault="00C84410" w:rsidP="00EA5936">
            <w:pPr>
              <w:pStyle w:val="TAL"/>
              <w:rPr>
                <w:sz w:val="16"/>
              </w:rPr>
            </w:pPr>
            <w:r w:rsidRPr="00EA5936">
              <w:rPr>
                <w:sz w:val="16"/>
              </w:rPr>
              <w:t>C4-221565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C52A0" w14:textId="77777777" w:rsidR="00C84410" w:rsidRPr="00EA5936" w:rsidRDefault="00C84410" w:rsidP="00EA5936">
            <w:pPr>
              <w:pStyle w:val="TAL"/>
              <w:rPr>
                <w:sz w:val="16"/>
              </w:rPr>
            </w:pPr>
          </w:p>
        </w:tc>
      </w:tr>
      <w:tr w:rsidR="00EA5936" w:rsidRPr="00EA5936" w14:paraId="40F4744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DFA57" w14:textId="77777777" w:rsidR="00C84410" w:rsidRPr="00EA5936" w:rsidRDefault="00C84410" w:rsidP="00EA5936">
            <w:pPr>
              <w:pStyle w:val="TAL"/>
              <w:rPr>
                <w:sz w:val="16"/>
              </w:rPr>
            </w:pPr>
            <w:r w:rsidRPr="00EA5936">
              <w:rPr>
                <w:sz w:val="16"/>
              </w:rPr>
              <w:t>C4-221648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9966D" w14:textId="77777777" w:rsidR="00C84410" w:rsidRPr="00EA5936" w:rsidRDefault="00C84410" w:rsidP="00EA5936">
            <w:pPr>
              <w:pStyle w:val="TAL"/>
              <w:rPr>
                <w:sz w:val="16"/>
              </w:rPr>
            </w:pPr>
            <w:r w:rsidRPr="00EA5936">
              <w:rPr>
                <w:sz w:val="16"/>
              </w:rPr>
              <w:t>Revised WID on Service-based support for SMS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C9DA1" w14:textId="77777777" w:rsidR="00C84410" w:rsidRPr="00EA5936" w:rsidRDefault="00C84410" w:rsidP="00EA5936">
            <w:pPr>
              <w:pStyle w:val="TAL"/>
              <w:rPr>
                <w:sz w:val="16"/>
              </w:rPr>
            </w:pPr>
            <w:r w:rsidRPr="00EA5936">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7EEA6" w14:textId="77777777" w:rsidR="00C84410" w:rsidRPr="00EA5936" w:rsidRDefault="00C84410" w:rsidP="00EA5936">
            <w:pPr>
              <w:pStyle w:val="TAL"/>
              <w:rPr>
                <w:sz w:val="16"/>
              </w:rPr>
            </w:pPr>
            <w:r w:rsidRPr="00EA593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B22E1" w14:textId="77777777" w:rsidR="00C84410" w:rsidRPr="00EA5936" w:rsidRDefault="00C84410" w:rsidP="00EA5936">
            <w:pPr>
              <w:pStyle w:val="TAL"/>
              <w:rPr>
                <w:sz w:val="16"/>
              </w:rPr>
            </w:pPr>
            <w:r w:rsidRPr="00EA5936">
              <w:rPr>
                <w:sz w:val="16"/>
              </w:rPr>
              <w:t>C4-221428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60402" w14:textId="77777777" w:rsidR="00C84410" w:rsidRPr="00EA5936" w:rsidRDefault="00C84410" w:rsidP="00EA5936">
            <w:pPr>
              <w:pStyle w:val="TAL"/>
              <w:rPr>
                <w:sz w:val="16"/>
              </w:rPr>
            </w:pPr>
          </w:p>
        </w:tc>
      </w:tr>
      <w:tr w:rsidR="00EA5936" w:rsidRPr="00EA5936" w14:paraId="67776D8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DA06E" w14:textId="77777777" w:rsidR="00C84410" w:rsidRPr="00EA5936" w:rsidRDefault="00C84410" w:rsidP="00EA5936">
            <w:pPr>
              <w:pStyle w:val="TAL"/>
              <w:rPr>
                <w:sz w:val="16"/>
              </w:rPr>
            </w:pPr>
            <w:r w:rsidRPr="00EA5936">
              <w:rPr>
                <w:sz w:val="16"/>
              </w:rPr>
              <w:t>C4-221649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09797" w14:textId="77777777" w:rsidR="00C84410" w:rsidRPr="00EA5936" w:rsidRDefault="00C84410" w:rsidP="00EA5936">
            <w:pPr>
              <w:pStyle w:val="TAL"/>
              <w:rPr>
                <w:sz w:val="16"/>
              </w:rPr>
            </w:pPr>
            <w:r w:rsidRPr="00EA5936">
              <w:rPr>
                <w:sz w:val="16"/>
              </w:rPr>
              <w:t>Determination of target PLMN based on GPSI using NRF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470F8" w14:textId="77777777" w:rsidR="00C84410" w:rsidRPr="00EA5936" w:rsidRDefault="00C84410" w:rsidP="00EA5936">
            <w:pPr>
              <w:pStyle w:val="TAL"/>
              <w:rPr>
                <w:sz w:val="16"/>
              </w:rPr>
            </w:pPr>
            <w:r w:rsidRPr="00EA593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EB057" w14:textId="77777777" w:rsidR="00C84410" w:rsidRPr="00EA5936" w:rsidRDefault="00C84410" w:rsidP="00EA5936">
            <w:pPr>
              <w:pStyle w:val="TAL"/>
              <w:rPr>
                <w:sz w:val="16"/>
              </w:rPr>
            </w:pPr>
            <w:r w:rsidRPr="00EA593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FAFB4" w14:textId="77777777" w:rsidR="00C84410" w:rsidRPr="00EA5936" w:rsidRDefault="00C84410" w:rsidP="00EA5936">
            <w:pPr>
              <w:pStyle w:val="TAL"/>
              <w:rPr>
                <w:sz w:val="16"/>
              </w:rPr>
            </w:pPr>
            <w:r w:rsidRPr="00EA5936">
              <w:rPr>
                <w:sz w:val="16"/>
              </w:rPr>
              <w:t>C4-221638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6BC6" w14:textId="77777777" w:rsidR="00C84410" w:rsidRPr="00EA5936" w:rsidRDefault="00C84410" w:rsidP="00EA5936">
            <w:pPr>
              <w:pStyle w:val="TAL"/>
              <w:rPr>
                <w:sz w:val="16"/>
              </w:rPr>
            </w:pPr>
            <w:r w:rsidRPr="00EA5936">
              <w:rPr>
                <w:sz w:val="16"/>
              </w:rPr>
              <w:t>C4-221652</w:t>
            </w:r>
          </w:p>
        </w:tc>
      </w:tr>
      <w:tr w:rsidR="00EA5936" w:rsidRPr="00EA5936" w14:paraId="564CC71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1FC1B" w14:textId="77777777" w:rsidR="00C84410" w:rsidRPr="00EA5936" w:rsidRDefault="00C84410" w:rsidP="00EA5936">
            <w:pPr>
              <w:pStyle w:val="TAL"/>
              <w:rPr>
                <w:sz w:val="16"/>
              </w:rPr>
            </w:pPr>
            <w:r w:rsidRPr="00EA5936">
              <w:rPr>
                <w:sz w:val="16"/>
              </w:rPr>
              <w:t>C4-221650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181C2" w14:textId="77777777" w:rsidR="00C84410" w:rsidRPr="00EA5936" w:rsidRDefault="00C84410" w:rsidP="00EA5936">
            <w:pPr>
              <w:pStyle w:val="TAL"/>
              <w:rPr>
                <w:sz w:val="16"/>
              </w:rPr>
            </w:pPr>
            <w:r w:rsidRPr="00EA5936">
              <w:rPr>
                <w:sz w:val="16"/>
              </w:rPr>
              <w:t>WI exception request Rel-17 Work Item Exception for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BC352"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10472"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4535E" w14:textId="77777777" w:rsidR="00C84410" w:rsidRPr="00EA5936" w:rsidRDefault="00C84410" w:rsidP="00EA5936">
            <w:pPr>
              <w:pStyle w:val="TAL"/>
              <w:rPr>
                <w:sz w:val="16"/>
              </w:rPr>
            </w:pPr>
            <w:r w:rsidRPr="00EA5936">
              <w:rPr>
                <w:sz w:val="16"/>
              </w:rPr>
              <w:t>C4-221643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F21B3" w14:textId="77777777" w:rsidR="00C84410" w:rsidRPr="00EA5936" w:rsidRDefault="00C84410" w:rsidP="00EA5936">
            <w:pPr>
              <w:pStyle w:val="TAL"/>
              <w:rPr>
                <w:sz w:val="16"/>
              </w:rPr>
            </w:pPr>
          </w:p>
        </w:tc>
      </w:tr>
      <w:tr w:rsidR="00EA5936" w:rsidRPr="00EA5936" w14:paraId="6D871A2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E88E2" w14:textId="77777777" w:rsidR="00C84410" w:rsidRPr="00EA5936" w:rsidRDefault="00C84410" w:rsidP="00EA5936">
            <w:pPr>
              <w:pStyle w:val="TAL"/>
              <w:rPr>
                <w:sz w:val="16"/>
              </w:rPr>
            </w:pPr>
            <w:r w:rsidRPr="00EA5936">
              <w:rPr>
                <w:sz w:val="16"/>
              </w:rPr>
              <w:t>C4-221651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6238A" w14:textId="77777777" w:rsidR="00C84410" w:rsidRPr="00EA5936" w:rsidRDefault="00C84410" w:rsidP="00EA5936">
            <w:pPr>
              <w:pStyle w:val="TAL"/>
              <w:rPr>
                <w:sz w:val="16"/>
              </w:rPr>
            </w:pPr>
            <w:r w:rsidRPr="00EA5936">
              <w:rPr>
                <w:sz w:val="16"/>
              </w:rPr>
              <w:t>Rel-17 Work Item Exception for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E2C04"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B68DA"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22D0B" w14:textId="77777777" w:rsidR="00C84410" w:rsidRPr="00EA5936" w:rsidRDefault="00C84410" w:rsidP="00EA5936">
            <w:pPr>
              <w:pStyle w:val="TAL"/>
              <w:rPr>
                <w:sz w:val="16"/>
              </w:rPr>
            </w:pPr>
            <w:r w:rsidRPr="00EA5936">
              <w:rPr>
                <w:sz w:val="16"/>
              </w:rPr>
              <w:t>C4-221518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6BB2B" w14:textId="77777777" w:rsidR="00C84410" w:rsidRPr="00EA5936" w:rsidRDefault="00C84410" w:rsidP="00EA5936">
            <w:pPr>
              <w:pStyle w:val="TAL"/>
              <w:rPr>
                <w:sz w:val="16"/>
              </w:rPr>
            </w:pPr>
          </w:p>
        </w:tc>
      </w:tr>
      <w:tr w:rsidR="00EA5936" w:rsidRPr="00EA5936" w14:paraId="6060A67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23A57" w14:textId="77777777" w:rsidR="00C84410" w:rsidRPr="00EA5936" w:rsidRDefault="00C84410" w:rsidP="00EA5936">
            <w:pPr>
              <w:pStyle w:val="TAL"/>
              <w:rPr>
                <w:sz w:val="16"/>
              </w:rPr>
            </w:pPr>
            <w:r w:rsidRPr="00EA5936">
              <w:rPr>
                <w:sz w:val="16"/>
              </w:rPr>
              <w:t>C4-221652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515D0" w14:textId="77777777" w:rsidR="00C84410" w:rsidRPr="00EA5936" w:rsidRDefault="00C84410" w:rsidP="00EA5936">
            <w:pPr>
              <w:pStyle w:val="TAL"/>
              <w:rPr>
                <w:sz w:val="16"/>
              </w:rPr>
            </w:pPr>
            <w:r w:rsidRPr="00EA5936">
              <w:rPr>
                <w:sz w:val="16"/>
              </w:rPr>
              <w:t>Determination of target PLMN based on GPSI using NRF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2B04C" w14:textId="77777777" w:rsidR="00C84410" w:rsidRPr="00EA5936" w:rsidRDefault="00C84410" w:rsidP="00EA5936">
            <w:pPr>
              <w:pStyle w:val="TAL"/>
              <w:rPr>
                <w:sz w:val="16"/>
              </w:rPr>
            </w:pPr>
            <w:r w:rsidRPr="00EA593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1FE06" w14:textId="77777777" w:rsidR="00C84410" w:rsidRPr="00EA5936" w:rsidRDefault="00C84410" w:rsidP="00EA5936">
            <w:pPr>
              <w:pStyle w:val="TAL"/>
              <w:rPr>
                <w:sz w:val="16"/>
              </w:rPr>
            </w:pPr>
            <w:r w:rsidRPr="00EA593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AD84F" w14:textId="77777777" w:rsidR="00C84410" w:rsidRPr="00EA5936" w:rsidRDefault="00C84410" w:rsidP="00EA5936">
            <w:pPr>
              <w:pStyle w:val="TAL"/>
              <w:rPr>
                <w:sz w:val="16"/>
              </w:rPr>
            </w:pPr>
            <w:r w:rsidRPr="00EA5936">
              <w:rPr>
                <w:sz w:val="16"/>
              </w:rPr>
              <w:t>C4-221649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94E61" w14:textId="77777777" w:rsidR="00C84410" w:rsidRPr="00EA5936" w:rsidRDefault="00C84410" w:rsidP="00EA5936">
            <w:pPr>
              <w:pStyle w:val="TAL"/>
              <w:rPr>
                <w:sz w:val="16"/>
              </w:rPr>
            </w:pPr>
          </w:p>
        </w:tc>
      </w:tr>
    </w:tbl>
    <w:p w14:paraId="76E02602" w14:textId="77777777" w:rsidR="00C84410" w:rsidRDefault="00C84410" w:rsidP="00C84410"/>
    <w:p w14:paraId="101F0CB2" w14:textId="77777777" w:rsidR="00C84410" w:rsidRDefault="00C84410" w:rsidP="00C84410">
      <w:pPr>
        <w:pStyle w:val="Heading3"/>
      </w:pPr>
      <w:r>
        <w:lastRenderedPageBreak/>
        <w:t>A2: Tdoc decision timing</w:t>
      </w:r>
    </w:p>
    <w:p w14:paraId="1236C6C8" w14:textId="77777777" w:rsidR="00C84410" w:rsidRDefault="00C84410" w:rsidP="00C8441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EA5936" w:rsidRPr="00EA5936" w14:paraId="286DDA7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4B062" w14:textId="77777777" w:rsidR="00C84410" w:rsidRDefault="00C84410" w:rsidP="00EA593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F959D" w14:textId="77777777" w:rsidR="00C84410" w:rsidRDefault="00C84410" w:rsidP="00EA5936">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B851A" w14:textId="77777777" w:rsidR="00C84410" w:rsidRDefault="00C84410" w:rsidP="00EA5936">
            <w:pPr>
              <w:pStyle w:val="TAH"/>
            </w:pPr>
            <w:r>
              <w:t>Decision</w:t>
            </w:r>
          </w:p>
        </w:tc>
      </w:tr>
    </w:tbl>
    <w:p w14:paraId="1963AF0D" w14:textId="77777777" w:rsidR="00C84410" w:rsidRDefault="00C84410" w:rsidP="00C84410"/>
    <w:p w14:paraId="203F3DB2" w14:textId="77777777" w:rsidR="00C84410" w:rsidRDefault="00C84410" w:rsidP="00C84410">
      <w:pPr>
        <w:pStyle w:val="Heading2"/>
      </w:pPr>
      <w:r>
        <w:br w:type="page"/>
      </w:r>
      <w:r>
        <w:lastRenderedPageBreak/>
        <w:t>Annex B: List of change requests</w:t>
      </w:r>
    </w:p>
    <w:p w14:paraId="352EA371" w14:textId="77777777" w:rsidR="00C84410" w:rsidRDefault="00C84410" w:rsidP="00C84410">
      <w:pPr>
        <w:pStyle w:val="TH"/>
      </w:pPr>
    </w:p>
    <w:tbl>
      <w:tblPr>
        <w:tblW w:w="9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146"/>
        <w:gridCol w:w="1453"/>
        <w:gridCol w:w="759"/>
        <w:gridCol w:w="572"/>
        <w:gridCol w:w="547"/>
        <w:gridCol w:w="510"/>
        <w:gridCol w:w="507"/>
        <w:gridCol w:w="1363"/>
        <w:gridCol w:w="967"/>
      </w:tblGrid>
      <w:tr w:rsidR="00EA5936" w:rsidRPr="00EA5936" w14:paraId="0032132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0EE5B" w14:textId="77777777" w:rsidR="00C84410" w:rsidRDefault="00C84410" w:rsidP="00EA593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4FDC4" w14:textId="77777777" w:rsidR="00C84410" w:rsidRDefault="00C84410" w:rsidP="00EA5936">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80079" w14:textId="77777777" w:rsidR="00C84410" w:rsidRDefault="00C84410" w:rsidP="00EA5936">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70B9A" w14:textId="77777777" w:rsidR="00C84410" w:rsidRDefault="00C84410" w:rsidP="00EA5936">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517A4" w14:textId="77777777" w:rsidR="00C84410" w:rsidRDefault="00C84410" w:rsidP="00EA5936">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8E2CA" w14:textId="77777777" w:rsidR="00C84410" w:rsidRDefault="00C84410" w:rsidP="00EA5936">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15506" w14:textId="77777777" w:rsidR="00C84410" w:rsidRDefault="00C84410" w:rsidP="00EA5936">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78167" w14:textId="77777777" w:rsidR="00C84410" w:rsidRDefault="00C84410" w:rsidP="00EA5936">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C0510" w14:textId="77777777" w:rsidR="00C84410" w:rsidRDefault="00C84410" w:rsidP="00EA5936">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B1CF0" w14:textId="77777777" w:rsidR="00C84410" w:rsidRDefault="00C84410" w:rsidP="00EA5936">
            <w:pPr>
              <w:pStyle w:val="TAH"/>
            </w:pPr>
            <w:r>
              <w:t>Decision</w:t>
            </w:r>
          </w:p>
        </w:tc>
      </w:tr>
      <w:tr w:rsidR="00EA5936" w:rsidRPr="00EA5936" w14:paraId="1E8B280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4C111" w14:textId="77777777" w:rsidR="00C84410" w:rsidRPr="00EA5936" w:rsidRDefault="00C84410" w:rsidP="00EA5936">
            <w:pPr>
              <w:pStyle w:val="TAL"/>
              <w:rPr>
                <w:sz w:val="16"/>
              </w:rPr>
            </w:pPr>
            <w:r w:rsidRPr="00EA5936">
              <w:rPr>
                <w:sz w:val="16"/>
              </w:rPr>
              <w:t>C4-221172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681D" w14:textId="77777777" w:rsidR="00C84410" w:rsidRPr="00EA5936" w:rsidRDefault="00C84410" w:rsidP="00EA5936">
            <w:pPr>
              <w:pStyle w:val="TAL"/>
              <w:rPr>
                <w:sz w:val="16"/>
              </w:rPr>
            </w:pPr>
            <w:r w:rsidRPr="00EA5936">
              <w:rPr>
                <w:sz w:val="16"/>
              </w:rPr>
              <w:t>Anonymous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A1EF1"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1C76F" w14:textId="77777777" w:rsidR="00C84410" w:rsidRPr="00EA5936" w:rsidRDefault="00C84410" w:rsidP="00EA5936">
            <w:pPr>
              <w:pStyle w:val="TAL"/>
              <w:rPr>
                <w:sz w:val="16"/>
              </w:rPr>
            </w:pPr>
            <w:r w:rsidRPr="00EA5936">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CDCE5" w14:textId="77777777" w:rsidR="00C84410" w:rsidRPr="00EA5936" w:rsidRDefault="00C84410" w:rsidP="00EA5936">
            <w:pPr>
              <w:pStyle w:val="TAL"/>
              <w:rPr>
                <w:sz w:val="16"/>
              </w:rPr>
            </w:pPr>
            <w:r w:rsidRPr="00EA5936">
              <w:rPr>
                <w:sz w:val="16"/>
              </w:rPr>
              <w:t>0626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3026D"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0E324"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6CA38"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8C6FF" w14:textId="77777777" w:rsidR="00C84410" w:rsidRPr="00EA5936" w:rsidRDefault="00C84410" w:rsidP="00EA5936">
            <w:pPr>
              <w:pStyle w:val="TAL"/>
              <w:rPr>
                <w:sz w:val="16"/>
              </w:rPr>
            </w:pPr>
            <w:r w:rsidRPr="00EA593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6F9D5" w14:textId="77777777" w:rsidR="00C84410" w:rsidRPr="00EA5936" w:rsidRDefault="00C84410" w:rsidP="00EA5936">
            <w:pPr>
              <w:pStyle w:val="TAL"/>
              <w:rPr>
                <w:sz w:val="16"/>
              </w:rPr>
            </w:pPr>
            <w:r w:rsidRPr="00EA5936">
              <w:rPr>
                <w:sz w:val="16"/>
              </w:rPr>
              <w:t>agreed</w:t>
            </w:r>
          </w:p>
        </w:tc>
      </w:tr>
      <w:tr w:rsidR="00EA5936" w:rsidRPr="00EA5936" w14:paraId="019879A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AC771" w14:textId="77777777" w:rsidR="00C84410" w:rsidRPr="00EA5936" w:rsidRDefault="00C84410" w:rsidP="00EA5936">
            <w:pPr>
              <w:pStyle w:val="TAL"/>
              <w:rPr>
                <w:sz w:val="16"/>
              </w:rPr>
            </w:pPr>
            <w:r w:rsidRPr="00EA5936">
              <w:rPr>
                <w:sz w:val="16"/>
              </w:rPr>
              <w:t>C4-221201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21769" w14:textId="77777777" w:rsidR="00C84410" w:rsidRPr="00EA5936" w:rsidRDefault="00C84410" w:rsidP="00EA5936">
            <w:pPr>
              <w:pStyle w:val="TAL"/>
              <w:rPr>
                <w:sz w:val="16"/>
              </w:rPr>
            </w:pPr>
            <w:r w:rsidRPr="00EA5936">
              <w:rPr>
                <w:sz w:val="16"/>
              </w:rPr>
              <w:t>Onboarding SUPI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8FD6C"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EEFD3" w14:textId="77777777" w:rsidR="00C84410" w:rsidRPr="00EA5936" w:rsidRDefault="00C84410" w:rsidP="00EA5936">
            <w:pPr>
              <w:pStyle w:val="TAL"/>
              <w:rPr>
                <w:sz w:val="16"/>
              </w:rPr>
            </w:pPr>
            <w:r w:rsidRPr="00EA5936">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35873" w14:textId="77777777" w:rsidR="00C84410" w:rsidRPr="00EA5936" w:rsidRDefault="00C84410" w:rsidP="00EA5936">
            <w:pPr>
              <w:pStyle w:val="TAL"/>
              <w:rPr>
                <w:sz w:val="16"/>
              </w:rPr>
            </w:pPr>
            <w:r w:rsidRPr="00EA5936">
              <w:rPr>
                <w:sz w:val="16"/>
              </w:rPr>
              <w:t>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53C13"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E67F7"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73804"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C974C" w14:textId="77777777" w:rsidR="00C84410" w:rsidRPr="00EA5936" w:rsidRDefault="00C84410" w:rsidP="00EA5936">
            <w:pPr>
              <w:pStyle w:val="TAL"/>
              <w:rPr>
                <w:sz w:val="16"/>
              </w:rPr>
            </w:pPr>
            <w:r w:rsidRPr="00EA593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4E7AB" w14:textId="77777777" w:rsidR="00C84410" w:rsidRPr="00EA5936" w:rsidRDefault="00C84410" w:rsidP="00EA5936">
            <w:pPr>
              <w:pStyle w:val="TAL"/>
              <w:rPr>
                <w:sz w:val="16"/>
              </w:rPr>
            </w:pPr>
            <w:r w:rsidRPr="00EA5936">
              <w:rPr>
                <w:sz w:val="16"/>
              </w:rPr>
              <w:t>postponed</w:t>
            </w:r>
          </w:p>
        </w:tc>
      </w:tr>
      <w:tr w:rsidR="00EA5936" w:rsidRPr="00EA5936" w14:paraId="1055A88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F5F6B" w14:textId="77777777" w:rsidR="00C84410" w:rsidRPr="00EA5936" w:rsidRDefault="00C84410" w:rsidP="00EA5936">
            <w:pPr>
              <w:pStyle w:val="TAL"/>
              <w:rPr>
                <w:sz w:val="16"/>
              </w:rPr>
            </w:pPr>
            <w:r w:rsidRPr="00EA5936">
              <w:rPr>
                <w:sz w:val="16"/>
              </w:rPr>
              <w:t>C4-221329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C79B8" w14:textId="77777777" w:rsidR="00C84410" w:rsidRPr="00EA5936" w:rsidRDefault="00C84410" w:rsidP="00EA5936">
            <w:pPr>
              <w:pStyle w:val="TAL"/>
              <w:rPr>
                <w:sz w:val="16"/>
              </w:rPr>
            </w:pPr>
            <w:r w:rsidRPr="00EA5936">
              <w:rPr>
                <w:sz w:val="16"/>
              </w:rPr>
              <w:t>Correction to SNPN realm part of 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651BA" w14:textId="77777777" w:rsidR="00C84410" w:rsidRPr="00EA5936" w:rsidRDefault="00C84410" w:rsidP="00EA5936">
            <w:pPr>
              <w:pStyle w:val="TAL"/>
              <w:rPr>
                <w:sz w:val="16"/>
              </w:rPr>
            </w:pPr>
            <w:r w:rsidRPr="00EA593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A03CC" w14:textId="77777777" w:rsidR="00C84410" w:rsidRPr="00EA5936" w:rsidRDefault="00C84410" w:rsidP="00EA5936">
            <w:pPr>
              <w:pStyle w:val="TAL"/>
              <w:rPr>
                <w:sz w:val="16"/>
              </w:rPr>
            </w:pPr>
            <w:r w:rsidRPr="00EA5936">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05790" w14:textId="77777777" w:rsidR="00C84410" w:rsidRPr="00EA5936" w:rsidRDefault="00C84410" w:rsidP="00EA5936">
            <w:pPr>
              <w:pStyle w:val="TAL"/>
              <w:rPr>
                <w:sz w:val="16"/>
              </w:rPr>
            </w:pPr>
            <w:r w:rsidRPr="00EA5936">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20D5"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445F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D3CF2"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7E170" w14:textId="77777777" w:rsidR="00C84410" w:rsidRPr="00EA5936" w:rsidRDefault="00C84410" w:rsidP="00EA5936">
            <w:pPr>
              <w:pStyle w:val="TAL"/>
              <w:rPr>
                <w:sz w:val="16"/>
              </w:rPr>
            </w:pPr>
            <w:r w:rsidRPr="00EA5936">
              <w:rPr>
                <w:sz w:val="16"/>
              </w:rPr>
              <w:t>eNPN,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05124" w14:textId="77777777" w:rsidR="00C84410" w:rsidRPr="00EA5936" w:rsidRDefault="00C84410" w:rsidP="00EA5936">
            <w:pPr>
              <w:pStyle w:val="TAL"/>
              <w:rPr>
                <w:sz w:val="16"/>
              </w:rPr>
            </w:pPr>
            <w:r w:rsidRPr="00EA5936">
              <w:rPr>
                <w:sz w:val="16"/>
              </w:rPr>
              <w:t>postponed</w:t>
            </w:r>
          </w:p>
        </w:tc>
      </w:tr>
      <w:tr w:rsidR="00EA5936" w:rsidRPr="00EA5936" w14:paraId="3556C1E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FCDDD" w14:textId="77777777" w:rsidR="00C84410" w:rsidRPr="00EA5936" w:rsidRDefault="00C84410" w:rsidP="00EA5936">
            <w:pPr>
              <w:pStyle w:val="TAL"/>
              <w:rPr>
                <w:sz w:val="16"/>
              </w:rPr>
            </w:pPr>
            <w:r w:rsidRPr="00EA5936">
              <w:rPr>
                <w:sz w:val="16"/>
              </w:rPr>
              <w:t>C4-221056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96A4E" w14:textId="77777777" w:rsidR="00C84410" w:rsidRPr="00EA5936" w:rsidRDefault="00C84410" w:rsidP="00EA5936">
            <w:pPr>
              <w:pStyle w:val="TAL"/>
              <w:rPr>
                <w:sz w:val="16"/>
              </w:rPr>
            </w:pPr>
            <w:r w:rsidRPr="00EA5936">
              <w:rPr>
                <w:sz w:val="16"/>
              </w:rPr>
              <w:t>Anonymous SUCI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01611"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B5AF3" w14:textId="77777777" w:rsidR="00C84410" w:rsidRPr="00EA5936" w:rsidRDefault="00C84410" w:rsidP="00EA5936">
            <w:pPr>
              <w:pStyle w:val="TAL"/>
              <w:rPr>
                <w:sz w:val="16"/>
              </w:rPr>
            </w:pPr>
            <w:r w:rsidRPr="00EA5936">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CEEC6" w14:textId="77777777" w:rsidR="00C84410" w:rsidRPr="00EA5936" w:rsidRDefault="00C84410" w:rsidP="00EA5936">
            <w:pPr>
              <w:pStyle w:val="TAL"/>
              <w:rPr>
                <w:sz w:val="16"/>
              </w:rPr>
            </w:pPr>
            <w:r w:rsidRPr="00EA5936">
              <w:rPr>
                <w:sz w:val="16"/>
              </w:rPr>
              <w:t>0629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0FB3E"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36726"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8C650"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CDD07" w14:textId="77777777" w:rsidR="00C84410" w:rsidRPr="00EA5936" w:rsidRDefault="00C84410" w:rsidP="00EA5936">
            <w:pPr>
              <w:pStyle w:val="TAL"/>
              <w:rPr>
                <w:sz w:val="16"/>
              </w:rPr>
            </w:pPr>
            <w:r w:rsidRPr="00EA593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83A06" w14:textId="77777777" w:rsidR="00C84410" w:rsidRPr="00EA5936" w:rsidRDefault="00C84410" w:rsidP="00EA5936">
            <w:pPr>
              <w:pStyle w:val="TAL"/>
              <w:rPr>
                <w:sz w:val="16"/>
              </w:rPr>
            </w:pPr>
            <w:r w:rsidRPr="00EA5936">
              <w:rPr>
                <w:sz w:val="16"/>
              </w:rPr>
              <w:t>withdrawn</w:t>
            </w:r>
          </w:p>
        </w:tc>
      </w:tr>
      <w:tr w:rsidR="00EA5936" w:rsidRPr="00EA5936" w14:paraId="0BF1DEC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9D74B" w14:textId="77777777" w:rsidR="00C84410" w:rsidRPr="00EA5936" w:rsidRDefault="00C84410" w:rsidP="00EA5936">
            <w:pPr>
              <w:pStyle w:val="TAL"/>
              <w:rPr>
                <w:sz w:val="16"/>
              </w:rPr>
            </w:pPr>
            <w:r w:rsidRPr="00EA5936">
              <w:rPr>
                <w:sz w:val="16"/>
              </w:rPr>
              <w:t>C4-221058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5354E" w14:textId="77777777" w:rsidR="00C84410" w:rsidRPr="00EA5936" w:rsidRDefault="00C84410" w:rsidP="00EA5936">
            <w:pPr>
              <w:pStyle w:val="TAL"/>
              <w:rPr>
                <w:sz w:val="16"/>
              </w:rPr>
            </w:pPr>
            <w:r w:rsidRPr="00EA5936">
              <w:rPr>
                <w:sz w:val="16"/>
              </w:rPr>
              <w:t>Clarification of PVS FQDN for UE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AE21A" w14:textId="77777777" w:rsidR="00C84410" w:rsidRPr="00EA5936" w:rsidRDefault="00C84410" w:rsidP="00EA5936">
            <w:pPr>
              <w:pStyle w:val="TAL"/>
              <w:rPr>
                <w:sz w:val="16"/>
              </w:rPr>
            </w:pPr>
            <w:r w:rsidRPr="00EA5936">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0E785" w14:textId="77777777" w:rsidR="00C84410" w:rsidRPr="00EA5936" w:rsidRDefault="00C84410" w:rsidP="00EA5936">
            <w:pPr>
              <w:pStyle w:val="TAL"/>
              <w:rPr>
                <w:sz w:val="16"/>
              </w:rPr>
            </w:pPr>
            <w:r w:rsidRPr="00EA5936">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EBE9F" w14:textId="77777777" w:rsidR="00C84410" w:rsidRPr="00EA5936" w:rsidRDefault="00C84410" w:rsidP="00EA5936">
            <w:pPr>
              <w:pStyle w:val="TAL"/>
              <w:rPr>
                <w:sz w:val="16"/>
              </w:rPr>
            </w:pPr>
            <w:r w:rsidRPr="00EA5936">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3A36B"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1088D"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1EA67"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A61D0" w14:textId="77777777" w:rsidR="00C84410" w:rsidRPr="00EA5936" w:rsidRDefault="00C84410" w:rsidP="00EA5936">
            <w:pPr>
              <w:pStyle w:val="TAL"/>
              <w:rPr>
                <w:sz w:val="16"/>
              </w:rPr>
            </w:pPr>
            <w:r w:rsidRPr="00EA593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72DB8" w14:textId="77777777" w:rsidR="00C84410" w:rsidRPr="00EA5936" w:rsidRDefault="00C84410" w:rsidP="00EA5936">
            <w:pPr>
              <w:pStyle w:val="TAL"/>
              <w:rPr>
                <w:sz w:val="16"/>
              </w:rPr>
            </w:pPr>
            <w:r w:rsidRPr="00EA5936">
              <w:rPr>
                <w:sz w:val="16"/>
              </w:rPr>
              <w:t>revised</w:t>
            </w:r>
          </w:p>
        </w:tc>
      </w:tr>
      <w:tr w:rsidR="00EA5936" w:rsidRPr="00EA5936" w14:paraId="65DE139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C9112" w14:textId="77777777" w:rsidR="00C84410" w:rsidRPr="00EA5936" w:rsidRDefault="00C84410" w:rsidP="00EA5936">
            <w:pPr>
              <w:pStyle w:val="TAL"/>
              <w:rPr>
                <w:sz w:val="16"/>
              </w:rPr>
            </w:pPr>
            <w:r w:rsidRPr="00EA5936">
              <w:rPr>
                <w:sz w:val="16"/>
              </w:rPr>
              <w:t>C4-221636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64763" w14:textId="77777777" w:rsidR="00C84410" w:rsidRPr="00EA5936" w:rsidRDefault="00C84410" w:rsidP="00EA5936">
            <w:pPr>
              <w:pStyle w:val="TAL"/>
              <w:rPr>
                <w:sz w:val="16"/>
              </w:rPr>
            </w:pPr>
            <w:r w:rsidRPr="00EA5936">
              <w:rPr>
                <w:sz w:val="16"/>
              </w:rPr>
              <w:t>Clarification of PVS FQDN for UE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D97BA" w14:textId="77777777" w:rsidR="00C84410" w:rsidRPr="00EA5936" w:rsidRDefault="00C84410" w:rsidP="00EA5936">
            <w:pPr>
              <w:pStyle w:val="TAL"/>
              <w:rPr>
                <w:sz w:val="16"/>
              </w:rPr>
            </w:pPr>
            <w:r w:rsidRPr="00EA5936">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290AA" w14:textId="77777777" w:rsidR="00C84410" w:rsidRPr="00EA5936" w:rsidRDefault="00C84410" w:rsidP="00EA5936">
            <w:pPr>
              <w:pStyle w:val="TAL"/>
              <w:rPr>
                <w:sz w:val="16"/>
              </w:rPr>
            </w:pPr>
            <w:r w:rsidRPr="00EA5936">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49849" w14:textId="77777777" w:rsidR="00C84410" w:rsidRPr="00EA5936" w:rsidRDefault="00C84410" w:rsidP="00EA5936">
            <w:pPr>
              <w:pStyle w:val="TAL"/>
              <w:rPr>
                <w:sz w:val="16"/>
              </w:rPr>
            </w:pPr>
            <w:r w:rsidRPr="00EA5936">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2E9C7"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F7F84"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BA71F"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24A2" w14:textId="77777777" w:rsidR="00C84410" w:rsidRPr="00EA5936" w:rsidRDefault="00C84410" w:rsidP="00EA5936">
            <w:pPr>
              <w:pStyle w:val="TAL"/>
              <w:rPr>
                <w:sz w:val="16"/>
              </w:rPr>
            </w:pPr>
            <w:r w:rsidRPr="00EA593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53990" w14:textId="77777777" w:rsidR="00C84410" w:rsidRPr="00EA5936" w:rsidRDefault="00C84410" w:rsidP="00EA5936">
            <w:pPr>
              <w:pStyle w:val="TAL"/>
              <w:rPr>
                <w:sz w:val="16"/>
              </w:rPr>
            </w:pPr>
            <w:r w:rsidRPr="00EA5936">
              <w:rPr>
                <w:sz w:val="16"/>
              </w:rPr>
              <w:t>postponed</w:t>
            </w:r>
          </w:p>
        </w:tc>
      </w:tr>
      <w:tr w:rsidR="00EA5936" w:rsidRPr="00EA5936" w14:paraId="58785B5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17BBE" w14:textId="77777777" w:rsidR="00C84410" w:rsidRPr="00EA5936" w:rsidRDefault="00C84410" w:rsidP="00EA5936">
            <w:pPr>
              <w:pStyle w:val="TAL"/>
              <w:rPr>
                <w:sz w:val="16"/>
              </w:rPr>
            </w:pPr>
            <w:r w:rsidRPr="00EA5936">
              <w:rPr>
                <w:sz w:val="16"/>
              </w:rPr>
              <w:t>C4-221190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4E83D" w14:textId="77777777" w:rsidR="00C84410" w:rsidRPr="00EA5936" w:rsidRDefault="00C84410" w:rsidP="00EA5936">
            <w:pPr>
              <w:pStyle w:val="TAL"/>
              <w:rPr>
                <w:sz w:val="16"/>
              </w:rPr>
            </w:pPr>
            <w:r w:rsidRPr="00EA5936">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392F"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4B5C9" w14:textId="77777777" w:rsidR="00C84410" w:rsidRPr="00EA5936" w:rsidRDefault="00C84410" w:rsidP="00EA5936">
            <w:pPr>
              <w:pStyle w:val="TAL"/>
              <w:rPr>
                <w:sz w:val="16"/>
              </w:rPr>
            </w:pPr>
            <w:r w:rsidRPr="00EA5936">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EC7A5" w14:textId="77777777" w:rsidR="00C84410" w:rsidRPr="00EA5936" w:rsidRDefault="00C84410" w:rsidP="00EA5936">
            <w:pPr>
              <w:pStyle w:val="TAL"/>
              <w:rPr>
                <w:sz w:val="16"/>
              </w:rPr>
            </w:pPr>
            <w:r w:rsidRPr="00EA5936">
              <w:rPr>
                <w:sz w:val="16"/>
              </w:rPr>
              <w:t>0631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DE6C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C027E"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86249"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F3B13" w14:textId="77777777" w:rsidR="00C84410" w:rsidRPr="00EA5936" w:rsidRDefault="00C84410" w:rsidP="00EA5936">
            <w:pPr>
              <w:pStyle w:val="TAL"/>
              <w:rPr>
                <w:sz w:val="16"/>
              </w:rPr>
            </w:pPr>
            <w:r w:rsidRPr="00EA5936">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A165B" w14:textId="77777777" w:rsidR="00C84410" w:rsidRPr="00EA5936" w:rsidRDefault="00C84410" w:rsidP="00EA5936">
            <w:pPr>
              <w:pStyle w:val="TAL"/>
              <w:rPr>
                <w:sz w:val="16"/>
              </w:rPr>
            </w:pPr>
            <w:r w:rsidRPr="00EA5936">
              <w:rPr>
                <w:sz w:val="16"/>
              </w:rPr>
              <w:t>agreed</w:t>
            </w:r>
          </w:p>
        </w:tc>
      </w:tr>
      <w:tr w:rsidR="00EA5936" w:rsidRPr="00EA5936" w14:paraId="152D9E3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571AD" w14:textId="77777777" w:rsidR="00C84410" w:rsidRPr="00EA5936" w:rsidRDefault="00C84410" w:rsidP="00EA5936">
            <w:pPr>
              <w:pStyle w:val="TAL"/>
              <w:rPr>
                <w:sz w:val="16"/>
              </w:rPr>
            </w:pPr>
            <w:r w:rsidRPr="00EA5936">
              <w:rPr>
                <w:sz w:val="16"/>
              </w:rPr>
              <w:t>C4-221191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6B57E" w14:textId="77777777" w:rsidR="00C84410" w:rsidRPr="00EA5936" w:rsidRDefault="00C84410" w:rsidP="00EA5936">
            <w:pPr>
              <w:pStyle w:val="TAL"/>
              <w:rPr>
                <w:sz w:val="16"/>
              </w:rPr>
            </w:pPr>
            <w:r w:rsidRPr="00EA5936">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D6CBA"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10020" w14:textId="77777777" w:rsidR="00C84410" w:rsidRPr="00EA5936" w:rsidRDefault="00C84410" w:rsidP="00EA5936">
            <w:pPr>
              <w:pStyle w:val="TAL"/>
              <w:rPr>
                <w:sz w:val="16"/>
              </w:rPr>
            </w:pPr>
            <w:r w:rsidRPr="00EA5936">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E9C53" w14:textId="77777777" w:rsidR="00C84410" w:rsidRPr="00EA5936" w:rsidRDefault="00C84410" w:rsidP="00EA5936">
            <w:pPr>
              <w:pStyle w:val="TAL"/>
              <w:rPr>
                <w:sz w:val="16"/>
              </w:rPr>
            </w:pPr>
            <w:r w:rsidRPr="00EA5936">
              <w:rPr>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FE7AD"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7DBA6"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23643"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882B5" w14:textId="77777777" w:rsidR="00C84410" w:rsidRPr="00EA5936" w:rsidRDefault="00C84410" w:rsidP="00EA5936">
            <w:pPr>
              <w:pStyle w:val="TAL"/>
              <w:rPr>
                <w:sz w:val="16"/>
              </w:rPr>
            </w:pPr>
            <w:r w:rsidRPr="00EA5936">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B0F7A" w14:textId="77777777" w:rsidR="00C84410" w:rsidRPr="00EA5936" w:rsidRDefault="00C84410" w:rsidP="00EA5936">
            <w:pPr>
              <w:pStyle w:val="TAL"/>
              <w:rPr>
                <w:sz w:val="16"/>
              </w:rPr>
            </w:pPr>
            <w:r w:rsidRPr="00EA5936">
              <w:rPr>
                <w:sz w:val="16"/>
              </w:rPr>
              <w:t>agreed</w:t>
            </w:r>
          </w:p>
        </w:tc>
      </w:tr>
      <w:tr w:rsidR="00EA5936" w:rsidRPr="00EA5936" w14:paraId="581686D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BE7EC" w14:textId="77777777" w:rsidR="00C84410" w:rsidRPr="00EA5936" w:rsidRDefault="00C84410" w:rsidP="00EA5936">
            <w:pPr>
              <w:pStyle w:val="TAL"/>
              <w:rPr>
                <w:sz w:val="16"/>
              </w:rPr>
            </w:pPr>
            <w:r w:rsidRPr="00EA5936">
              <w:rPr>
                <w:sz w:val="16"/>
              </w:rPr>
              <w:t>C4-221319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CFBD6" w14:textId="77777777" w:rsidR="00C84410" w:rsidRPr="00EA5936" w:rsidRDefault="00C84410" w:rsidP="00EA5936">
            <w:pPr>
              <w:pStyle w:val="TAL"/>
              <w:rPr>
                <w:sz w:val="16"/>
              </w:rPr>
            </w:pPr>
            <w:r w:rsidRPr="00EA5936">
              <w:rPr>
                <w:sz w:val="16"/>
              </w:rPr>
              <w:t>ePDG support of 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615EF"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45FD1" w14:textId="77777777" w:rsidR="00C84410" w:rsidRPr="00EA5936" w:rsidRDefault="00C84410" w:rsidP="00EA5936">
            <w:pPr>
              <w:pStyle w:val="TAL"/>
              <w:rPr>
                <w:sz w:val="16"/>
              </w:rPr>
            </w:pPr>
            <w:r w:rsidRPr="00EA5936">
              <w:rPr>
                <w:sz w:val="16"/>
              </w:rPr>
              <w:t>23.007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CC7A3" w14:textId="77777777" w:rsidR="00C84410" w:rsidRPr="00EA5936" w:rsidRDefault="00C84410" w:rsidP="00EA5936">
            <w:pPr>
              <w:pStyle w:val="TAL"/>
              <w:rPr>
                <w:sz w:val="16"/>
              </w:rPr>
            </w:pPr>
            <w:r w:rsidRPr="00EA5936">
              <w:rPr>
                <w:sz w:val="16"/>
              </w:rPr>
              <w:t>0379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3BC04"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0AC6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31281"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9E150" w14:textId="77777777" w:rsidR="00C84410" w:rsidRPr="00EA5936" w:rsidRDefault="00C84410" w:rsidP="00EA5936">
            <w:pPr>
              <w:pStyle w:val="TAL"/>
              <w:rPr>
                <w:sz w:val="16"/>
              </w:rPr>
            </w:pPr>
            <w:r w:rsidRPr="00EA5936">
              <w:rPr>
                <w:sz w:val="16"/>
              </w:rPr>
              <w:t>RPCPSET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59D0B" w14:textId="77777777" w:rsidR="00C84410" w:rsidRPr="00EA5936" w:rsidRDefault="00C84410" w:rsidP="00EA5936">
            <w:pPr>
              <w:pStyle w:val="TAL"/>
              <w:rPr>
                <w:sz w:val="16"/>
              </w:rPr>
            </w:pPr>
            <w:r w:rsidRPr="00EA5936">
              <w:rPr>
                <w:sz w:val="16"/>
              </w:rPr>
              <w:t>revised</w:t>
            </w:r>
          </w:p>
        </w:tc>
      </w:tr>
      <w:tr w:rsidR="00EA5936" w:rsidRPr="00EA5936" w14:paraId="14E4D74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EAEE7" w14:textId="77777777" w:rsidR="00C84410" w:rsidRPr="00EA5936" w:rsidRDefault="00C84410" w:rsidP="00EA5936">
            <w:pPr>
              <w:pStyle w:val="TAL"/>
              <w:rPr>
                <w:sz w:val="16"/>
              </w:rPr>
            </w:pPr>
            <w:r w:rsidRPr="00EA5936">
              <w:rPr>
                <w:sz w:val="16"/>
              </w:rPr>
              <w:t>C4-221458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8CFD9" w14:textId="77777777" w:rsidR="00C84410" w:rsidRPr="00EA5936" w:rsidRDefault="00C84410" w:rsidP="00EA5936">
            <w:pPr>
              <w:pStyle w:val="TAL"/>
              <w:rPr>
                <w:sz w:val="16"/>
              </w:rPr>
            </w:pPr>
            <w:r w:rsidRPr="00EA5936">
              <w:rPr>
                <w:sz w:val="16"/>
              </w:rPr>
              <w:t>ePDG support of 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AA275"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7282F" w14:textId="77777777" w:rsidR="00C84410" w:rsidRPr="00EA5936" w:rsidRDefault="00C84410" w:rsidP="00EA5936">
            <w:pPr>
              <w:pStyle w:val="TAL"/>
              <w:rPr>
                <w:sz w:val="16"/>
              </w:rPr>
            </w:pPr>
            <w:r w:rsidRPr="00EA5936">
              <w:rPr>
                <w:sz w:val="16"/>
              </w:rPr>
              <w:t>23.007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D906F" w14:textId="77777777" w:rsidR="00C84410" w:rsidRPr="00EA5936" w:rsidRDefault="00C84410" w:rsidP="00EA5936">
            <w:pPr>
              <w:pStyle w:val="TAL"/>
              <w:rPr>
                <w:sz w:val="16"/>
              </w:rPr>
            </w:pPr>
            <w:r w:rsidRPr="00EA5936">
              <w:rPr>
                <w:sz w:val="16"/>
              </w:rPr>
              <w:t>0379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AA174" w14:textId="77777777" w:rsidR="00C84410" w:rsidRPr="00EA5936" w:rsidRDefault="00C84410" w:rsidP="00EA5936">
            <w:pPr>
              <w:pStyle w:val="TAR"/>
              <w:rPr>
                <w:sz w:val="16"/>
              </w:rPr>
            </w:pPr>
            <w:r w:rsidRPr="00EA593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0C2A5"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8162C"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774D7" w14:textId="77777777" w:rsidR="00C84410" w:rsidRPr="00EA5936" w:rsidRDefault="00C84410" w:rsidP="00EA5936">
            <w:pPr>
              <w:pStyle w:val="TAL"/>
              <w:rPr>
                <w:sz w:val="16"/>
              </w:rPr>
            </w:pPr>
            <w:r w:rsidRPr="00EA5936">
              <w:rPr>
                <w:sz w:val="16"/>
              </w:rPr>
              <w:t>RPCPSET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5AAA" w14:textId="77777777" w:rsidR="00C84410" w:rsidRPr="00EA5936" w:rsidRDefault="00C84410" w:rsidP="00EA5936">
            <w:pPr>
              <w:pStyle w:val="TAL"/>
              <w:rPr>
                <w:sz w:val="16"/>
              </w:rPr>
            </w:pPr>
            <w:r w:rsidRPr="00EA5936">
              <w:rPr>
                <w:sz w:val="16"/>
              </w:rPr>
              <w:t>agreed</w:t>
            </w:r>
          </w:p>
        </w:tc>
      </w:tr>
      <w:tr w:rsidR="00EA5936" w:rsidRPr="00EA5936" w14:paraId="5D8D6F7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4202E" w14:textId="77777777" w:rsidR="00C84410" w:rsidRPr="00EA5936" w:rsidRDefault="00C84410" w:rsidP="00EA5936">
            <w:pPr>
              <w:pStyle w:val="TAL"/>
              <w:rPr>
                <w:sz w:val="16"/>
              </w:rPr>
            </w:pPr>
            <w:r w:rsidRPr="00EA5936">
              <w:rPr>
                <w:sz w:val="16"/>
              </w:rPr>
              <w:t>C4-221323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34693" w14:textId="77777777" w:rsidR="00C84410" w:rsidRPr="00EA5936" w:rsidRDefault="00C84410" w:rsidP="00EA5936">
            <w:pPr>
              <w:pStyle w:val="TAL"/>
              <w:rPr>
                <w:sz w:val="16"/>
              </w:rPr>
            </w:pPr>
            <w:r w:rsidRPr="00EA5936">
              <w:rPr>
                <w:sz w:val="16"/>
              </w:rPr>
              <w:t>Enhanced handling at user plane path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74246"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68592" w14:textId="77777777" w:rsidR="00C84410" w:rsidRPr="00EA5936" w:rsidRDefault="00C84410" w:rsidP="00EA5936">
            <w:pPr>
              <w:pStyle w:val="TAL"/>
              <w:rPr>
                <w:sz w:val="16"/>
              </w:rPr>
            </w:pPr>
            <w:r w:rsidRPr="00EA5936">
              <w:rPr>
                <w:sz w:val="16"/>
              </w:rPr>
              <w:t>23.007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EFB8B" w14:textId="77777777" w:rsidR="00C84410" w:rsidRPr="00EA5936" w:rsidRDefault="00C84410" w:rsidP="00EA5936">
            <w:pPr>
              <w:pStyle w:val="TAL"/>
              <w:rPr>
                <w:sz w:val="16"/>
              </w:rPr>
            </w:pPr>
            <w:r w:rsidRPr="00EA5936">
              <w:rPr>
                <w:sz w:val="16"/>
              </w:rPr>
              <w:t>0381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4E49A"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2D15F"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6F2DD"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001D1"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2A0BF" w14:textId="77777777" w:rsidR="00C84410" w:rsidRPr="00EA5936" w:rsidRDefault="00C84410" w:rsidP="00EA5936">
            <w:pPr>
              <w:pStyle w:val="TAL"/>
              <w:rPr>
                <w:sz w:val="16"/>
              </w:rPr>
            </w:pPr>
            <w:r w:rsidRPr="00EA5936">
              <w:rPr>
                <w:sz w:val="16"/>
              </w:rPr>
              <w:t>revised</w:t>
            </w:r>
          </w:p>
        </w:tc>
      </w:tr>
      <w:tr w:rsidR="00EA5936" w:rsidRPr="00EA5936" w14:paraId="45FC790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AFFC8" w14:textId="77777777" w:rsidR="00C84410" w:rsidRPr="00EA5936" w:rsidRDefault="00C84410" w:rsidP="00EA5936">
            <w:pPr>
              <w:pStyle w:val="TAL"/>
              <w:rPr>
                <w:sz w:val="16"/>
              </w:rPr>
            </w:pPr>
            <w:r w:rsidRPr="00EA5936">
              <w:rPr>
                <w:sz w:val="16"/>
              </w:rPr>
              <w:t>C4-221462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34850" w14:textId="77777777" w:rsidR="00C84410" w:rsidRPr="00EA5936" w:rsidRDefault="00C84410" w:rsidP="00EA5936">
            <w:pPr>
              <w:pStyle w:val="TAL"/>
              <w:rPr>
                <w:sz w:val="16"/>
              </w:rPr>
            </w:pPr>
            <w:r w:rsidRPr="00EA5936">
              <w:rPr>
                <w:sz w:val="16"/>
              </w:rPr>
              <w:t>Enhanced handling at user plane path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A08CB"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02485" w14:textId="77777777" w:rsidR="00C84410" w:rsidRPr="00EA5936" w:rsidRDefault="00C84410" w:rsidP="00EA5936">
            <w:pPr>
              <w:pStyle w:val="TAL"/>
              <w:rPr>
                <w:sz w:val="16"/>
              </w:rPr>
            </w:pPr>
            <w:r w:rsidRPr="00EA5936">
              <w:rPr>
                <w:sz w:val="16"/>
              </w:rPr>
              <w:t>23.007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5D4D0" w14:textId="77777777" w:rsidR="00C84410" w:rsidRPr="00EA5936" w:rsidRDefault="00C84410" w:rsidP="00EA5936">
            <w:pPr>
              <w:pStyle w:val="TAL"/>
              <w:rPr>
                <w:sz w:val="16"/>
              </w:rPr>
            </w:pPr>
            <w:r w:rsidRPr="00EA5936">
              <w:rPr>
                <w:sz w:val="16"/>
              </w:rPr>
              <w:t>0381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208E0"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B66FF"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B1484"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EB131"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08934" w14:textId="77777777" w:rsidR="00C84410" w:rsidRPr="00EA5936" w:rsidRDefault="00C84410" w:rsidP="00EA5936">
            <w:pPr>
              <w:pStyle w:val="TAL"/>
              <w:rPr>
                <w:sz w:val="16"/>
              </w:rPr>
            </w:pPr>
            <w:r w:rsidRPr="00EA5936">
              <w:rPr>
                <w:sz w:val="16"/>
              </w:rPr>
              <w:t>agreed</w:t>
            </w:r>
          </w:p>
        </w:tc>
      </w:tr>
      <w:tr w:rsidR="00EA5936" w:rsidRPr="00EA5936" w14:paraId="2B353B2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B623A" w14:textId="77777777" w:rsidR="00C84410" w:rsidRPr="00EA5936" w:rsidRDefault="00C84410" w:rsidP="00EA5936">
            <w:pPr>
              <w:pStyle w:val="TAL"/>
              <w:rPr>
                <w:sz w:val="16"/>
              </w:rPr>
            </w:pPr>
            <w:r w:rsidRPr="00EA5936">
              <w:rPr>
                <w:sz w:val="16"/>
              </w:rPr>
              <w:t>C4-221124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40166" w14:textId="77777777" w:rsidR="00C84410" w:rsidRPr="00EA5936" w:rsidRDefault="00C84410" w:rsidP="00EA5936">
            <w:pPr>
              <w:pStyle w:val="TAL"/>
              <w:rPr>
                <w:sz w:val="16"/>
              </w:rPr>
            </w:pPr>
            <w:r w:rsidRPr="00EA5936">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64D9E"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C93A3" w14:textId="77777777" w:rsidR="00C84410" w:rsidRPr="00EA5936" w:rsidRDefault="00C84410" w:rsidP="00EA5936">
            <w:pPr>
              <w:pStyle w:val="TAL"/>
              <w:rPr>
                <w:sz w:val="16"/>
              </w:rPr>
            </w:pPr>
            <w:r w:rsidRPr="00EA5936">
              <w:rPr>
                <w:sz w:val="16"/>
              </w:rPr>
              <w:t>23.333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8987A" w14:textId="77777777" w:rsidR="00C84410" w:rsidRPr="00EA5936" w:rsidRDefault="00C84410" w:rsidP="00EA5936">
            <w:pPr>
              <w:pStyle w:val="TAL"/>
              <w:rPr>
                <w:sz w:val="16"/>
              </w:rPr>
            </w:pPr>
            <w:r w:rsidRPr="00EA5936">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E4601"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06B5A"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3577A"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FBFDB" w14:textId="77777777" w:rsidR="00C84410" w:rsidRPr="00EA5936" w:rsidRDefault="00C84410" w:rsidP="00EA5936">
            <w:pPr>
              <w:pStyle w:val="TAL"/>
              <w:rPr>
                <w:sz w:val="16"/>
              </w:rPr>
            </w:pPr>
            <w:r w:rsidRPr="00EA5936">
              <w:rPr>
                <w:sz w:val="16"/>
              </w:rPr>
              <w:t>eCryptPr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01AE9" w14:textId="77777777" w:rsidR="00C84410" w:rsidRPr="00EA5936" w:rsidRDefault="00C84410" w:rsidP="00EA5936">
            <w:pPr>
              <w:pStyle w:val="TAL"/>
              <w:rPr>
                <w:sz w:val="16"/>
              </w:rPr>
            </w:pPr>
            <w:r w:rsidRPr="00EA5936">
              <w:rPr>
                <w:sz w:val="16"/>
              </w:rPr>
              <w:t>revised</w:t>
            </w:r>
          </w:p>
        </w:tc>
      </w:tr>
      <w:tr w:rsidR="00EA5936" w:rsidRPr="00EA5936" w14:paraId="2C51305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A3CB4" w14:textId="77777777" w:rsidR="00C84410" w:rsidRPr="00EA5936" w:rsidRDefault="00C84410" w:rsidP="00EA5936">
            <w:pPr>
              <w:pStyle w:val="TAL"/>
              <w:rPr>
                <w:sz w:val="16"/>
              </w:rPr>
            </w:pPr>
            <w:r w:rsidRPr="00EA5936">
              <w:rPr>
                <w:sz w:val="16"/>
              </w:rPr>
              <w:t>C4-221431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78574" w14:textId="77777777" w:rsidR="00C84410" w:rsidRPr="00EA5936" w:rsidRDefault="00C84410" w:rsidP="00EA5936">
            <w:pPr>
              <w:pStyle w:val="TAL"/>
              <w:rPr>
                <w:sz w:val="16"/>
              </w:rPr>
            </w:pPr>
            <w:r w:rsidRPr="00EA5936">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7989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5D6D0" w14:textId="77777777" w:rsidR="00C84410" w:rsidRPr="00EA5936" w:rsidRDefault="00C84410" w:rsidP="00EA5936">
            <w:pPr>
              <w:pStyle w:val="TAL"/>
              <w:rPr>
                <w:sz w:val="16"/>
              </w:rPr>
            </w:pPr>
            <w:r w:rsidRPr="00EA5936">
              <w:rPr>
                <w:sz w:val="16"/>
              </w:rPr>
              <w:t>23.333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EA9FF" w14:textId="77777777" w:rsidR="00C84410" w:rsidRPr="00EA5936" w:rsidRDefault="00C84410" w:rsidP="00EA5936">
            <w:pPr>
              <w:pStyle w:val="TAL"/>
              <w:rPr>
                <w:sz w:val="16"/>
              </w:rPr>
            </w:pPr>
            <w:r w:rsidRPr="00EA5936">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CA3EF"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9CAE3"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92FBE"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97E97" w14:textId="77777777" w:rsidR="00C84410" w:rsidRPr="00EA5936" w:rsidRDefault="00C84410" w:rsidP="00EA5936">
            <w:pPr>
              <w:pStyle w:val="TAL"/>
              <w:rPr>
                <w:sz w:val="16"/>
              </w:rPr>
            </w:pPr>
            <w:r w:rsidRPr="00EA5936">
              <w:rPr>
                <w:sz w:val="16"/>
              </w:rPr>
              <w:t>eCryptPr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A3648" w14:textId="77777777" w:rsidR="00C84410" w:rsidRPr="00EA5936" w:rsidRDefault="00C84410" w:rsidP="00EA5936">
            <w:pPr>
              <w:pStyle w:val="TAL"/>
              <w:rPr>
                <w:sz w:val="16"/>
              </w:rPr>
            </w:pPr>
            <w:r w:rsidRPr="00EA5936">
              <w:rPr>
                <w:sz w:val="16"/>
              </w:rPr>
              <w:t>agreed</w:t>
            </w:r>
          </w:p>
        </w:tc>
      </w:tr>
      <w:tr w:rsidR="00EA5936" w:rsidRPr="00EA5936" w14:paraId="4461D23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743D4" w14:textId="77777777" w:rsidR="00C84410" w:rsidRPr="00EA5936" w:rsidRDefault="00C84410" w:rsidP="00EA5936">
            <w:pPr>
              <w:pStyle w:val="TAL"/>
              <w:rPr>
                <w:sz w:val="16"/>
              </w:rPr>
            </w:pPr>
            <w:r w:rsidRPr="00EA5936">
              <w:rPr>
                <w:sz w:val="16"/>
              </w:rPr>
              <w:t>C4-221125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202E5" w14:textId="77777777" w:rsidR="00C84410" w:rsidRPr="00EA5936" w:rsidRDefault="00C84410" w:rsidP="00EA5936">
            <w:pPr>
              <w:pStyle w:val="TAL"/>
              <w:rPr>
                <w:sz w:val="16"/>
              </w:rPr>
            </w:pPr>
            <w:r w:rsidRPr="00EA5936">
              <w:rPr>
                <w:sz w:val="16"/>
              </w:rPr>
              <w:t>Update of IETF references for ICE, STUN and TURN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5CDB9"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23DCD" w14:textId="77777777" w:rsidR="00C84410" w:rsidRPr="00EA5936" w:rsidRDefault="00C84410" w:rsidP="00EA5936">
            <w:pPr>
              <w:pStyle w:val="TAL"/>
              <w:rPr>
                <w:sz w:val="16"/>
              </w:rPr>
            </w:pPr>
            <w:r w:rsidRPr="00EA5936">
              <w:rPr>
                <w:sz w:val="16"/>
              </w:rPr>
              <w:t>23.334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A43B" w14:textId="77777777" w:rsidR="00C84410" w:rsidRPr="00EA5936" w:rsidRDefault="00C84410" w:rsidP="00EA5936">
            <w:pPr>
              <w:pStyle w:val="TAL"/>
              <w:rPr>
                <w:sz w:val="16"/>
              </w:rPr>
            </w:pPr>
            <w:r w:rsidRPr="00EA5936">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6592"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B4884"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9A574"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D2125" w14:textId="77777777" w:rsidR="00C84410" w:rsidRPr="00EA5936" w:rsidRDefault="00C84410" w:rsidP="00EA5936">
            <w:pPr>
              <w:pStyle w:val="TAL"/>
              <w:rPr>
                <w:sz w:val="16"/>
              </w:rPr>
            </w:pPr>
            <w:r w:rsidRPr="00EA5936">
              <w:rPr>
                <w:sz w:val="16"/>
              </w:rPr>
              <w:t>eCryptPr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D3F4A" w14:textId="77777777" w:rsidR="00C84410" w:rsidRPr="00EA5936" w:rsidRDefault="00C84410" w:rsidP="00EA5936">
            <w:pPr>
              <w:pStyle w:val="TAL"/>
              <w:rPr>
                <w:sz w:val="16"/>
              </w:rPr>
            </w:pPr>
            <w:r w:rsidRPr="00EA5936">
              <w:rPr>
                <w:sz w:val="16"/>
              </w:rPr>
              <w:t>revised</w:t>
            </w:r>
          </w:p>
        </w:tc>
      </w:tr>
      <w:tr w:rsidR="00EA5936" w:rsidRPr="00EA5936" w14:paraId="7D663D8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ACB77" w14:textId="77777777" w:rsidR="00C84410" w:rsidRPr="00EA5936" w:rsidRDefault="00C84410" w:rsidP="00EA5936">
            <w:pPr>
              <w:pStyle w:val="TAL"/>
              <w:rPr>
                <w:sz w:val="16"/>
              </w:rPr>
            </w:pPr>
            <w:r w:rsidRPr="00EA5936">
              <w:rPr>
                <w:sz w:val="16"/>
              </w:rPr>
              <w:t>C4-221432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C909D" w14:textId="77777777" w:rsidR="00C84410" w:rsidRPr="00EA5936" w:rsidRDefault="00C84410" w:rsidP="00EA5936">
            <w:pPr>
              <w:pStyle w:val="TAL"/>
              <w:rPr>
                <w:sz w:val="16"/>
              </w:rPr>
            </w:pPr>
            <w:r w:rsidRPr="00EA5936">
              <w:rPr>
                <w:sz w:val="16"/>
              </w:rPr>
              <w:t>Update of IETF references for ICE, STUN and TURN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49E97"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4F29A" w14:textId="77777777" w:rsidR="00C84410" w:rsidRPr="00EA5936" w:rsidRDefault="00C84410" w:rsidP="00EA5936">
            <w:pPr>
              <w:pStyle w:val="TAL"/>
              <w:rPr>
                <w:sz w:val="16"/>
              </w:rPr>
            </w:pPr>
            <w:r w:rsidRPr="00EA5936">
              <w:rPr>
                <w:sz w:val="16"/>
              </w:rPr>
              <w:t>23.334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BDF6E" w14:textId="77777777" w:rsidR="00C84410" w:rsidRPr="00EA5936" w:rsidRDefault="00C84410" w:rsidP="00EA5936">
            <w:pPr>
              <w:pStyle w:val="TAL"/>
              <w:rPr>
                <w:sz w:val="16"/>
              </w:rPr>
            </w:pPr>
            <w:r w:rsidRPr="00EA5936">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73E92"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86F68"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6D91A"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378A3" w14:textId="77777777" w:rsidR="00C84410" w:rsidRPr="00EA5936" w:rsidRDefault="00C84410" w:rsidP="00EA5936">
            <w:pPr>
              <w:pStyle w:val="TAL"/>
              <w:rPr>
                <w:sz w:val="16"/>
              </w:rPr>
            </w:pPr>
            <w:r w:rsidRPr="00EA5936">
              <w:rPr>
                <w:sz w:val="16"/>
              </w:rPr>
              <w:t>eCryptPr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7D5EA" w14:textId="77777777" w:rsidR="00C84410" w:rsidRPr="00EA5936" w:rsidRDefault="00C84410" w:rsidP="00EA5936">
            <w:pPr>
              <w:pStyle w:val="TAL"/>
              <w:rPr>
                <w:sz w:val="16"/>
              </w:rPr>
            </w:pPr>
            <w:r w:rsidRPr="00EA5936">
              <w:rPr>
                <w:sz w:val="16"/>
              </w:rPr>
              <w:t>agreed</w:t>
            </w:r>
          </w:p>
        </w:tc>
      </w:tr>
      <w:tr w:rsidR="00EA5936" w:rsidRPr="00EA5936" w14:paraId="5AAA75B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38E34" w14:textId="77777777" w:rsidR="00C84410" w:rsidRPr="00EA5936" w:rsidRDefault="00C84410" w:rsidP="00EA5936">
            <w:pPr>
              <w:pStyle w:val="TAL"/>
              <w:rPr>
                <w:sz w:val="16"/>
              </w:rPr>
            </w:pPr>
            <w:r w:rsidRPr="00EA5936">
              <w:rPr>
                <w:sz w:val="16"/>
              </w:rPr>
              <w:t>C4-221374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34E36" w14:textId="77777777" w:rsidR="00C84410" w:rsidRPr="00EA5936" w:rsidRDefault="00C84410" w:rsidP="00EA5936">
            <w:pPr>
              <w:pStyle w:val="TAL"/>
              <w:rPr>
                <w:sz w:val="16"/>
              </w:rPr>
            </w:pPr>
            <w:r w:rsidRPr="00EA5936">
              <w:rPr>
                <w:sz w:val="16"/>
              </w:rPr>
              <w:t>Stage 2 description on Restoration of Profiles related to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C47FA"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24445" w14:textId="77777777" w:rsidR="00C84410" w:rsidRPr="00EA5936" w:rsidRDefault="00C84410" w:rsidP="00EA5936">
            <w:pPr>
              <w:pStyle w:val="TAL"/>
              <w:rPr>
                <w:sz w:val="16"/>
              </w:rPr>
            </w:pPr>
            <w:r w:rsidRPr="00EA5936">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1EE0C" w14:textId="77777777" w:rsidR="00C84410" w:rsidRPr="00EA5936" w:rsidRDefault="00C84410" w:rsidP="00EA5936">
            <w:pPr>
              <w:pStyle w:val="TAL"/>
              <w:rPr>
                <w:sz w:val="16"/>
              </w:rPr>
            </w:pPr>
            <w:r w:rsidRPr="00EA5936">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61A2E"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705B2"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22CDF"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02B1F" w14:textId="77777777" w:rsidR="00C84410" w:rsidRPr="00EA5936" w:rsidRDefault="00C84410" w:rsidP="00EA5936">
            <w:pPr>
              <w:pStyle w:val="TAL"/>
              <w:rPr>
                <w:sz w:val="16"/>
              </w:rPr>
            </w:pPr>
            <w:r w:rsidRPr="00EA5936">
              <w:rPr>
                <w:sz w:val="16"/>
              </w:rPr>
              <w:t>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3225F" w14:textId="77777777" w:rsidR="00C84410" w:rsidRPr="00EA5936" w:rsidRDefault="00C84410" w:rsidP="00EA5936">
            <w:pPr>
              <w:pStyle w:val="TAL"/>
              <w:rPr>
                <w:sz w:val="16"/>
              </w:rPr>
            </w:pPr>
            <w:r w:rsidRPr="00EA5936">
              <w:rPr>
                <w:sz w:val="16"/>
              </w:rPr>
              <w:t>revised</w:t>
            </w:r>
          </w:p>
        </w:tc>
      </w:tr>
      <w:tr w:rsidR="00EA5936" w:rsidRPr="00EA5936" w14:paraId="04F5397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3F50E" w14:textId="77777777" w:rsidR="00C84410" w:rsidRPr="00EA5936" w:rsidRDefault="00C84410" w:rsidP="00EA5936">
            <w:pPr>
              <w:pStyle w:val="TAL"/>
              <w:rPr>
                <w:sz w:val="16"/>
              </w:rPr>
            </w:pPr>
            <w:r w:rsidRPr="00EA5936">
              <w:rPr>
                <w:sz w:val="16"/>
              </w:rPr>
              <w:t>C4-221523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CFDAA" w14:textId="77777777" w:rsidR="00C84410" w:rsidRPr="00EA5936" w:rsidRDefault="00C84410" w:rsidP="00EA5936">
            <w:pPr>
              <w:pStyle w:val="TAL"/>
              <w:rPr>
                <w:sz w:val="16"/>
              </w:rPr>
            </w:pPr>
            <w:r w:rsidRPr="00EA5936">
              <w:rPr>
                <w:sz w:val="16"/>
              </w:rPr>
              <w:t>Stage 2 description on Restoration of Profiles related to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C4BF6"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AD0BE" w14:textId="77777777" w:rsidR="00C84410" w:rsidRPr="00EA5936" w:rsidRDefault="00C84410" w:rsidP="00EA5936">
            <w:pPr>
              <w:pStyle w:val="TAL"/>
              <w:rPr>
                <w:sz w:val="16"/>
              </w:rPr>
            </w:pPr>
            <w:r w:rsidRPr="00EA5936">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6E198" w14:textId="77777777" w:rsidR="00C84410" w:rsidRPr="00EA5936" w:rsidRDefault="00C84410" w:rsidP="00EA5936">
            <w:pPr>
              <w:pStyle w:val="TAL"/>
              <w:rPr>
                <w:sz w:val="16"/>
              </w:rPr>
            </w:pPr>
            <w:r w:rsidRPr="00EA5936">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94329" w14:textId="77777777" w:rsidR="00C84410" w:rsidRPr="00EA5936" w:rsidRDefault="00C84410" w:rsidP="00EA5936">
            <w:pPr>
              <w:pStyle w:val="TAR"/>
              <w:rPr>
                <w:sz w:val="16"/>
              </w:rPr>
            </w:pPr>
            <w:r w:rsidRPr="00EA593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2458D"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2FAE7"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05119" w14:textId="77777777" w:rsidR="00C84410" w:rsidRPr="00EA5936" w:rsidRDefault="00C84410" w:rsidP="00EA5936">
            <w:pPr>
              <w:pStyle w:val="TAL"/>
              <w:rPr>
                <w:sz w:val="16"/>
              </w:rPr>
            </w:pPr>
            <w:r w:rsidRPr="00EA5936">
              <w:rPr>
                <w:sz w:val="16"/>
              </w:rPr>
              <w:t>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41C79" w14:textId="77777777" w:rsidR="00C84410" w:rsidRPr="00EA5936" w:rsidRDefault="00C84410" w:rsidP="00EA5936">
            <w:pPr>
              <w:pStyle w:val="TAL"/>
              <w:rPr>
                <w:sz w:val="16"/>
              </w:rPr>
            </w:pPr>
            <w:r w:rsidRPr="00EA5936">
              <w:rPr>
                <w:sz w:val="16"/>
              </w:rPr>
              <w:t>agreed</w:t>
            </w:r>
          </w:p>
        </w:tc>
      </w:tr>
      <w:tr w:rsidR="00EA5936" w:rsidRPr="00EA5936" w14:paraId="3747748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AF042" w14:textId="77777777" w:rsidR="00C84410" w:rsidRPr="00EA5936" w:rsidRDefault="00C84410" w:rsidP="00EA5936">
            <w:pPr>
              <w:pStyle w:val="TAL"/>
              <w:rPr>
                <w:sz w:val="16"/>
              </w:rPr>
            </w:pPr>
            <w:r w:rsidRPr="00EA5936">
              <w:rPr>
                <w:sz w:val="16"/>
              </w:rPr>
              <w:t>C4-221321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0063F" w14:textId="77777777" w:rsidR="00C84410" w:rsidRPr="00EA5936" w:rsidRDefault="00C84410" w:rsidP="00EA5936">
            <w:pPr>
              <w:pStyle w:val="TAL"/>
              <w:rPr>
                <w:sz w:val="16"/>
              </w:rPr>
            </w:pPr>
            <w:r w:rsidRPr="00EA5936">
              <w:rPr>
                <w:sz w:val="16"/>
              </w:rPr>
              <w:t>Enhanced handling at user plane path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C5270"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36B53" w14:textId="77777777" w:rsidR="00C84410" w:rsidRPr="00EA5936" w:rsidRDefault="00C84410" w:rsidP="00EA5936">
            <w:pPr>
              <w:pStyle w:val="TAL"/>
              <w:rPr>
                <w:sz w:val="16"/>
              </w:rPr>
            </w:pPr>
            <w:r w:rsidRPr="00EA5936">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94AC9" w14:textId="77777777" w:rsidR="00C84410" w:rsidRPr="00EA5936" w:rsidRDefault="00C84410" w:rsidP="00EA5936">
            <w:pPr>
              <w:pStyle w:val="TAL"/>
              <w:rPr>
                <w:sz w:val="16"/>
              </w:rPr>
            </w:pPr>
            <w:r w:rsidRPr="00EA5936">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6CFC6"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D8EBC"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997CA"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103E3"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EFDB2" w14:textId="77777777" w:rsidR="00C84410" w:rsidRPr="00EA5936" w:rsidRDefault="00C84410" w:rsidP="00EA5936">
            <w:pPr>
              <w:pStyle w:val="TAL"/>
              <w:rPr>
                <w:sz w:val="16"/>
              </w:rPr>
            </w:pPr>
            <w:r w:rsidRPr="00EA5936">
              <w:rPr>
                <w:sz w:val="16"/>
              </w:rPr>
              <w:t>revised</w:t>
            </w:r>
          </w:p>
        </w:tc>
      </w:tr>
      <w:tr w:rsidR="00EA5936" w:rsidRPr="00EA5936" w14:paraId="6B58500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E10DF" w14:textId="77777777" w:rsidR="00C84410" w:rsidRPr="00EA5936" w:rsidRDefault="00C84410" w:rsidP="00EA5936">
            <w:pPr>
              <w:pStyle w:val="TAL"/>
              <w:rPr>
                <w:sz w:val="16"/>
              </w:rPr>
            </w:pPr>
            <w:r w:rsidRPr="00EA5936">
              <w:rPr>
                <w:sz w:val="16"/>
              </w:rPr>
              <w:t>C4-221460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A0CD6" w14:textId="77777777" w:rsidR="00C84410" w:rsidRPr="00EA5936" w:rsidRDefault="00C84410" w:rsidP="00EA5936">
            <w:pPr>
              <w:pStyle w:val="TAL"/>
              <w:rPr>
                <w:sz w:val="16"/>
              </w:rPr>
            </w:pPr>
            <w:r w:rsidRPr="00EA5936">
              <w:rPr>
                <w:sz w:val="16"/>
              </w:rPr>
              <w:t>Enhanced handling at user plane path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B2EB5"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B9BBE" w14:textId="77777777" w:rsidR="00C84410" w:rsidRPr="00EA5936" w:rsidRDefault="00C84410" w:rsidP="00EA5936">
            <w:pPr>
              <w:pStyle w:val="TAL"/>
              <w:rPr>
                <w:sz w:val="16"/>
              </w:rPr>
            </w:pPr>
            <w:r w:rsidRPr="00EA5936">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26E29" w14:textId="77777777" w:rsidR="00C84410" w:rsidRPr="00EA5936" w:rsidRDefault="00C84410" w:rsidP="00EA5936">
            <w:pPr>
              <w:pStyle w:val="TAL"/>
              <w:rPr>
                <w:sz w:val="16"/>
              </w:rPr>
            </w:pPr>
            <w:r w:rsidRPr="00EA5936">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90632" w14:textId="77777777" w:rsidR="00C84410" w:rsidRPr="00EA5936" w:rsidRDefault="00C84410" w:rsidP="00EA5936">
            <w:pPr>
              <w:pStyle w:val="TAR"/>
              <w:rPr>
                <w:sz w:val="16"/>
              </w:rPr>
            </w:pPr>
            <w:r w:rsidRPr="00EA593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F63D5"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5E102"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5E2AB"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584E7" w14:textId="77777777" w:rsidR="00C84410" w:rsidRPr="00EA5936" w:rsidRDefault="00C84410" w:rsidP="00EA5936">
            <w:pPr>
              <w:pStyle w:val="TAL"/>
              <w:rPr>
                <w:sz w:val="16"/>
              </w:rPr>
            </w:pPr>
            <w:r w:rsidRPr="00EA5936">
              <w:rPr>
                <w:sz w:val="16"/>
              </w:rPr>
              <w:t>agreed</w:t>
            </w:r>
          </w:p>
        </w:tc>
      </w:tr>
      <w:tr w:rsidR="00EA5936" w:rsidRPr="00EA5936" w14:paraId="0D2DA50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33300" w14:textId="77777777" w:rsidR="00C84410" w:rsidRPr="00EA5936" w:rsidRDefault="00C84410" w:rsidP="00EA5936">
            <w:pPr>
              <w:pStyle w:val="TAL"/>
              <w:rPr>
                <w:sz w:val="16"/>
              </w:rPr>
            </w:pPr>
            <w:r w:rsidRPr="00EA5936">
              <w:rPr>
                <w:sz w:val="16"/>
              </w:rPr>
              <w:t>C4-221151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856A6" w14:textId="77777777" w:rsidR="00C84410" w:rsidRPr="00EA5936" w:rsidRDefault="00C84410" w:rsidP="00EA5936">
            <w:pPr>
              <w:pStyle w:val="TAL"/>
              <w:rPr>
                <w:sz w:val="16"/>
              </w:rPr>
            </w:pPr>
            <w:r w:rsidRPr="00EA5936">
              <w:rPr>
                <w:sz w:val="16"/>
              </w:rPr>
              <w:t>MBS session restoration upon MB-UPF failure with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0FB5E"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80F8D" w14:textId="77777777" w:rsidR="00C84410" w:rsidRPr="00EA5936" w:rsidRDefault="00C84410" w:rsidP="00EA5936">
            <w:pPr>
              <w:pStyle w:val="TAL"/>
              <w:rPr>
                <w:sz w:val="16"/>
              </w:rPr>
            </w:pPr>
            <w:r w:rsidRPr="00EA5936">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97C3A" w14:textId="77777777" w:rsidR="00C84410" w:rsidRPr="00EA5936" w:rsidRDefault="00C84410" w:rsidP="00EA5936">
            <w:pPr>
              <w:pStyle w:val="TAL"/>
              <w:rPr>
                <w:sz w:val="16"/>
              </w:rPr>
            </w:pPr>
            <w:r w:rsidRPr="00EA5936">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F750B"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9F4C5"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0183C"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E9A80" w14:textId="77777777" w:rsidR="00C84410" w:rsidRPr="00EA5936" w:rsidRDefault="00C84410" w:rsidP="00EA5936">
            <w:pPr>
              <w:pStyle w:val="TAL"/>
              <w:rPr>
                <w:sz w:val="16"/>
              </w:rPr>
            </w:pPr>
            <w:r w:rsidRPr="00EA593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9FF22" w14:textId="77777777" w:rsidR="00C84410" w:rsidRPr="00EA5936" w:rsidRDefault="00C84410" w:rsidP="00EA5936">
            <w:pPr>
              <w:pStyle w:val="TAL"/>
              <w:rPr>
                <w:sz w:val="16"/>
              </w:rPr>
            </w:pPr>
            <w:r w:rsidRPr="00EA5936">
              <w:rPr>
                <w:sz w:val="16"/>
              </w:rPr>
              <w:t>revised</w:t>
            </w:r>
          </w:p>
        </w:tc>
      </w:tr>
      <w:tr w:rsidR="00EA5936" w:rsidRPr="00EA5936" w14:paraId="0791694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FCF30" w14:textId="77777777" w:rsidR="00C84410" w:rsidRPr="00EA5936" w:rsidRDefault="00C84410" w:rsidP="00EA5936">
            <w:pPr>
              <w:pStyle w:val="TAL"/>
              <w:rPr>
                <w:sz w:val="16"/>
              </w:rPr>
            </w:pPr>
            <w:r w:rsidRPr="00EA5936">
              <w:rPr>
                <w:sz w:val="16"/>
              </w:rPr>
              <w:t>C4-221489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C2446" w14:textId="77777777" w:rsidR="00C84410" w:rsidRPr="00EA5936" w:rsidRDefault="00C84410" w:rsidP="00EA5936">
            <w:pPr>
              <w:pStyle w:val="TAL"/>
              <w:rPr>
                <w:sz w:val="16"/>
              </w:rPr>
            </w:pPr>
            <w:r w:rsidRPr="00EA5936">
              <w:rPr>
                <w:sz w:val="16"/>
              </w:rPr>
              <w:t>MBS session restoration upon MB-UPF failure with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88858"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355A3" w14:textId="77777777" w:rsidR="00C84410" w:rsidRPr="00EA5936" w:rsidRDefault="00C84410" w:rsidP="00EA5936">
            <w:pPr>
              <w:pStyle w:val="TAL"/>
              <w:rPr>
                <w:sz w:val="16"/>
              </w:rPr>
            </w:pPr>
            <w:r w:rsidRPr="00EA5936">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91480" w14:textId="77777777" w:rsidR="00C84410" w:rsidRPr="00EA5936" w:rsidRDefault="00C84410" w:rsidP="00EA5936">
            <w:pPr>
              <w:pStyle w:val="TAL"/>
              <w:rPr>
                <w:sz w:val="16"/>
              </w:rPr>
            </w:pPr>
            <w:r w:rsidRPr="00EA5936">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43482"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F6067"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22EF4"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010D2" w14:textId="77777777" w:rsidR="00C84410" w:rsidRPr="00EA5936" w:rsidRDefault="00C84410" w:rsidP="00EA5936">
            <w:pPr>
              <w:pStyle w:val="TAL"/>
              <w:rPr>
                <w:sz w:val="16"/>
              </w:rPr>
            </w:pPr>
            <w:r w:rsidRPr="00EA593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21B62" w14:textId="77777777" w:rsidR="00C84410" w:rsidRPr="00EA5936" w:rsidRDefault="00C84410" w:rsidP="00EA5936">
            <w:pPr>
              <w:pStyle w:val="TAL"/>
              <w:rPr>
                <w:sz w:val="16"/>
              </w:rPr>
            </w:pPr>
            <w:r w:rsidRPr="00EA5936">
              <w:rPr>
                <w:sz w:val="16"/>
              </w:rPr>
              <w:t>agreed</w:t>
            </w:r>
          </w:p>
        </w:tc>
      </w:tr>
      <w:tr w:rsidR="00EA5936" w:rsidRPr="00EA5936" w14:paraId="67F4B5A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17B9F" w14:textId="77777777" w:rsidR="00C84410" w:rsidRPr="00EA5936" w:rsidRDefault="00C84410" w:rsidP="00EA5936">
            <w:pPr>
              <w:pStyle w:val="TAL"/>
              <w:rPr>
                <w:sz w:val="16"/>
              </w:rPr>
            </w:pPr>
            <w:r w:rsidRPr="00EA5936">
              <w:rPr>
                <w:sz w:val="16"/>
              </w:rPr>
              <w:t>C4-221152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07BFF" w14:textId="77777777" w:rsidR="00C84410" w:rsidRPr="00EA5936" w:rsidRDefault="00C84410" w:rsidP="00EA5936">
            <w:pPr>
              <w:pStyle w:val="TAL"/>
              <w:rPr>
                <w:sz w:val="16"/>
              </w:rPr>
            </w:pPr>
            <w:r w:rsidRPr="00EA5936">
              <w:rPr>
                <w:sz w:val="16"/>
              </w:rPr>
              <w:t>MBS session restoration upon MB-UPF failure without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1BB95"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603B7" w14:textId="77777777" w:rsidR="00C84410" w:rsidRPr="00EA5936" w:rsidRDefault="00C84410" w:rsidP="00EA5936">
            <w:pPr>
              <w:pStyle w:val="TAL"/>
              <w:rPr>
                <w:sz w:val="16"/>
              </w:rPr>
            </w:pPr>
            <w:r w:rsidRPr="00EA5936">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97359" w14:textId="77777777" w:rsidR="00C84410" w:rsidRPr="00EA5936" w:rsidRDefault="00C84410" w:rsidP="00EA5936">
            <w:pPr>
              <w:pStyle w:val="TAL"/>
              <w:rPr>
                <w:sz w:val="16"/>
              </w:rPr>
            </w:pPr>
            <w:r w:rsidRPr="00EA5936">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AFE84"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2D7FC"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4A3B5"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92354" w14:textId="77777777" w:rsidR="00C84410" w:rsidRPr="00EA5936" w:rsidRDefault="00C84410" w:rsidP="00EA5936">
            <w:pPr>
              <w:pStyle w:val="TAL"/>
              <w:rPr>
                <w:sz w:val="16"/>
              </w:rPr>
            </w:pPr>
            <w:r w:rsidRPr="00EA593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D3FC8" w14:textId="77777777" w:rsidR="00C84410" w:rsidRPr="00EA5936" w:rsidRDefault="00C84410" w:rsidP="00EA5936">
            <w:pPr>
              <w:pStyle w:val="TAL"/>
              <w:rPr>
                <w:sz w:val="16"/>
              </w:rPr>
            </w:pPr>
            <w:r w:rsidRPr="00EA5936">
              <w:rPr>
                <w:sz w:val="16"/>
              </w:rPr>
              <w:t>revised</w:t>
            </w:r>
          </w:p>
        </w:tc>
      </w:tr>
      <w:tr w:rsidR="00EA5936" w:rsidRPr="00EA5936" w14:paraId="70A6659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95A8D" w14:textId="77777777" w:rsidR="00C84410" w:rsidRPr="00EA5936" w:rsidRDefault="00C84410" w:rsidP="00EA5936">
            <w:pPr>
              <w:pStyle w:val="TAL"/>
              <w:rPr>
                <w:sz w:val="16"/>
              </w:rPr>
            </w:pPr>
            <w:r w:rsidRPr="00EA5936">
              <w:rPr>
                <w:sz w:val="16"/>
              </w:rPr>
              <w:t>C4-221490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3A45E" w14:textId="77777777" w:rsidR="00C84410" w:rsidRPr="00EA5936" w:rsidRDefault="00C84410" w:rsidP="00EA5936">
            <w:pPr>
              <w:pStyle w:val="TAL"/>
              <w:rPr>
                <w:sz w:val="16"/>
              </w:rPr>
            </w:pPr>
            <w:r w:rsidRPr="00EA5936">
              <w:rPr>
                <w:sz w:val="16"/>
              </w:rPr>
              <w:t>MBS session restoration upon MB-UPF failure without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59F7D"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4431E" w14:textId="77777777" w:rsidR="00C84410" w:rsidRPr="00EA5936" w:rsidRDefault="00C84410" w:rsidP="00EA5936">
            <w:pPr>
              <w:pStyle w:val="TAL"/>
              <w:rPr>
                <w:sz w:val="16"/>
              </w:rPr>
            </w:pPr>
            <w:r w:rsidRPr="00EA5936">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FC563" w14:textId="77777777" w:rsidR="00C84410" w:rsidRPr="00EA5936" w:rsidRDefault="00C84410" w:rsidP="00EA5936">
            <w:pPr>
              <w:pStyle w:val="TAL"/>
              <w:rPr>
                <w:sz w:val="16"/>
              </w:rPr>
            </w:pPr>
            <w:r w:rsidRPr="00EA5936">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71F6"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49BC0"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7BCC2"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15E88" w14:textId="77777777" w:rsidR="00C84410" w:rsidRPr="00EA5936" w:rsidRDefault="00C84410" w:rsidP="00EA5936">
            <w:pPr>
              <w:pStyle w:val="TAL"/>
              <w:rPr>
                <w:sz w:val="16"/>
              </w:rPr>
            </w:pPr>
            <w:r w:rsidRPr="00EA593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44B38" w14:textId="77777777" w:rsidR="00C84410" w:rsidRPr="00EA5936" w:rsidRDefault="00C84410" w:rsidP="00EA5936">
            <w:pPr>
              <w:pStyle w:val="TAL"/>
              <w:rPr>
                <w:sz w:val="16"/>
              </w:rPr>
            </w:pPr>
            <w:r w:rsidRPr="00EA5936">
              <w:rPr>
                <w:sz w:val="16"/>
              </w:rPr>
              <w:t>agreed</w:t>
            </w:r>
          </w:p>
        </w:tc>
      </w:tr>
      <w:tr w:rsidR="00EA5936" w:rsidRPr="00EA5936" w14:paraId="7F5B02D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3CE7C" w14:textId="77777777" w:rsidR="00C84410" w:rsidRPr="00EA5936" w:rsidRDefault="00C84410" w:rsidP="00EA5936">
            <w:pPr>
              <w:pStyle w:val="TAL"/>
              <w:rPr>
                <w:sz w:val="16"/>
              </w:rPr>
            </w:pPr>
            <w:r w:rsidRPr="00EA5936">
              <w:rPr>
                <w:sz w:val="16"/>
              </w:rPr>
              <w:t>C4-221153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53E4B" w14:textId="77777777" w:rsidR="00C84410" w:rsidRPr="00EA5936" w:rsidRDefault="00C84410" w:rsidP="00EA5936">
            <w:pPr>
              <w:pStyle w:val="TAL"/>
              <w:rPr>
                <w:sz w:val="16"/>
              </w:rPr>
            </w:pPr>
            <w:r w:rsidRPr="00EA5936">
              <w:rPr>
                <w:sz w:val="16"/>
              </w:rPr>
              <w:t>MBS session restoration upon NG-RAN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39584"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BD3BB" w14:textId="77777777" w:rsidR="00C84410" w:rsidRPr="00EA5936" w:rsidRDefault="00C84410" w:rsidP="00EA5936">
            <w:pPr>
              <w:pStyle w:val="TAL"/>
              <w:rPr>
                <w:sz w:val="16"/>
              </w:rPr>
            </w:pPr>
            <w:r w:rsidRPr="00EA5936">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65A44" w14:textId="77777777" w:rsidR="00C84410" w:rsidRPr="00EA5936" w:rsidRDefault="00C84410" w:rsidP="00EA5936">
            <w:pPr>
              <w:pStyle w:val="TAL"/>
              <w:rPr>
                <w:sz w:val="16"/>
              </w:rPr>
            </w:pPr>
            <w:r w:rsidRPr="00EA5936">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1B86D"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CE7AA"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05C31"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DC940" w14:textId="77777777" w:rsidR="00C84410" w:rsidRPr="00EA5936" w:rsidRDefault="00C84410" w:rsidP="00EA5936">
            <w:pPr>
              <w:pStyle w:val="TAL"/>
              <w:rPr>
                <w:sz w:val="16"/>
              </w:rPr>
            </w:pPr>
            <w:r w:rsidRPr="00EA593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E630F" w14:textId="77777777" w:rsidR="00C84410" w:rsidRPr="00EA5936" w:rsidRDefault="00C84410" w:rsidP="00EA5936">
            <w:pPr>
              <w:pStyle w:val="TAL"/>
              <w:rPr>
                <w:sz w:val="16"/>
              </w:rPr>
            </w:pPr>
            <w:r w:rsidRPr="00EA5936">
              <w:rPr>
                <w:sz w:val="16"/>
              </w:rPr>
              <w:t>postponed</w:t>
            </w:r>
          </w:p>
        </w:tc>
      </w:tr>
      <w:tr w:rsidR="00EA5936" w:rsidRPr="00EA5936" w14:paraId="03D69CE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A2FB4" w14:textId="77777777" w:rsidR="00C84410" w:rsidRPr="00EA5936" w:rsidRDefault="00C84410" w:rsidP="00EA5936">
            <w:pPr>
              <w:pStyle w:val="TAL"/>
              <w:rPr>
                <w:sz w:val="16"/>
              </w:rPr>
            </w:pPr>
            <w:r w:rsidRPr="00EA5936">
              <w:rPr>
                <w:sz w:val="16"/>
              </w:rPr>
              <w:t>C4-221061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4EEA0" w14:textId="77777777" w:rsidR="00C84410" w:rsidRPr="00EA5936" w:rsidRDefault="00C84410" w:rsidP="00EA5936">
            <w:pPr>
              <w:pStyle w:val="TAL"/>
              <w:rPr>
                <w:sz w:val="16"/>
              </w:rPr>
            </w:pPr>
            <w:r w:rsidRPr="00EA5936">
              <w:rPr>
                <w:sz w:val="16"/>
              </w:rPr>
              <w:t>Reachability for SMS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328A0"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33F4" w14:textId="77777777" w:rsidR="00C84410" w:rsidRPr="00EA5936" w:rsidRDefault="00C84410" w:rsidP="00EA5936">
            <w:pPr>
              <w:pStyle w:val="TAL"/>
              <w:rPr>
                <w:sz w:val="16"/>
              </w:rPr>
            </w:pPr>
            <w:r w:rsidRPr="00EA5936">
              <w:rPr>
                <w:sz w:val="16"/>
              </w:rPr>
              <w:t>23.632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7E976" w14:textId="77777777" w:rsidR="00C84410" w:rsidRPr="00EA5936" w:rsidRDefault="00C84410" w:rsidP="00EA5936">
            <w:pPr>
              <w:pStyle w:val="TAL"/>
              <w:rPr>
                <w:sz w:val="16"/>
              </w:rPr>
            </w:pPr>
            <w:r w:rsidRPr="00EA5936">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43B31"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FB326"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88574"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4AC61" w14:textId="77777777" w:rsidR="00C84410" w:rsidRPr="00EA5936" w:rsidRDefault="00C84410" w:rsidP="00EA5936">
            <w:pPr>
              <w:pStyle w:val="TAL"/>
              <w:rPr>
                <w:sz w:val="16"/>
              </w:rPr>
            </w:pPr>
            <w:r w:rsidRPr="00EA5936">
              <w:rPr>
                <w:sz w:val="16"/>
              </w:rPr>
              <w:t>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5B4D2" w14:textId="77777777" w:rsidR="00C84410" w:rsidRPr="00EA5936" w:rsidRDefault="00C84410" w:rsidP="00EA5936">
            <w:pPr>
              <w:pStyle w:val="TAL"/>
              <w:rPr>
                <w:sz w:val="16"/>
              </w:rPr>
            </w:pPr>
            <w:r w:rsidRPr="00EA5936">
              <w:rPr>
                <w:sz w:val="16"/>
              </w:rPr>
              <w:t>postponed</w:t>
            </w:r>
          </w:p>
        </w:tc>
      </w:tr>
      <w:tr w:rsidR="00EA5936" w:rsidRPr="00EA5936" w14:paraId="1E566C4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D2D3E" w14:textId="77777777" w:rsidR="00C84410" w:rsidRPr="00EA5936" w:rsidRDefault="00C84410" w:rsidP="00EA5936">
            <w:pPr>
              <w:pStyle w:val="TAL"/>
              <w:rPr>
                <w:sz w:val="16"/>
              </w:rPr>
            </w:pPr>
            <w:r w:rsidRPr="00EA5936">
              <w:rPr>
                <w:sz w:val="16"/>
              </w:rPr>
              <w:t>C4-221062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D84A2" w14:textId="77777777" w:rsidR="00C84410" w:rsidRPr="00EA5936" w:rsidRDefault="00C84410" w:rsidP="00EA5936">
            <w:pPr>
              <w:pStyle w:val="TAL"/>
              <w:rPr>
                <w:sz w:val="16"/>
              </w:rPr>
            </w:pPr>
            <w:r w:rsidRPr="00EA5936">
              <w:rPr>
                <w:sz w:val="16"/>
              </w:rPr>
              <w:t>Reachability for SMS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5FDE9"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AC349" w14:textId="77777777" w:rsidR="00C84410" w:rsidRPr="00EA5936" w:rsidRDefault="00C84410" w:rsidP="00EA5936">
            <w:pPr>
              <w:pStyle w:val="TAL"/>
              <w:rPr>
                <w:sz w:val="16"/>
              </w:rPr>
            </w:pPr>
            <w:r w:rsidRPr="00EA5936">
              <w:rPr>
                <w:sz w:val="16"/>
              </w:rPr>
              <w:t>23.632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2BA3B" w14:textId="77777777" w:rsidR="00C84410" w:rsidRPr="00EA5936" w:rsidRDefault="00C84410" w:rsidP="00EA5936">
            <w:pPr>
              <w:pStyle w:val="TAL"/>
              <w:rPr>
                <w:sz w:val="16"/>
              </w:rPr>
            </w:pPr>
            <w:r w:rsidRPr="00EA5936">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F6D28"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B7DF5"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C0575"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A3119" w14:textId="77777777" w:rsidR="00C84410" w:rsidRPr="00EA5936" w:rsidRDefault="00C84410" w:rsidP="00EA5936">
            <w:pPr>
              <w:pStyle w:val="TAL"/>
              <w:rPr>
                <w:sz w:val="16"/>
              </w:rPr>
            </w:pPr>
            <w:r w:rsidRPr="00EA5936">
              <w:rPr>
                <w:sz w:val="16"/>
              </w:rPr>
              <w:t>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A4C84" w14:textId="77777777" w:rsidR="00C84410" w:rsidRPr="00EA5936" w:rsidRDefault="00C84410" w:rsidP="00EA5936">
            <w:pPr>
              <w:pStyle w:val="TAL"/>
              <w:rPr>
                <w:sz w:val="16"/>
              </w:rPr>
            </w:pPr>
            <w:r w:rsidRPr="00EA5936">
              <w:rPr>
                <w:sz w:val="16"/>
              </w:rPr>
              <w:t>postponed</w:t>
            </w:r>
          </w:p>
        </w:tc>
      </w:tr>
      <w:tr w:rsidR="00EA5936" w:rsidRPr="00EA5936" w14:paraId="4969E4E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3964F" w14:textId="77777777" w:rsidR="00C84410" w:rsidRPr="00EA5936" w:rsidRDefault="00C84410" w:rsidP="00EA5936">
            <w:pPr>
              <w:pStyle w:val="TAL"/>
              <w:rPr>
                <w:sz w:val="16"/>
              </w:rPr>
            </w:pPr>
            <w:r w:rsidRPr="00EA5936">
              <w:rPr>
                <w:sz w:val="16"/>
              </w:rPr>
              <w:t>C4-221183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A4457" w14:textId="77777777" w:rsidR="00C84410" w:rsidRPr="00EA5936" w:rsidRDefault="00C84410" w:rsidP="00EA5936">
            <w:pPr>
              <w:pStyle w:val="TAL"/>
              <w:rPr>
                <w:sz w:val="16"/>
              </w:rPr>
            </w:pPr>
            <w:r w:rsidRPr="00EA5936">
              <w:rPr>
                <w:sz w:val="16"/>
              </w:rPr>
              <w:t>Evaluation and Conclusion of Solution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CB052"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51739" w14:textId="77777777" w:rsidR="00C84410" w:rsidRPr="00EA5936" w:rsidRDefault="00C84410" w:rsidP="00EA5936">
            <w:pPr>
              <w:pStyle w:val="TAL"/>
              <w:rPr>
                <w:sz w:val="16"/>
              </w:rPr>
            </w:pPr>
            <w:r w:rsidRPr="00EA5936">
              <w:rPr>
                <w:sz w:val="16"/>
              </w:rPr>
              <w:t>23.700-12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8D2F5" w14:textId="77777777" w:rsidR="00C84410" w:rsidRPr="00EA5936" w:rsidRDefault="00C84410" w:rsidP="00EA5936">
            <w:pPr>
              <w:pStyle w:val="TAL"/>
              <w:rPr>
                <w:sz w:val="16"/>
              </w:rPr>
            </w:pPr>
            <w:r w:rsidRPr="00EA5936">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1AE09"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E6F7B"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77DDA"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3E891" w14:textId="77777777" w:rsidR="00C84410" w:rsidRPr="00EA5936" w:rsidRDefault="00C84410" w:rsidP="00EA5936">
            <w:pPr>
              <w:pStyle w:val="TAL"/>
              <w:rPr>
                <w:sz w:val="16"/>
              </w:rPr>
            </w:pPr>
            <w:r w:rsidRPr="00EA5936">
              <w:rPr>
                <w:sz w:val="16"/>
              </w:rPr>
              <w:t>FS_eIMS5G2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DCA62" w14:textId="77777777" w:rsidR="00C84410" w:rsidRPr="00EA5936" w:rsidRDefault="00C84410" w:rsidP="00EA5936">
            <w:pPr>
              <w:pStyle w:val="TAL"/>
              <w:rPr>
                <w:sz w:val="16"/>
              </w:rPr>
            </w:pPr>
            <w:r w:rsidRPr="00EA5936">
              <w:rPr>
                <w:sz w:val="16"/>
              </w:rPr>
              <w:t>revised</w:t>
            </w:r>
          </w:p>
        </w:tc>
      </w:tr>
      <w:tr w:rsidR="00EA5936" w:rsidRPr="00EA5936" w14:paraId="271E50C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00AF8" w14:textId="77777777" w:rsidR="00C84410" w:rsidRPr="00EA5936" w:rsidRDefault="00C84410" w:rsidP="00EA5936">
            <w:pPr>
              <w:pStyle w:val="TAL"/>
              <w:rPr>
                <w:sz w:val="16"/>
              </w:rPr>
            </w:pPr>
            <w:r w:rsidRPr="00EA5936">
              <w:rPr>
                <w:sz w:val="16"/>
              </w:rPr>
              <w:t>C4-221556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1D91D" w14:textId="77777777" w:rsidR="00C84410" w:rsidRPr="00EA5936" w:rsidRDefault="00C84410" w:rsidP="00EA5936">
            <w:pPr>
              <w:pStyle w:val="TAL"/>
              <w:rPr>
                <w:sz w:val="16"/>
              </w:rPr>
            </w:pPr>
            <w:r w:rsidRPr="00EA5936">
              <w:rPr>
                <w:sz w:val="16"/>
              </w:rPr>
              <w:t>Evaluation and Conclusion of Solution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2DB51"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48B98" w14:textId="77777777" w:rsidR="00C84410" w:rsidRPr="00EA5936" w:rsidRDefault="00C84410" w:rsidP="00EA5936">
            <w:pPr>
              <w:pStyle w:val="TAL"/>
              <w:rPr>
                <w:sz w:val="16"/>
              </w:rPr>
            </w:pPr>
            <w:r w:rsidRPr="00EA5936">
              <w:rPr>
                <w:sz w:val="16"/>
              </w:rPr>
              <w:t>23.700-12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BFF8B" w14:textId="77777777" w:rsidR="00C84410" w:rsidRPr="00EA5936" w:rsidRDefault="00C84410" w:rsidP="00EA5936">
            <w:pPr>
              <w:pStyle w:val="TAL"/>
              <w:rPr>
                <w:sz w:val="16"/>
              </w:rPr>
            </w:pPr>
            <w:r w:rsidRPr="00EA5936">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7293F"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6471A"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29BF8"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645C0" w14:textId="77777777" w:rsidR="00C84410" w:rsidRPr="00EA5936" w:rsidRDefault="00C84410" w:rsidP="00EA5936">
            <w:pPr>
              <w:pStyle w:val="TAL"/>
              <w:rPr>
                <w:sz w:val="16"/>
              </w:rPr>
            </w:pPr>
            <w:r w:rsidRPr="00EA5936">
              <w:rPr>
                <w:sz w:val="16"/>
              </w:rPr>
              <w:t>FS_eIMS5G2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E8342" w14:textId="77777777" w:rsidR="00C84410" w:rsidRPr="00EA5936" w:rsidRDefault="00C84410" w:rsidP="00EA5936">
            <w:pPr>
              <w:pStyle w:val="TAL"/>
              <w:rPr>
                <w:sz w:val="16"/>
              </w:rPr>
            </w:pPr>
            <w:r w:rsidRPr="00EA5936">
              <w:rPr>
                <w:sz w:val="16"/>
              </w:rPr>
              <w:t>agreed</w:t>
            </w:r>
          </w:p>
        </w:tc>
      </w:tr>
      <w:tr w:rsidR="00EA5936" w:rsidRPr="00EA5936" w14:paraId="18B74B5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D6E95" w14:textId="77777777" w:rsidR="00C84410" w:rsidRPr="00EA5936" w:rsidRDefault="00C84410" w:rsidP="00EA5936">
            <w:pPr>
              <w:pStyle w:val="TAL"/>
              <w:rPr>
                <w:sz w:val="16"/>
              </w:rPr>
            </w:pPr>
            <w:r w:rsidRPr="00EA5936">
              <w:rPr>
                <w:sz w:val="16"/>
              </w:rPr>
              <w:t>C4-221249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81BE1" w14:textId="77777777" w:rsidR="00C84410" w:rsidRPr="00EA5936" w:rsidRDefault="00C84410" w:rsidP="00EA5936">
            <w:pPr>
              <w:pStyle w:val="TAL"/>
              <w:rPr>
                <w:sz w:val="16"/>
              </w:rPr>
            </w:pPr>
            <w:r w:rsidRPr="00EA5936">
              <w:rPr>
                <w:sz w:val="16"/>
              </w:rPr>
              <w:t xml:space="preserve">Remove h-gmlc-address </w:t>
            </w:r>
            <w:r w:rsidRPr="00EA5936">
              <w:rPr>
                <w:sz w:val="16"/>
              </w:rPr>
              <w:lastRenderedPageBreak/>
              <w:t>from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240BB" w14:textId="77777777" w:rsidR="00C84410" w:rsidRPr="00EA5936" w:rsidRDefault="00C84410" w:rsidP="00EA5936">
            <w:pPr>
              <w:pStyle w:val="TAL"/>
              <w:rPr>
                <w:sz w:val="16"/>
              </w:rPr>
            </w:pPr>
            <w:r w:rsidRPr="00EA5936">
              <w:rPr>
                <w:sz w:val="16"/>
              </w:rPr>
              <w:lastRenderedPageBreak/>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A3666" w14:textId="77777777" w:rsidR="00C84410" w:rsidRPr="00EA5936" w:rsidRDefault="00C84410" w:rsidP="00EA5936">
            <w:pPr>
              <w:pStyle w:val="TAL"/>
              <w:rPr>
                <w:sz w:val="16"/>
              </w:rPr>
            </w:pPr>
            <w:r w:rsidRPr="00EA5936">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5D98B" w14:textId="77777777" w:rsidR="00C84410" w:rsidRPr="00EA5936" w:rsidRDefault="00C84410" w:rsidP="00EA5936">
            <w:pPr>
              <w:pStyle w:val="TAL"/>
              <w:rPr>
                <w:sz w:val="16"/>
              </w:rPr>
            </w:pPr>
            <w:r w:rsidRPr="00EA5936">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79851"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B27B3" w14:textId="77777777" w:rsidR="00C84410" w:rsidRPr="00EA5936" w:rsidRDefault="00C84410" w:rsidP="00EA5936">
            <w:pPr>
              <w:pStyle w:val="TAL"/>
              <w:rPr>
                <w:sz w:val="16"/>
              </w:rPr>
            </w:pPr>
            <w:r w:rsidRPr="00EA5936">
              <w:rPr>
                <w:sz w:val="16"/>
              </w:rPr>
              <w:t>Rel-</w:t>
            </w:r>
            <w:r w:rsidRPr="00EA5936">
              <w:rPr>
                <w:sz w:val="16"/>
              </w:rPr>
              <w:lastRenderedPageBreak/>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FAC8" w14:textId="77777777" w:rsidR="00C84410" w:rsidRPr="00EA5936" w:rsidRDefault="00C84410" w:rsidP="00EA5936">
            <w:pPr>
              <w:pStyle w:val="TAL"/>
              <w:rPr>
                <w:sz w:val="16"/>
              </w:rPr>
            </w:pPr>
            <w:r w:rsidRPr="00EA5936">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7B522" w14:textId="77777777" w:rsidR="00C84410" w:rsidRPr="00EA5936" w:rsidRDefault="00C84410" w:rsidP="00EA5936">
            <w:pPr>
              <w:pStyle w:val="TAL"/>
              <w:rPr>
                <w:sz w:val="16"/>
              </w:rPr>
            </w:pPr>
            <w:r w:rsidRPr="00EA5936">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C9119" w14:textId="77777777" w:rsidR="00C84410" w:rsidRPr="00EA5936" w:rsidRDefault="00C84410" w:rsidP="00EA5936">
            <w:pPr>
              <w:pStyle w:val="TAL"/>
              <w:rPr>
                <w:sz w:val="16"/>
              </w:rPr>
            </w:pPr>
            <w:r w:rsidRPr="00EA5936">
              <w:rPr>
                <w:sz w:val="16"/>
              </w:rPr>
              <w:t>withdrawn</w:t>
            </w:r>
          </w:p>
        </w:tc>
      </w:tr>
      <w:tr w:rsidR="00EA5936" w:rsidRPr="00EA5936" w14:paraId="7C32914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13718" w14:textId="77777777" w:rsidR="00C84410" w:rsidRPr="00EA5936" w:rsidRDefault="00C84410" w:rsidP="00EA5936">
            <w:pPr>
              <w:pStyle w:val="TAL"/>
              <w:rPr>
                <w:sz w:val="16"/>
              </w:rPr>
            </w:pPr>
            <w:r w:rsidRPr="00EA5936">
              <w:rPr>
                <w:sz w:val="16"/>
              </w:rPr>
              <w:t>C4-221250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B774C" w14:textId="77777777" w:rsidR="00C84410" w:rsidRPr="00EA5936" w:rsidRDefault="00C84410" w:rsidP="00EA5936">
            <w:pPr>
              <w:pStyle w:val="TAL"/>
              <w:rPr>
                <w:sz w:val="16"/>
              </w:rPr>
            </w:pPr>
            <w:r w:rsidRPr="00EA5936">
              <w:rPr>
                <w:sz w:val="16"/>
              </w:rPr>
              <w:t>Remove h-gmlc-address from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C87D0"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2EAF0" w14:textId="77777777" w:rsidR="00C84410" w:rsidRPr="00EA5936" w:rsidRDefault="00C84410" w:rsidP="00EA5936">
            <w:pPr>
              <w:pStyle w:val="TAL"/>
              <w:rPr>
                <w:sz w:val="16"/>
              </w:rPr>
            </w:pPr>
            <w:r w:rsidRPr="00EA5936">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BD1C1" w14:textId="77777777" w:rsidR="00C84410" w:rsidRPr="00EA5936" w:rsidRDefault="00C84410" w:rsidP="00EA5936">
            <w:pPr>
              <w:pStyle w:val="TAL"/>
              <w:rPr>
                <w:sz w:val="16"/>
              </w:rPr>
            </w:pPr>
            <w:r w:rsidRPr="00EA5936">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AA769"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5603A" w14:textId="77777777" w:rsidR="00C84410" w:rsidRPr="00EA5936" w:rsidRDefault="00C84410" w:rsidP="00EA5936">
            <w:pPr>
              <w:pStyle w:val="TAL"/>
              <w:rPr>
                <w:sz w:val="16"/>
              </w:rPr>
            </w:pPr>
            <w:r w:rsidRPr="00EA5936">
              <w:rPr>
                <w:sz w:val="16"/>
              </w:rPr>
              <w:t>Rel-8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97F4A"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51B24" w14:textId="77777777" w:rsidR="00C84410" w:rsidRPr="00EA5936" w:rsidRDefault="00C84410" w:rsidP="00EA5936">
            <w:pPr>
              <w:pStyle w:val="TAL"/>
              <w:rPr>
                <w:sz w:val="16"/>
              </w:rPr>
            </w:pPr>
            <w:r w:rsidRPr="00EA5936">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F0514" w14:textId="77777777" w:rsidR="00C84410" w:rsidRPr="00EA5936" w:rsidRDefault="00C84410" w:rsidP="00EA5936">
            <w:pPr>
              <w:pStyle w:val="TAL"/>
              <w:rPr>
                <w:sz w:val="16"/>
              </w:rPr>
            </w:pPr>
            <w:r w:rsidRPr="00EA5936">
              <w:rPr>
                <w:sz w:val="16"/>
              </w:rPr>
              <w:t>withdrawn</w:t>
            </w:r>
          </w:p>
        </w:tc>
      </w:tr>
      <w:tr w:rsidR="00EA5936" w:rsidRPr="00EA5936" w14:paraId="2B937A1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D2A4A" w14:textId="77777777" w:rsidR="00C84410" w:rsidRPr="00EA5936" w:rsidRDefault="00C84410" w:rsidP="00EA5936">
            <w:pPr>
              <w:pStyle w:val="TAL"/>
              <w:rPr>
                <w:sz w:val="16"/>
              </w:rPr>
            </w:pPr>
            <w:r w:rsidRPr="00EA5936">
              <w:rPr>
                <w:sz w:val="16"/>
              </w:rPr>
              <w:t>C4-221251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C2157" w14:textId="77777777" w:rsidR="00C84410" w:rsidRPr="00EA5936" w:rsidRDefault="00C84410" w:rsidP="00EA5936">
            <w:pPr>
              <w:pStyle w:val="TAL"/>
              <w:rPr>
                <w:sz w:val="16"/>
              </w:rPr>
            </w:pPr>
            <w:r w:rsidRPr="00EA5936">
              <w:rPr>
                <w:sz w:val="16"/>
              </w:rPr>
              <w:t>Remove h-gmlc-address from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7D2E3"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1FE7F" w14:textId="77777777" w:rsidR="00C84410" w:rsidRPr="00EA5936" w:rsidRDefault="00C84410" w:rsidP="00EA5936">
            <w:pPr>
              <w:pStyle w:val="TAL"/>
              <w:rPr>
                <w:sz w:val="16"/>
              </w:rPr>
            </w:pPr>
            <w:r w:rsidRPr="00EA5936">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D122B" w14:textId="77777777" w:rsidR="00C84410" w:rsidRPr="00EA5936" w:rsidRDefault="00C84410" w:rsidP="00EA5936">
            <w:pPr>
              <w:pStyle w:val="TAL"/>
              <w:rPr>
                <w:sz w:val="16"/>
              </w:rPr>
            </w:pPr>
            <w:r w:rsidRPr="00EA5936">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EF920"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8240E" w14:textId="77777777" w:rsidR="00C84410" w:rsidRPr="00EA5936" w:rsidRDefault="00C84410" w:rsidP="00EA5936">
            <w:pPr>
              <w:pStyle w:val="TAL"/>
              <w:rPr>
                <w:sz w:val="16"/>
              </w:rPr>
            </w:pPr>
            <w:r w:rsidRPr="00EA5936">
              <w:rPr>
                <w:sz w:val="16"/>
              </w:rPr>
              <w:t>Rel-9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C085A"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92150" w14:textId="77777777" w:rsidR="00C84410" w:rsidRPr="00EA5936" w:rsidRDefault="00C84410" w:rsidP="00EA5936">
            <w:pPr>
              <w:pStyle w:val="TAL"/>
              <w:rPr>
                <w:sz w:val="16"/>
              </w:rPr>
            </w:pPr>
            <w:r w:rsidRPr="00EA5936">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FD1E1" w14:textId="77777777" w:rsidR="00C84410" w:rsidRPr="00EA5936" w:rsidRDefault="00C84410" w:rsidP="00EA5936">
            <w:pPr>
              <w:pStyle w:val="TAL"/>
              <w:rPr>
                <w:sz w:val="16"/>
              </w:rPr>
            </w:pPr>
            <w:r w:rsidRPr="00EA5936">
              <w:rPr>
                <w:sz w:val="16"/>
              </w:rPr>
              <w:t>withdrawn</w:t>
            </w:r>
          </w:p>
        </w:tc>
      </w:tr>
      <w:tr w:rsidR="00EA5936" w:rsidRPr="00EA5936" w14:paraId="4E0E519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F4D32" w14:textId="77777777" w:rsidR="00C84410" w:rsidRPr="00EA5936" w:rsidRDefault="00C84410" w:rsidP="00EA5936">
            <w:pPr>
              <w:pStyle w:val="TAL"/>
              <w:rPr>
                <w:sz w:val="16"/>
              </w:rPr>
            </w:pPr>
            <w:r w:rsidRPr="00EA5936">
              <w:rPr>
                <w:sz w:val="16"/>
              </w:rPr>
              <w:t>C4-221252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161A2" w14:textId="77777777" w:rsidR="00C84410" w:rsidRPr="00EA5936" w:rsidRDefault="00C84410" w:rsidP="00EA5936">
            <w:pPr>
              <w:pStyle w:val="TAL"/>
              <w:rPr>
                <w:sz w:val="16"/>
              </w:rPr>
            </w:pPr>
            <w:r w:rsidRPr="00EA5936">
              <w:rPr>
                <w:sz w:val="16"/>
              </w:rPr>
              <w:t>Remove h-gmlc-address from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B8853"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9B762" w14:textId="77777777" w:rsidR="00C84410" w:rsidRPr="00EA5936" w:rsidRDefault="00C84410" w:rsidP="00EA5936">
            <w:pPr>
              <w:pStyle w:val="TAL"/>
              <w:rPr>
                <w:sz w:val="16"/>
              </w:rPr>
            </w:pPr>
            <w:r w:rsidRPr="00EA5936">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D25A3" w14:textId="77777777" w:rsidR="00C84410" w:rsidRPr="00EA5936" w:rsidRDefault="00C84410" w:rsidP="00EA5936">
            <w:pPr>
              <w:pStyle w:val="TAL"/>
              <w:rPr>
                <w:sz w:val="16"/>
              </w:rPr>
            </w:pPr>
            <w:r w:rsidRPr="00EA5936">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99B95"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273E7" w14:textId="77777777" w:rsidR="00C84410" w:rsidRPr="00EA5936" w:rsidRDefault="00C84410" w:rsidP="00EA5936">
            <w:pPr>
              <w:pStyle w:val="TAL"/>
              <w:rPr>
                <w:sz w:val="16"/>
              </w:rPr>
            </w:pPr>
            <w:r w:rsidRPr="00EA5936">
              <w:rPr>
                <w:sz w:val="16"/>
              </w:rPr>
              <w:t>Rel-10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5376A"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BB6D2" w14:textId="77777777" w:rsidR="00C84410" w:rsidRPr="00EA5936" w:rsidRDefault="00C84410" w:rsidP="00EA5936">
            <w:pPr>
              <w:pStyle w:val="TAL"/>
              <w:rPr>
                <w:sz w:val="16"/>
              </w:rPr>
            </w:pPr>
            <w:r w:rsidRPr="00EA5936">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183EA" w14:textId="77777777" w:rsidR="00C84410" w:rsidRPr="00EA5936" w:rsidRDefault="00C84410" w:rsidP="00EA5936">
            <w:pPr>
              <w:pStyle w:val="TAL"/>
              <w:rPr>
                <w:sz w:val="16"/>
              </w:rPr>
            </w:pPr>
            <w:r w:rsidRPr="00EA5936">
              <w:rPr>
                <w:sz w:val="16"/>
              </w:rPr>
              <w:t>withdrawn</w:t>
            </w:r>
          </w:p>
        </w:tc>
      </w:tr>
      <w:tr w:rsidR="00EA5936" w:rsidRPr="00EA5936" w14:paraId="0D35819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D06CB" w14:textId="77777777" w:rsidR="00C84410" w:rsidRPr="00EA5936" w:rsidRDefault="00C84410" w:rsidP="00EA5936">
            <w:pPr>
              <w:pStyle w:val="TAL"/>
              <w:rPr>
                <w:sz w:val="16"/>
              </w:rPr>
            </w:pPr>
            <w:r w:rsidRPr="00EA5936">
              <w:rPr>
                <w:sz w:val="16"/>
              </w:rPr>
              <w:t>C4-221253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A53AB" w14:textId="77777777" w:rsidR="00C84410" w:rsidRPr="00EA5936" w:rsidRDefault="00C84410" w:rsidP="00EA5936">
            <w:pPr>
              <w:pStyle w:val="TAL"/>
              <w:rPr>
                <w:sz w:val="16"/>
              </w:rPr>
            </w:pPr>
            <w:r w:rsidRPr="00EA5936">
              <w:rPr>
                <w:sz w:val="16"/>
              </w:rPr>
              <w:t>Remove h-gmlc-address from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88A42"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CD63B" w14:textId="77777777" w:rsidR="00C84410" w:rsidRPr="00EA5936" w:rsidRDefault="00C84410" w:rsidP="00EA5936">
            <w:pPr>
              <w:pStyle w:val="TAL"/>
              <w:rPr>
                <w:sz w:val="16"/>
              </w:rPr>
            </w:pPr>
            <w:r w:rsidRPr="00EA5936">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33728" w14:textId="77777777" w:rsidR="00C84410" w:rsidRPr="00EA5936" w:rsidRDefault="00C84410" w:rsidP="00EA5936">
            <w:pPr>
              <w:pStyle w:val="TAL"/>
              <w:rPr>
                <w:sz w:val="16"/>
              </w:rPr>
            </w:pPr>
            <w:r w:rsidRPr="00EA5936">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7A2F7"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3C8BB" w14:textId="77777777" w:rsidR="00C84410" w:rsidRPr="00EA5936" w:rsidRDefault="00C84410" w:rsidP="00EA5936">
            <w:pPr>
              <w:pStyle w:val="TAL"/>
              <w:rPr>
                <w:sz w:val="16"/>
              </w:rPr>
            </w:pPr>
            <w:r w:rsidRPr="00EA5936">
              <w:rPr>
                <w:sz w:val="16"/>
              </w:rPr>
              <w:t>Rel-11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7B8F"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8FDAE" w14:textId="77777777" w:rsidR="00C84410" w:rsidRPr="00EA5936" w:rsidRDefault="00C84410" w:rsidP="00EA5936">
            <w:pPr>
              <w:pStyle w:val="TAL"/>
              <w:rPr>
                <w:sz w:val="16"/>
              </w:rPr>
            </w:pPr>
            <w:r w:rsidRPr="00EA5936">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E929" w14:textId="77777777" w:rsidR="00C84410" w:rsidRPr="00EA5936" w:rsidRDefault="00C84410" w:rsidP="00EA5936">
            <w:pPr>
              <w:pStyle w:val="TAL"/>
              <w:rPr>
                <w:sz w:val="16"/>
              </w:rPr>
            </w:pPr>
            <w:r w:rsidRPr="00EA5936">
              <w:rPr>
                <w:sz w:val="16"/>
              </w:rPr>
              <w:t>withdrawn</w:t>
            </w:r>
          </w:p>
        </w:tc>
      </w:tr>
      <w:tr w:rsidR="00EA5936" w:rsidRPr="00EA5936" w14:paraId="5F33D8D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86FF1" w14:textId="77777777" w:rsidR="00C84410" w:rsidRPr="00EA5936" w:rsidRDefault="00C84410" w:rsidP="00EA5936">
            <w:pPr>
              <w:pStyle w:val="TAL"/>
              <w:rPr>
                <w:sz w:val="16"/>
              </w:rPr>
            </w:pPr>
            <w:r w:rsidRPr="00EA5936">
              <w:rPr>
                <w:sz w:val="16"/>
              </w:rPr>
              <w:t>C4-221254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B4957" w14:textId="77777777" w:rsidR="00C84410" w:rsidRPr="00EA5936" w:rsidRDefault="00C84410" w:rsidP="00EA5936">
            <w:pPr>
              <w:pStyle w:val="TAL"/>
              <w:rPr>
                <w:sz w:val="16"/>
              </w:rPr>
            </w:pPr>
            <w:r w:rsidRPr="00EA5936">
              <w:rPr>
                <w:sz w:val="16"/>
              </w:rPr>
              <w:t>Remove h-gmlc-address from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971CF"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FFEEC" w14:textId="77777777" w:rsidR="00C84410" w:rsidRPr="00EA5936" w:rsidRDefault="00C84410" w:rsidP="00EA5936">
            <w:pPr>
              <w:pStyle w:val="TAL"/>
              <w:rPr>
                <w:sz w:val="16"/>
              </w:rPr>
            </w:pPr>
            <w:r w:rsidRPr="00EA5936">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36CB8" w14:textId="77777777" w:rsidR="00C84410" w:rsidRPr="00EA5936" w:rsidRDefault="00C84410" w:rsidP="00EA5936">
            <w:pPr>
              <w:pStyle w:val="TAL"/>
              <w:rPr>
                <w:sz w:val="16"/>
              </w:rPr>
            </w:pPr>
            <w:r w:rsidRPr="00EA5936">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E7F2D"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19AE5" w14:textId="77777777" w:rsidR="00C84410" w:rsidRPr="00EA5936" w:rsidRDefault="00C84410" w:rsidP="00EA5936">
            <w:pPr>
              <w:pStyle w:val="TAL"/>
              <w:rPr>
                <w:sz w:val="16"/>
              </w:rPr>
            </w:pPr>
            <w:r w:rsidRPr="00EA5936">
              <w:rPr>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009D9"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6AEAF" w14:textId="77777777" w:rsidR="00C84410" w:rsidRPr="00EA5936" w:rsidRDefault="00C84410" w:rsidP="00EA5936">
            <w:pPr>
              <w:pStyle w:val="TAL"/>
              <w:rPr>
                <w:sz w:val="16"/>
              </w:rPr>
            </w:pPr>
            <w:r w:rsidRPr="00EA5936">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85C24" w14:textId="77777777" w:rsidR="00C84410" w:rsidRPr="00EA5936" w:rsidRDefault="00C84410" w:rsidP="00EA5936">
            <w:pPr>
              <w:pStyle w:val="TAL"/>
              <w:rPr>
                <w:sz w:val="16"/>
              </w:rPr>
            </w:pPr>
            <w:r w:rsidRPr="00EA5936">
              <w:rPr>
                <w:sz w:val="16"/>
              </w:rPr>
              <w:t>withdrawn</w:t>
            </w:r>
          </w:p>
        </w:tc>
      </w:tr>
      <w:tr w:rsidR="00EA5936" w:rsidRPr="00EA5936" w14:paraId="34E63FC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2DBC4" w14:textId="77777777" w:rsidR="00C84410" w:rsidRPr="00EA5936" w:rsidRDefault="00C84410" w:rsidP="00EA5936">
            <w:pPr>
              <w:pStyle w:val="TAL"/>
              <w:rPr>
                <w:sz w:val="16"/>
              </w:rPr>
            </w:pPr>
            <w:r w:rsidRPr="00EA5936">
              <w:rPr>
                <w:sz w:val="16"/>
              </w:rPr>
              <w:t>C4-221255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5CD5C" w14:textId="77777777" w:rsidR="00C84410" w:rsidRPr="00EA5936" w:rsidRDefault="00C84410" w:rsidP="00EA5936">
            <w:pPr>
              <w:pStyle w:val="TAL"/>
              <w:rPr>
                <w:sz w:val="16"/>
              </w:rPr>
            </w:pPr>
            <w:r w:rsidRPr="00EA5936">
              <w:rPr>
                <w:sz w:val="16"/>
              </w:rPr>
              <w:t>Remove h-gmlc-address from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4367C"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B1ABF" w14:textId="77777777" w:rsidR="00C84410" w:rsidRPr="00EA5936" w:rsidRDefault="00C84410" w:rsidP="00EA5936">
            <w:pPr>
              <w:pStyle w:val="TAL"/>
              <w:rPr>
                <w:sz w:val="16"/>
              </w:rPr>
            </w:pPr>
            <w:r w:rsidRPr="00EA5936">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DFA37" w14:textId="77777777" w:rsidR="00C84410" w:rsidRPr="00EA5936" w:rsidRDefault="00C84410" w:rsidP="00EA5936">
            <w:pPr>
              <w:pStyle w:val="TAL"/>
              <w:rPr>
                <w:sz w:val="16"/>
              </w:rPr>
            </w:pPr>
            <w:r w:rsidRPr="00EA5936">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4C7E1"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4C98B" w14:textId="77777777" w:rsidR="00C84410" w:rsidRPr="00EA5936" w:rsidRDefault="00C84410" w:rsidP="00EA5936">
            <w:pPr>
              <w:pStyle w:val="TAL"/>
              <w:rPr>
                <w:sz w:val="16"/>
              </w:rPr>
            </w:pPr>
            <w:r w:rsidRPr="00EA593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4CC4A"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DF0DA" w14:textId="77777777" w:rsidR="00C84410" w:rsidRPr="00EA5936" w:rsidRDefault="00C84410" w:rsidP="00EA5936">
            <w:pPr>
              <w:pStyle w:val="TAL"/>
              <w:rPr>
                <w:sz w:val="16"/>
              </w:rPr>
            </w:pPr>
            <w:r w:rsidRPr="00EA5936">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D96FD" w14:textId="77777777" w:rsidR="00C84410" w:rsidRPr="00EA5936" w:rsidRDefault="00C84410" w:rsidP="00EA5936">
            <w:pPr>
              <w:pStyle w:val="TAL"/>
              <w:rPr>
                <w:sz w:val="16"/>
              </w:rPr>
            </w:pPr>
            <w:r w:rsidRPr="00EA5936">
              <w:rPr>
                <w:sz w:val="16"/>
              </w:rPr>
              <w:t>withdrawn</w:t>
            </w:r>
          </w:p>
        </w:tc>
      </w:tr>
      <w:tr w:rsidR="00EA5936" w:rsidRPr="00EA5936" w14:paraId="6C48831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A77CA" w14:textId="77777777" w:rsidR="00C84410" w:rsidRPr="00EA5936" w:rsidRDefault="00C84410" w:rsidP="00EA5936">
            <w:pPr>
              <w:pStyle w:val="TAL"/>
              <w:rPr>
                <w:sz w:val="16"/>
              </w:rPr>
            </w:pPr>
            <w:r w:rsidRPr="00EA5936">
              <w:rPr>
                <w:sz w:val="16"/>
              </w:rPr>
              <w:t>C4-221256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22B77" w14:textId="77777777" w:rsidR="00C84410" w:rsidRPr="00EA5936" w:rsidRDefault="00C84410" w:rsidP="00EA5936">
            <w:pPr>
              <w:pStyle w:val="TAL"/>
              <w:rPr>
                <w:sz w:val="16"/>
              </w:rPr>
            </w:pPr>
            <w:r w:rsidRPr="00EA5936">
              <w:rPr>
                <w:sz w:val="16"/>
              </w:rPr>
              <w:t>Remove h-gmlc-address from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A5F15"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E6B3D" w14:textId="77777777" w:rsidR="00C84410" w:rsidRPr="00EA5936" w:rsidRDefault="00C84410" w:rsidP="00EA5936">
            <w:pPr>
              <w:pStyle w:val="TAL"/>
              <w:rPr>
                <w:sz w:val="16"/>
              </w:rPr>
            </w:pPr>
            <w:r w:rsidRPr="00EA5936">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4EF5C" w14:textId="77777777" w:rsidR="00C84410" w:rsidRPr="00EA5936" w:rsidRDefault="00C84410" w:rsidP="00EA5936">
            <w:pPr>
              <w:pStyle w:val="TAL"/>
              <w:rPr>
                <w:sz w:val="16"/>
              </w:rPr>
            </w:pPr>
            <w:r w:rsidRPr="00EA5936">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F5AFD"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26916" w14:textId="77777777" w:rsidR="00C84410" w:rsidRPr="00EA5936" w:rsidRDefault="00C84410" w:rsidP="00EA5936">
            <w:pPr>
              <w:pStyle w:val="TAL"/>
              <w:rPr>
                <w:sz w:val="16"/>
              </w:rPr>
            </w:pPr>
            <w:r w:rsidRPr="00EA593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64E48"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5D91A" w14:textId="77777777" w:rsidR="00C84410" w:rsidRPr="00EA5936" w:rsidRDefault="00C84410" w:rsidP="00EA5936">
            <w:pPr>
              <w:pStyle w:val="TAL"/>
              <w:rPr>
                <w:sz w:val="16"/>
              </w:rPr>
            </w:pPr>
            <w:r w:rsidRPr="00EA5936">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69615" w14:textId="77777777" w:rsidR="00C84410" w:rsidRPr="00EA5936" w:rsidRDefault="00C84410" w:rsidP="00EA5936">
            <w:pPr>
              <w:pStyle w:val="TAL"/>
              <w:rPr>
                <w:sz w:val="16"/>
              </w:rPr>
            </w:pPr>
            <w:r w:rsidRPr="00EA5936">
              <w:rPr>
                <w:sz w:val="16"/>
              </w:rPr>
              <w:t>withdrawn</w:t>
            </w:r>
          </w:p>
        </w:tc>
      </w:tr>
      <w:tr w:rsidR="00EA5936" w:rsidRPr="00EA5936" w14:paraId="65A87CB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9CC91" w14:textId="77777777" w:rsidR="00C84410" w:rsidRPr="00EA5936" w:rsidRDefault="00C84410" w:rsidP="00EA5936">
            <w:pPr>
              <w:pStyle w:val="TAL"/>
              <w:rPr>
                <w:sz w:val="16"/>
              </w:rPr>
            </w:pPr>
            <w:r w:rsidRPr="00EA5936">
              <w:rPr>
                <w:sz w:val="16"/>
              </w:rPr>
              <w:t>C4-221257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9ADF8" w14:textId="77777777" w:rsidR="00C84410" w:rsidRPr="00EA5936" w:rsidRDefault="00C84410" w:rsidP="00EA5936">
            <w:pPr>
              <w:pStyle w:val="TAL"/>
              <w:rPr>
                <w:sz w:val="16"/>
              </w:rPr>
            </w:pPr>
            <w:r w:rsidRPr="00EA5936">
              <w:rPr>
                <w:sz w:val="16"/>
              </w:rPr>
              <w:t>Remove h-gmlc-address from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3CE06"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3883C" w14:textId="77777777" w:rsidR="00C84410" w:rsidRPr="00EA5936" w:rsidRDefault="00C84410" w:rsidP="00EA5936">
            <w:pPr>
              <w:pStyle w:val="TAL"/>
              <w:rPr>
                <w:sz w:val="16"/>
              </w:rPr>
            </w:pPr>
            <w:r w:rsidRPr="00EA5936">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E2749" w14:textId="77777777" w:rsidR="00C84410" w:rsidRPr="00EA5936" w:rsidRDefault="00C84410" w:rsidP="00EA5936">
            <w:pPr>
              <w:pStyle w:val="TAL"/>
              <w:rPr>
                <w:sz w:val="16"/>
              </w:rPr>
            </w:pPr>
            <w:r w:rsidRPr="00EA5936">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5EBE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86C63" w14:textId="77777777" w:rsidR="00C84410" w:rsidRPr="00EA5936" w:rsidRDefault="00C84410" w:rsidP="00EA5936">
            <w:pPr>
              <w:pStyle w:val="TAL"/>
              <w:rPr>
                <w:sz w:val="16"/>
              </w:rPr>
            </w:pPr>
            <w:r w:rsidRPr="00EA593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2FFE2"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F6CDA" w14:textId="77777777" w:rsidR="00C84410" w:rsidRPr="00EA5936" w:rsidRDefault="00C84410" w:rsidP="00EA5936">
            <w:pPr>
              <w:pStyle w:val="TAL"/>
              <w:rPr>
                <w:sz w:val="16"/>
              </w:rPr>
            </w:pPr>
            <w:r w:rsidRPr="00EA5936">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FA276" w14:textId="77777777" w:rsidR="00C84410" w:rsidRPr="00EA5936" w:rsidRDefault="00C84410" w:rsidP="00EA5936">
            <w:pPr>
              <w:pStyle w:val="TAL"/>
              <w:rPr>
                <w:sz w:val="16"/>
              </w:rPr>
            </w:pPr>
            <w:r w:rsidRPr="00EA5936">
              <w:rPr>
                <w:sz w:val="16"/>
              </w:rPr>
              <w:t>withdrawn</w:t>
            </w:r>
          </w:p>
        </w:tc>
      </w:tr>
      <w:tr w:rsidR="00EA5936" w:rsidRPr="00EA5936" w14:paraId="188DE19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4FEB4" w14:textId="77777777" w:rsidR="00C84410" w:rsidRPr="00EA5936" w:rsidRDefault="00C84410" w:rsidP="00EA5936">
            <w:pPr>
              <w:pStyle w:val="TAL"/>
              <w:rPr>
                <w:sz w:val="16"/>
              </w:rPr>
            </w:pPr>
            <w:r w:rsidRPr="00EA5936">
              <w:rPr>
                <w:sz w:val="16"/>
              </w:rPr>
              <w:t>C4-221258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BF5CA" w14:textId="77777777" w:rsidR="00C84410" w:rsidRPr="00EA5936" w:rsidRDefault="00C84410" w:rsidP="00EA5936">
            <w:pPr>
              <w:pStyle w:val="TAL"/>
              <w:rPr>
                <w:sz w:val="16"/>
              </w:rPr>
            </w:pPr>
            <w:r w:rsidRPr="00EA5936">
              <w:rPr>
                <w:sz w:val="16"/>
              </w:rPr>
              <w:t>Remove h-gmlc-address from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11B48"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044EB" w14:textId="77777777" w:rsidR="00C84410" w:rsidRPr="00EA5936" w:rsidRDefault="00C84410" w:rsidP="00EA5936">
            <w:pPr>
              <w:pStyle w:val="TAL"/>
              <w:rPr>
                <w:sz w:val="16"/>
              </w:rPr>
            </w:pPr>
            <w:r w:rsidRPr="00EA5936">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0A1D8" w14:textId="77777777" w:rsidR="00C84410" w:rsidRPr="00EA5936" w:rsidRDefault="00C84410" w:rsidP="00EA5936">
            <w:pPr>
              <w:pStyle w:val="TAL"/>
              <w:rPr>
                <w:sz w:val="16"/>
              </w:rPr>
            </w:pPr>
            <w:r w:rsidRPr="00EA5936">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DB754"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F05E1"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165F3"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0F39F" w14:textId="77777777" w:rsidR="00C84410" w:rsidRPr="00EA5936" w:rsidRDefault="00C84410" w:rsidP="00EA5936">
            <w:pPr>
              <w:pStyle w:val="TAL"/>
              <w:rPr>
                <w:sz w:val="16"/>
              </w:rPr>
            </w:pPr>
            <w:r w:rsidRPr="00EA5936">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ED428" w14:textId="77777777" w:rsidR="00C84410" w:rsidRPr="00EA5936" w:rsidRDefault="00C84410" w:rsidP="00EA5936">
            <w:pPr>
              <w:pStyle w:val="TAL"/>
              <w:rPr>
                <w:sz w:val="16"/>
              </w:rPr>
            </w:pPr>
            <w:r w:rsidRPr="00EA5936">
              <w:rPr>
                <w:sz w:val="16"/>
              </w:rPr>
              <w:t>revised</w:t>
            </w:r>
          </w:p>
        </w:tc>
      </w:tr>
      <w:tr w:rsidR="00EA5936" w:rsidRPr="00EA5936" w14:paraId="34D55DA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53122" w14:textId="77777777" w:rsidR="00C84410" w:rsidRPr="00EA5936" w:rsidRDefault="00C84410" w:rsidP="00EA5936">
            <w:pPr>
              <w:pStyle w:val="TAL"/>
              <w:rPr>
                <w:sz w:val="16"/>
              </w:rPr>
            </w:pPr>
            <w:r w:rsidRPr="00EA5936">
              <w:rPr>
                <w:sz w:val="16"/>
              </w:rPr>
              <w:t>C4-221512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AACF" w14:textId="77777777" w:rsidR="00C84410" w:rsidRPr="00EA5936" w:rsidRDefault="00C84410" w:rsidP="00EA5936">
            <w:pPr>
              <w:pStyle w:val="TAL"/>
              <w:rPr>
                <w:sz w:val="16"/>
              </w:rPr>
            </w:pPr>
            <w:r w:rsidRPr="00EA5936">
              <w:rPr>
                <w:sz w:val="16"/>
              </w:rPr>
              <w:t>Remove h-gmlc-address from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7AFA7"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A5516" w14:textId="77777777" w:rsidR="00C84410" w:rsidRPr="00EA5936" w:rsidRDefault="00C84410" w:rsidP="00EA5936">
            <w:pPr>
              <w:pStyle w:val="TAL"/>
              <w:rPr>
                <w:sz w:val="16"/>
              </w:rPr>
            </w:pPr>
            <w:r w:rsidRPr="00EA5936">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F0867" w14:textId="77777777" w:rsidR="00C84410" w:rsidRPr="00EA5936" w:rsidRDefault="00C84410" w:rsidP="00EA5936">
            <w:pPr>
              <w:pStyle w:val="TAL"/>
              <w:rPr>
                <w:sz w:val="16"/>
              </w:rPr>
            </w:pPr>
            <w:r w:rsidRPr="00EA5936">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24856"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DDAE5"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339E3"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0AA3C" w14:textId="77777777" w:rsidR="00C84410" w:rsidRPr="00EA5936" w:rsidRDefault="00C84410" w:rsidP="00EA5936">
            <w:pPr>
              <w:pStyle w:val="TAL"/>
              <w:rPr>
                <w:sz w:val="16"/>
              </w:rPr>
            </w:pPr>
            <w:r w:rsidRPr="00EA5936">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F8170" w14:textId="77777777" w:rsidR="00C84410" w:rsidRPr="00EA5936" w:rsidRDefault="00C84410" w:rsidP="00EA5936">
            <w:pPr>
              <w:pStyle w:val="TAL"/>
              <w:rPr>
                <w:sz w:val="16"/>
              </w:rPr>
            </w:pPr>
            <w:r w:rsidRPr="00EA5936">
              <w:rPr>
                <w:sz w:val="16"/>
              </w:rPr>
              <w:t>agreed</w:t>
            </w:r>
          </w:p>
        </w:tc>
      </w:tr>
      <w:tr w:rsidR="00EA5936" w:rsidRPr="00EA5936" w14:paraId="39DB294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6EA2B" w14:textId="77777777" w:rsidR="00C84410" w:rsidRPr="00EA5936" w:rsidRDefault="00C84410" w:rsidP="00EA5936">
            <w:pPr>
              <w:pStyle w:val="TAL"/>
              <w:rPr>
                <w:sz w:val="16"/>
              </w:rPr>
            </w:pPr>
            <w:r w:rsidRPr="00EA5936">
              <w:rPr>
                <w:sz w:val="16"/>
              </w:rPr>
              <w:t>C4-221259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2624B" w14:textId="77777777" w:rsidR="00C84410" w:rsidRPr="00EA5936" w:rsidRDefault="00C84410" w:rsidP="00EA5936">
            <w:pPr>
              <w:pStyle w:val="TAL"/>
              <w:rPr>
                <w:sz w:val="16"/>
              </w:rPr>
            </w:pPr>
            <w:r w:rsidRPr="00EA5936">
              <w:rPr>
                <w:sz w:val="16"/>
              </w:rPr>
              <w:t>Remove h-gmlc-address from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195A9"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759FF" w14:textId="77777777" w:rsidR="00C84410" w:rsidRPr="00EA5936" w:rsidRDefault="00C84410" w:rsidP="00EA5936">
            <w:pPr>
              <w:pStyle w:val="TAL"/>
              <w:rPr>
                <w:sz w:val="16"/>
              </w:rPr>
            </w:pPr>
            <w:r w:rsidRPr="00EA5936">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4712B" w14:textId="77777777" w:rsidR="00C84410" w:rsidRPr="00EA5936" w:rsidRDefault="00C84410" w:rsidP="00EA5936">
            <w:pPr>
              <w:pStyle w:val="TAL"/>
              <w:rPr>
                <w:sz w:val="16"/>
              </w:rPr>
            </w:pPr>
            <w:r w:rsidRPr="00EA5936">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636D1"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1D29B"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9669D"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27ADE" w14:textId="77777777" w:rsidR="00C84410" w:rsidRPr="00EA5936" w:rsidRDefault="00C84410" w:rsidP="00EA5936">
            <w:pPr>
              <w:pStyle w:val="TAL"/>
              <w:rPr>
                <w:sz w:val="16"/>
              </w:rPr>
            </w:pPr>
            <w:r w:rsidRPr="00EA5936">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0445A" w14:textId="77777777" w:rsidR="00C84410" w:rsidRPr="00EA5936" w:rsidRDefault="00C84410" w:rsidP="00EA5936">
            <w:pPr>
              <w:pStyle w:val="TAL"/>
              <w:rPr>
                <w:sz w:val="16"/>
              </w:rPr>
            </w:pPr>
            <w:r w:rsidRPr="00EA5936">
              <w:rPr>
                <w:sz w:val="16"/>
              </w:rPr>
              <w:t>revised</w:t>
            </w:r>
          </w:p>
        </w:tc>
      </w:tr>
      <w:tr w:rsidR="00EA5936" w:rsidRPr="00EA5936" w14:paraId="3893093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A867F" w14:textId="77777777" w:rsidR="00C84410" w:rsidRPr="00EA5936" w:rsidRDefault="00C84410" w:rsidP="00EA5936">
            <w:pPr>
              <w:pStyle w:val="TAL"/>
              <w:rPr>
                <w:sz w:val="16"/>
              </w:rPr>
            </w:pPr>
            <w:r w:rsidRPr="00EA5936">
              <w:rPr>
                <w:sz w:val="16"/>
              </w:rPr>
              <w:t>C4-221513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66E7C" w14:textId="77777777" w:rsidR="00C84410" w:rsidRPr="00EA5936" w:rsidRDefault="00C84410" w:rsidP="00EA5936">
            <w:pPr>
              <w:pStyle w:val="TAL"/>
              <w:rPr>
                <w:sz w:val="16"/>
              </w:rPr>
            </w:pPr>
            <w:r w:rsidRPr="00EA5936">
              <w:rPr>
                <w:sz w:val="16"/>
              </w:rPr>
              <w:t>Remove h-gmlc-address from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9554C"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A450A" w14:textId="77777777" w:rsidR="00C84410" w:rsidRPr="00EA5936" w:rsidRDefault="00C84410" w:rsidP="00EA5936">
            <w:pPr>
              <w:pStyle w:val="TAL"/>
              <w:rPr>
                <w:sz w:val="16"/>
              </w:rPr>
            </w:pPr>
            <w:r w:rsidRPr="00EA5936">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750D9" w14:textId="77777777" w:rsidR="00C84410" w:rsidRPr="00EA5936" w:rsidRDefault="00C84410" w:rsidP="00EA5936">
            <w:pPr>
              <w:pStyle w:val="TAL"/>
              <w:rPr>
                <w:sz w:val="16"/>
              </w:rPr>
            </w:pPr>
            <w:r w:rsidRPr="00EA5936">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561DB"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80446"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8B29E"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93249" w14:textId="77777777" w:rsidR="00C84410" w:rsidRPr="00EA5936" w:rsidRDefault="00C84410" w:rsidP="00EA5936">
            <w:pPr>
              <w:pStyle w:val="TAL"/>
              <w:rPr>
                <w:sz w:val="16"/>
              </w:rPr>
            </w:pPr>
            <w:r w:rsidRPr="00EA5936">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B0106" w14:textId="77777777" w:rsidR="00C84410" w:rsidRPr="00EA5936" w:rsidRDefault="00C84410" w:rsidP="00EA5936">
            <w:pPr>
              <w:pStyle w:val="TAL"/>
              <w:rPr>
                <w:sz w:val="16"/>
              </w:rPr>
            </w:pPr>
            <w:r w:rsidRPr="00EA5936">
              <w:rPr>
                <w:sz w:val="16"/>
              </w:rPr>
              <w:t>agreed</w:t>
            </w:r>
          </w:p>
        </w:tc>
      </w:tr>
      <w:tr w:rsidR="00EA5936" w:rsidRPr="00EA5936" w14:paraId="6570FDF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63CA0" w14:textId="77777777" w:rsidR="00C84410" w:rsidRPr="00EA5936" w:rsidRDefault="00C84410" w:rsidP="00EA5936">
            <w:pPr>
              <w:pStyle w:val="TAL"/>
              <w:rPr>
                <w:sz w:val="16"/>
              </w:rPr>
            </w:pPr>
            <w:r w:rsidRPr="00EA5936">
              <w:rPr>
                <w:sz w:val="16"/>
              </w:rPr>
              <w:t>C4-221260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0D3AA" w14:textId="77777777" w:rsidR="00C84410" w:rsidRPr="00EA5936" w:rsidRDefault="00C84410" w:rsidP="00EA5936">
            <w:pPr>
              <w:pStyle w:val="TAL"/>
              <w:rPr>
                <w:sz w:val="16"/>
              </w:rPr>
            </w:pPr>
            <w:r w:rsidRPr="00EA5936">
              <w:rPr>
                <w:sz w:val="16"/>
              </w:rPr>
              <w:t>LocationMethod in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4FF3F"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0C93C" w14:textId="77777777" w:rsidR="00C84410" w:rsidRPr="00EA5936" w:rsidRDefault="00C84410" w:rsidP="00EA5936">
            <w:pPr>
              <w:pStyle w:val="TAL"/>
              <w:rPr>
                <w:sz w:val="16"/>
              </w:rPr>
            </w:pPr>
            <w:r w:rsidRPr="00EA5936">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4E93A" w14:textId="77777777" w:rsidR="00C84410" w:rsidRPr="00EA5936" w:rsidRDefault="00C84410" w:rsidP="00EA5936">
            <w:pPr>
              <w:pStyle w:val="TAL"/>
              <w:rPr>
                <w:sz w:val="16"/>
              </w:rPr>
            </w:pPr>
            <w:r w:rsidRPr="00EA5936">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41529"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C9D7C" w14:textId="77777777" w:rsidR="00C84410" w:rsidRPr="00EA5936" w:rsidRDefault="00C84410" w:rsidP="00EA5936">
            <w:pPr>
              <w:pStyle w:val="TAL"/>
              <w:rPr>
                <w:sz w:val="16"/>
              </w:rPr>
            </w:pPr>
            <w:r w:rsidRPr="00EA593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284D8"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F5AC3" w14:textId="77777777" w:rsidR="00C84410" w:rsidRPr="00EA5936" w:rsidRDefault="00C84410" w:rsidP="00EA5936">
            <w:pPr>
              <w:pStyle w:val="TAL"/>
              <w:rPr>
                <w:sz w:val="16"/>
              </w:rPr>
            </w:pPr>
            <w:r w:rsidRPr="00EA5936">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D443" w14:textId="77777777" w:rsidR="00C84410" w:rsidRPr="00EA5936" w:rsidRDefault="00C84410" w:rsidP="00EA5936">
            <w:pPr>
              <w:pStyle w:val="TAL"/>
              <w:rPr>
                <w:sz w:val="16"/>
              </w:rPr>
            </w:pPr>
            <w:r w:rsidRPr="00EA5936">
              <w:rPr>
                <w:sz w:val="16"/>
              </w:rPr>
              <w:t>withdrawn</w:t>
            </w:r>
          </w:p>
        </w:tc>
      </w:tr>
      <w:tr w:rsidR="00EA5936" w:rsidRPr="00EA5936" w14:paraId="3778245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C78C0" w14:textId="77777777" w:rsidR="00C84410" w:rsidRPr="00EA5936" w:rsidRDefault="00C84410" w:rsidP="00EA5936">
            <w:pPr>
              <w:pStyle w:val="TAL"/>
              <w:rPr>
                <w:sz w:val="16"/>
              </w:rPr>
            </w:pPr>
            <w:r w:rsidRPr="00EA5936">
              <w:rPr>
                <w:sz w:val="16"/>
              </w:rPr>
              <w:t>C4-221261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12D2C" w14:textId="77777777" w:rsidR="00C84410" w:rsidRPr="00EA5936" w:rsidRDefault="00C84410" w:rsidP="00EA5936">
            <w:pPr>
              <w:pStyle w:val="TAL"/>
              <w:rPr>
                <w:sz w:val="16"/>
              </w:rPr>
            </w:pPr>
            <w:r w:rsidRPr="00EA5936">
              <w:rPr>
                <w:sz w:val="16"/>
              </w:rPr>
              <w:t>LocationMethod in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EDF81"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12EA1" w14:textId="77777777" w:rsidR="00C84410" w:rsidRPr="00EA5936" w:rsidRDefault="00C84410" w:rsidP="00EA5936">
            <w:pPr>
              <w:pStyle w:val="TAL"/>
              <w:rPr>
                <w:sz w:val="16"/>
              </w:rPr>
            </w:pPr>
            <w:r w:rsidRPr="00EA5936">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6BD5D" w14:textId="77777777" w:rsidR="00C84410" w:rsidRPr="00EA5936" w:rsidRDefault="00C84410" w:rsidP="00EA5936">
            <w:pPr>
              <w:pStyle w:val="TAL"/>
              <w:rPr>
                <w:sz w:val="16"/>
              </w:rPr>
            </w:pPr>
            <w:r w:rsidRPr="00EA5936">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B81B0"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AFBCD"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AD085"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E7CF2" w14:textId="77777777" w:rsidR="00C84410" w:rsidRPr="00EA5936" w:rsidRDefault="00C84410" w:rsidP="00EA5936">
            <w:pPr>
              <w:pStyle w:val="TAL"/>
              <w:rPr>
                <w:sz w:val="16"/>
              </w:rPr>
            </w:pPr>
            <w:r w:rsidRPr="00EA5936">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C28DA" w14:textId="77777777" w:rsidR="00C84410" w:rsidRPr="00EA5936" w:rsidRDefault="00C84410" w:rsidP="00EA5936">
            <w:pPr>
              <w:pStyle w:val="TAL"/>
              <w:rPr>
                <w:sz w:val="16"/>
              </w:rPr>
            </w:pPr>
            <w:r w:rsidRPr="00EA5936">
              <w:rPr>
                <w:sz w:val="16"/>
              </w:rPr>
              <w:t>revised</w:t>
            </w:r>
          </w:p>
        </w:tc>
      </w:tr>
      <w:tr w:rsidR="00EA5936" w:rsidRPr="00EA5936" w14:paraId="31D00C5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6DBE0" w14:textId="77777777" w:rsidR="00C84410" w:rsidRPr="00EA5936" w:rsidRDefault="00C84410" w:rsidP="00EA5936">
            <w:pPr>
              <w:pStyle w:val="TAL"/>
              <w:rPr>
                <w:sz w:val="16"/>
              </w:rPr>
            </w:pPr>
            <w:r w:rsidRPr="00EA5936">
              <w:rPr>
                <w:sz w:val="16"/>
              </w:rPr>
              <w:t>C4-221514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DD1AD" w14:textId="77777777" w:rsidR="00C84410" w:rsidRPr="00EA5936" w:rsidRDefault="00C84410" w:rsidP="00EA5936">
            <w:pPr>
              <w:pStyle w:val="TAL"/>
              <w:rPr>
                <w:sz w:val="16"/>
              </w:rPr>
            </w:pPr>
            <w:r w:rsidRPr="00EA5936">
              <w:rPr>
                <w:sz w:val="16"/>
              </w:rPr>
              <w:t>LocationMethod in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1C79E"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3D635" w14:textId="77777777" w:rsidR="00C84410" w:rsidRPr="00EA5936" w:rsidRDefault="00C84410" w:rsidP="00EA5936">
            <w:pPr>
              <w:pStyle w:val="TAL"/>
              <w:rPr>
                <w:sz w:val="16"/>
              </w:rPr>
            </w:pPr>
            <w:r w:rsidRPr="00EA5936">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D98FB" w14:textId="77777777" w:rsidR="00C84410" w:rsidRPr="00EA5936" w:rsidRDefault="00C84410" w:rsidP="00EA5936">
            <w:pPr>
              <w:pStyle w:val="TAL"/>
              <w:rPr>
                <w:sz w:val="16"/>
              </w:rPr>
            </w:pPr>
            <w:r w:rsidRPr="00EA5936">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293FA"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3998B"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6140E"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C3D85" w14:textId="77777777" w:rsidR="00C84410" w:rsidRPr="00EA5936" w:rsidRDefault="00C84410" w:rsidP="00EA5936">
            <w:pPr>
              <w:pStyle w:val="TAL"/>
              <w:rPr>
                <w:sz w:val="16"/>
              </w:rPr>
            </w:pPr>
            <w:r w:rsidRPr="00EA5936">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0E864" w14:textId="77777777" w:rsidR="00C84410" w:rsidRPr="00EA5936" w:rsidRDefault="00C84410" w:rsidP="00EA5936">
            <w:pPr>
              <w:pStyle w:val="TAL"/>
              <w:rPr>
                <w:sz w:val="16"/>
              </w:rPr>
            </w:pPr>
            <w:r w:rsidRPr="00EA5936">
              <w:rPr>
                <w:sz w:val="16"/>
              </w:rPr>
              <w:t>agreed</w:t>
            </w:r>
          </w:p>
        </w:tc>
      </w:tr>
      <w:tr w:rsidR="00EA5936" w:rsidRPr="00EA5936" w14:paraId="6DA8118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60813" w14:textId="77777777" w:rsidR="00C84410" w:rsidRPr="00EA5936" w:rsidRDefault="00C84410" w:rsidP="00EA5936">
            <w:pPr>
              <w:pStyle w:val="TAL"/>
              <w:rPr>
                <w:sz w:val="16"/>
              </w:rPr>
            </w:pPr>
            <w:r w:rsidRPr="00EA5936">
              <w:rPr>
                <w:sz w:val="16"/>
              </w:rPr>
              <w:t>C4-221262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089A8" w14:textId="77777777" w:rsidR="00C84410" w:rsidRPr="00EA5936" w:rsidRDefault="00C84410" w:rsidP="00EA5936">
            <w:pPr>
              <w:pStyle w:val="TAL"/>
              <w:rPr>
                <w:sz w:val="16"/>
              </w:rPr>
            </w:pPr>
            <w:r w:rsidRPr="00EA5936">
              <w:rPr>
                <w:sz w:val="16"/>
              </w:rPr>
              <w:t>LocationMethod in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DDA2F"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80322" w14:textId="77777777" w:rsidR="00C84410" w:rsidRPr="00EA5936" w:rsidRDefault="00C84410" w:rsidP="00EA5936">
            <w:pPr>
              <w:pStyle w:val="TAL"/>
              <w:rPr>
                <w:sz w:val="16"/>
              </w:rPr>
            </w:pPr>
            <w:r w:rsidRPr="00EA5936">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D02D2" w14:textId="77777777" w:rsidR="00C84410" w:rsidRPr="00EA5936" w:rsidRDefault="00C84410" w:rsidP="00EA5936">
            <w:pPr>
              <w:pStyle w:val="TAL"/>
              <w:rPr>
                <w:sz w:val="16"/>
              </w:rPr>
            </w:pPr>
            <w:r w:rsidRPr="00EA5936">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21978"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C8B7"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BF031"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A79B1" w14:textId="77777777" w:rsidR="00C84410" w:rsidRPr="00EA5936" w:rsidRDefault="00C84410" w:rsidP="00EA5936">
            <w:pPr>
              <w:pStyle w:val="TAL"/>
              <w:rPr>
                <w:sz w:val="16"/>
              </w:rPr>
            </w:pPr>
            <w:r w:rsidRPr="00EA5936">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58BD" w14:textId="77777777" w:rsidR="00C84410" w:rsidRPr="00EA5936" w:rsidRDefault="00C84410" w:rsidP="00EA5936">
            <w:pPr>
              <w:pStyle w:val="TAL"/>
              <w:rPr>
                <w:sz w:val="16"/>
              </w:rPr>
            </w:pPr>
            <w:r w:rsidRPr="00EA5936">
              <w:rPr>
                <w:sz w:val="16"/>
              </w:rPr>
              <w:t>revised</w:t>
            </w:r>
          </w:p>
        </w:tc>
      </w:tr>
      <w:tr w:rsidR="00EA5936" w:rsidRPr="00EA5936" w14:paraId="1FE54ED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5D4E4" w14:textId="77777777" w:rsidR="00C84410" w:rsidRPr="00EA5936" w:rsidRDefault="00C84410" w:rsidP="00EA5936">
            <w:pPr>
              <w:pStyle w:val="TAL"/>
              <w:rPr>
                <w:sz w:val="16"/>
              </w:rPr>
            </w:pPr>
            <w:r w:rsidRPr="00EA5936">
              <w:rPr>
                <w:sz w:val="16"/>
              </w:rPr>
              <w:t>C4-221515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50F1C" w14:textId="77777777" w:rsidR="00C84410" w:rsidRPr="00EA5936" w:rsidRDefault="00C84410" w:rsidP="00EA5936">
            <w:pPr>
              <w:pStyle w:val="TAL"/>
              <w:rPr>
                <w:sz w:val="16"/>
              </w:rPr>
            </w:pPr>
            <w:r w:rsidRPr="00EA5936">
              <w:rPr>
                <w:sz w:val="16"/>
              </w:rPr>
              <w:t>LocationMethod in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18EAC"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B2CBB" w14:textId="77777777" w:rsidR="00C84410" w:rsidRPr="00EA5936" w:rsidRDefault="00C84410" w:rsidP="00EA5936">
            <w:pPr>
              <w:pStyle w:val="TAL"/>
              <w:rPr>
                <w:sz w:val="16"/>
              </w:rPr>
            </w:pPr>
            <w:r w:rsidRPr="00EA5936">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FF061" w14:textId="77777777" w:rsidR="00C84410" w:rsidRPr="00EA5936" w:rsidRDefault="00C84410" w:rsidP="00EA5936">
            <w:pPr>
              <w:pStyle w:val="TAL"/>
              <w:rPr>
                <w:sz w:val="16"/>
              </w:rPr>
            </w:pPr>
            <w:r w:rsidRPr="00EA5936">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58930"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CC903"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83203"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36039" w14:textId="77777777" w:rsidR="00C84410" w:rsidRPr="00EA5936" w:rsidRDefault="00C84410" w:rsidP="00EA5936">
            <w:pPr>
              <w:pStyle w:val="TAL"/>
              <w:rPr>
                <w:sz w:val="16"/>
              </w:rPr>
            </w:pPr>
            <w:r w:rsidRPr="00EA5936">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F6153" w14:textId="77777777" w:rsidR="00C84410" w:rsidRPr="00EA5936" w:rsidRDefault="00C84410" w:rsidP="00EA5936">
            <w:pPr>
              <w:pStyle w:val="TAL"/>
              <w:rPr>
                <w:sz w:val="16"/>
              </w:rPr>
            </w:pPr>
            <w:r w:rsidRPr="00EA5936">
              <w:rPr>
                <w:sz w:val="16"/>
              </w:rPr>
              <w:t>agreed</w:t>
            </w:r>
          </w:p>
        </w:tc>
      </w:tr>
      <w:tr w:rsidR="00EA5936" w:rsidRPr="00EA5936" w14:paraId="2896256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F90D0" w14:textId="77777777" w:rsidR="00C84410" w:rsidRPr="00EA5936" w:rsidRDefault="00C84410" w:rsidP="00EA5936">
            <w:pPr>
              <w:pStyle w:val="TAL"/>
              <w:rPr>
                <w:sz w:val="16"/>
              </w:rPr>
            </w:pPr>
            <w:r w:rsidRPr="00EA5936">
              <w:rPr>
                <w:sz w:val="16"/>
              </w:rPr>
              <w:t>C4-221263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34032" w14:textId="77777777" w:rsidR="00C84410" w:rsidRPr="00EA5936" w:rsidRDefault="00C84410" w:rsidP="00EA5936">
            <w:pPr>
              <w:pStyle w:val="TAL"/>
              <w:rPr>
                <w:sz w:val="16"/>
              </w:rPr>
            </w:pPr>
            <w:r w:rsidRPr="00EA5936">
              <w:rPr>
                <w:sz w:val="16"/>
              </w:rPr>
              <w:t>Add scheduled location time in LCS-MOLRArg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2A6B0"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196B0" w14:textId="77777777" w:rsidR="00C84410" w:rsidRPr="00EA5936" w:rsidRDefault="00C84410" w:rsidP="00EA5936">
            <w:pPr>
              <w:pStyle w:val="TAL"/>
              <w:rPr>
                <w:sz w:val="16"/>
              </w:rPr>
            </w:pPr>
            <w:r w:rsidRPr="00EA5936">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EB53A" w14:textId="77777777" w:rsidR="00C84410" w:rsidRPr="00EA5936" w:rsidRDefault="00C84410" w:rsidP="00EA5936">
            <w:pPr>
              <w:pStyle w:val="TAL"/>
              <w:rPr>
                <w:sz w:val="16"/>
              </w:rPr>
            </w:pPr>
            <w:r w:rsidRPr="00EA5936">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B635D"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FB2D6"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CA399"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CCE9E" w14:textId="77777777" w:rsidR="00C84410" w:rsidRPr="00EA5936" w:rsidRDefault="00C84410" w:rsidP="00EA5936">
            <w:pPr>
              <w:pStyle w:val="TAL"/>
              <w:rPr>
                <w:sz w:val="16"/>
              </w:rPr>
            </w:pPr>
            <w:r w:rsidRPr="00EA5936">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F596A" w14:textId="77777777" w:rsidR="00C84410" w:rsidRPr="00EA5936" w:rsidRDefault="00C84410" w:rsidP="00EA5936">
            <w:pPr>
              <w:pStyle w:val="TAL"/>
              <w:rPr>
                <w:sz w:val="16"/>
              </w:rPr>
            </w:pPr>
            <w:r w:rsidRPr="00EA5936">
              <w:rPr>
                <w:sz w:val="16"/>
              </w:rPr>
              <w:t>agreed</w:t>
            </w:r>
          </w:p>
        </w:tc>
      </w:tr>
      <w:tr w:rsidR="00EA5936" w:rsidRPr="00EA5936" w14:paraId="4B7BEB2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6B259" w14:textId="77777777" w:rsidR="00C84410" w:rsidRPr="00EA5936" w:rsidRDefault="00C84410" w:rsidP="00EA5936">
            <w:pPr>
              <w:pStyle w:val="TAL"/>
              <w:rPr>
                <w:sz w:val="16"/>
              </w:rPr>
            </w:pPr>
            <w:r w:rsidRPr="00EA5936">
              <w:rPr>
                <w:sz w:val="16"/>
              </w:rPr>
              <w:t>C4-221266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4BB74" w14:textId="77777777" w:rsidR="00C84410" w:rsidRPr="00EA5936" w:rsidRDefault="00C84410" w:rsidP="00EA5936">
            <w:pPr>
              <w:pStyle w:val="TAL"/>
              <w:rPr>
                <w:sz w:val="16"/>
              </w:rPr>
            </w:pPr>
            <w:r w:rsidRPr="00EA5936">
              <w:rPr>
                <w:sz w:val="16"/>
              </w:rPr>
              <w:t>DateTime re-coding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810AE"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4BE40" w14:textId="77777777" w:rsidR="00C84410" w:rsidRPr="00EA5936" w:rsidRDefault="00C84410" w:rsidP="00EA5936">
            <w:pPr>
              <w:pStyle w:val="TAL"/>
              <w:rPr>
                <w:sz w:val="16"/>
              </w:rPr>
            </w:pPr>
            <w:r w:rsidRPr="00EA5936">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36B53" w14:textId="77777777" w:rsidR="00C84410" w:rsidRPr="00EA5936" w:rsidRDefault="00C84410" w:rsidP="00EA5936">
            <w:pPr>
              <w:pStyle w:val="TAL"/>
              <w:rPr>
                <w:sz w:val="16"/>
              </w:rPr>
            </w:pPr>
            <w:r w:rsidRPr="00EA5936">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93355"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31818"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05737"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EB49E"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3F0DB" w14:textId="77777777" w:rsidR="00C84410" w:rsidRPr="00EA5936" w:rsidRDefault="00C84410" w:rsidP="00EA5936">
            <w:pPr>
              <w:pStyle w:val="TAL"/>
              <w:rPr>
                <w:sz w:val="16"/>
              </w:rPr>
            </w:pPr>
            <w:r w:rsidRPr="00EA5936">
              <w:rPr>
                <w:sz w:val="16"/>
              </w:rPr>
              <w:t>agreed</w:t>
            </w:r>
          </w:p>
        </w:tc>
      </w:tr>
      <w:tr w:rsidR="00EA5936" w:rsidRPr="00EA5936" w14:paraId="564A25B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84E91" w14:textId="77777777" w:rsidR="00C84410" w:rsidRPr="00EA5936" w:rsidRDefault="00C84410" w:rsidP="00EA5936">
            <w:pPr>
              <w:pStyle w:val="TAL"/>
              <w:rPr>
                <w:sz w:val="16"/>
              </w:rPr>
            </w:pPr>
            <w:r w:rsidRPr="00EA5936">
              <w:rPr>
                <w:sz w:val="16"/>
              </w:rPr>
              <w:t>C4-221307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AFB00" w14:textId="77777777" w:rsidR="00C84410" w:rsidRPr="00EA5936" w:rsidRDefault="00C84410" w:rsidP="00EA5936">
            <w:pPr>
              <w:pStyle w:val="TAL"/>
              <w:rPr>
                <w:sz w:val="16"/>
              </w:rPr>
            </w:pPr>
            <w:r w:rsidRPr="00EA5936">
              <w:rPr>
                <w:sz w:val="16"/>
              </w:rPr>
              <w:t>Incorrect references and IE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BFF3F"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C0255" w14:textId="77777777" w:rsidR="00C84410" w:rsidRPr="00EA5936" w:rsidRDefault="00C84410" w:rsidP="00EA5936">
            <w:pPr>
              <w:pStyle w:val="TAL"/>
              <w:rPr>
                <w:sz w:val="16"/>
              </w:rPr>
            </w:pPr>
            <w:r w:rsidRPr="00EA5936">
              <w:rPr>
                <w:sz w:val="16"/>
              </w:rPr>
              <w:t>29.060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246AE" w14:textId="77777777" w:rsidR="00C84410" w:rsidRPr="00EA5936" w:rsidRDefault="00C84410" w:rsidP="00EA5936">
            <w:pPr>
              <w:pStyle w:val="TAL"/>
              <w:rPr>
                <w:sz w:val="16"/>
              </w:rPr>
            </w:pPr>
            <w:r w:rsidRPr="00EA5936">
              <w:rPr>
                <w:sz w:val="16"/>
              </w:rPr>
              <w:t>1070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E45D8"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A57FE"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E9419"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46158"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733C6" w14:textId="77777777" w:rsidR="00C84410" w:rsidRPr="00EA5936" w:rsidRDefault="00C84410" w:rsidP="00EA5936">
            <w:pPr>
              <w:pStyle w:val="TAL"/>
              <w:rPr>
                <w:sz w:val="16"/>
              </w:rPr>
            </w:pPr>
            <w:r w:rsidRPr="00EA5936">
              <w:rPr>
                <w:sz w:val="16"/>
              </w:rPr>
              <w:t>revised</w:t>
            </w:r>
          </w:p>
        </w:tc>
      </w:tr>
      <w:tr w:rsidR="00EA5936" w:rsidRPr="00EA5936" w14:paraId="2F3F8CD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5E82B" w14:textId="77777777" w:rsidR="00C84410" w:rsidRPr="00EA5936" w:rsidRDefault="00C84410" w:rsidP="00EA5936">
            <w:pPr>
              <w:pStyle w:val="TAL"/>
              <w:rPr>
                <w:sz w:val="16"/>
              </w:rPr>
            </w:pPr>
            <w:r w:rsidRPr="00EA5936">
              <w:rPr>
                <w:sz w:val="16"/>
              </w:rPr>
              <w:t>C4-221507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8C225" w14:textId="77777777" w:rsidR="00C84410" w:rsidRPr="00EA5936" w:rsidRDefault="00C84410" w:rsidP="00EA5936">
            <w:pPr>
              <w:pStyle w:val="TAL"/>
              <w:rPr>
                <w:sz w:val="16"/>
              </w:rPr>
            </w:pPr>
            <w:r w:rsidRPr="00EA5936">
              <w:rPr>
                <w:sz w:val="16"/>
              </w:rPr>
              <w:t>Incorrect references and IE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CB71E"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9E425" w14:textId="77777777" w:rsidR="00C84410" w:rsidRPr="00EA5936" w:rsidRDefault="00C84410" w:rsidP="00EA5936">
            <w:pPr>
              <w:pStyle w:val="TAL"/>
              <w:rPr>
                <w:sz w:val="16"/>
              </w:rPr>
            </w:pPr>
            <w:r w:rsidRPr="00EA5936">
              <w:rPr>
                <w:sz w:val="16"/>
              </w:rPr>
              <w:t>29.060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24F28" w14:textId="77777777" w:rsidR="00C84410" w:rsidRPr="00EA5936" w:rsidRDefault="00C84410" w:rsidP="00EA5936">
            <w:pPr>
              <w:pStyle w:val="TAL"/>
              <w:rPr>
                <w:sz w:val="16"/>
              </w:rPr>
            </w:pPr>
            <w:r w:rsidRPr="00EA5936">
              <w:rPr>
                <w:sz w:val="16"/>
              </w:rPr>
              <w:t>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3AB25"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9565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27F1C"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3196E"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37D02" w14:textId="77777777" w:rsidR="00C84410" w:rsidRPr="00EA5936" w:rsidRDefault="00C84410" w:rsidP="00EA5936">
            <w:pPr>
              <w:pStyle w:val="TAL"/>
              <w:rPr>
                <w:sz w:val="16"/>
              </w:rPr>
            </w:pPr>
            <w:r w:rsidRPr="00EA5936">
              <w:rPr>
                <w:sz w:val="16"/>
              </w:rPr>
              <w:t>agreed</w:t>
            </w:r>
          </w:p>
        </w:tc>
      </w:tr>
      <w:tr w:rsidR="00EA5936" w:rsidRPr="00EA5936" w14:paraId="22A3AE4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C0401" w14:textId="77777777" w:rsidR="00C84410" w:rsidRPr="00EA5936" w:rsidRDefault="00C84410" w:rsidP="00EA5936">
            <w:pPr>
              <w:pStyle w:val="TAL"/>
              <w:rPr>
                <w:sz w:val="16"/>
              </w:rPr>
            </w:pPr>
            <w:r w:rsidRPr="00EA5936">
              <w:rPr>
                <w:sz w:val="16"/>
              </w:rPr>
              <w:t>C4-221065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26EA8" w14:textId="77777777" w:rsidR="00C84410" w:rsidRPr="00EA5936" w:rsidRDefault="00C84410" w:rsidP="00EA5936">
            <w:pPr>
              <w:pStyle w:val="TAL"/>
              <w:rPr>
                <w:sz w:val="16"/>
              </w:rPr>
            </w:pPr>
            <w:r w:rsidRPr="00EA5936">
              <w:rPr>
                <w:sz w:val="16"/>
              </w:rPr>
              <w:t>Correction to 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C0A23" w14:textId="77777777" w:rsidR="00C84410" w:rsidRPr="00EA5936" w:rsidRDefault="00C84410" w:rsidP="00EA5936">
            <w:pPr>
              <w:pStyle w:val="TAL"/>
              <w:rPr>
                <w:sz w:val="16"/>
              </w:rPr>
            </w:pPr>
            <w:r w:rsidRPr="00EA5936">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D91CB" w14:textId="77777777" w:rsidR="00C84410" w:rsidRPr="00EA5936" w:rsidRDefault="00C84410" w:rsidP="00EA5936">
            <w:pPr>
              <w:pStyle w:val="TAL"/>
              <w:rPr>
                <w:sz w:val="16"/>
              </w:rPr>
            </w:pPr>
            <w:r w:rsidRPr="00EA5936">
              <w:rPr>
                <w:sz w:val="16"/>
              </w:rPr>
              <w:t>29.128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EF19C" w14:textId="77777777" w:rsidR="00C84410" w:rsidRPr="00EA5936" w:rsidRDefault="00C84410" w:rsidP="00EA5936">
            <w:pPr>
              <w:pStyle w:val="TAL"/>
              <w:rPr>
                <w:sz w:val="16"/>
              </w:rPr>
            </w:pPr>
            <w:r w:rsidRPr="00EA5936">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7D7D8"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06225"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1F5C4"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E2F42" w14:textId="77777777" w:rsidR="00C84410" w:rsidRPr="00EA5936" w:rsidRDefault="00C84410" w:rsidP="00EA5936">
            <w:pPr>
              <w:pStyle w:val="TAL"/>
              <w:rPr>
                <w:sz w:val="16"/>
              </w:rPr>
            </w:pPr>
            <w:r w:rsidRPr="00EA5936">
              <w:rPr>
                <w:sz w:val="16"/>
              </w:rPr>
              <w:t>TEI16, CIoT-CT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79C4A" w14:textId="77777777" w:rsidR="00C84410" w:rsidRPr="00EA5936" w:rsidRDefault="00C84410" w:rsidP="00EA5936">
            <w:pPr>
              <w:pStyle w:val="TAL"/>
              <w:rPr>
                <w:sz w:val="16"/>
              </w:rPr>
            </w:pPr>
            <w:r w:rsidRPr="00EA5936">
              <w:rPr>
                <w:sz w:val="16"/>
              </w:rPr>
              <w:t>agreed</w:t>
            </w:r>
          </w:p>
        </w:tc>
      </w:tr>
      <w:tr w:rsidR="00EA5936" w:rsidRPr="00EA5936" w14:paraId="2696821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0EF9E" w14:textId="77777777" w:rsidR="00C84410" w:rsidRPr="00EA5936" w:rsidRDefault="00C84410" w:rsidP="00EA5936">
            <w:pPr>
              <w:pStyle w:val="TAL"/>
              <w:rPr>
                <w:sz w:val="16"/>
              </w:rPr>
            </w:pPr>
            <w:r w:rsidRPr="00EA5936">
              <w:rPr>
                <w:sz w:val="16"/>
              </w:rPr>
              <w:t>C4-221406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571D7" w14:textId="77777777" w:rsidR="00C84410" w:rsidRPr="00EA5936" w:rsidRDefault="00C84410" w:rsidP="00EA5936">
            <w:pPr>
              <w:pStyle w:val="TAL"/>
              <w:rPr>
                <w:sz w:val="16"/>
              </w:rPr>
            </w:pPr>
            <w:r w:rsidRPr="00EA5936">
              <w:rPr>
                <w:sz w:val="16"/>
              </w:rPr>
              <w:t>Scalable Uncertainty Range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D1F3E"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47B12" w14:textId="77777777" w:rsidR="00C84410" w:rsidRPr="00EA5936" w:rsidRDefault="00C84410" w:rsidP="00EA5936">
            <w:pPr>
              <w:pStyle w:val="TAL"/>
              <w:rPr>
                <w:sz w:val="16"/>
              </w:rPr>
            </w:pPr>
            <w:r w:rsidRPr="00EA5936">
              <w:rPr>
                <w:sz w:val="16"/>
              </w:rPr>
              <w:t>29.172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22A99" w14:textId="77777777" w:rsidR="00C84410" w:rsidRPr="00EA5936" w:rsidRDefault="00C84410" w:rsidP="00EA5936">
            <w:pPr>
              <w:pStyle w:val="TAL"/>
              <w:rPr>
                <w:sz w:val="16"/>
              </w:rPr>
            </w:pPr>
            <w:r w:rsidRPr="00EA5936">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8E6E1"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E2186"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8FF14"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E5D3C"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B9EC4" w14:textId="77777777" w:rsidR="00C84410" w:rsidRPr="00EA5936" w:rsidRDefault="00C84410" w:rsidP="00EA5936">
            <w:pPr>
              <w:pStyle w:val="TAL"/>
              <w:rPr>
                <w:sz w:val="16"/>
              </w:rPr>
            </w:pPr>
            <w:r w:rsidRPr="00EA5936">
              <w:rPr>
                <w:sz w:val="16"/>
              </w:rPr>
              <w:t>revised</w:t>
            </w:r>
          </w:p>
        </w:tc>
      </w:tr>
      <w:tr w:rsidR="00EA5936" w:rsidRPr="00EA5936" w14:paraId="2C2026F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AAC96" w14:textId="77777777" w:rsidR="00C84410" w:rsidRPr="00EA5936" w:rsidRDefault="00C84410" w:rsidP="00EA5936">
            <w:pPr>
              <w:pStyle w:val="TAL"/>
              <w:rPr>
                <w:sz w:val="16"/>
              </w:rPr>
            </w:pPr>
            <w:r w:rsidRPr="00EA5936">
              <w:rPr>
                <w:sz w:val="16"/>
              </w:rPr>
              <w:t>C4-221415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BE1B6" w14:textId="77777777" w:rsidR="00C84410" w:rsidRPr="00EA5936" w:rsidRDefault="00C84410" w:rsidP="00EA5936">
            <w:pPr>
              <w:pStyle w:val="TAL"/>
              <w:rPr>
                <w:sz w:val="16"/>
              </w:rPr>
            </w:pPr>
            <w:r w:rsidRPr="00EA5936">
              <w:rPr>
                <w:sz w:val="16"/>
              </w:rPr>
              <w:t>Scalable Uncertainty Range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F009F" w14:textId="77777777" w:rsidR="00C84410" w:rsidRPr="00EA5936" w:rsidRDefault="00C84410" w:rsidP="00EA5936">
            <w:pPr>
              <w:pStyle w:val="TAL"/>
              <w:rPr>
                <w:sz w:val="16"/>
              </w:rPr>
            </w:pPr>
            <w:r w:rsidRPr="00EA5936">
              <w:rPr>
                <w:sz w:val="16"/>
              </w:rPr>
              <w:t>Ericsson, 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7B731" w14:textId="77777777" w:rsidR="00C84410" w:rsidRPr="00EA5936" w:rsidRDefault="00C84410" w:rsidP="00EA5936">
            <w:pPr>
              <w:pStyle w:val="TAL"/>
              <w:rPr>
                <w:sz w:val="16"/>
              </w:rPr>
            </w:pPr>
            <w:r w:rsidRPr="00EA5936">
              <w:rPr>
                <w:sz w:val="16"/>
              </w:rPr>
              <w:t>29.172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BAE10" w14:textId="77777777" w:rsidR="00C84410" w:rsidRPr="00EA5936" w:rsidRDefault="00C84410" w:rsidP="00EA5936">
            <w:pPr>
              <w:pStyle w:val="TAL"/>
              <w:rPr>
                <w:sz w:val="16"/>
              </w:rPr>
            </w:pPr>
            <w:r w:rsidRPr="00EA5936">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17ECC"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A0990"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DAEA7"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2389A"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23035" w14:textId="77777777" w:rsidR="00C84410" w:rsidRPr="00EA5936" w:rsidRDefault="00C84410" w:rsidP="00EA5936">
            <w:pPr>
              <w:pStyle w:val="TAL"/>
              <w:rPr>
                <w:sz w:val="16"/>
              </w:rPr>
            </w:pPr>
            <w:r w:rsidRPr="00EA5936">
              <w:rPr>
                <w:sz w:val="16"/>
              </w:rPr>
              <w:t>agreed</w:t>
            </w:r>
          </w:p>
        </w:tc>
      </w:tr>
      <w:tr w:rsidR="00EA5936" w:rsidRPr="00EA5936" w14:paraId="0C090A4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29C2D" w14:textId="77777777" w:rsidR="00C84410" w:rsidRPr="00EA5936" w:rsidRDefault="00C84410" w:rsidP="00EA5936">
            <w:pPr>
              <w:pStyle w:val="TAL"/>
              <w:rPr>
                <w:sz w:val="16"/>
              </w:rPr>
            </w:pPr>
            <w:r w:rsidRPr="00EA5936">
              <w:rPr>
                <w:sz w:val="16"/>
              </w:rPr>
              <w:t>C4-221107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E6620" w14:textId="77777777" w:rsidR="00C84410" w:rsidRPr="00EA5936" w:rsidRDefault="00C84410" w:rsidP="00EA5936">
            <w:pPr>
              <w:pStyle w:val="TAL"/>
              <w:rPr>
                <w:sz w:val="16"/>
              </w:rPr>
            </w:pPr>
            <w:r w:rsidRPr="00EA5936">
              <w:rPr>
                <w:sz w:val="16"/>
              </w:rPr>
              <w:t>Routing of IMS traffic via localized IMS media plane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0DC86"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8E71B" w14:textId="77777777" w:rsidR="00C84410" w:rsidRPr="00EA5936" w:rsidRDefault="00C84410" w:rsidP="00EA5936">
            <w:pPr>
              <w:pStyle w:val="TAL"/>
              <w:rPr>
                <w:sz w:val="16"/>
              </w:rPr>
            </w:pPr>
            <w:r w:rsidRPr="00EA5936">
              <w:rPr>
                <w:sz w:val="16"/>
              </w:rPr>
              <w:t>29.228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6DC44" w14:textId="77777777" w:rsidR="00C84410" w:rsidRPr="00EA5936" w:rsidRDefault="00C84410" w:rsidP="00EA5936">
            <w:pPr>
              <w:pStyle w:val="TAL"/>
              <w:rPr>
                <w:sz w:val="16"/>
              </w:rPr>
            </w:pPr>
            <w:r w:rsidRPr="00EA5936">
              <w:rPr>
                <w:sz w:val="16"/>
              </w:rPr>
              <w:t>0698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CCDEF"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50A43"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78E45"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9D67E"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690E" w14:textId="77777777" w:rsidR="00C84410" w:rsidRPr="00EA5936" w:rsidRDefault="00C84410" w:rsidP="00EA5936">
            <w:pPr>
              <w:pStyle w:val="TAL"/>
              <w:rPr>
                <w:sz w:val="16"/>
              </w:rPr>
            </w:pPr>
            <w:r w:rsidRPr="00EA5936">
              <w:rPr>
                <w:sz w:val="16"/>
              </w:rPr>
              <w:t>postponed</w:t>
            </w:r>
          </w:p>
        </w:tc>
      </w:tr>
      <w:tr w:rsidR="00EA5936" w:rsidRPr="00EA5936" w14:paraId="6357BFD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884E" w14:textId="77777777" w:rsidR="00C84410" w:rsidRPr="00EA5936" w:rsidRDefault="00C84410" w:rsidP="00EA5936">
            <w:pPr>
              <w:pStyle w:val="TAL"/>
              <w:rPr>
                <w:sz w:val="16"/>
              </w:rPr>
            </w:pPr>
            <w:r w:rsidRPr="00EA5936">
              <w:rPr>
                <w:sz w:val="16"/>
              </w:rPr>
              <w:t>C4-221390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606DC" w14:textId="77777777" w:rsidR="00C84410" w:rsidRPr="00EA5936" w:rsidRDefault="00C84410" w:rsidP="00EA5936">
            <w:pPr>
              <w:pStyle w:val="TAL"/>
              <w:rPr>
                <w:sz w:val="16"/>
              </w:rPr>
            </w:pPr>
            <w:r w:rsidRPr="00EA5936">
              <w:rPr>
                <w:sz w:val="16"/>
              </w:rPr>
              <w:t>Support of the hash value for alternate SIP Digest algorithm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1D654"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81508" w14:textId="77777777" w:rsidR="00C84410" w:rsidRPr="00EA5936" w:rsidRDefault="00C84410" w:rsidP="00EA5936">
            <w:pPr>
              <w:pStyle w:val="TAL"/>
              <w:rPr>
                <w:sz w:val="16"/>
              </w:rPr>
            </w:pPr>
            <w:r w:rsidRPr="00EA5936">
              <w:rPr>
                <w:sz w:val="16"/>
              </w:rPr>
              <w:t>29.228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B9672" w14:textId="77777777" w:rsidR="00C84410" w:rsidRPr="00EA5936" w:rsidRDefault="00C84410" w:rsidP="00EA5936">
            <w:pPr>
              <w:pStyle w:val="TAL"/>
              <w:rPr>
                <w:sz w:val="16"/>
              </w:rPr>
            </w:pPr>
            <w:r w:rsidRPr="00EA5936">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75248"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C56D8"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C6945"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5CE0" w14:textId="77777777" w:rsidR="00C84410" w:rsidRPr="00EA5936" w:rsidRDefault="00C84410" w:rsidP="00EA5936">
            <w:pPr>
              <w:pStyle w:val="TAL"/>
              <w:rPr>
                <w:sz w:val="16"/>
              </w:rPr>
            </w:pPr>
            <w:r w:rsidRPr="00EA5936">
              <w:rPr>
                <w:sz w:val="16"/>
              </w:rPr>
              <w:t>eCryptPr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ACAED" w14:textId="77777777" w:rsidR="00C84410" w:rsidRPr="00EA5936" w:rsidRDefault="00C84410" w:rsidP="00EA5936">
            <w:pPr>
              <w:pStyle w:val="TAL"/>
              <w:rPr>
                <w:sz w:val="16"/>
              </w:rPr>
            </w:pPr>
            <w:r w:rsidRPr="00EA5936">
              <w:rPr>
                <w:sz w:val="16"/>
              </w:rPr>
              <w:t>revised</w:t>
            </w:r>
          </w:p>
        </w:tc>
      </w:tr>
      <w:tr w:rsidR="00EA5936" w:rsidRPr="00EA5936" w14:paraId="62D212A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84BFD" w14:textId="77777777" w:rsidR="00C84410" w:rsidRPr="00EA5936" w:rsidRDefault="00C84410" w:rsidP="00EA5936">
            <w:pPr>
              <w:pStyle w:val="TAL"/>
              <w:rPr>
                <w:sz w:val="16"/>
              </w:rPr>
            </w:pPr>
            <w:r w:rsidRPr="00EA5936">
              <w:rPr>
                <w:sz w:val="16"/>
              </w:rPr>
              <w:t>C4-221407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8066C" w14:textId="77777777" w:rsidR="00C84410" w:rsidRPr="00EA5936" w:rsidRDefault="00C84410" w:rsidP="00EA5936">
            <w:pPr>
              <w:pStyle w:val="TAL"/>
              <w:rPr>
                <w:sz w:val="16"/>
              </w:rPr>
            </w:pPr>
            <w:r w:rsidRPr="00EA5936">
              <w:rPr>
                <w:sz w:val="16"/>
              </w:rPr>
              <w:t>Support of the hash value for alternate SIP Digest algorithm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B2B16"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BA43" w14:textId="77777777" w:rsidR="00C84410" w:rsidRPr="00EA5936" w:rsidRDefault="00C84410" w:rsidP="00EA5936">
            <w:pPr>
              <w:pStyle w:val="TAL"/>
              <w:rPr>
                <w:sz w:val="16"/>
              </w:rPr>
            </w:pPr>
            <w:r w:rsidRPr="00EA5936">
              <w:rPr>
                <w:sz w:val="16"/>
              </w:rPr>
              <w:t>29.228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6A349" w14:textId="77777777" w:rsidR="00C84410" w:rsidRPr="00EA5936" w:rsidRDefault="00C84410" w:rsidP="00EA5936">
            <w:pPr>
              <w:pStyle w:val="TAL"/>
              <w:rPr>
                <w:sz w:val="16"/>
              </w:rPr>
            </w:pPr>
            <w:r w:rsidRPr="00EA5936">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3069B"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12F0B"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67E75"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E1097" w14:textId="77777777" w:rsidR="00C84410" w:rsidRPr="00EA5936" w:rsidRDefault="00C84410" w:rsidP="00EA5936">
            <w:pPr>
              <w:pStyle w:val="TAL"/>
              <w:rPr>
                <w:sz w:val="16"/>
              </w:rPr>
            </w:pPr>
            <w:r w:rsidRPr="00EA5936">
              <w:rPr>
                <w:sz w:val="16"/>
              </w:rPr>
              <w:t>eCryptPr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F52A3" w14:textId="77777777" w:rsidR="00C84410" w:rsidRPr="00EA5936" w:rsidRDefault="00C84410" w:rsidP="00EA5936">
            <w:pPr>
              <w:pStyle w:val="TAL"/>
              <w:rPr>
                <w:sz w:val="16"/>
              </w:rPr>
            </w:pPr>
            <w:r w:rsidRPr="00EA5936">
              <w:rPr>
                <w:sz w:val="16"/>
              </w:rPr>
              <w:t>agreed</w:t>
            </w:r>
          </w:p>
        </w:tc>
      </w:tr>
      <w:tr w:rsidR="00EA5936" w:rsidRPr="00EA5936" w14:paraId="4BF63FE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1750B" w14:textId="77777777" w:rsidR="00C84410" w:rsidRPr="00EA5936" w:rsidRDefault="00C84410" w:rsidP="00EA5936">
            <w:pPr>
              <w:pStyle w:val="TAL"/>
              <w:rPr>
                <w:sz w:val="16"/>
              </w:rPr>
            </w:pPr>
            <w:r w:rsidRPr="00EA5936">
              <w:rPr>
                <w:sz w:val="16"/>
              </w:rPr>
              <w:t>C4-221108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3F693" w14:textId="77777777" w:rsidR="00C84410" w:rsidRPr="00EA5936" w:rsidRDefault="00C84410" w:rsidP="00EA5936">
            <w:pPr>
              <w:pStyle w:val="TAL"/>
              <w:rPr>
                <w:sz w:val="16"/>
              </w:rPr>
            </w:pPr>
            <w:r w:rsidRPr="00EA5936">
              <w:rPr>
                <w:sz w:val="16"/>
              </w:rPr>
              <w:t>Routing of IMS traffic via localized IMS media plane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71521"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287E0" w14:textId="77777777" w:rsidR="00C84410" w:rsidRPr="00EA5936" w:rsidRDefault="00C84410" w:rsidP="00EA5936">
            <w:pPr>
              <w:pStyle w:val="TAL"/>
              <w:rPr>
                <w:sz w:val="16"/>
              </w:rPr>
            </w:pPr>
            <w:r w:rsidRPr="00EA5936">
              <w:rPr>
                <w:sz w:val="16"/>
              </w:rPr>
              <w:t>29.229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38400" w14:textId="77777777" w:rsidR="00C84410" w:rsidRPr="00EA5936" w:rsidRDefault="00C84410" w:rsidP="00EA5936">
            <w:pPr>
              <w:pStyle w:val="TAL"/>
              <w:rPr>
                <w:sz w:val="16"/>
              </w:rPr>
            </w:pPr>
            <w:r w:rsidRPr="00EA5936">
              <w:rPr>
                <w:sz w:val="16"/>
              </w:rPr>
              <w:t>0299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BD5D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814F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827FB"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2BE7F"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2E0C9" w14:textId="77777777" w:rsidR="00C84410" w:rsidRPr="00EA5936" w:rsidRDefault="00C84410" w:rsidP="00EA5936">
            <w:pPr>
              <w:pStyle w:val="TAL"/>
              <w:rPr>
                <w:sz w:val="16"/>
              </w:rPr>
            </w:pPr>
            <w:r w:rsidRPr="00EA5936">
              <w:rPr>
                <w:sz w:val="16"/>
              </w:rPr>
              <w:t>postponed</w:t>
            </w:r>
          </w:p>
        </w:tc>
      </w:tr>
      <w:tr w:rsidR="00EA5936" w:rsidRPr="00EA5936" w14:paraId="06E9650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E8CA9" w14:textId="77777777" w:rsidR="00C84410" w:rsidRPr="00EA5936" w:rsidRDefault="00C84410" w:rsidP="00EA5936">
            <w:pPr>
              <w:pStyle w:val="TAL"/>
              <w:rPr>
                <w:sz w:val="16"/>
              </w:rPr>
            </w:pPr>
            <w:r w:rsidRPr="00EA5936">
              <w:rPr>
                <w:sz w:val="16"/>
              </w:rPr>
              <w:t>C4-221378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70006" w14:textId="77777777" w:rsidR="00C84410" w:rsidRPr="00EA5936" w:rsidRDefault="00C84410" w:rsidP="00EA5936">
            <w:pPr>
              <w:pStyle w:val="TAL"/>
              <w:rPr>
                <w:sz w:val="16"/>
              </w:rPr>
            </w:pPr>
            <w:r w:rsidRPr="00EA5936">
              <w:rPr>
                <w:sz w:val="16"/>
              </w:rPr>
              <w:t>Reference identity for RFC 7616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88461"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B386F" w14:textId="77777777" w:rsidR="00C84410" w:rsidRPr="00EA5936" w:rsidRDefault="00C84410" w:rsidP="00EA5936">
            <w:pPr>
              <w:pStyle w:val="TAL"/>
              <w:rPr>
                <w:sz w:val="16"/>
              </w:rPr>
            </w:pPr>
            <w:r w:rsidRPr="00EA5936">
              <w:rPr>
                <w:sz w:val="16"/>
              </w:rPr>
              <w:t>29.229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0CF36" w14:textId="77777777" w:rsidR="00C84410" w:rsidRPr="00EA5936" w:rsidRDefault="00C84410" w:rsidP="00EA5936">
            <w:pPr>
              <w:pStyle w:val="TAL"/>
              <w:rPr>
                <w:sz w:val="16"/>
              </w:rPr>
            </w:pPr>
            <w:r w:rsidRPr="00EA5936">
              <w:rPr>
                <w:sz w:val="16"/>
              </w:rPr>
              <w:t>0300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A0D75"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2F5E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F914D"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62BA2" w14:textId="77777777" w:rsidR="00C84410" w:rsidRPr="00EA5936" w:rsidRDefault="00C84410" w:rsidP="00EA5936">
            <w:pPr>
              <w:pStyle w:val="TAL"/>
              <w:rPr>
                <w:sz w:val="16"/>
              </w:rPr>
            </w:pPr>
            <w:r w:rsidRPr="00EA5936">
              <w:rPr>
                <w:sz w:val="16"/>
              </w:rPr>
              <w:t>eCryptPr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4DEEF" w14:textId="77777777" w:rsidR="00C84410" w:rsidRPr="00EA5936" w:rsidRDefault="00C84410" w:rsidP="00EA5936">
            <w:pPr>
              <w:pStyle w:val="TAL"/>
              <w:rPr>
                <w:sz w:val="16"/>
              </w:rPr>
            </w:pPr>
            <w:r w:rsidRPr="00EA5936">
              <w:rPr>
                <w:sz w:val="16"/>
              </w:rPr>
              <w:t>agreed</w:t>
            </w:r>
          </w:p>
        </w:tc>
      </w:tr>
      <w:tr w:rsidR="00EA5936" w:rsidRPr="00EA5936" w14:paraId="38C3E03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63841" w14:textId="77777777" w:rsidR="00C84410" w:rsidRPr="00EA5936" w:rsidRDefault="00C84410" w:rsidP="00EA5936">
            <w:pPr>
              <w:pStyle w:val="TAL"/>
              <w:rPr>
                <w:sz w:val="16"/>
              </w:rPr>
            </w:pPr>
            <w:r w:rsidRPr="00EA5936">
              <w:rPr>
                <w:sz w:val="16"/>
              </w:rPr>
              <w:t>C4-221391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8E69D" w14:textId="77777777" w:rsidR="00C84410" w:rsidRPr="00EA5936" w:rsidRDefault="00C84410" w:rsidP="00EA5936">
            <w:pPr>
              <w:pStyle w:val="TAL"/>
              <w:rPr>
                <w:sz w:val="16"/>
              </w:rPr>
            </w:pPr>
            <w:r w:rsidRPr="00EA5936">
              <w:rPr>
                <w:sz w:val="16"/>
              </w:rPr>
              <w:t>Support of the hash value for alternate SIP Digest algorithm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3D613"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863DB" w14:textId="77777777" w:rsidR="00C84410" w:rsidRPr="00EA5936" w:rsidRDefault="00C84410" w:rsidP="00EA5936">
            <w:pPr>
              <w:pStyle w:val="TAL"/>
              <w:rPr>
                <w:sz w:val="16"/>
              </w:rPr>
            </w:pPr>
            <w:r w:rsidRPr="00EA5936">
              <w:rPr>
                <w:sz w:val="16"/>
              </w:rPr>
              <w:t>29.229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B90F1" w14:textId="77777777" w:rsidR="00C84410" w:rsidRPr="00EA5936" w:rsidRDefault="00C84410" w:rsidP="00EA5936">
            <w:pPr>
              <w:pStyle w:val="TAL"/>
              <w:rPr>
                <w:sz w:val="16"/>
              </w:rPr>
            </w:pPr>
            <w:r w:rsidRPr="00EA5936">
              <w:rPr>
                <w:sz w:val="16"/>
              </w:rPr>
              <w:t>0301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432DD"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FFC70"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4185A"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6E900" w14:textId="77777777" w:rsidR="00C84410" w:rsidRPr="00EA5936" w:rsidRDefault="00C84410" w:rsidP="00EA5936">
            <w:pPr>
              <w:pStyle w:val="TAL"/>
              <w:rPr>
                <w:sz w:val="16"/>
              </w:rPr>
            </w:pPr>
            <w:r w:rsidRPr="00EA5936">
              <w:rPr>
                <w:sz w:val="16"/>
              </w:rPr>
              <w:t>eCryptPr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5503C" w14:textId="77777777" w:rsidR="00C84410" w:rsidRPr="00EA5936" w:rsidRDefault="00C84410" w:rsidP="00EA5936">
            <w:pPr>
              <w:pStyle w:val="TAL"/>
              <w:rPr>
                <w:sz w:val="16"/>
              </w:rPr>
            </w:pPr>
            <w:r w:rsidRPr="00EA5936">
              <w:rPr>
                <w:sz w:val="16"/>
              </w:rPr>
              <w:t>revised</w:t>
            </w:r>
          </w:p>
        </w:tc>
      </w:tr>
      <w:tr w:rsidR="00EA5936" w:rsidRPr="00EA5936" w14:paraId="7DABC5A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DA513" w14:textId="77777777" w:rsidR="00C84410" w:rsidRPr="00EA5936" w:rsidRDefault="00C84410" w:rsidP="00EA5936">
            <w:pPr>
              <w:pStyle w:val="TAL"/>
              <w:rPr>
                <w:sz w:val="16"/>
              </w:rPr>
            </w:pPr>
            <w:r w:rsidRPr="00EA5936">
              <w:rPr>
                <w:sz w:val="16"/>
              </w:rPr>
              <w:t>C4-221408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2B6D9" w14:textId="77777777" w:rsidR="00C84410" w:rsidRPr="00EA5936" w:rsidRDefault="00C84410" w:rsidP="00EA5936">
            <w:pPr>
              <w:pStyle w:val="TAL"/>
              <w:rPr>
                <w:sz w:val="16"/>
              </w:rPr>
            </w:pPr>
            <w:r w:rsidRPr="00EA5936">
              <w:rPr>
                <w:sz w:val="16"/>
              </w:rPr>
              <w:t>Support of the hash value for alternate SIP Digest algorithm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D80B7"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FDD2C" w14:textId="77777777" w:rsidR="00C84410" w:rsidRPr="00EA5936" w:rsidRDefault="00C84410" w:rsidP="00EA5936">
            <w:pPr>
              <w:pStyle w:val="TAL"/>
              <w:rPr>
                <w:sz w:val="16"/>
              </w:rPr>
            </w:pPr>
            <w:r w:rsidRPr="00EA5936">
              <w:rPr>
                <w:sz w:val="16"/>
              </w:rPr>
              <w:t>29.229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4C205" w14:textId="77777777" w:rsidR="00C84410" w:rsidRPr="00EA5936" w:rsidRDefault="00C84410" w:rsidP="00EA5936">
            <w:pPr>
              <w:pStyle w:val="TAL"/>
              <w:rPr>
                <w:sz w:val="16"/>
              </w:rPr>
            </w:pPr>
            <w:r w:rsidRPr="00EA5936">
              <w:rPr>
                <w:sz w:val="16"/>
              </w:rPr>
              <w:t>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3F5E8"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DB90C"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0CD31"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C7D63" w14:textId="77777777" w:rsidR="00C84410" w:rsidRPr="00EA5936" w:rsidRDefault="00C84410" w:rsidP="00EA5936">
            <w:pPr>
              <w:pStyle w:val="TAL"/>
              <w:rPr>
                <w:sz w:val="16"/>
              </w:rPr>
            </w:pPr>
            <w:r w:rsidRPr="00EA5936">
              <w:rPr>
                <w:sz w:val="16"/>
              </w:rPr>
              <w:t>eCryptPr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2F55C" w14:textId="77777777" w:rsidR="00C84410" w:rsidRPr="00EA5936" w:rsidRDefault="00C84410" w:rsidP="00EA5936">
            <w:pPr>
              <w:pStyle w:val="TAL"/>
              <w:rPr>
                <w:sz w:val="16"/>
              </w:rPr>
            </w:pPr>
            <w:r w:rsidRPr="00EA5936">
              <w:rPr>
                <w:sz w:val="16"/>
              </w:rPr>
              <w:t>revised</w:t>
            </w:r>
          </w:p>
        </w:tc>
      </w:tr>
      <w:tr w:rsidR="00EA5936" w:rsidRPr="00EA5936" w14:paraId="5ECF858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B7655" w14:textId="77777777" w:rsidR="00C84410" w:rsidRPr="00EA5936" w:rsidRDefault="00C84410" w:rsidP="00EA5936">
            <w:pPr>
              <w:pStyle w:val="TAL"/>
              <w:rPr>
                <w:sz w:val="16"/>
              </w:rPr>
            </w:pPr>
            <w:r w:rsidRPr="00EA5936">
              <w:rPr>
                <w:sz w:val="16"/>
              </w:rPr>
              <w:t>C4-221434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777B7" w14:textId="77777777" w:rsidR="00C84410" w:rsidRPr="00EA5936" w:rsidRDefault="00C84410" w:rsidP="00EA5936">
            <w:pPr>
              <w:pStyle w:val="TAL"/>
              <w:rPr>
                <w:sz w:val="16"/>
              </w:rPr>
            </w:pPr>
            <w:r w:rsidRPr="00EA5936">
              <w:rPr>
                <w:sz w:val="16"/>
              </w:rPr>
              <w:t>Support of the hash value for alternate SIP Digest algorithm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8835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94F8" w14:textId="77777777" w:rsidR="00C84410" w:rsidRPr="00EA5936" w:rsidRDefault="00C84410" w:rsidP="00EA5936">
            <w:pPr>
              <w:pStyle w:val="TAL"/>
              <w:rPr>
                <w:sz w:val="16"/>
              </w:rPr>
            </w:pPr>
            <w:r w:rsidRPr="00EA5936">
              <w:rPr>
                <w:sz w:val="16"/>
              </w:rPr>
              <w:t>29.229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6CB4F" w14:textId="77777777" w:rsidR="00C84410" w:rsidRPr="00EA5936" w:rsidRDefault="00C84410" w:rsidP="00EA5936">
            <w:pPr>
              <w:pStyle w:val="TAL"/>
              <w:rPr>
                <w:sz w:val="16"/>
              </w:rPr>
            </w:pPr>
            <w:r w:rsidRPr="00EA5936">
              <w:rPr>
                <w:sz w:val="16"/>
              </w:rPr>
              <w:t>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247AE"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4979B"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8F464"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48D6D" w14:textId="77777777" w:rsidR="00C84410" w:rsidRPr="00EA5936" w:rsidRDefault="00C84410" w:rsidP="00EA5936">
            <w:pPr>
              <w:pStyle w:val="TAL"/>
              <w:rPr>
                <w:sz w:val="16"/>
              </w:rPr>
            </w:pPr>
            <w:r w:rsidRPr="00EA5936">
              <w:rPr>
                <w:sz w:val="16"/>
              </w:rPr>
              <w:t>eCryptPr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540F" w14:textId="77777777" w:rsidR="00C84410" w:rsidRPr="00EA5936" w:rsidRDefault="00C84410" w:rsidP="00EA5936">
            <w:pPr>
              <w:pStyle w:val="TAL"/>
              <w:rPr>
                <w:sz w:val="16"/>
              </w:rPr>
            </w:pPr>
            <w:r w:rsidRPr="00EA5936">
              <w:rPr>
                <w:sz w:val="16"/>
              </w:rPr>
              <w:t>agreed</w:t>
            </w:r>
          </w:p>
        </w:tc>
      </w:tr>
      <w:tr w:rsidR="00EA5936" w:rsidRPr="00EA5936" w14:paraId="7D6B7B7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2BA8D" w14:textId="77777777" w:rsidR="00C84410" w:rsidRPr="00EA5936" w:rsidRDefault="00C84410" w:rsidP="00EA5936">
            <w:pPr>
              <w:pStyle w:val="TAL"/>
              <w:rPr>
                <w:sz w:val="16"/>
              </w:rPr>
            </w:pPr>
            <w:r w:rsidRPr="00EA5936">
              <w:rPr>
                <w:sz w:val="16"/>
              </w:rPr>
              <w:t>C4-221109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B8EA2" w14:textId="77777777" w:rsidR="00C84410" w:rsidRPr="00EA5936" w:rsidRDefault="00C84410" w:rsidP="00EA5936">
            <w:pPr>
              <w:pStyle w:val="TAL"/>
              <w:rPr>
                <w:sz w:val="16"/>
              </w:rPr>
            </w:pPr>
            <w:r w:rsidRPr="00EA5936">
              <w:rPr>
                <w:sz w:val="16"/>
              </w:rPr>
              <w:t xml:space="preserve">Routing of IMS traffic via localized IMS media plane </w:t>
            </w:r>
            <w:r w:rsidRPr="00EA5936">
              <w:rPr>
                <w:sz w:val="16"/>
              </w:rPr>
              <w:lastRenderedPageBreak/>
              <w:t>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BCDC4" w14:textId="77777777" w:rsidR="00C84410" w:rsidRPr="00EA5936" w:rsidRDefault="00C84410" w:rsidP="00EA5936">
            <w:pPr>
              <w:pStyle w:val="TAL"/>
              <w:rPr>
                <w:sz w:val="16"/>
              </w:rPr>
            </w:pPr>
            <w:r w:rsidRPr="00EA5936">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1CE25" w14:textId="77777777" w:rsidR="00C84410" w:rsidRPr="00EA5936" w:rsidRDefault="00C84410" w:rsidP="00EA5936">
            <w:pPr>
              <w:pStyle w:val="TAL"/>
              <w:rPr>
                <w:sz w:val="16"/>
              </w:rPr>
            </w:pPr>
            <w:r w:rsidRPr="00EA5936">
              <w:rPr>
                <w:sz w:val="16"/>
              </w:rPr>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E112C" w14:textId="77777777" w:rsidR="00C84410" w:rsidRPr="00EA5936" w:rsidRDefault="00C84410" w:rsidP="00EA5936">
            <w:pPr>
              <w:pStyle w:val="TAL"/>
              <w:rPr>
                <w:sz w:val="16"/>
              </w:rPr>
            </w:pPr>
            <w:r w:rsidRPr="00EA5936">
              <w:rPr>
                <w:sz w:val="16"/>
              </w:rPr>
              <w:t>0696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59382"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8C9DA"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4920D"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3DF1B"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2D53F" w14:textId="77777777" w:rsidR="00C84410" w:rsidRPr="00EA5936" w:rsidRDefault="00C84410" w:rsidP="00EA5936">
            <w:pPr>
              <w:pStyle w:val="TAL"/>
              <w:rPr>
                <w:sz w:val="16"/>
              </w:rPr>
            </w:pPr>
            <w:r w:rsidRPr="00EA5936">
              <w:rPr>
                <w:sz w:val="16"/>
              </w:rPr>
              <w:t>postponed</w:t>
            </w:r>
          </w:p>
        </w:tc>
      </w:tr>
      <w:tr w:rsidR="00EA5936" w:rsidRPr="00EA5936" w14:paraId="10B7DBD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CA388" w14:textId="77777777" w:rsidR="00C84410" w:rsidRPr="00EA5936" w:rsidRDefault="00C84410" w:rsidP="00EA5936">
            <w:pPr>
              <w:pStyle w:val="TAL"/>
              <w:rPr>
                <w:sz w:val="16"/>
              </w:rPr>
            </w:pPr>
            <w:r w:rsidRPr="00EA5936">
              <w:rPr>
                <w:sz w:val="16"/>
              </w:rPr>
              <w:t>C4-221392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A527A" w14:textId="77777777" w:rsidR="00C84410" w:rsidRPr="00EA5936" w:rsidRDefault="00C84410" w:rsidP="00EA5936">
            <w:pPr>
              <w:pStyle w:val="TAL"/>
              <w:rPr>
                <w:sz w:val="16"/>
              </w:rPr>
            </w:pPr>
            <w:r w:rsidRPr="00EA5936">
              <w:rPr>
                <w:sz w:val="16"/>
              </w:rPr>
              <w:t>Adding new Alternate-Digest-HA1 AVP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AE364"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261B2" w14:textId="77777777" w:rsidR="00C84410" w:rsidRPr="00EA5936" w:rsidRDefault="00C84410" w:rsidP="00EA5936">
            <w:pPr>
              <w:pStyle w:val="TAL"/>
              <w:rPr>
                <w:sz w:val="16"/>
              </w:rPr>
            </w:pPr>
            <w:r w:rsidRPr="00EA5936">
              <w:rPr>
                <w:sz w:val="16"/>
              </w:rPr>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AD8DB" w14:textId="77777777" w:rsidR="00C84410" w:rsidRPr="00EA5936" w:rsidRDefault="00C84410" w:rsidP="00EA5936">
            <w:pPr>
              <w:pStyle w:val="TAL"/>
              <w:rPr>
                <w:sz w:val="16"/>
              </w:rPr>
            </w:pPr>
            <w:r w:rsidRPr="00EA5936">
              <w:rPr>
                <w:sz w:val="16"/>
              </w:rPr>
              <w:t>0697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E38AD"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12D00"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81EE9"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6962D" w14:textId="77777777" w:rsidR="00C84410" w:rsidRPr="00EA5936" w:rsidRDefault="00C84410" w:rsidP="00EA5936">
            <w:pPr>
              <w:pStyle w:val="TAL"/>
              <w:rPr>
                <w:sz w:val="16"/>
              </w:rPr>
            </w:pPr>
            <w:r w:rsidRPr="00EA5936">
              <w:rPr>
                <w:sz w:val="16"/>
              </w:rPr>
              <w:t>eCryptPr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C2BC5" w14:textId="77777777" w:rsidR="00C84410" w:rsidRPr="00EA5936" w:rsidRDefault="00C84410" w:rsidP="00EA5936">
            <w:pPr>
              <w:pStyle w:val="TAL"/>
              <w:rPr>
                <w:sz w:val="16"/>
              </w:rPr>
            </w:pPr>
            <w:r w:rsidRPr="00EA5936">
              <w:rPr>
                <w:sz w:val="16"/>
              </w:rPr>
              <w:t>revised</w:t>
            </w:r>
          </w:p>
        </w:tc>
      </w:tr>
      <w:tr w:rsidR="00EA5936" w:rsidRPr="00EA5936" w14:paraId="44523CD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A8912" w14:textId="77777777" w:rsidR="00C84410" w:rsidRPr="00EA5936" w:rsidRDefault="00C84410" w:rsidP="00EA5936">
            <w:pPr>
              <w:pStyle w:val="TAL"/>
              <w:rPr>
                <w:sz w:val="16"/>
              </w:rPr>
            </w:pPr>
            <w:r w:rsidRPr="00EA5936">
              <w:rPr>
                <w:sz w:val="16"/>
              </w:rPr>
              <w:t>C4-221409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97BF1" w14:textId="77777777" w:rsidR="00C84410" w:rsidRPr="00EA5936" w:rsidRDefault="00C84410" w:rsidP="00EA5936">
            <w:pPr>
              <w:pStyle w:val="TAL"/>
              <w:rPr>
                <w:sz w:val="16"/>
              </w:rPr>
            </w:pPr>
            <w:r w:rsidRPr="00EA5936">
              <w:rPr>
                <w:sz w:val="16"/>
              </w:rPr>
              <w:t>Adding new Alternate-Digest AVPs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47E8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6E0CD" w14:textId="77777777" w:rsidR="00C84410" w:rsidRPr="00EA5936" w:rsidRDefault="00C84410" w:rsidP="00EA5936">
            <w:pPr>
              <w:pStyle w:val="TAL"/>
              <w:rPr>
                <w:sz w:val="16"/>
              </w:rPr>
            </w:pPr>
            <w:r w:rsidRPr="00EA5936">
              <w:rPr>
                <w:sz w:val="16"/>
              </w:rPr>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AF78E" w14:textId="77777777" w:rsidR="00C84410" w:rsidRPr="00EA5936" w:rsidRDefault="00C84410" w:rsidP="00EA5936">
            <w:pPr>
              <w:pStyle w:val="TAL"/>
              <w:rPr>
                <w:sz w:val="16"/>
              </w:rPr>
            </w:pPr>
            <w:r w:rsidRPr="00EA5936">
              <w:rPr>
                <w:sz w:val="16"/>
              </w:rPr>
              <w:t>0697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7EFAF"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2D20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0655B"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D35D7" w14:textId="77777777" w:rsidR="00C84410" w:rsidRPr="00EA5936" w:rsidRDefault="00C84410" w:rsidP="00EA5936">
            <w:pPr>
              <w:pStyle w:val="TAL"/>
              <w:rPr>
                <w:sz w:val="16"/>
              </w:rPr>
            </w:pPr>
            <w:r w:rsidRPr="00EA5936">
              <w:rPr>
                <w:sz w:val="16"/>
              </w:rPr>
              <w:t>eCryptPr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75485" w14:textId="77777777" w:rsidR="00C84410" w:rsidRPr="00EA5936" w:rsidRDefault="00C84410" w:rsidP="00EA5936">
            <w:pPr>
              <w:pStyle w:val="TAL"/>
              <w:rPr>
                <w:sz w:val="16"/>
              </w:rPr>
            </w:pPr>
            <w:r w:rsidRPr="00EA5936">
              <w:rPr>
                <w:sz w:val="16"/>
              </w:rPr>
              <w:t>revised</w:t>
            </w:r>
          </w:p>
        </w:tc>
      </w:tr>
      <w:tr w:rsidR="00EA5936" w:rsidRPr="00EA5936" w14:paraId="3499409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60696" w14:textId="77777777" w:rsidR="00C84410" w:rsidRPr="00EA5936" w:rsidRDefault="00C84410" w:rsidP="00EA5936">
            <w:pPr>
              <w:pStyle w:val="TAL"/>
              <w:rPr>
                <w:sz w:val="16"/>
              </w:rPr>
            </w:pPr>
            <w:r w:rsidRPr="00EA5936">
              <w:rPr>
                <w:sz w:val="16"/>
              </w:rPr>
              <w:t>C4-221435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77E95" w14:textId="77777777" w:rsidR="00C84410" w:rsidRPr="00EA5936" w:rsidRDefault="00C84410" w:rsidP="00EA5936">
            <w:pPr>
              <w:pStyle w:val="TAL"/>
              <w:rPr>
                <w:sz w:val="16"/>
              </w:rPr>
            </w:pPr>
            <w:r w:rsidRPr="00EA5936">
              <w:rPr>
                <w:sz w:val="16"/>
              </w:rPr>
              <w:t>Adding new Alternate-Digest AVPs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00F04"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CF415" w14:textId="77777777" w:rsidR="00C84410" w:rsidRPr="00EA5936" w:rsidRDefault="00C84410" w:rsidP="00EA5936">
            <w:pPr>
              <w:pStyle w:val="TAL"/>
              <w:rPr>
                <w:sz w:val="16"/>
              </w:rPr>
            </w:pPr>
            <w:r w:rsidRPr="00EA5936">
              <w:rPr>
                <w:sz w:val="16"/>
              </w:rPr>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C8532" w14:textId="77777777" w:rsidR="00C84410" w:rsidRPr="00EA5936" w:rsidRDefault="00C84410" w:rsidP="00EA5936">
            <w:pPr>
              <w:pStyle w:val="TAL"/>
              <w:rPr>
                <w:sz w:val="16"/>
              </w:rPr>
            </w:pPr>
            <w:r w:rsidRPr="00EA5936">
              <w:rPr>
                <w:sz w:val="16"/>
              </w:rPr>
              <w:t>0697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EB884"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96243"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9B07"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72A98" w14:textId="77777777" w:rsidR="00C84410" w:rsidRPr="00EA5936" w:rsidRDefault="00C84410" w:rsidP="00EA5936">
            <w:pPr>
              <w:pStyle w:val="TAL"/>
              <w:rPr>
                <w:sz w:val="16"/>
              </w:rPr>
            </w:pPr>
            <w:r w:rsidRPr="00EA5936">
              <w:rPr>
                <w:sz w:val="16"/>
              </w:rPr>
              <w:t>eCryptPr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9D4E5" w14:textId="77777777" w:rsidR="00C84410" w:rsidRPr="00EA5936" w:rsidRDefault="00C84410" w:rsidP="00EA5936">
            <w:pPr>
              <w:pStyle w:val="TAL"/>
              <w:rPr>
                <w:sz w:val="16"/>
              </w:rPr>
            </w:pPr>
            <w:r w:rsidRPr="00EA5936">
              <w:rPr>
                <w:sz w:val="16"/>
              </w:rPr>
              <w:t>agreed</w:t>
            </w:r>
          </w:p>
        </w:tc>
      </w:tr>
      <w:tr w:rsidR="00EA5936" w:rsidRPr="00EA5936" w14:paraId="439F718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EB950" w14:textId="77777777" w:rsidR="00C84410" w:rsidRPr="00EA5936" w:rsidRDefault="00C84410" w:rsidP="00EA5936">
            <w:pPr>
              <w:pStyle w:val="TAL"/>
              <w:rPr>
                <w:sz w:val="16"/>
              </w:rPr>
            </w:pPr>
            <w:r w:rsidRPr="00EA5936">
              <w:rPr>
                <w:sz w:val="16"/>
              </w:rPr>
              <w:t>C4-221126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82C92" w14:textId="77777777" w:rsidR="00C84410" w:rsidRPr="00EA5936" w:rsidRDefault="00C84410" w:rsidP="00EA5936">
            <w:pPr>
              <w:pStyle w:val="TAL"/>
              <w:rPr>
                <w:sz w:val="16"/>
              </w:rPr>
            </w:pPr>
            <w:r w:rsidRPr="00EA5936">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2B64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7A871" w14:textId="77777777" w:rsidR="00C84410" w:rsidRPr="00EA5936" w:rsidRDefault="00C84410" w:rsidP="00EA5936">
            <w:pPr>
              <w:pStyle w:val="TAL"/>
              <w:rPr>
                <w:sz w:val="16"/>
              </w:rPr>
            </w:pPr>
            <w:r w:rsidRPr="00EA5936">
              <w:rPr>
                <w:sz w:val="16"/>
              </w:rPr>
              <w:t>29.232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5F169" w14:textId="77777777" w:rsidR="00C84410" w:rsidRPr="00EA5936" w:rsidRDefault="00C84410" w:rsidP="00EA5936">
            <w:pPr>
              <w:pStyle w:val="TAL"/>
              <w:rPr>
                <w:sz w:val="16"/>
              </w:rPr>
            </w:pPr>
            <w:r w:rsidRPr="00EA5936">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B1460"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96870"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680E"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CB2FC" w14:textId="77777777" w:rsidR="00C84410" w:rsidRPr="00EA5936" w:rsidRDefault="00C84410" w:rsidP="00EA5936">
            <w:pPr>
              <w:pStyle w:val="TAL"/>
              <w:rPr>
                <w:sz w:val="16"/>
              </w:rPr>
            </w:pPr>
            <w:r w:rsidRPr="00EA5936">
              <w:rPr>
                <w:sz w:val="16"/>
              </w:rPr>
              <w:t>eCryptPr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B357B" w14:textId="77777777" w:rsidR="00C84410" w:rsidRPr="00EA5936" w:rsidRDefault="00C84410" w:rsidP="00EA5936">
            <w:pPr>
              <w:pStyle w:val="TAL"/>
              <w:rPr>
                <w:sz w:val="16"/>
              </w:rPr>
            </w:pPr>
            <w:r w:rsidRPr="00EA5936">
              <w:rPr>
                <w:sz w:val="16"/>
              </w:rPr>
              <w:t>agreed</w:t>
            </w:r>
          </w:p>
        </w:tc>
      </w:tr>
      <w:tr w:rsidR="00EA5936" w:rsidRPr="00EA5936" w14:paraId="125CA04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3D4BC" w14:textId="77777777" w:rsidR="00C84410" w:rsidRPr="00EA5936" w:rsidRDefault="00C84410" w:rsidP="00EA5936">
            <w:pPr>
              <w:pStyle w:val="TAL"/>
              <w:rPr>
                <w:sz w:val="16"/>
              </w:rPr>
            </w:pPr>
            <w:r w:rsidRPr="00EA5936">
              <w:rPr>
                <w:sz w:val="16"/>
              </w:rPr>
              <w:t>C4-221127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51813" w14:textId="77777777" w:rsidR="00C84410" w:rsidRPr="00EA5936" w:rsidRDefault="00C84410" w:rsidP="00EA5936">
            <w:pPr>
              <w:pStyle w:val="TAL"/>
              <w:rPr>
                <w:sz w:val="16"/>
              </w:rPr>
            </w:pPr>
            <w:r w:rsidRPr="00EA5936">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95A55"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B4905" w14:textId="77777777" w:rsidR="00C84410" w:rsidRPr="00EA5936" w:rsidRDefault="00C84410" w:rsidP="00EA5936">
            <w:pPr>
              <w:pStyle w:val="TAL"/>
              <w:rPr>
                <w:sz w:val="16"/>
              </w:rPr>
            </w:pPr>
            <w:r w:rsidRPr="00EA5936">
              <w:rPr>
                <w:sz w:val="16"/>
              </w:rPr>
              <w:t>29.238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D0C00" w14:textId="77777777" w:rsidR="00C84410" w:rsidRPr="00EA5936" w:rsidRDefault="00C84410" w:rsidP="00EA5936">
            <w:pPr>
              <w:pStyle w:val="TAL"/>
              <w:rPr>
                <w:sz w:val="16"/>
              </w:rPr>
            </w:pPr>
            <w:r w:rsidRPr="00EA5936">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224E8"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EA802"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01265"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E72F9" w14:textId="77777777" w:rsidR="00C84410" w:rsidRPr="00EA5936" w:rsidRDefault="00C84410" w:rsidP="00EA5936">
            <w:pPr>
              <w:pStyle w:val="TAL"/>
              <w:rPr>
                <w:sz w:val="16"/>
              </w:rPr>
            </w:pPr>
            <w:r w:rsidRPr="00EA5936">
              <w:rPr>
                <w:sz w:val="16"/>
              </w:rPr>
              <w:t>eCryptPr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DA2D4" w14:textId="77777777" w:rsidR="00C84410" w:rsidRPr="00EA5936" w:rsidRDefault="00C84410" w:rsidP="00EA5936">
            <w:pPr>
              <w:pStyle w:val="TAL"/>
              <w:rPr>
                <w:sz w:val="16"/>
              </w:rPr>
            </w:pPr>
            <w:r w:rsidRPr="00EA5936">
              <w:rPr>
                <w:sz w:val="16"/>
              </w:rPr>
              <w:t>revised</w:t>
            </w:r>
          </w:p>
        </w:tc>
      </w:tr>
      <w:tr w:rsidR="00EA5936" w:rsidRPr="00EA5936" w14:paraId="7CFCC9E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D3749" w14:textId="77777777" w:rsidR="00C84410" w:rsidRPr="00EA5936" w:rsidRDefault="00C84410" w:rsidP="00EA5936">
            <w:pPr>
              <w:pStyle w:val="TAL"/>
              <w:rPr>
                <w:sz w:val="16"/>
              </w:rPr>
            </w:pPr>
            <w:r w:rsidRPr="00EA5936">
              <w:rPr>
                <w:sz w:val="16"/>
              </w:rPr>
              <w:t>C4-221433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E9230" w14:textId="77777777" w:rsidR="00C84410" w:rsidRPr="00EA5936" w:rsidRDefault="00C84410" w:rsidP="00EA5936">
            <w:pPr>
              <w:pStyle w:val="TAL"/>
              <w:rPr>
                <w:sz w:val="16"/>
              </w:rPr>
            </w:pPr>
            <w:r w:rsidRPr="00EA5936">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AE46D"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9EACA" w14:textId="77777777" w:rsidR="00C84410" w:rsidRPr="00EA5936" w:rsidRDefault="00C84410" w:rsidP="00EA5936">
            <w:pPr>
              <w:pStyle w:val="TAL"/>
              <w:rPr>
                <w:sz w:val="16"/>
              </w:rPr>
            </w:pPr>
            <w:r w:rsidRPr="00EA5936">
              <w:rPr>
                <w:sz w:val="16"/>
              </w:rPr>
              <w:t>29.238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0FBE8" w14:textId="77777777" w:rsidR="00C84410" w:rsidRPr="00EA5936" w:rsidRDefault="00C84410" w:rsidP="00EA5936">
            <w:pPr>
              <w:pStyle w:val="TAL"/>
              <w:rPr>
                <w:sz w:val="16"/>
              </w:rPr>
            </w:pPr>
            <w:r w:rsidRPr="00EA5936">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CD9C9"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BBA15"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E64BC"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B6779" w14:textId="77777777" w:rsidR="00C84410" w:rsidRPr="00EA5936" w:rsidRDefault="00C84410" w:rsidP="00EA5936">
            <w:pPr>
              <w:pStyle w:val="TAL"/>
              <w:rPr>
                <w:sz w:val="16"/>
              </w:rPr>
            </w:pPr>
            <w:r w:rsidRPr="00EA5936">
              <w:rPr>
                <w:sz w:val="16"/>
              </w:rPr>
              <w:t>eCryptPr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D6B5E" w14:textId="77777777" w:rsidR="00C84410" w:rsidRPr="00EA5936" w:rsidRDefault="00C84410" w:rsidP="00EA5936">
            <w:pPr>
              <w:pStyle w:val="TAL"/>
              <w:rPr>
                <w:sz w:val="16"/>
              </w:rPr>
            </w:pPr>
            <w:r w:rsidRPr="00EA5936">
              <w:rPr>
                <w:sz w:val="16"/>
              </w:rPr>
              <w:t>agreed</w:t>
            </w:r>
          </w:p>
        </w:tc>
      </w:tr>
      <w:tr w:rsidR="00EA5936" w:rsidRPr="00EA5936" w14:paraId="63DC6B8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A1A61" w14:textId="77777777" w:rsidR="00C84410" w:rsidRPr="00EA5936" w:rsidRDefault="00C84410" w:rsidP="00EA5936">
            <w:pPr>
              <w:pStyle w:val="TAL"/>
              <w:rPr>
                <w:sz w:val="16"/>
              </w:rPr>
            </w:pPr>
            <w:r w:rsidRPr="00EA5936">
              <w:rPr>
                <w:sz w:val="16"/>
              </w:rPr>
              <w:t>C4-221034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2BA1B" w14:textId="77777777" w:rsidR="00C84410" w:rsidRPr="00EA5936" w:rsidRDefault="00C84410" w:rsidP="00EA5936">
            <w:pPr>
              <w:pStyle w:val="TAL"/>
              <w:rPr>
                <w:sz w:val="16"/>
              </w:rPr>
            </w:pPr>
            <w:r w:rsidRPr="00EA5936">
              <w:rPr>
                <w:sz w:val="16"/>
              </w:rPr>
              <w:t>Clarification on Allocation of Access Specific UDP Ports or MAC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A607E" w14:textId="77777777" w:rsidR="00C84410" w:rsidRPr="00EA5936" w:rsidRDefault="00C84410" w:rsidP="00EA5936">
            <w:pPr>
              <w:pStyle w:val="TAL"/>
              <w:rPr>
                <w:sz w:val="16"/>
              </w:rPr>
            </w:pPr>
            <w:r w:rsidRPr="00EA5936">
              <w:rPr>
                <w:sz w:val="16"/>
              </w:rPr>
              <w:t>ZTE,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4B4F1" w14:textId="77777777" w:rsidR="00C84410" w:rsidRPr="00EA5936" w:rsidRDefault="00C84410" w:rsidP="00EA5936">
            <w:pPr>
              <w:pStyle w:val="TAL"/>
              <w:rPr>
                <w:sz w:val="16"/>
              </w:rPr>
            </w:pPr>
            <w:r w:rsidRPr="00EA5936">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E3BFE" w14:textId="77777777" w:rsidR="00C84410" w:rsidRPr="00EA5936" w:rsidRDefault="00C84410" w:rsidP="00EA5936">
            <w:pPr>
              <w:pStyle w:val="TAL"/>
              <w:rPr>
                <w:sz w:val="16"/>
              </w:rPr>
            </w:pPr>
            <w:r w:rsidRPr="00EA5936">
              <w:rPr>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07330" w14:textId="77777777" w:rsidR="00C84410" w:rsidRPr="00EA5936" w:rsidRDefault="00C84410" w:rsidP="00EA5936">
            <w:pPr>
              <w:pStyle w:val="TAR"/>
              <w:rPr>
                <w:sz w:val="16"/>
              </w:rPr>
            </w:pPr>
            <w:r w:rsidRPr="00EA593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FD247"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2BF76"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8119F" w14:textId="77777777" w:rsidR="00C84410" w:rsidRPr="00EA5936" w:rsidRDefault="00C84410" w:rsidP="00EA5936">
            <w:pPr>
              <w:pStyle w:val="TAL"/>
              <w:rPr>
                <w:sz w:val="16"/>
              </w:rPr>
            </w:pPr>
            <w:r w:rsidRPr="00EA5936">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8CF10" w14:textId="77777777" w:rsidR="00C84410" w:rsidRPr="00EA5936" w:rsidRDefault="00C84410" w:rsidP="00EA5936">
            <w:pPr>
              <w:pStyle w:val="TAL"/>
              <w:rPr>
                <w:sz w:val="16"/>
              </w:rPr>
            </w:pPr>
            <w:r w:rsidRPr="00EA5936">
              <w:rPr>
                <w:sz w:val="16"/>
              </w:rPr>
              <w:t>agreed</w:t>
            </w:r>
          </w:p>
        </w:tc>
      </w:tr>
      <w:tr w:rsidR="00EA5936" w:rsidRPr="00EA5936" w14:paraId="37A9B69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62EA1" w14:textId="77777777" w:rsidR="00C84410" w:rsidRPr="00EA5936" w:rsidRDefault="00C84410" w:rsidP="00EA5936">
            <w:pPr>
              <w:pStyle w:val="TAL"/>
              <w:rPr>
                <w:sz w:val="16"/>
              </w:rPr>
            </w:pPr>
            <w:r w:rsidRPr="00EA5936">
              <w:rPr>
                <w:sz w:val="16"/>
              </w:rPr>
              <w:t>C4-221322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79161" w14:textId="77777777" w:rsidR="00C84410" w:rsidRPr="00EA5936" w:rsidRDefault="00C84410" w:rsidP="00EA5936">
            <w:pPr>
              <w:pStyle w:val="TAL"/>
              <w:rPr>
                <w:sz w:val="16"/>
              </w:rPr>
            </w:pPr>
            <w:r w:rsidRPr="00EA5936">
              <w:rPr>
                <w:sz w:val="16"/>
              </w:rPr>
              <w:t>Enhanced handling at user plane path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12D9A"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F2DFC" w14:textId="77777777" w:rsidR="00C84410" w:rsidRPr="00EA5936" w:rsidRDefault="00C84410" w:rsidP="00EA5936">
            <w:pPr>
              <w:pStyle w:val="TAL"/>
              <w:rPr>
                <w:sz w:val="16"/>
              </w:rPr>
            </w:pPr>
            <w:r w:rsidRPr="00EA5936">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3E980" w14:textId="77777777" w:rsidR="00C84410" w:rsidRPr="00EA5936" w:rsidRDefault="00C84410" w:rsidP="00EA5936">
            <w:pPr>
              <w:pStyle w:val="TAL"/>
              <w:rPr>
                <w:sz w:val="16"/>
              </w:rPr>
            </w:pPr>
            <w:r w:rsidRPr="00EA5936">
              <w:rPr>
                <w:sz w:val="16"/>
              </w:rPr>
              <w:t>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19BE3"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5F26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180A9"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1A285"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49AF5" w14:textId="77777777" w:rsidR="00C84410" w:rsidRPr="00EA5936" w:rsidRDefault="00C84410" w:rsidP="00EA5936">
            <w:pPr>
              <w:pStyle w:val="TAL"/>
              <w:rPr>
                <w:sz w:val="16"/>
              </w:rPr>
            </w:pPr>
            <w:r w:rsidRPr="00EA5936">
              <w:rPr>
                <w:sz w:val="16"/>
              </w:rPr>
              <w:t>revised</w:t>
            </w:r>
          </w:p>
        </w:tc>
      </w:tr>
      <w:tr w:rsidR="00EA5936" w:rsidRPr="00EA5936" w14:paraId="0A2C14B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FB0EE" w14:textId="77777777" w:rsidR="00C84410" w:rsidRPr="00EA5936" w:rsidRDefault="00C84410" w:rsidP="00EA5936">
            <w:pPr>
              <w:pStyle w:val="TAL"/>
              <w:rPr>
                <w:sz w:val="16"/>
              </w:rPr>
            </w:pPr>
            <w:r w:rsidRPr="00EA5936">
              <w:rPr>
                <w:sz w:val="16"/>
              </w:rPr>
              <w:t>C4-221461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352A9" w14:textId="77777777" w:rsidR="00C84410" w:rsidRPr="00EA5936" w:rsidRDefault="00C84410" w:rsidP="00EA5936">
            <w:pPr>
              <w:pStyle w:val="TAL"/>
              <w:rPr>
                <w:sz w:val="16"/>
              </w:rPr>
            </w:pPr>
            <w:r w:rsidRPr="00EA5936">
              <w:rPr>
                <w:sz w:val="16"/>
              </w:rPr>
              <w:t>Enhanced handling at user plane path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6D9B7"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AFD6D" w14:textId="77777777" w:rsidR="00C84410" w:rsidRPr="00EA5936" w:rsidRDefault="00C84410" w:rsidP="00EA5936">
            <w:pPr>
              <w:pStyle w:val="TAL"/>
              <w:rPr>
                <w:sz w:val="16"/>
              </w:rPr>
            </w:pPr>
            <w:r w:rsidRPr="00EA5936">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8FE10" w14:textId="77777777" w:rsidR="00C84410" w:rsidRPr="00EA5936" w:rsidRDefault="00C84410" w:rsidP="00EA5936">
            <w:pPr>
              <w:pStyle w:val="TAL"/>
              <w:rPr>
                <w:sz w:val="16"/>
              </w:rPr>
            </w:pPr>
            <w:r w:rsidRPr="00EA5936">
              <w:rPr>
                <w:sz w:val="16"/>
              </w:rPr>
              <w:t>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77FE2" w14:textId="77777777" w:rsidR="00C84410" w:rsidRPr="00EA5936" w:rsidRDefault="00C84410" w:rsidP="00EA5936">
            <w:pPr>
              <w:pStyle w:val="TAR"/>
              <w:rPr>
                <w:sz w:val="16"/>
              </w:rPr>
            </w:pPr>
            <w:r w:rsidRPr="00EA593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1D34C"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3EE69"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E303F"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DD5B3" w14:textId="77777777" w:rsidR="00C84410" w:rsidRPr="00EA5936" w:rsidRDefault="00C84410" w:rsidP="00EA5936">
            <w:pPr>
              <w:pStyle w:val="TAL"/>
              <w:rPr>
                <w:sz w:val="16"/>
              </w:rPr>
            </w:pPr>
            <w:r w:rsidRPr="00EA5936">
              <w:rPr>
                <w:sz w:val="16"/>
              </w:rPr>
              <w:t>postponed</w:t>
            </w:r>
          </w:p>
        </w:tc>
      </w:tr>
      <w:tr w:rsidR="00EA5936" w:rsidRPr="00EA5936" w14:paraId="55B0D98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2638D" w14:textId="77777777" w:rsidR="00C84410" w:rsidRPr="00EA5936" w:rsidRDefault="00C84410" w:rsidP="00EA5936">
            <w:pPr>
              <w:pStyle w:val="TAL"/>
              <w:rPr>
                <w:sz w:val="16"/>
              </w:rPr>
            </w:pPr>
            <w:r w:rsidRPr="00EA5936">
              <w:rPr>
                <w:sz w:val="16"/>
              </w:rPr>
              <w:t>C4-221039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1FA3B" w14:textId="77777777" w:rsidR="00C84410" w:rsidRPr="00EA5936" w:rsidRDefault="00C84410" w:rsidP="00EA5936">
            <w:pPr>
              <w:pStyle w:val="TAL"/>
              <w:rPr>
                <w:sz w:val="16"/>
              </w:rPr>
            </w:pPr>
            <w:r w:rsidRPr="00EA5936">
              <w:rPr>
                <w:sz w:val="16"/>
              </w:rPr>
              <w:t>Missing Definition for Tunnel Password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97363"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C8184" w14:textId="77777777" w:rsidR="00C84410" w:rsidRPr="00EA5936" w:rsidRDefault="00C84410" w:rsidP="00EA5936">
            <w:pPr>
              <w:pStyle w:val="TAL"/>
              <w:rPr>
                <w:sz w:val="16"/>
              </w:rPr>
            </w:pPr>
            <w:r w:rsidRPr="00EA5936">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19C2A" w14:textId="77777777" w:rsidR="00C84410" w:rsidRPr="00EA5936" w:rsidRDefault="00C84410" w:rsidP="00EA5936">
            <w:pPr>
              <w:pStyle w:val="TAL"/>
              <w:rPr>
                <w:sz w:val="16"/>
              </w:rPr>
            </w:pPr>
            <w:r w:rsidRPr="00EA5936">
              <w:rPr>
                <w:sz w:val="16"/>
              </w:rPr>
              <w:t>0602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0D0C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6FE45"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586F0"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69848" w14:textId="77777777" w:rsidR="00C84410" w:rsidRPr="00EA5936" w:rsidRDefault="00C84410" w:rsidP="00EA5936">
            <w:pPr>
              <w:pStyle w:val="TAL"/>
              <w:rPr>
                <w:sz w:val="16"/>
              </w:rPr>
            </w:pPr>
            <w:r w:rsidRPr="00EA5936">
              <w:rPr>
                <w:sz w:val="16"/>
              </w:rPr>
              <w:t>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B5A2" w14:textId="77777777" w:rsidR="00C84410" w:rsidRPr="00EA5936" w:rsidRDefault="00C84410" w:rsidP="00EA5936">
            <w:pPr>
              <w:pStyle w:val="TAL"/>
              <w:rPr>
                <w:sz w:val="16"/>
              </w:rPr>
            </w:pPr>
            <w:r w:rsidRPr="00EA5936">
              <w:rPr>
                <w:sz w:val="16"/>
              </w:rPr>
              <w:t>revised</w:t>
            </w:r>
          </w:p>
        </w:tc>
      </w:tr>
      <w:tr w:rsidR="00EA5936" w:rsidRPr="00EA5936" w14:paraId="5D6BA55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5C311" w14:textId="77777777" w:rsidR="00C84410" w:rsidRPr="00EA5936" w:rsidRDefault="00C84410" w:rsidP="00EA5936">
            <w:pPr>
              <w:pStyle w:val="TAL"/>
              <w:rPr>
                <w:sz w:val="16"/>
              </w:rPr>
            </w:pPr>
            <w:r w:rsidRPr="00EA5936">
              <w:rPr>
                <w:sz w:val="16"/>
              </w:rPr>
              <w:t>C4-221448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957C4" w14:textId="77777777" w:rsidR="00C84410" w:rsidRPr="00EA5936" w:rsidRDefault="00C84410" w:rsidP="00EA5936">
            <w:pPr>
              <w:pStyle w:val="TAL"/>
              <w:rPr>
                <w:sz w:val="16"/>
              </w:rPr>
            </w:pPr>
            <w:r w:rsidRPr="00EA5936">
              <w:rPr>
                <w:sz w:val="16"/>
              </w:rPr>
              <w:t>Missing Definition for Tunnel Password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8C5F5"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F13FC" w14:textId="77777777" w:rsidR="00C84410" w:rsidRPr="00EA5936" w:rsidRDefault="00C84410" w:rsidP="00EA5936">
            <w:pPr>
              <w:pStyle w:val="TAL"/>
              <w:rPr>
                <w:sz w:val="16"/>
              </w:rPr>
            </w:pPr>
            <w:r w:rsidRPr="00EA5936">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E6512" w14:textId="77777777" w:rsidR="00C84410" w:rsidRPr="00EA5936" w:rsidRDefault="00C84410" w:rsidP="00EA5936">
            <w:pPr>
              <w:pStyle w:val="TAL"/>
              <w:rPr>
                <w:sz w:val="16"/>
              </w:rPr>
            </w:pPr>
            <w:r w:rsidRPr="00EA5936">
              <w:rPr>
                <w:sz w:val="16"/>
              </w:rPr>
              <w:t>0602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811B2"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BAF4F"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134C8"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29049" w14:textId="77777777" w:rsidR="00C84410" w:rsidRPr="00EA5936" w:rsidRDefault="00C84410" w:rsidP="00EA5936">
            <w:pPr>
              <w:pStyle w:val="TAL"/>
              <w:rPr>
                <w:sz w:val="16"/>
              </w:rPr>
            </w:pPr>
            <w:r w:rsidRPr="00EA5936">
              <w:rPr>
                <w:sz w:val="16"/>
              </w:rPr>
              <w:t>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5F9C4" w14:textId="77777777" w:rsidR="00C84410" w:rsidRPr="00EA5936" w:rsidRDefault="00C84410" w:rsidP="00EA5936">
            <w:pPr>
              <w:pStyle w:val="TAL"/>
              <w:rPr>
                <w:sz w:val="16"/>
              </w:rPr>
            </w:pPr>
            <w:r w:rsidRPr="00EA5936">
              <w:rPr>
                <w:sz w:val="16"/>
              </w:rPr>
              <w:t>revised</w:t>
            </w:r>
          </w:p>
        </w:tc>
      </w:tr>
      <w:tr w:rsidR="00EA5936" w:rsidRPr="00EA5936" w14:paraId="1455433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33CAC" w14:textId="77777777" w:rsidR="00C84410" w:rsidRPr="00EA5936" w:rsidRDefault="00C84410" w:rsidP="00EA5936">
            <w:pPr>
              <w:pStyle w:val="TAL"/>
              <w:rPr>
                <w:sz w:val="16"/>
              </w:rPr>
            </w:pPr>
            <w:r w:rsidRPr="00EA5936">
              <w:rPr>
                <w:sz w:val="16"/>
              </w:rPr>
              <w:t>C4-221633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B5732" w14:textId="77777777" w:rsidR="00C84410" w:rsidRPr="00EA5936" w:rsidRDefault="00C84410" w:rsidP="00EA5936">
            <w:pPr>
              <w:pStyle w:val="TAL"/>
              <w:rPr>
                <w:sz w:val="16"/>
              </w:rPr>
            </w:pPr>
            <w:r w:rsidRPr="00EA5936">
              <w:rPr>
                <w:sz w:val="16"/>
              </w:rPr>
              <w:t>Missing Definition for Tunnel Password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CE24B"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23BE1" w14:textId="77777777" w:rsidR="00C84410" w:rsidRPr="00EA5936" w:rsidRDefault="00C84410" w:rsidP="00EA5936">
            <w:pPr>
              <w:pStyle w:val="TAL"/>
              <w:rPr>
                <w:sz w:val="16"/>
              </w:rPr>
            </w:pPr>
            <w:r w:rsidRPr="00EA5936">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FD80B" w14:textId="77777777" w:rsidR="00C84410" w:rsidRPr="00EA5936" w:rsidRDefault="00C84410" w:rsidP="00EA5936">
            <w:pPr>
              <w:pStyle w:val="TAL"/>
              <w:rPr>
                <w:sz w:val="16"/>
              </w:rPr>
            </w:pPr>
            <w:r w:rsidRPr="00EA5936">
              <w:rPr>
                <w:sz w:val="16"/>
              </w:rPr>
              <w:t>0602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FE567"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07E3B"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760CB"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930E6" w14:textId="77777777" w:rsidR="00C84410" w:rsidRPr="00EA5936" w:rsidRDefault="00C84410" w:rsidP="00EA5936">
            <w:pPr>
              <w:pStyle w:val="TAL"/>
              <w:rPr>
                <w:sz w:val="16"/>
              </w:rPr>
            </w:pPr>
            <w:r w:rsidRPr="00EA5936">
              <w:rPr>
                <w:sz w:val="16"/>
              </w:rPr>
              <w:t>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5C9A3" w14:textId="77777777" w:rsidR="00C84410" w:rsidRPr="00EA5936" w:rsidRDefault="00C84410" w:rsidP="00EA5936">
            <w:pPr>
              <w:pStyle w:val="TAL"/>
              <w:rPr>
                <w:sz w:val="16"/>
              </w:rPr>
            </w:pPr>
            <w:r w:rsidRPr="00EA5936">
              <w:rPr>
                <w:sz w:val="16"/>
              </w:rPr>
              <w:t>agreed</w:t>
            </w:r>
          </w:p>
        </w:tc>
      </w:tr>
      <w:tr w:rsidR="00EA5936" w:rsidRPr="00EA5936" w14:paraId="2D6D59C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05605" w14:textId="77777777" w:rsidR="00C84410" w:rsidRPr="00EA5936" w:rsidRDefault="00C84410" w:rsidP="00EA5936">
            <w:pPr>
              <w:pStyle w:val="TAL"/>
              <w:rPr>
                <w:sz w:val="16"/>
              </w:rPr>
            </w:pPr>
            <w:r w:rsidRPr="00EA5936">
              <w:rPr>
                <w:sz w:val="16"/>
              </w:rPr>
              <w:t>C4-221043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0CAC4" w14:textId="77777777" w:rsidR="00C84410" w:rsidRPr="00EA5936" w:rsidRDefault="00C84410" w:rsidP="00EA5936">
            <w:pPr>
              <w:pStyle w:val="TAL"/>
              <w:rPr>
                <w:sz w:val="16"/>
              </w:rPr>
            </w:pPr>
            <w:r w:rsidRPr="00EA5936">
              <w:rPr>
                <w:sz w:val="16"/>
              </w:rPr>
              <w:t>Incorrect IE Type Value - MBS Session N4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FAFF3"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DC2BC" w14:textId="77777777" w:rsidR="00C84410" w:rsidRPr="00EA5936" w:rsidRDefault="00C84410" w:rsidP="00EA5936">
            <w:pPr>
              <w:pStyle w:val="TAL"/>
              <w:rPr>
                <w:sz w:val="16"/>
              </w:rPr>
            </w:pPr>
            <w:r w:rsidRPr="00EA5936">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48EBF" w14:textId="77777777" w:rsidR="00C84410" w:rsidRPr="00EA5936" w:rsidRDefault="00C84410" w:rsidP="00EA5936">
            <w:pPr>
              <w:pStyle w:val="TAL"/>
              <w:rPr>
                <w:sz w:val="16"/>
              </w:rPr>
            </w:pPr>
            <w:r w:rsidRPr="00EA5936">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5172B"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6A80A"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92BD3"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30D3A" w14:textId="77777777" w:rsidR="00C84410" w:rsidRPr="00EA5936" w:rsidRDefault="00C84410" w:rsidP="00EA5936">
            <w:pPr>
              <w:pStyle w:val="TAL"/>
              <w:rPr>
                <w:sz w:val="16"/>
              </w:rPr>
            </w:pPr>
            <w:r w:rsidRPr="00EA593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F402A" w14:textId="77777777" w:rsidR="00C84410" w:rsidRPr="00EA5936" w:rsidRDefault="00C84410" w:rsidP="00EA5936">
            <w:pPr>
              <w:pStyle w:val="TAL"/>
              <w:rPr>
                <w:sz w:val="16"/>
              </w:rPr>
            </w:pPr>
            <w:r w:rsidRPr="00EA5936">
              <w:rPr>
                <w:sz w:val="16"/>
              </w:rPr>
              <w:t>agreed</w:t>
            </w:r>
          </w:p>
        </w:tc>
      </w:tr>
      <w:tr w:rsidR="00EA5936" w:rsidRPr="00EA5936" w14:paraId="532B040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A3548" w14:textId="77777777" w:rsidR="00C84410" w:rsidRPr="00EA5936" w:rsidRDefault="00C84410" w:rsidP="00EA5936">
            <w:pPr>
              <w:pStyle w:val="TAL"/>
              <w:rPr>
                <w:sz w:val="16"/>
              </w:rPr>
            </w:pPr>
            <w:r w:rsidRPr="00EA5936">
              <w:rPr>
                <w:sz w:val="16"/>
              </w:rPr>
              <w:t>C4-221044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AED04" w14:textId="77777777" w:rsidR="00C84410" w:rsidRPr="00EA5936" w:rsidRDefault="00C84410" w:rsidP="00EA5936">
            <w:pPr>
              <w:pStyle w:val="TAL"/>
              <w:rPr>
                <w:sz w:val="16"/>
              </w:rPr>
            </w:pPr>
            <w:r w:rsidRPr="00EA5936">
              <w:rPr>
                <w:sz w:val="16"/>
              </w:rPr>
              <w:t>Corrections to IE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36E79"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1DE63" w14:textId="77777777" w:rsidR="00C84410" w:rsidRPr="00EA5936" w:rsidRDefault="00C84410" w:rsidP="00EA5936">
            <w:pPr>
              <w:pStyle w:val="TAL"/>
              <w:rPr>
                <w:sz w:val="16"/>
              </w:rPr>
            </w:pPr>
            <w:r w:rsidRPr="00EA5936">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D7247" w14:textId="77777777" w:rsidR="00C84410" w:rsidRPr="00EA5936" w:rsidRDefault="00C84410" w:rsidP="00EA5936">
            <w:pPr>
              <w:pStyle w:val="TAL"/>
              <w:rPr>
                <w:sz w:val="16"/>
              </w:rPr>
            </w:pPr>
            <w:r w:rsidRPr="00EA5936">
              <w:rPr>
                <w:sz w:val="16"/>
              </w:rPr>
              <w:t>0604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5E05D"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D3012"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9E5AD"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CEE18" w14:textId="77777777" w:rsidR="00C84410" w:rsidRPr="00EA5936" w:rsidRDefault="00C84410" w:rsidP="00EA5936">
            <w:pPr>
              <w:pStyle w:val="TAL"/>
              <w:rPr>
                <w:sz w:val="16"/>
              </w:rPr>
            </w:pPr>
            <w:r w:rsidRPr="00EA5936">
              <w:rPr>
                <w:sz w:val="16"/>
              </w:rPr>
              <w:t>TEI17, CUPS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6FD2A" w14:textId="77777777" w:rsidR="00C84410" w:rsidRPr="00EA5936" w:rsidRDefault="00C84410" w:rsidP="00EA5936">
            <w:pPr>
              <w:pStyle w:val="TAL"/>
              <w:rPr>
                <w:sz w:val="16"/>
              </w:rPr>
            </w:pPr>
            <w:r w:rsidRPr="00EA5936">
              <w:rPr>
                <w:sz w:val="16"/>
              </w:rPr>
              <w:t>agreed</w:t>
            </w:r>
          </w:p>
        </w:tc>
      </w:tr>
      <w:tr w:rsidR="00EA5936" w:rsidRPr="00EA5936" w14:paraId="21CA45B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77816" w14:textId="77777777" w:rsidR="00C84410" w:rsidRPr="00EA5936" w:rsidRDefault="00C84410" w:rsidP="00EA5936">
            <w:pPr>
              <w:pStyle w:val="TAL"/>
              <w:rPr>
                <w:sz w:val="16"/>
              </w:rPr>
            </w:pPr>
            <w:r w:rsidRPr="00EA5936">
              <w:rPr>
                <w:sz w:val="16"/>
              </w:rPr>
              <w:t>C4-221045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6A628" w14:textId="77777777" w:rsidR="00C84410" w:rsidRPr="00EA5936" w:rsidRDefault="00C84410" w:rsidP="00EA5936">
            <w:pPr>
              <w:pStyle w:val="TAL"/>
              <w:rPr>
                <w:sz w:val="16"/>
              </w:rPr>
            </w:pPr>
            <w:r w:rsidRPr="00EA5936">
              <w:rPr>
                <w:sz w:val="16"/>
              </w:rPr>
              <w:t>Return NodeID in PFCP Session Report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10EEB"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624AB" w14:textId="77777777" w:rsidR="00C84410" w:rsidRPr="00EA5936" w:rsidRDefault="00C84410" w:rsidP="00EA5936">
            <w:pPr>
              <w:pStyle w:val="TAL"/>
              <w:rPr>
                <w:sz w:val="16"/>
              </w:rPr>
            </w:pPr>
            <w:r w:rsidRPr="00EA5936">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958B1" w14:textId="77777777" w:rsidR="00C84410" w:rsidRPr="00EA5936" w:rsidRDefault="00C84410" w:rsidP="00EA5936">
            <w:pPr>
              <w:pStyle w:val="TAL"/>
              <w:rPr>
                <w:sz w:val="16"/>
              </w:rPr>
            </w:pPr>
            <w:r w:rsidRPr="00EA5936">
              <w:rPr>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C23FE"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D88C4"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4883E"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B7F79" w14:textId="77777777" w:rsidR="00C84410" w:rsidRPr="00EA5936" w:rsidRDefault="00C84410" w:rsidP="00EA5936">
            <w:pPr>
              <w:pStyle w:val="TAL"/>
              <w:rPr>
                <w:sz w:val="16"/>
              </w:rPr>
            </w:pPr>
            <w:r w:rsidRPr="00EA5936">
              <w:rPr>
                <w:sz w:val="16"/>
              </w:rPr>
              <w:t>TEI17, CUPS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633B3" w14:textId="77777777" w:rsidR="00C84410" w:rsidRPr="00EA5936" w:rsidRDefault="00C84410" w:rsidP="00EA5936">
            <w:pPr>
              <w:pStyle w:val="TAL"/>
              <w:rPr>
                <w:sz w:val="16"/>
              </w:rPr>
            </w:pPr>
            <w:r w:rsidRPr="00EA5936">
              <w:rPr>
                <w:sz w:val="16"/>
              </w:rPr>
              <w:t>revised</w:t>
            </w:r>
          </w:p>
        </w:tc>
      </w:tr>
      <w:tr w:rsidR="00EA5936" w:rsidRPr="00EA5936" w14:paraId="1AA905F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0BE8A" w14:textId="77777777" w:rsidR="00C84410" w:rsidRPr="00EA5936" w:rsidRDefault="00C84410" w:rsidP="00EA5936">
            <w:pPr>
              <w:pStyle w:val="TAL"/>
              <w:rPr>
                <w:sz w:val="16"/>
              </w:rPr>
            </w:pPr>
            <w:r w:rsidRPr="00EA5936">
              <w:rPr>
                <w:sz w:val="16"/>
              </w:rPr>
              <w:t>C4-221451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A9E28" w14:textId="77777777" w:rsidR="00C84410" w:rsidRPr="00EA5936" w:rsidRDefault="00C84410" w:rsidP="00EA5936">
            <w:pPr>
              <w:pStyle w:val="TAL"/>
              <w:rPr>
                <w:sz w:val="16"/>
              </w:rPr>
            </w:pPr>
            <w:r w:rsidRPr="00EA5936">
              <w:rPr>
                <w:sz w:val="16"/>
              </w:rPr>
              <w:t>Return NodeID in PFCP Session Report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23F32" w14:textId="77777777" w:rsidR="00C84410" w:rsidRPr="00EA5936" w:rsidRDefault="00C84410" w:rsidP="00EA5936">
            <w:pPr>
              <w:pStyle w:val="TAL"/>
              <w:rPr>
                <w:sz w:val="16"/>
              </w:rPr>
            </w:pPr>
            <w:r w:rsidRPr="00EA5936">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F32C2" w14:textId="77777777" w:rsidR="00C84410" w:rsidRPr="00EA5936" w:rsidRDefault="00C84410" w:rsidP="00EA5936">
            <w:pPr>
              <w:pStyle w:val="TAL"/>
              <w:rPr>
                <w:sz w:val="16"/>
              </w:rPr>
            </w:pPr>
            <w:r w:rsidRPr="00EA5936">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B3544" w14:textId="77777777" w:rsidR="00C84410" w:rsidRPr="00EA5936" w:rsidRDefault="00C84410" w:rsidP="00EA5936">
            <w:pPr>
              <w:pStyle w:val="TAL"/>
              <w:rPr>
                <w:sz w:val="16"/>
              </w:rPr>
            </w:pPr>
            <w:r w:rsidRPr="00EA5936">
              <w:rPr>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71DB1"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AB45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456EC"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79139" w14:textId="77777777" w:rsidR="00C84410" w:rsidRPr="00EA5936" w:rsidRDefault="00C84410" w:rsidP="00EA5936">
            <w:pPr>
              <w:pStyle w:val="TAL"/>
              <w:rPr>
                <w:sz w:val="16"/>
              </w:rPr>
            </w:pPr>
            <w:r w:rsidRPr="00EA5936">
              <w:rPr>
                <w:sz w:val="16"/>
              </w:rPr>
              <w:t>CUPS,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B0A5B" w14:textId="77777777" w:rsidR="00C84410" w:rsidRPr="00EA5936" w:rsidRDefault="00C84410" w:rsidP="00EA5936">
            <w:pPr>
              <w:pStyle w:val="TAL"/>
              <w:rPr>
                <w:sz w:val="16"/>
              </w:rPr>
            </w:pPr>
            <w:r w:rsidRPr="00EA5936">
              <w:rPr>
                <w:sz w:val="16"/>
              </w:rPr>
              <w:t>agreed</w:t>
            </w:r>
          </w:p>
        </w:tc>
      </w:tr>
      <w:tr w:rsidR="00EA5936" w:rsidRPr="00EA5936" w14:paraId="2FB6753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5FA4A" w14:textId="77777777" w:rsidR="00C84410" w:rsidRPr="00EA5936" w:rsidRDefault="00C84410" w:rsidP="00EA5936">
            <w:pPr>
              <w:pStyle w:val="TAL"/>
              <w:rPr>
                <w:sz w:val="16"/>
              </w:rPr>
            </w:pPr>
            <w:r w:rsidRPr="00EA5936">
              <w:rPr>
                <w:sz w:val="16"/>
              </w:rPr>
              <w:t>C4-221148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FDFDF" w14:textId="77777777" w:rsidR="00C84410" w:rsidRPr="00EA5936" w:rsidRDefault="00C84410" w:rsidP="00EA5936">
            <w:pPr>
              <w:pStyle w:val="TAL"/>
              <w:rPr>
                <w:sz w:val="16"/>
              </w:rPr>
            </w:pPr>
            <w:r w:rsidRPr="00EA5936">
              <w:rPr>
                <w:sz w:val="16"/>
              </w:rPr>
              <w:t>PFCP Node related messages supported over N4mb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C3292"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CEC99" w14:textId="77777777" w:rsidR="00C84410" w:rsidRPr="00EA5936" w:rsidRDefault="00C84410" w:rsidP="00EA5936">
            <w:pPr>
              <w:pStyle w:val="TAL"/>
              <w:rPr>
                <w:sz w:val="16"/>
              </w:rPr>
            </w:pPr>
            <w:r w:rsidRPr="00EA5936">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D703C" w14:textId="77777777" w:rsidR="00C84410" w:rsidRPr="00EA5936" w:rsidRDefault="00C84410" w:rsidP="00EA5936">
            <w:pPr>
              <w:pStyle w:val="TAL"/>
              <w:rPr>
                <w:sz w:val="16"/>
              </w:rPr>
            </w:pPr>
            <w:r w:rsidRPr="00EA5936">
              <w:rPr>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7B903"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194D0"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6B89E"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56310" w14:textId="77777777" w:rsidR="00C84410" w:rsidRPr="00EA5936" w:rsidRDefault="00C84410" w:rsidP="00EA5936">
            <w:pPr>
              <w:pStyle w:val="TAL"/>
              <w:rPr>
                <w:sz w:val="16"/>
              </w:rPr>
            </w:pPr>
            <w:r w:rsidRPr="00EA593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6123D" w14:textId="77777777" w:rsidR="00C84410" w:rsidRPr="00EA5936" w:rsidRDefault="00C84410" w:rsidP="00EA5936">
            <w:pPr>
              <w:pStyle w:val="TAL"/>
              <w:rPr>
                <w:sz w:val="16"/>
              </w:rPr>
            </w:pPr>
            <w:r w:rsidRPr="00EA5936">
              <w:rPr>
                <w:sz w:val="16"/>
              </w:rPr>
              <w:t>agreed</w:t>
            </w:r>
          </w:p>
        </w:tc>
      </w:tr>
      <w:tr w:rsidR="00EA5936" w:rsidRPr="00EA5936" w14:paraId="0B3700B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ABA23" w14:textId="77777777" w:rsidR="00C84410" w:rsidRPr="00EA5936" w:rsidRDefault="00C84410" w:rsidP="00EA5936">
            <w:pPr>
              <w:pStyle w:val="TAL"/>
              <w:rPr>
                <w:sz w:val="16"/>
              </w:rPr>
            </w:pPr>
            <w:r w:rsidRPr="00EA5936">
              <w:rPr>
                <w:sz w:val="16"/>
              </w:rPr>
              <w:t>C4-221149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38251" w14:textId="77777777" w:rsidR="00C84410" w:rsidRPr="00EA5936" w:rsidRDefault="00C84410" w:rsidP="00EA5936">
            <w:pPr>
              <w:pStyle w:val="TAL"/>
              <w:rPr>
                <w:sz w:val="16"/>
              </w:rPr>
            </w:pPr>
            <w:r w:rsidRPr="00EA5936">
              <w:rPr>
                <w:sz w:val="16"/>
              </w:rPr>
              <w:t>Mapping MBS QoS Flows to Associated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B40B5"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E2D15" w14:textId="77777777" w:rsidR="00C84410" w:rsidRPr="00EA5936" w:rsidRDefault="00C84410" w:rsidP="00EA5936">
            <w:pPr>
              <w:pStyle w:val="TAL"/>
              <w:rPr>
                <w:sz w:val="16"/>
              </w:rPr>
            </w:pPr>
            <w:r w:rsidRPr="00EA5936">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4437E" w14:textId="77777777" w:rsidR="00C84410" w:rsidRPr="00EA5936" w:rsidRDefault="00C84410" w:rsidP="00EA5936">
            <w:pPr>
              <w:pStyle w:val="TAL"/>
              <w:rPr>
                <w:sz w:val="16"/>
              </w:rPr>
            </w:pPr>
            <w:r w:rsidRPr="00EA5936">
              <w:rPr>
                <w:sz w:val="16"/>
              </w:rPr>
              <w:t>0607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DE97B"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2C9B4"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0FD2B"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D415A" w14:textId="77777777" w:rsidR="00C84410" w:rsidRPr="00EA5936" w:rsidRDefault="00C84410" w:rsidP="00EA5936">
            <w:pPr>
              <w:pStyle w:val="TAL"/>
              <w:rPr>
                <w:sz w:val="16"/>
              </w:rPr>
            </w:pPr>
            <w:r w:rsidRPr="00EA593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0CE4D" w14:textId="77777777" w:rsidR="00C84410" w:rsidRPr="00EA5936" w:rsidRDefault="00C84410" w:rsidP="00EA5936">
            <w:pPr>
              <w:pStyle w:val="TAL"/>
              <w:rPr>
                <w:sz w:val="16"/>
              </w:rPr>
            </w:pPr>
            <w:r w:rsidRPr="00EA5936">
              <w:rPr>
                <w:sz w:val="16"/>
              </w:rPr>
              <w:t>revised</w:t>
            </w:r>
          </w:p>
        </w:tc>
      </w:tr>
      <w:tr w:rsidR="00EA5936" w:rsidRPr="00EA5936" w14:paraId="0E38F90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354C8" w14:textId="77777777" w:rsidR="00C84410" w:rsidRPr="00EA5936" w:rsidRDefault="00C84410" w:rsidP="00EA5936">
            <w:pPr>
              <w:pStyle w:val="TAL"/>
              <w:rPr>
                <w:sz w:val="16"/>
              </w:rPr>
            </w:pPr>
            <w:r w:rsidRPr="00EA5936">
              <w:rPr>
                <w:sz w:val="16"/>
              </w:rPr>
              <w:t>C4-221487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8677E" w14:textId="77777777" w:rsidR="00C84410" w:rsidRPr="00EA5936" w:rsidRDefault="00C84410" w:rsidP="00EA5936">
            <w:pPr>
              <w:pStyle w:val="TAL"/>
              <w:rPr>
                <w:sz w:val="16"/>
              </w:rPr>
            </w:pPr>
            <w:r w:rsidRPr="00EA5936">
              <w:rPr>
                <w:sz w:val="16"/>
              </w:rPr>
              <w:t>Mapping MBS QoS Flows to Associated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73E70"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33D96" w14:textId="77777777" w:rsidR="00C84410" w:rsidRPr="00EA5936" w:rsidRDefault="00C84410" w:rsidP="00EA5936">
            <w:pPr>
              <w:pStyle w:val="TAL"/>
              <w:rPr>
                <w:sz w:val="16"/>
              </w:rPr>
            </w:pPr>
            <w:r w:rsidRPr="00EA5936">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E505F" w14:textId="77777777" w:rsidR="00C84410" w:rsidRPr="00EA5936" w:rsidRDefault="00C84410" w:rsidP="00EA5936">
            <w:pPr>
              <w:pStyle w:val="TAL"/>
              <w:rPr>
                <w:sz w:val="16"/>
              </w:rPr>
            </w:pPr>
            <w:r w:rsidRPr="00EA5936">
              <w:rPr>
                <w:sz w:val="16"/>
              </w:rPr>
              <w:t>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E4526"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F8737"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31C9A"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D0EB1" w14:textId="77777777" w:rsidR="00C84410" w:rsidRPr="00EA5936" w:rsidRDefault="00C84410" w:rsidP="00EA5936">
            <w:pPr>
              <w:pStyle w:val="TAL"/>
              <w:rPr>
                <w:sz w:val="16"/>
              </w:rPr>
            </w:pPr>
            <w:r w:rsidRPr="00EA593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998D4" w14:textId="77777777" w:rsidR="00C84410" w:rsidRPr="00EA5936" w:rsidRDefault="00C84410" w:rsidP="00EA5936">
            <w:pPr>
              <w:pStyle w:val="TAL"/>
              <w:rPr>
                <w:sz w:val="16"/>
              </w:rPr>
            </w:pPr>
            <w:r w:rsidRPr="00EA5936">
              <w:rPr>
                <w:sz w:val="16"/>
              </w:rPr>
              <w:t>agreed</w:t>
            </w:r>
          </w:p>
        </w:tc>
      </w:tr>
      <w:tr w:rsidR="00EA5936" w:rsidRPr="00EA5936" w14:paraId="492D0A6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62642" w14:textId="77777777" w:rsidR="00C84410" w:rsidRPr="00EA5936" w:rsidRDefault="00C84410" w:rsidP="00EA5936">
            <w:pPr>
              <w:pStyle w:val="TAL"/>
              <w:rPr>
                <w:sz w:val="16"/>
              </w:rPr>
            </w:pPr>
            <w:r w:rsidRPr="00EA5936">
              <w:rPr>
                <w:sz w:val="16"/>
              </w:rPr>
              <w:t>C4-221150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68BF6" w14:textId="77777777" w:rsidR="00C84410" w:rsidRPr="00EA5936" w:rsidRDefault="00C84410" w:rsidP="00EA5936">
            <w:pPr>
              <w:pStyle w:val="TAL"/>
              <w:rPr>
                <w:sz w:val="16"/>
              </w:rPr>
            </w:pPr>
            <w:r w:rsidRPr="00EA5936">
              <w:rPr>
                <w:sz w:val="16"/>
              </w:rPr>
              <w:t>User Plane (In)Activity Detection and Reporting over N4mb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46257"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D74C1" w14:textId="77777777" w:rsidR="00C84410" w:rsidRPr="00EA5936" w:rsidRDefault="00C84410" w:rsidP="00EA5936">
            <w:pPr>
              <w:pStyle w:val="TAL"/>
              <w:rPr>
                <w:sz w:val="16"/>
              </w:rPr>
            </w:pPr>
            <w:r w:rsidRPr="00EA5936">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4DF16" w14:textId="77777777" w:rsidR="00C84410" w:rsidRPr="00EA5936" w:rsidRDefault="00C84410" w:rsidP="00EA5936">
            <w:pPr>
              <w:pStyle w:val="TAL"/>
              <w:rPr>
                <w:sz w:val="16"/>
              </w:rPr>
            </w:pPr>
            <w:r w:rsidRPr="00EA5936">
              <w:rPr>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F3A11"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3674E"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EFFF6"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E7E65" w14:textId="77777777" w:rsidR="00C84410" w:rsidRPr="00EA5936" w:rsidRDefault="00C84410" w:rsidP="00EA5936">
            <w:pPr>
              <w:pStyle w:val="TAL"/>
              <w:rPr>
                <w:sz w:val="16"/>
              </w:rPr>
            </w:pPr>
            <w:r w:rsidRPr="00EA593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3D69D" w14:textId="77777777" w:rsidR="00C84410" w:rsidRPr="00EA5936" w:rsidRDefault="00C84410" w:rsidP="00EA5936">
            <w:pPr>
              <w:pStyle w:val="TAL"/>
              <w:rPr>
                <w:sz w:val="16"/>
              </w:rPr>
            </w:pPr>
            <w:r w:rsidRPr="00EA5936">
              <w:rPr>
                <w:sz w:val="16"/>
              </w:rPr>
              <w:t>revised</w:t>
            </w:r>
          </w:p>
        </w:tc>
      </w:tr>
      <w:tr w:rsidR="00EA5936" w:rsidRPr="00EA5936" w14:paraId="4001524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58C5A" w14:textId="77777777" w:rsidR="00C84410" w:rsidRPr="00EA5936" w:rsidRDefault="00C84410" w:rsidP="00EA5936">
            <w:pPr>
              <w:pStyle w:val="TAL"/>
              <w:rPr>
                <w:sz w:val="16"/>
              </w:rPr>
            </w:pPr>
            <w:r w:rsidRPr="00EA5936">
              <w:rPr>
                <w:sz w:val="16"/>
              </w:rPr>
              <w:t>C4-221488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63E98" w14:textId="77777777" w:rsidR="00C84410" w:rsidRPr="00EA5936" w:rsidRDefault="00C84410" w:rsidP="00EA5936">
            <w:pPr>
              <w:pStyle w:val="TAL"/>
              <w:rPr>
                <w:sz w:val="16"/>
              </w:rPr>
            </w:pPr>
            <w:r w:rsidRPr="00EA5936">
              <w:rPr>
                <w:sz w:val="16"/>
              </w:rPr>
              <w:t>User Plane (In)Activity Detection and Reporting over N4mb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C4E9E"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0F7D6" w14:textId="77777777" w:rsidR="00C84410" w:rsidRPr="00EA5936" w:rsidRDefault="00C84410" w:rsidP="00EA5936">
            <w:pPr>
              <w:pStyle w:val="TAL"/>
              <w:rPr>
                <w:sz w:val="16"/>
              </w:rPr>
            </w:pPr>
            <w:r w:rsidRPr="00EA5936">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0B112" w14:textId="77777777" w:rsidR="00C84410" w:rsidRPr="00EA5936" w:rsidRDefault="00C84410" w:rsidP="00EA5936">
            <w:pPr>
              <w:pStyle w:val="TAL"/>
              <w:rPr>
                <w:sz w:val="16"/>
              </w:rPr>
            </w:pPr>
            <w:r w:rsidRPr="00EA5936">
              <w:rPr>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5E1B2"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0418E"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FC0E5"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80900" w14:textId="77777777" w:rsidR="00C84410" w:rsidRPr="00EA5936" w:rsidRDefault="00C84410" w:rsidP="00EA5936">
            <w:pPr>
              <w:pStyle w:val="TAL"/>
              <w:rPr>
                <w:sz w:val="16"/>
              </w:rPr>
            </w:pPr>
            <w:r w:rsidRPr="00EA593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E2FEC" w14:textId="77777777" w:rsidR="00C84410" w:rsidRPr="00EA5936" w:rsidRDefault="00C84410" w:rsidP="00EA5936">
            <w:pPr>
              <w:pStyle w:val="TAL"/>
              <w:rPr>
                <w:sz w:val="16"/>
              </w:rPr>
            </w:pPr>
            <w:r w:rsidRPr="00EA5936">
              <w:rPr>
                <w:sz w:val="16"/>
              </w:rPr>
              <w:t>agreed</w:t>
            </w:r>
          </w:p>
        </w:tc>
      </w:tr>
      <w:tr w:rsidR="00EA5936" w:rsidRPr="00EA5936" w14:paraId="2813F66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ECDE8" w14:textId="77777777" w:rsidR="00C84410" w:rsidRPr="00EA5936" w:rsidRDefault="00C84410" w:rsidP="00EA5936">
            <w:pPr>
              <w:pStyle w:val="TAL"/>
              <w:rPr>
                <w:sz w:val="16"/>
              </w:rPr>
            </w:pPr>
            <w:r w:rsidRPr="00EA5936">
              <w:rPr>
                <w:sz w:val="16"/>
              </w:rPr>
              <w:t>C4-221210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DFBC5" w14:textId="77777777" w:rsidR="00C84410" w:rsidRPr="00EA5936" w:rsidRDefault="00C84410" w:rsidP="00EA5936">
            <w:pPr>
              <w:pStyle w:val="TAL"/>
              <w:rPr>
                <w:sz w:val="16"/>
              </w:rPr>
            </w:pPr>
            <w:r w:rsidRPr="00EA5936">
              <w:rPr>
                <w:sz w:val="16"/>
              </w:rPr>
              <w:t>PFCP session related procedures apply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0A124" w14:textId="77777777" w:rsidR="00C84410" w:rsidRPr="00EA5936" w:rsidRDefault="00C84410" w:rsidP="00EA5936">
            <w:pPr>
              <w:pStyle w:val="TAL"/>
              <w:rPr>
                <w:sz w:val="16"/>
              </w:rPr>
            </w:pPr>
            <w:r w:rsidRPr="00EA5936">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29D31" w14:textId="77777777" w:rsidR="00C84410" w:rsidRPr="00EA5936" w:rsidRDefault="00C84410" w:rsidP="00EA5936">
            <w:pPr>
              <w:pStyle w:val="TAL"/>
              <w:rPr>
                <w:sz w:val="16"/>
              </w:rPr>
            </w:pPr>
            <w:r w:rsidRPr="00EA5936">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56D11" w14:textId="77777777" w:rsidR="00C84410" w:rsidRPr="00EA5936" w:rsidRDefault="00C84410" w:rsidP="00EA5936">
            <w:pPr>
              <w:pStyle w:val="TAL"/>
              <w:rPr>
                <w:sz w:val="16"/>
              </w:rPr>
            </w:pPr>
            <w:r w:rsidRPr="00EA5936">
              <w:rPr>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60036"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30C0F"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25943"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759EC"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19E55" w14:textId="77777777" w:rsidR="00C84410" w:rsidRPr="00EA5936" w:rsidRDefault="00C84410" w:rsidP="00EA5936">
            <w:pPr>
              <w:pStyle w:val="TAL"/>
              <w:rPr>
                <w:sz w:val="16"/>
              </w:rPr>
            </w:pPr>
            <w:r w:rsidRPr="00EA5936">
              <w:rPr>
                <w:sz w:val="16"/>
              </w:rPr>
              <w:t>revised</w:t>
            </w:r>
          </w:p>
        </w:tc>
      </w:tr>
      <w:tr w:rsidR="00EA5936" w:rsidRPr="00EA5936" w14:paraId="174A0F7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17B62" w14:textId="77777777" w:rsidR="00C84410" w:rsidRPr="00EA5936" w:rsidRDefault="00C84410" w:rsidP="00EA5936">
            <w:pPr>
              <w:pStyle w:val="TAL"/>
              <w:rPr>
                <w:sz w:val="16"/>
              </w:rPr>
            </w:pPr>
            <w:r w:rsidRPr="00EA5936">
              <w:rPr>
                <w:sz w:val="16"/>
              </w:rPr>
              <w:t>C4-221498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1288" w14:textId="77777777" w:rsidR="00C84410" w:rsidRPr="00EA5936" w:rsidRDefault="00C84410" w:rsidP="00EA5936">
            <w:pPr>
              <w:pStyle w:val="TAL"/>
              <w:rPr>
                <w:sz w:val="16"/>
              </w:rPr>
            </w:pPr>
            <w:r w:rsidRPr="00EA5936">
              <w:rPr>
                <w:sz w:val="16"/>
              </w:rPr>
              <w:t>PFCP session related procedures apply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E9A2A" w14:textId="77777777" w:rsidR="00C84410" w:rsidRPr="00EA5936" w:rsidRDefault="00C84410" w:rsidP="00EA5936">
            <w:pPr>
              <w:pStyle w:val="TAL"/>
              <w:rPr>
                <w:sz w:val="16"/>
              </w:rPr>
            </w:pPr>
            <w:r w:rsidRPr="00EA5936">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CFDEB" w14:textId="77777777" w:rsidR="00C84410" w:rsidRPr="00EA5936" w:rsidRDefault="00C84410" w:rsidP="00EA5936">
            <w:pPr>
              <w:pStyle w:val="TAL"/>
              <w:rPr>
                <w:sz w:val="16"/>
              </w:rPr>
            </w:pPr>
            <w:r w:rsidRPr="00EA5936">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61735" w14:textId="77777777" w:rsidR="00C84410" w:rsidRPr="00EA5936" w:rsidRDefault="00C84410" w:rsidP="00EA5936">
            <w:pPr>
              <w:pStyle w:val="TAL"/>
              <w:rPr>
                <w:sz w:val="16"/>
              </w:rPr>
            </w:pPr>
            <w:r w:rsidRPr="00EA5936">
              <w:rPr>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5293D"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BF2F7"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48D21"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6E296"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F714A" w14:textId="77777777" w:rsidR="00C84410" w:rsidRPr="00EA5936" w:rsidRDefault="00C84410" w:rsidP="00EA5936">
            <w:pPr>
              <w:pStyle w:val="TAL"/>
              <w:rPr>
                <w:sz w:val="16"/>
              </w:rPr>
            </w:pPr>
            <w:r w:rsidRPr="00EA5936">
              <w:rPr>
                <w:sz w:val="16"/>
              </w:rPr>
              <w:t>agreed</w:t>
            </w:r>
          </w:p>
        </w:tc>
      </w:tr>
      <w:tr w:rsidR="00EA5936" w:rsidRPr="00EA5936" w14:paraId="1D4D753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0B53B" w14:textId="77777777" w:rsidR="00C84410" w:rsidRPr="00EA5936" w:rsidRDefault="00C84410" w:rsidP="00EA5936">
            <w:pPr>
              <w:pStyle w:val="TAL"/>
              <w:rPr>
                <w:sz w:val="16"/>
              </w:rPr>
            </w:pPr>
            <w:r w:rsidRPr="00EA5936">
              <w:rPr>
                <w:sz w:val="16"/>
              </w:rPr>
              <w:t>C4-221295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56037" w14:textId="77777777" w:rsidR="00C84410" w:rsidRPr="00EA5936" w:rsidRDefault="00C84410" w:rsidP="00EA5936">
            <w:pPr>
              <w:pStyle w:val="TAL"/>
              <w:rPr>
                <w:sz w:val="16"/>
              </w:rPr>
            </w:pPr>
            <w:r w:rsidRPr="00EA5936">
              <w:rPr>
                <w:sz w:val="16"/>
              </w:rPr>
              <w:t>IP Address and Port number Replacement IE in EAS Discovery procedure with Local DNS Server/Resolver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8F844"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9442F" w14:textId="77777777" w:rsidR="00C84410" w:rsidRPr="00EA5936" w:rsidRDefault="00C84410" w:rsidP="00EA5936">
            <w:pPr>
              <w:pStyle w:val="TAL"/>
              <w:rPr>
                <w:sz w:val="16"/>
              </w:rPr>
            </w:pPr>
            <w:r w:rsidRPr="00EA5936">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9A61A" w14:textId="77777777" w:rsidR="00C84410" w:rsidRPr="00EA5936" w:rsidRDefault="00C84410" w:rsidP="00EA5936">
            <w:pPr>
              <w:pStyle w:val="TAL"/>
              <w:rPr>
                <w:sz w:val="16"/>
              </w:rPr>
            </w:pPr>
            <w:r w:rsidRPr="00EA5936">
              <w:rPr>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603FE"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40B3B"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F95C0"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0ACE3" w14:textId="77777777" w:rsidR="00C84410" w:rsidRPr="00EA5936" w:rsidRDefault="00C84410" w:rsidP="00EA5936">
            <w:pPr>
              <w:pStyle w:val="TAL"/>
              <w:rPr>
                <w:sz w:val="16"/>
              </w:rPr>
            </w:pPr>
            <w:r w:rsidRPr="00EA593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5348A" w14:textId="77777777" w:rsidR="00C84410" w:rsidRPr="00EA5936" w:rsidRDefault="00C84410" w:rsidP="00EA5936">
            <w:pPr>
              <w:pStyle w:val="TAL"/>
              <w:rPr>
                <w:sz w:val="16"/>
              </w:rPr>
            </w:pPr>
            <w:r w:rsidRPr="00EA5936">
              <w:rPr>
                <w:sz w:val="16"/>
              </w:rPr>
              <w:t>agreed</w:t>
            </w:r>
          </w:p>
        </w:tc>
      </w:tr>
      <w:tr w:rsidR="00EA5936" w:rsidRPr="00EA5936" w14:paraId="0B862B5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59139" w14:textId="77777777" w:rsidR="00C84410" w:rsidRPr="00EA5936" w:rsidRDefault="00C84410" w:rsidP="00EA5936">
            <w:pPr>
              <w:pStyle w:val="TAL"/>
              <w:rPr>
                <w:sz w:val="16"/>
              </w:rPr>
            </w:pPr>
            <w:r w:rsidRPr="00EA5936">
              <w:rPr>
                <w:sz w:val="16"/>
              </w:rPr>
              <w:t>C4-221333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108ED" w14:textId="77777777" w:rsidR="00C84410" w:rsidRPr="00EA5936" w:rsidRDefault="00C84410" w:rsidP="00EA5936">
            <w:pPr>
              <w:pStyle w:val="TAL"/>
              <w:rPr>
                <w:sz w:val="16"/>
              </w:rPr>
            </w:pPr>
            <w:r w:rsidRPr="00EA5936">
              <w:rPr>
                <w:sz w:val="16"/>
              </w:rPr>
              <w:t>Paging Policy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0686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21E5F" w14:textId="77777777" w:rsidR="00C84410" w:rsidRPr="00EA5936" w:rsidRDefault="00C84410" w:rsidP="00EA5936">
            <w:pPr>
              <w:pStyle w:val="TAL"/>
              <w:rPr>
                <w:sz w:val="16"/>
              </w:rPr>
            </w:pPr>
            <w:r w:rsidRPr="00EA5936">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3EC04" w14:textId="77777777" w:rsidR="00C84410" w:rsidRPr="00EA5936" w:rsidRDefault="00C84410" w:rsidP="00EA5936">
            <w:pPr>
              <w:pStyle w:val="TAL"/>
              <w:rPr>
                <w:sz w:val="16"/>
              </w:rPr>
            </w:pPr>
            <w:r w:rsidRPr="00EA5936">
              <w:rPr>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23690"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3F560"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92D28"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623BC"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5B2B8" w14:textId="77777777" w:rsidR="00C84410" w:rsidRPr="00EA5936" w:rsidRDefault="00C84410" w:rsidP="00EA5936">
            <w:pPr>
              <w:pStyle w:val="TAL"/>
              <w:rPr>
                <w:sz w:val="16"/>
              </w:rPr>
            </w:pPr>
            <w:r w:rsidRPr="00EA5936">
              <w:rPr>
                <w:sz w:val="16"/>
              </w:rPr>
              <w:t>revised</w:t>
            </w:r>
          </w:p>
        </w:tc>
      </w:tr>
      <w:tr w:rsidR="00EA5936" w:rsidRPr="00EA5936" w14:paraId="48F53D1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A658E" w14:textId="77777777" w:rsidR="00C84410" w:rsidRPr="00EA5936" w:rsidRDefault="00C84410" w:rsidP="00EA5936">
            <w:pPr>
              <w:pStyle w:val="TAL"/>
              <w:rPr>
                <w:sz w:val="16"/>
              </w:rPr>
            </w:pPr>
            <w:r w:rsidRPr="00EA5936">
              <w:rPr>
                <w:sz w:val="16"/>
              </w:rPr>
              <w:t>C4-221477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6B91A" w14:textId="77777777" w:rsidR="00C84410" w:rsidRPr="00EA5936" w:rsidRDefault="00C84410" w:rsidP="00EA5936">
            <w:pPr>
              <w:pStyle w:val="TAL"/>
              <w:rPr>
                <w:sz w:val="16"/>
              </w:rPr>
            </w:pPr>
            <w:r w:rsidRPr="00EA5936">
              <w:rPr>
                <w:sz w:val="16"/>
              </w:rPr>
              <w:t>Paging Policy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7DCFB"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56E6A" w14:textId="77777777" w:rsidR="00C84410" w:rsidRPr="00EA5936" w:rsidRDefault="00C84410" w:rsidP="00EA5936">
            <w:pPr>
              <w:pStyle w:val="TAL"/>
              <w:rPr>
                <w:sz w:val="16"/>
              </w:rPr>
            </w:pPr>
            <w:r w:rsidRPr="00EA5936">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99B31" w14:textId="77777777" w:rsidR="00C84410" w:rsidRPr="00EA5936" w:rsidRDefault="00C84410" w:rsidP="00EA5936">
            <w:pPr>
              <w:pStyle w:val="TAL"/>
              <w:rPr>
                <w:sz w:val="16"/>
              </w:rPr>
            </w:pPr>
            <w:r w:rsidRPr="00EA5936">
              <w:rPr>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399F8"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6798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170AF"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CC36B"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18B2E" w14:textId="77777777" w:rsidR="00C84410" w:rsidRPr="00EA5936" w:rsidRDefault="00C84410" w:rsidP="00EA5936">
            <w:pPr>
              <w:pStyle w:val="TAL"/>
              <w:rPr>
                <w:sz w:val="16"/>
              </w:rPr>
            </w:pPr>
            <w:r w:rsidRPr="00EA5936">
              <w:rPr>
                <w:sz w:val="16"/>
              </w:rPr>
              <w:t>revised</w:t>
            </w:r>
          </w:p>
        </w:tc>
      </w:tr>
      <w:tr w:rsidR="00EA5936" w:rsidRPr="00EA5936" w14:paraId="488C05F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5DCAD" w14:textId="77777777" w:rsidR="00C84410" w:rsidRPr="00EA5936" w:rsidRDefault="00C84410" w:rsidP="00EA5936">
            <w:pPr>
              <w:pStyle w:val="TAL"/>
              <w:rPr>
                <w:sz w:val="16"/>
              </w:rPr>
            </w:pPr>
            <w:r w:rsidRPr="00EA5936">
              <w:rPr>
                <w:sz w:val="16"/>
              </w:rPr>
              <w:t>C4-221634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F7E3D" w14:textId="77777777" w:rsidR="00C84410" w:rsidRPr="00EA5936" w:rsidRDefault="00C84410" w:rsidP="00EA5936">
            <w:pPr>
              <w:pStyle w:val="TAL"/>
              <w:rPr>
                <w:sz w:val="16"/>
              </w:rPr>
            </w:pPr>
            <w:r w:rsidRPr="00EA5936">
              <w:rPr>
                <w:sz w:val="16"/>
              </w:rPr>
              <w:t>Paging Policy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AB624"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A5499" w14:textId="77777777" w:rsidR="00C84410" w:rsidRPr="00EA5936" w:rsidRDefault="00C84410" w:rsidP="00EA5936">
            <w:pPr>
              <w:pStyle w:val="TAL"/>
              <w:rPr>
                <w:sz w:val="16"/>
              </w:rPr>
            </w:pPr>
            <w:r w:rsidRPr="00EA5936">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C6365" w14:textId="77777777" w:rsidR="00C84410" w:rsidRPr="00EA5936" w:rsidRDefault="00C84410" w:rsidP="00EA5936">
            <w:pPr>
              <w:pStyle w:val="TAL"/>
              <w:rPr>
                <w:sz w:val="16"/>
              </w:rPr>
            </w:pPr>
            <w:r w:rsidRPr="00EA5936">
              <w:rPr>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E1686"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2DDD6"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51557"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05FBA"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55A75" w14:textId="77777777" w:rsidR="00C84410" w:rsidRPr="00EA5936" w:rsidRDefault="00C84410" w:rsidP="00EA5936">
            <w:pPr>
              <w:pStyle w:val="TAL"/>
              <w:rPr>
                <w:sz w:val="16"/>
              </w:rPr>
            </w:pPr>
            <w:r w:rsidRPr="00EA5936">
              <w:rPr>
                <w:sz w:val="16"/>
              </w:rPr>
              <w:t>agreed</w:t>
            </w:r>
          </w:p>
        </w:tc>
      </w:tr>
      <w:tr w:rsidR="00EA5936" w:rsidRPr="00EA5936" w14:paraId="1D40390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D5E79" w14:textId="77777777" w:rsidR="00C84410" w:rsidRPr="00EA5936" w:rsidRDefault="00C84410" w:rsidP="00EA5936">
            <w:pPr>
              <w:pStyle w:val="TAL"/>
              <w:rPr>
                <w:sz w:val="16"/>
              </w:rPr>
            </w:pPr>
            <w:r w:rsidRPr="00EA5936">
              <w:rPr>
                <w:sz w:val="16"/>
              </w:rPr>
              <w:t>C4-221334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E12F5" w14:textId="77777777" w:rsidR="00C84410" w:rsidRPr="00EA5936" w:rsidRDefault="00C84410" w:rsidP="00EA5936">
            <w:pPr>
              <w:pStyle w:val="TAL"/>
              <w:rPr>
                <w:sz w:val="16"/>
              </w:rPr>
            </w:pPr>
            <w:r w:rsidRPr="00EA5936">
              <w:rPr>
                <w:sz w:val="16"/>
              </w:rPr>
              <w:t>Additional Usage Reports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A3A64"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CBB2" w14:textId="77777777" w:rsidR="00C84410" w:rsidRPr="00EA5936" w:rsidRDefault="00C84410" w:rsidP="00EA5936">
            <w:pPr>
              <w:pStyle w:val="TAL"/>
              <w:rPr>
                <w:sz w:val="16"/>
              </w:rPr>
            </w:pPr>
            <w:r w:rsidRPr="00EA5936">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93C70" w14:textId="77777777" w:rsidR="00C84410" w:rsidRPr="00EA5936" w:rsidRDefault="00C84410" w:rsidP="00EA5936">
            <w:pPr>
              <w:pStyle w:val="TAL"/>
              <w:rPr>
                <w:sz w:val="16"/>
              </w:rPr>
            </w:pPr>
            <w:r w:rsidRPr="00EA5936">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0672E"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34F63"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97696"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72871"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749A0" w14:textId="77777777" w:rsidR="00C84410" w:rsidRPr="00EA5936" w:rsidRDefault="00C84410" w:rsidP="00EA5936">
            <w:pPr>
              <w:pStyle w:val="TAL"/>
              <w:rPr>
                <w:sz w:val="16"/>
              </w:rPr>
            </w:pPr>
            <w:r w:rsidRPr="00EA5936">
              <w:rPr>
                <w:sz w:val="16"/>
              </w:rPr>
              <w:t>revised</w:t>
            </w:r>
          </w:p>
        </w:tc>
      </w:tr>
      <w:tr w:rsidR="00EA5936" w:rsidRPr="00EA5936" w14:paraId="081E664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9447F" w14:textId="77777777" w:rsidR="00C84410" w:rsidRPr="00EA5936" w:rsidRDefault="00C84410" w:rsidP="00EA5936">
            <w:pPr>
              <w:pStyle w:val="TAL"/>
              <w:rPr>
                <w:sz w:val="16"/>
              </w:rPr>
            </w:pPr>
            <w:r w:rsidRPr="00EA5936">
              <w:rPr>
                <w:sz w:val="16"/>
              </w:rPr>
              <w:t>C4-221476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58C64" w14:textId="77777777" w:rsidR="00C84410" w:rsidRPr="00EA5936" w:rsidRDefault="00C84410" w:rsidP="00EA5936">
            <w:pPr>
              <w:pStyle w:val="TAL"/>
              <w:rPr>
                <w:sz w:val="16"/>
              </w:rPr>
            </w:pPr>
            <w:r w:rsidRPr="00EA5936">
              <w:rPr>
                <w:sz w:val="16"/>
              </w:rPr>
              <w:t>Additional Usage Reports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77A0C"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1EE29" w14:textId="77777777" w:rsidR="00C84410" w:rsidRPr="00EA5936" w:rsidRDefault="00C84410" w:rsidP="00EA5936">
            <w:pPr>
              <w:pStyle w:val="TAL"/>
              <w:rPr>
                <w:sz w:val="16"/>
              </w:rPr>
            </w:pPr>
            <w:r w:rsidRPr="00EA5936">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A6B07" w14:textId="77777777" w:rsidR="00C84410" w:rsidRPr="00EA5936" w:rsidRDefault="00C84410" w:rsidP="00EA5936">
            <w:pPr>
              <w:pStyle w:val="TAL"/>
              <w:rPr>
                <w:sz w:val="16"/>
              </w:rPr>
            </w:pPr>
            <w:r w:rsidRPr="00EA5936">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8E2B8"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E6FAE"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F40F3"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B82D8"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766C5" w14:textId="77777777" w:rsidR="00C84410" w:rsidRPr="00EA5936" w:rsidRDefault="00C84410" w:rsidP="00EA5936">
            <w:pPr>
              <w:pStyle w:val="TAL"/>
              <w:rPr>
                <w:sz w:val="16"/>
              </w:rPr>
            </w:pPr>
            <w:r w:rsidRPr="00EA5936">
              <w:rPr>
                <w:sz w:val="16"/>
              </w:rPr>
              <w:t>agreed</w:t>
            </w:r>
          </w:p>
        </w:tc>
      </w:tr>
      <w:tr w:rsidR="00EA5936" w:rsidRPr="00EA5936" w14:paraId="133FEE3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6ECBE" w14:textId="77777777" w:rsidR="00C84410" w:rsidRPr="00EA5936" w:rsidRDefault="00C84410" w:rsidP="00EA5936">
            <w:pPr>
              <w:pStyle w:val="TAL"/>
              <w:rPr>
                <w:sz w:val="16"/>
              </w:rPr>
            </w:pPr>
            <w:r w:rsidRPr="00EA5936">
              <w:rPr>
                <w:sz w:val="16"/>
              </w:rPr>
              <w:t>C4-221335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4EFEA" w14:textId="77777777" w:rsidR="00C84410" w:rsidRPr="00EA5936" w:rsidRDefault="00C84410" w:rsidP="00EA5936">
            <w:pPr>
              <w:pStyle w:val="TAL"/>
              <w:rPr>
                <w:sz w:val="16"/>
              </w:rPr>
            </w:pPr>
            <w:r w:rsidRPr="00EA5936">
              <w:rPr>
                <w:sz w:val="16"/>
              </w:rPr>
              <w:t>Redirect Port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4DB5F"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08C8D" w14:textId="77777777" w:rsidR="00C84410" w:rsidRPr="00EA5936" w:rsidRDefault="00C84410" w:rsidP="00EA5936">
            <w:pPr>
              <w:pStyle w:val="TAL"/>
              <w:rPr>
                <w:sz w:val="16"/>
              </w:rPr>
            </w:pPr>
            <w:r w:rsidRPr="00EA5936">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CA2D" w14:textId="77777777" w:rsidR="00C84410" w:rsidRPr="00EA5936" w:rsidRDefault="00C84410" w:rsidP="00EA5936">
            <w:pPr>
              <w:pStyle w:val="TAL"/>
              <w:rPr>
                <w:sz w:val="16"/>
              </w:rPr>
            </w:pPr>
            <w:r w:rsidRPr="00EA5936">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4E8BB"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1133D"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C0C09"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69F4B"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DAE9" w14:textId="77777777" w:rsidR="00C84410" w:rsidRPr="00EA5936" w:rsidRDefault="00C84410" w:rsidP="00EA5936">
            <w:pPr>
              <w:pStyle w:val="TAL"/>
              <w:rPr>
                <w:sz w:val="16"/>
              </w:rPr>
            </w:pPr>
            <w:r w:rsidRPr="00EA5936">
              <w:rPr>
                <w:sz w:val="16"/>
              </w:rPr>
              <w:t>revised</w:t>
            </w:r>
          </w:p>
        </w:tc>
      </w:tr>
      <w:tr w:rsidR="00EA5936" w:rsidRPr="00EA5936" w14:paraId="02F573E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92F3" w14:textId="77777777" w:rsidR="00C84410" w:rsidRPr="00EA5936" w:rsidRDefault="00C84410" w:rsidP="00EA5936">
            <w:pPr>
              <w:pStyle w:val="TAL"/>
              <w:rPr>
                <w:sz w:val="16"/>
              </w:rPr>
            </w:pPr>
            <w:r w:rsidRPr="00EA5936">
              <w:rPr>
                <w:sz w:val="16"/>
              </w:rPr>
              <w:t>C4-221475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92043" w14:textId="77777777" w:rsidR="00C84410" w:rsidRPr="00EA5936" w:rsidRDefault="00C84410" w:rsidP="00EA5936">
            <w:pPr>
              <w:pStyle w:val="TAL"/>
              <w:rPr>
                <w:sz w:val="16"/>
              </w:rPr>
            </w:pPr>
            <w:r w:rsidRPr="00EA5936">
              <w:rPr>
                <w:sz w:val="16"/>
              </w:rPr>
              <w:t>Redirect Port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775B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BE357" w14:textId="77777777" w:rsidR="00C84410" w:rsidRPr="00EA5936" w:rsidRDefault="00C84410" w:rsidP="00EA5936">
            <w:pPr>
              <w:pStyle w:val="TAL"/>
              <w:rPr>
                <w:sz w:val="16"/>
              </w:rPr>
            </w:pPr>
            <w:r w:rsidRPr="00EA5936">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D7619" w14:textId="77777777" w:rsidR="00C84410" w:rsidRPr="00EA5936" w:rsidRDefault="00C84410" w:rsidP="00EA5936">
            <w:pPr>
              <w:pStyle w:val="TAL"/>
              <w:rPr>
                <w:sz w:val="16"/>
              </w:rPr>
            </w:pPr>
            <w:r w:rsidRPr="00EA5936">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8495E"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35C0A"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EAAA6"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57E6D"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FE734" w14:textId="77777777" w:rsidR="00C84410" w:rsidRPr="00EA5936" w:rsidRDefault="00C84410" w:rsidP="00EA5936">
            <w:pPr>
              <w:pStyle w:val="TAL"/>
              <w:rPr>
                <w:sz w:val="16"/>
              </w:rPr>
            </w:pPr>
            <w:r w:rsidRPr="00EA5936">
              <w:rPr>
                <w:sz w:val="16"/>
              </w:rPr>
              <w:t>agreed</w:t>
            </w:r>
          </w:p>
        </w:tc>
      </w:tr>
      <w:tr w:rsidR="00EA5936" w:rsidRPr="00EA5936" w14:paraId="689C9CF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D5A96" w14:textId="77777777" w:rsidR="00C84410" w:rsidRPr="00EA5936" w:rsidRDefault="00C84410" w:rsidP="00EA5936">
            <w:pPr>
              <w:pStyle w:val="TAL"/>
              <w:rPr>
                <w:sz w:val="16"/>
              </w:rPr>
            </w:pPr>
            <w:r w:rsidRPr="00EA5936">
              <w:rPr>
                <w:sz w:val="16"/>
              </w:rPr>
              <w:t>C4-221411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90045" w14:textId="77777777" w:rsidR="00C84410" w:rsidRPr="00EA5936" w:rsidRDefault="00C84410" w:rsidP="00EA5936">
            <w:pPr>
              <w:pStyle w:val="TAL"/>
              <w:rPr>
                <w:sz w:val="16"/>
              </w:rPr>
            </w:pPr>
            <w:r w:rsidRPr="00EA5936">
              <w:rPr>
                <w:sz w:val="16"/>
              </w:rPr>
              <w:t>Node Report Type value for PFCP node reports not defined by 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BFE08"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D3DC5" w14:textId="77777777" w:rsidR="00C84410" w:rsidRPr="00EA5936" w:rsidRDefault="00C84410" w:rsidP="00EA5936">
            <w:pPr>
              <w:pStyle w:val="TAL"/>
              <w:rPr>
                <w:sz w:val="16"/>
              </w:rPr>
            </w:pPr>
            <w:r w:rsidRPr="00EA5936">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75F44" w14:textId="77777777" w:rsidR="00C84410" w:rsidRPr="00EA5936" w:rsidRDefault="00C84410" w:rsidP="00EA5936">
            <w:pPr>
              <w:pStyle w:val="TAL"/>
              <w:rPr>
                <w:sz w:val="16"/>
              </w:rPr>
            </w:pPr>
            <w:r w:rsidRPr="00EA5936">
              <w:rPr>
                <w:sz w:val="16"/>
              </w:rPr>
              <w:t>0614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EB674"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A58A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70630"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50FEB"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071DA" w14:textId="77777777" w:rsidR="00C84410" w:rsidRPr="00EA5936" w:rsidRDefault="00C84410" w:rsidP="00EA5936">
            <w:pPr>
              <w:pStyle w:val="TAL"/>
              <w:rPr>
                <w:sz w:val="16"/>
              </w:rPr>
            </w:pPr>
            <w:r w:rsidRPr="00EA5936">
              <w:rPr>
                <w:sz w:val="16"/>
              </w:rPr>
              <w:t>postponed</w:t>
            </w:r>
          </w:p>
        </w:tc>
      </w:tr>
      <w:tr w:rsidR="00EA5936" w:rsidRPr="00EA5936" w14:paraId="0A70EA0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EE20F" w14:textId="77777777" w:rsidR="00C84410" w:rsidRPr="00EA5936" w:rsidRDefault="00C84410" w:rsidP="00EA5936">
            <w:pPr>
              <w:pStyle w:val="TAL"/>
              <w:rPr>
                <w:sz w:val="16"/>
              </w:rPr>
            </w:pPr>
            <w:r w:rsidRPr="00EA5936">
              <w:rPr>
                <w:sz w:val="16"/>
              </w:rPr>
              <w:t>C4-221187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33EFB" w14:textId="77777777" w:rsidR="00C84410" w:rsidRPr="00EA5936" w:rsidRDefault="00C84410" w:rsidP="00EA5936">
            <w:pPr>
              <w:pStyle w:val="TAL"/>
              <w:rPr>
                <w:sz w:val="16"/>
              </w:rPr>
            </w:pPr>
            <w:r w:rsidRPr="00EA5936">
              <w:rPr>
                <w:sz w:val="16"/>
              </w:rPr>
              <w:t xml:space="preserve">Removal of Monitoring </w:t>
            </w:r>
            <w:r w:rsidRPr="00EA5936">
              <w:rPr>
                <w:sz w:val="16"/>
              </w:rPr>
              <w:lastRenderedPageBreak/>
              <w:t>Events when External ID or MSISDN is deleted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3DB61" w14:textId="77777777" w:rsidR="00C84410" w:rsidRPr="00EA5936" w:rsidRDefault="00C84410" w:rsidP="00EA5936">
            <w:pPr>
              <w:pStyle w:val="TAL"/>
              <w:rPr>
                <w:sz w:val="16"/>
              </w:rPr>
            </w:pPr>
            <w:r w:rsidRPr="00EA5936">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3FAEB" w14:textId="77777777" w:rsidR="00C84410" w:rsidRPr="00EA5936" w:rsidRDefault="00C84410" w:rsidP="00EA5936">
            <w:pPr>
              <w:pStyle w:val="TAL"/>
              <w:rPr>
                <w:sz w:val="16"/>
              </w:rPr>
            </w:pPr>
            <w:r w:rsidRPr="00EA5936">
              <w:rPr>
                <w:sz w:val="16"/>
              </w:rPr>
              <w:t>29.272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DEBAE" w14:textId="77777777" w:rsidR="00C84410" w:rsidRPr="00EA5936" w:rsidRDefault="00C84410" w:rsidP="00EA5936">
            <w:pPr>
              <w:pStyle w:val="TAL"/>
              <w:rPr>
                <w:sz w:val="16"/>
              </w:rPr>
            </w:pPr>
            <w:r w:rsidRPr="00EA5936">
              <w:rPr>
                <w:sz w:val="16"/>
              </w:rPr>
              <w:t>0832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731AD"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98DEC" w14:textId="77777777" w:rsidR="00C84410" w:rsidRPr="00EA5936" w:rsidRDefault="00C84410" w:rsidP="00EA5936">
            <w:pPr>
              <w:pStyle w:val="TAL"/>
              <w:rPr>
                <w:sz w:val="16"/>
              </w:rPr>
            </w:pPr>
            <w:r w:rsidRPr="00EA5936">
              <w:rPr>
                <w:sz w:val="16"/>
              </w:rPr>
              <w:t>Rel-</w:t>
            </w:r>
            <w:r w:rsidRPr="00EA5936">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64292" w14:textId="77777777" w:rsidR="00C84410" w:rsidRPr="00EA5936" w:rsidRDefault="00C84410" w:rsidP="00EA5936">
            <w:pPr>
              <w:pStyle w:val="TAL"/>
              <w:rPr>
                <w:sz w:val="16"/>
              </w:rPr>
            </w:pPr>
            <w:r w:rsidRPr="00EA5936">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4987A" w14:textId="77777777" w:rsidR="00C84410" w:rsidRPr="00EA5936" w:rsidRDefault="00C84410" w:rsidP="00EA5936">
            <w:pPr>
              <w:pStyle w:val="TAL"/>
              <w:rPr>
                <w:sz w:val="16"/>
              </w:rPr>
            </w:pPr>
            <w:r w:rsidRPr="00EA5936">
              <w:rPr>
                <w:sz w:val="16"/>
              </w:rPr>
              <w:t xml:space="preserve">MONTE-CT, </w:t>
            </w:r>
            <w:r w:rsidRPr="00EA5936">
              <w:rPr>
                <w:sz w:val="16"/>
              </w:rPr>
              <w:lastRenderedPageBreak/>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A7E6C" w14:textId="77777777" w:rsidR="00C84410" w:rsidRPr="00EA5936" w:rsidRDefault="00C84410" w:rsidP="00EA5936">
            <w:pPr>
              <w:pStyle w:val="TAL"/>
              <w:rPr>
                <w:sz w:val="16"/>
              </w:rPr>
            </w:pPr>
            <w:r w:rsidRPr="00EA5936">
              <w:rPr>
                <w:sz w:val="16"/>
              </w:rPr>
              <w:lastRenderedPageBreak/>
              <w:t>agreed</w:t>
            </w:r>
          </w:p>
        </w:tc>
      </w:tr>
      <w:tr w:rsidR="00EA5936" w:rsidRPr="00EA5936" w14:paraId="7900544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FAF05" w14:textId="77777777" w:rsidR="00C84410" w:rsidRPr="00EA5936" w:rsidRDefault="00C84410" w:rsidP="00EA5936">
            <w:pPr>
              <w:pStyle w:val="TAL"/>
              <w:rPr>
                <w:sz w:val="16"/>
              </w:rPr>
            </w:pPr>
            <w:r w:rsidRPr="00EA5936">
              <w:rPr>
                <w:sz w:val="16"/>
              </w:rPr>
              <w:t>C4-221155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A126E" w14:textId="77777777" w:rsidR="00C84410" w:rsidRPr="00EA5936" w:rsidRDefault="00C84410" w:rsidP="00EA5936">
            <w:pPr>
              <w:pStyle w:val="TAL"/>
              <w:rPr>
                <w:sz w:val="16"/>
              </w:rPr>
            </w:pPr>
            <w:r w:rsidRPr="00EA5936">
              <w:rPr>
                <w:sz w:val="16"/>
              </w:rPr>
              <w:t>Non-Seamless WLAN offload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1E7F7"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CDF0D" w14:textId="77777777" w:rsidR="00C84410" w:rsidRPr="00EA5936" w:rsidRDefault="00C84410" w:rsidP="00EA5936">
            <w:pPr>
              <w:pStyle w:val="TAL"/>
              <w:rPr>
                <w:sz w:val="16"/>
              </w:rPr>
            </w:pPr>
            <w:r w:rsidRPr="00EA5936">
              <w:rPr>
                <w:sz w:val="16"/>
              </w:rPr>
              <w:t>29.273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5B3EA" w14:textId="77777777" w:rsidR="00C84410" w:rsidRPr="00EA5936" w:rsidRDefault="00C84410" w:rsidP="00EA5936">
            <w:pPr>
              <w:pStyle w:val="TAL"/>
              <w:rPr>
                <w:sz w:val="16"/>
              </w:rPr>
            </w:pPr>
            <w:r w:rsidRPr="00EA5936">
              <w:rPr>
                <w:sz w:val="16"/>
              </w:rPr>
              <w:t>0530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3E8B5"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3334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32E98"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F441A" w14:textId="77777777" w:rsidR="00C84410" w:rsidRPr="00EA5936" w:rsidRDefault="00C84410" w:rsidP="00EA5936">
            <w:pPr>
              <w:pStyle w:val="TAL"/>
              <w:rPr>
                <w:sz w:val="16"/>
              </w:rPr>
            </w:pPr>
            <w:r w:rsidRPr="00EA5936">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46CD7" w14:textId="77777777" w:rsidR="00C84410" w:rsidRPr="00EA5936" w:rsidRDefault="00C84410" w:rsidP="00EA5936">
            <w:pPr>
              <w:pStyle w:val="TAL"/>
              <w:rPr>
                <w:sz w:val="16"/>
              </w:rPr>
            </w:pPr>
            <w:r w:rsidRPr="00EA5936">
              <w:rPr>
                <w:sz w:val="16"/>
              </w:rPr>
              <w:t>agreed</w:t>
            </w:r>
          </w:p>
        </w:tc>
      </w:tr>
      <w:tr w:rsidR="00EA5936" w:rsidRPr="00EA5936" w14:paraId="1BB99A2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F6398" w14:textId="77777777" w:rsidR="00C84410" w:rsidRPr="00EA5936" w:rsidRDefault="00C84410" w:rsidP="00EA5936">
            <w:pPr>
              <w:pStyle w:val="TAL"/>
              <w:rPr>
                <w:sz w:val="16"/>
              </w:rPr>
            </w:pPr>
            <w:r w:rsidRPr="00EA5936">
              <w:rPr>
                <w:sz w:val="16"/>
              </w:rPr>
              <w:t>C4-221163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C92AB" w14:textId="77777777" w:rsidR="00C84410" w:rsidRPr="00EA5936" w:rsidRDefault="00C84410" w:rsidP="00EA5936">
            <w:pPr>
              <w:pStyle w:val="TAL"/>
              <w:rPr>
                <w:sz w:val="16"/>
              </w:rPr>
            </w:pPr>
            <w:r w:rsidRPr="00EA5936">
              <w:rPr>
                <w:sz w:val="16"/>
              </w:rPr>
              <w:t>CR implementation errors (5G SRVCC from 5GS to 3G)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3526F"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E3B87" w14:textId="77777777" w:rsidR="00C84410" w:rsidRPr="00EA5936" w:rsidRDefault="00C84410" w:rsidP="00EA5936">
            <w:pPr>
              <w:pStyle w:val="TAL"/>
              <w:rPr>
                <w:sz w:val="16"/>
              </w:rPr>
            </w:pPr>
            <w:r w:rsidRPr="00EA5936">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E5D4C" w14:textId="77777777" w:rsidR="00C84410" w:rsidRPr="00EA5936" w:rsidRDefault="00C84410" w:rsidP="00EA5936">
            <w:pPr>
              <w:pStyle w:val="TAL"/>
              <w:rPr>
                <w:sz w:val="16"/>
              </w:rPr>
            </w:pPr>
            <w:r w:rsidRPr="00EA5936">
              <w:rPr>
                <w:sz w:val="16"/>
              </w:rPr>
              <w:t>2039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DE960"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EDA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F06BD"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264EA" w14:textId="77777777" w:rsidR="00C84410" w:rsidRPr="00EA5936" w:rsidRDefault="00C84410" w:rsidP="00EA5936">
            <w:pPr>
              <w:pStyle w:val="TAL"/>
              <w:rPr>
                <w:sz w:val="16"/>
              </w:rPr>
            </w:pPr>
            <w:r w:rsidRPr="00EA5936">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64033" w14:textId="77777777" w:rsidR="00C84410" w:rsidRPr="00EA5936" w:rsidRDefault="00C84410" w:rsidP="00EA5936">
            <w:pPr>
              <w:pStyle w:val="TAL"/>
              <w:rPr>
                <w:sz w:val="16"/>
              </w:rPr>
            </w:pPr>
            <w:r w:rsidRPr="00EA5936">
              <w:rPr>
                <w:sz w:val="16"/>
              </w:rPr>
              <w:t>agreed</w:t>
            </w:r>
          </w:p>
        </w:tc>
      </w:tr>
      <w:tr w:rsidR="00EA5936" w:rsidRPr="00EA5936" w14:paraId="49E144B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C8C49" w14:textId="77777777" w:rsidR="00C84410" w:rsidRPr="00EA5936" w:rsidRDefault="00C84410" w:rsidP="00EA5936">
            <w:pPr>
              <w:pStyle w:val="TAL"/>
              <w:rPr>
                <w:sz w:val="16"/>
              </w:rPr>
            </w:pPr>
            <w:r w:rsidRPr="00EA5936">
              <w:rPr>
                <w:sz w:val="16"/>
              </w:rPr>
              <w:t>C4-221162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EA17E" w14:textId="77777777" w:rsidR="00C84410" w:rsidRPr="00EA5936" w:rsidRDefault="00C84410" w:rsidP="00EA5936">
            <w:pPr>
              <w:pStyle w:val="TAL"/>
              <w:rPr>
                <w:sz w:val="16"/>
              </w:rPr>
            </w:pPr>
            <w:r w:rsidRPr="00EA5936">
              <w:rPr>
                <w:sz w:val="16"/>
              </w:rPr>
              <w:t>CR implementation errors (5G SRVCC from 5GS to 3G)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61181"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A3437" w14:textId="77777777" w:rsidR="00C84410" w:rsidRPr="00EA5936" w:rsidRDefault="00C84410" w:rsidP="00EA5936">
            <w:pPr>
              <w:pStyle w:val="TAL"/>
              <w:rPr>
                <w:sz w:val="16"/>
              </w:rPr>
            </w:pPr>
            <w:r w:rsidRPr="00EA5936">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1FE38" w14:textId="77777777" w:rsidR="00C84410" w:rsidRPr="00EA5936" w:rsidRDefault="00C84410" w:rsidP="00EA5936">
            <w:pPr>
              <w:pStyle w:val="TAL"/>
              <w:rPr>
                <w:sz w:val="16"/>
              </w:rPr>
            </w:pPr>
            <w:r w:rsidRPr="00EA5936">
              <w:rPr>
                <w:sz w:val="16"/>
              </w:rPr>
              <w:t>2045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274D2"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88B43"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33D31"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F4EF4" w14:textId="77777777" w:rsidR="00C84410" w:rsidRPr="00EA5936" w:rsidRDefault="00C84410" w:rsidP="00EA5936">
            <w:pPr>
              <w:pStyle w:val="TAL"/>
              <w:rPr>
                <w:sz w:val="16"/>
              </w:rPr>
            </w:pPr>
            <w:r w:rsidRPr="00EA5936">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4AB6D" w14:textId="77777777" w:rsidR="00C84410" w:rsidRPr="00EA5936" w:rsidRDefault="00C84410" w:rsidP="00EA5936">
            <w:pPr>
              <w:pStyle w:val="TAL"/>
              <w:rPr>
                <w:sz w:val="16"/>
              </w:rPr>
            </w:pPr>
            <w:r w:rsidRPr="00EA5936">
              <w:rPr>
                <w:sz w:val="16"/>
              </w:rPr>
              <w:t>agreed</w:t>
            </w:r>
          </w:p>
        </w:tc>
      </w:tr>
      <w:tr w:rsidR="00EA5936" w:rsidRPr="00EA5936" w14:paraId="4734988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5412C" w14:textId="77777777" w:rsidR="00C84410" w:rsidRPr="00EA5936" w:rsidRDefault="00C84410" w:rsidP="00EA5936">
            <w:pPr>
              <w:pStyle w:val="TAL"/>
              <w:rPr>
                <w:sz w:val="16"/>
              </w:rPr>
            </w:pPr>
            <w:r w:rsidRPr="00EA5936">
              <w:rPr>
                <w:sz w:val="16"/>
              </w:rPr>
              <w:t>C4-221164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20D06" w14:textId="77777777" w:rsidR="00C84410" w:rsidRPr="00EA5936" w:rsidRDefault="00C84410" w:rsidP="00EA5936">
            <w:pPr>
              <w:pStyle w:val="TAL"/>
              <w:rPr>
                <w:sz w:val="16"/>
              </w:rPr>
            </w:pPr>
            <w:r w:rsidRPr="00EA5936">
              <w:rPr>
                <w:sz w:val="16"/>
              </w:rPr>
              <w:t>SRVCC Cause in Forward Relocation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A896F"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70A2B" w14:textId="77777777" w:rsidR="00C84410" w:rsidRPr="00EA5936" w:rsidRDefault="00C84410" w:rsidP="00EA5936">
            <w:pPr>
              <w:pStyle w:val="TAL"/>
              <w:rPr>
                <w:sz w:val="16"/>
              </w:rPr>
            </w:pPr>
            <w:r w:rsidRPr="00EA5936">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DD8DB" w14:textId="77777777" w:rsidR="00C84410" w:rsidRPr="00EA5936" w:rsidRDefault="00C84410" w:rsidP="00EA5936">
            <w:pPr>
              <w:pStyle w:val="TAL"/>
              <w:rPr>
                <w:sz w:val="16"/>
              </w:rPr>
            </w:pPr>
            <w:r w:rsidRPr="00EA5936">
              <w:rPr>
                <w:sz w:val="16"/>
              </w:rPr>
              <w:t>2046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51D1A"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A5C96"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EE74B"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C0B60" w14:textId="77777777" w:rsidR="00C84410" w:rsidRPr="00EA5936" w:rsidRDefault="00C84410" w:rsidP="00EA5936">
            <w:pPr>
              <w:pStyle w:val="TAL"/>
              <w:rPr>
                <w:sz w:val="16"/>
              </w:rPr>
            </w:pPr>
            <w:r w:rsidRPr="00EA5936">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D47B4" w14:textId="77777777" w:rsidR="00C84410" w:rsidRPr="00EA5936" w:rsidRDefault="00C84410" w:rsidP="00EA5936">
            <w:pPr>
              <w:pStyle w:val="TAL"/>
              <w:rPr>
                <w:sz w:val="16"/>
              </w:rPr>
            </w:pPr>
            <w:r w:rsidRPr="00EA5936">
              <w:rPr>
                <w:sz w:val="16"/>
              </w:rPr>
              <w:t>withdrawn</w:t>
            </w:r>
          </w:p>
        </w:tc>
      </w:tr>
      <w:tr w:rsidR="00EA5936" w:rsidRPr="00EA5936" w14:paraId="63D0162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C98EF" w14:textId="77777777" w:rsidR="00C84410" w:rsidRPr="00EA5936" w:rsidRDefault="00C84410" w:rsidP="00EA5936">
            <w:pPr>
              <w:pStyle w:val="TAL"/>
              <w:rPr>
                <w:sz w:val="16"/>
              </w:rPr>
            </w:pPr>
            <w:r w:rsidRPr="00EA5936">
              <w:rPr>
                <w:sz w:val="16"/>
              </w:rPr>
              <w:t>C4-221165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3E883" w14:textId="77777777" w:rsidR="00C84410" w:rsidRPr="00EA5936" w:rsidRDefault="00C84410" w:rsidP="00EA5936">
            <w:pPr>
              <w:pStyle w:val="TAL"/>
              <w:rPr>
                <w:sz w:val="16"/>
              </w:rPr>
            </w:pPr>
            <w:r w:rsidRPr="00EA5936">
              <w:rPr>
                <w:sz w:val="16"/>
              </w:rPr>
              <w:t>SRVCC Cause in Forward Relocation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B9B59"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349D2" w14:textId="77777777" w:rsidR="00C84410" w:rsidRPr="00EA5936" w:rsidRDefault="00C84410" w:rsidP="00EA5936">
            <w:pPr>
              <w:pStyle w:val="TAL"/>
              <w:rPr>
                <w:sz w:val="16"/>
              </w:rPr>
            </w:pPr>
            <w:r w:rsidRPr="00EA5936">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3E8BC" w14:textId="77777777" w:rsidR="00C84410" w:rsidRPr="00EA5936" w:rsidRDefault="00C84410" w:rsidP="00EA5936">
            <w:pPr>
              <w:pStyle w:val="TAL"/>
              <w:rPr>
                <w:sz w:val="16"/>
              </w:rPr>
            </w:pPr>
            <w:r w:rsidRPr="00EA5936">
              <w:rPr>
                <w:sz w:val="16"/>
              </w:rPr>
              <w:t>2047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46046"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E072A"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5B6C5"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1553F" w14:textId="77777777" w:rsidR="00C84410" w:rsidRPr="00EA5936" w:rsidRDefault="00C84410" w:rsidP="00EA5936">
            <w:pPr>
              <w:pStyle w:val="TAL"/>
              <w:rPr>
                <w:sz w:val="16"/>
              </w:rPr>
            </w:pPr>
            <w:r w:rsidRPr="00EA5936">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015C7" w14:textId="77777777" w:rsidR="00C84410" w:rsidRPr="00EA5936" w:rsidRDefault="00C84410" w:rsidP="00EA5936">
            <w:pPr>
              <w:pStyle w:val="TAL"/>
              <w:rPr>
                <w:sz w:val="16"/>
              </w:rPr>
            </w:pPr>
            <w:r w:rsidRPr="00EA5936">
              <w:rPr>
                <w:sz w:val="16"/>
              </w:rPr>
              <w:t>revised</w:t>
            </w:r>
          </w:p>
        </w:tc>
      </w:tr>
      <w:tr w:rsidR="00EA5936" w:rsidRPr="00EA5936" w14:paraId="4E7358C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E01F3" w14:textId="77777777" w:rsidR="00C84410" w:rsidRPr="00EA5936" w:rsidRDefault="00C84410" w:rsidP="00EA5936">
            <w:pPr>
              <w:pStyle w:val="TAL"/>
              <w:rPr>
                <w:sz w:val="16"/>
              </w:rPr>
            </w:pPr>
            <w:r w:rsidRPr="00EA5936">
              <w:rPr>
                <w:sz w:val="16"/>
              </w:rPr>
              <w:t>C4-221493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D9AD4" w14:textId="77777777" w:rsidR="00C84410" w:rsidRPr="00EA5936" w:rsidRDefault="00C84410" w:rsidP="00EA5936">
            <w:pPr>
              <w:pStyle w:val="TAL"/>
              <w:rPr>
                <w:sz w:val="16"/>
              </w:rPr>
            </w:pPr>
            <w:r w:rsidRPr="00EA5936">
              <w:rPr>
                <w:sz w:val="16"/>
              </w:rPr>
              <w:t>SRVCC Cause in Forward Relocation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9586F"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2749D" w14:textId="77777777" w:rsidR="00C84410" w:rsidRPr="00EA5936" w:rsidRDefault="00C84410" w:rsidP="00EA5936">
            <w:pPr>
              <w:pStyle w:val="TAL"/>
              <w:rPr>
                <w:sz w:val="16"/>
              </w:rPr>
            </w:pPr>
            <w:r w:rsidRPr="00EA5936">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08028" w14:textId="77777777" w:rsidR="00C84410" w:rsidRPr="00EA5936" w:rsidRDefault="00C84410" w:rsidP="00EA5936">
            <w:pPr>
              <w:pStyle w:val="TAL"/>
              <w:rPr>
                <w:sz w:val="16"/>
              </w:rPr>
            </w:pPr>
            <w:r w:rsidRPr="00EA5936">
              <w:rPr>
                <w:sz w:val="16"/>
              </w:rPr>
              <w:t>2047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13F31"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231A4"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7175B"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7A912" w14:textId="77777777" w:rsidR="00C84410" w:rsidRPr="00EA5936" w:rsidRDefault="00C84410" w:rsidP="00EA5936">
            <w:pPr>
              <w:pStyle w:val="TAL"/>
              <w:rPr>
                <w:sz w:val="16"/>
              </w:rPr>
            </w:pPr>
            <w:r w:rsidRPr="00EA5936">
              <w:rPr>
                <w:sz w:val="16"/>
              </w:rPr>
              <w:t>5G_SRVCC,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DD50F" w14:textId="77777777" w:rsidR="00C84410" w:rsidRPr="00EA5936" w:rsidRDefault="00C84410" w:rsidP="00EA5936">
            <w:pPr>
              <w:pStyle w:val="TAL"/>
              <w:rPr>
                <w:sz w:val="16"/>
              </w:rPr>
            </w:pPr>
            <w:r w:rsidRPr="00EA5936">
              <w:rPr>
                <w:sz w:val="16"/>
              </w:rPr>
              <w:t>agreed</w:t>
            </w:r>
          </w:p>
        </w:tc>
      </w:tr>
      <w:tr w:rsidR="00EA5936" w:rsidRPr="00EA5936" w14:paraId="5593E42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2545D" w14:textId="77777777" w:rsidR="00C84410" w:rsidRPr="00EA5936" w:rsidRDefault="00C84410" w:rsidP="00EA5936">
            <w:pPr>
              <w:pStyle w:val="TAL"/>
              <w:rPr>
                <w:sz w:val="16"/>
              </w:rPr>
            </w:pPr>
            <w:r w:rsidRPr="00EA5936">
              <w:rPr>
                <w:sz w:val="16"/>
              </w:rPr>
              <w:t>C4-221318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B4DD9" w14:textId="77777777" w:rsidR="00C84410" w:rsidRPr="00EA5936" w:rsidRDefault="00C84410" w:rsidP="00EA5936">
            <w:pPr>
              <w:pStyle w:val="TAL"/>
              <w:rPr>
                <w:sz w:val="16"/>
              </w:rPr>
            </w:pPr>
            <w:r w:rsidRPr="00EA5936">
              <w:rPr>
                <w:sz w:val="16"/>
              </w:rPr>
              <w:t>Transferring Alternative IMSI between MMEs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66469" w14:textId="77777777" w:rsidR="00C84410" w:rsidRPr="00EA5936" w:rsidRDefault="00C84410" w:rsidP="00EA5936">
            <w:pPr>
              <w:pStyle w:val="TAL"/>
              <w:rPr>
                <w:sz w:val="16"/>
              </w:rPr>
            </w:pPr>
            <w:r w:rsidRPr="00EA5936">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6DD2B" w14:textId="77777777" w:rsidR="00C84410" w:rsidRPr="00EA5936" w:rsidRDefault="00C84410" w:rsidP="00EA5936">
            <w:pPr>
              <w:pStyle w:val="TAL"/>
              <w:rPr>
                <w:sz w:val="16"/>
              </w:rPr>
            </w:pPr>
            <w:r w:rsidRPr="00EA5936">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FB055" w14:textId="77777777" w:rsidR="00C84410" w:rsidRPr="00EA5936" w:rsidRDefault="00C84410" w:rsidP="00EA5936">
            <w:pPr>
              <w:pStyle w:val="TAL"/>
              <w:rPr>
                <w:sz w:val="16"/>
              </w:rPr>
            </w:pPr>
            <w:r w:rsidRPr="00EA5936">
              <w:rPr>
                <w:sz w:val="16"/>
              </w:rPr>
              <w:t>2048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C9481"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9FAB8"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4473A" w14:textId="77777777" w:rsidR="00C84410" w:rsidRPr="00EA5936" w:rsidRDefault="00C84410" w:rsidP="00EA5936">
            <w:pPr>
              <w:pStyle w:val="TAL"/>
              <w:rPr>
                <w:sz w:val="16"/>
              </w:rPr>
            </w:pPr>
            <w:r w:rsidRPr="00EA593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D4280" w14:textId="77777777" w:rsidR="00C84410" w:rsidRPr="00EA5936" w:rsidRDefault="00C84410" w:rsidP="00EA5936">
            <w:pPr>
              <w:pStyle w:val="TAL"/>
              <w:rPr>
                <w:sz w:val="16"/>
              </w:rPr>
            </w:pPr>
            <w:r w:rsidRPr="00EA5936">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D1ED0" w14:textId="77777777" w:rsidR="00C84410" w:rsidRPr="00EA5936" w:rsidRDefault="00C84410" w:rsidP="00EA5936">
            <w:pPr>
              <w:pStyle w:val="TAL"/>
              <w:rPr>
                <w:sz w:val="16"/>
              </w:rPr>
            </w:pPr>
            <w:r w:rsidRPr="00EA5936">
              <w:rPr>
                <w:sz w:val="16"/>
              </w:rPr>
              <w:t>revised</w:t>
            </w:r>
          </w:p>
        </w:tc>
      </w:tr>
      <w:tr w:rsidR="00EA5936" w:rsidRPr="00EA5936" w14:paraId="24944EA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3CCA3" w14:textId="77777777" w:rsidR="00C84410" w:rsidRPr="00EA5936" w:rsidRDefault="00C84410" w:rsidP="00EA5936">
            <w:pPr>
              <w:pStyle w:val="TAL"/>
              <w:rPr>
                <w:sz w:val="16"/>
              </w:rPr>
            </w:pPr>
            <w:r w:rsidRPr="00EA5936">
              <w:rPr>
                <w:sz w:val="16"/>
              </w:rPr>
              <w:t>C4-221474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E4C5A" w14:textId="77777777" w:rsidR="00C84410" w:rsidRPr="00EA5936" w:rsidRDefault="00C84410" w:rsidP="00EA5936">
            <w:pPr>
              <w:pStyle w:val="TAL"/>
              <w:rPr>
                <w:sz w:val="16"/>
              </w:rPr>
            </w:pPr>
            <w:r w:rsidRPr="00EA5936">
              <w:rPr>
                <w:sz w:val="16"/>
              </w:rPr>
              <w:t>Transferring Alternative IMSI between MMEs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3E8F2" w14:textId="77777777" w:rsidR="00C84410" w:rsidRPr="00EA5936" w:rsidRDefault="00C84410" w:rsidP="00EA5936">
            <w:pPr>
              <w:pStyle w:val="TAL"/>
              <w:rPr>
                <w:sz w:val="16"/>
              </w:rPr>
            </w:pPr>
            <w:r w:rsidRPr="00EA5936">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C53FF" w14:textId="77777777" w:rsidR="00C84410" w:rsidRPr="00EA5936" w:rsidRDefault="00C84410" w:rsidP="00EA5936">
            <w:pPr>
              <w:pStyle w:val="TAL"/>
              <w:rPr>
                <w:sz w:val="16"/>
              </w:rPr>
            </w:pPr>
            <w:r w:rsidRPr="00EA5936">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F2D6F" w14:textId="77777777" w:rsidR="00C84410" w:rsidRPr="00EA5936" w:rsidRDefault="00C84410" w:rsidP="00EA5936">
            <w:pPr>
              <w:pStyle w:val="TAL"/>
              <w:rPr>
                <w:sz w:val="16"/>
              </w:rPr>
            </w:pPr>
            <w:r w:rsidRPr="00EA5936">
              <w:rPr>
                <w:sz w:val="16"/>
              </w:rPr>
              <w:t>2048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EE652"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6C050"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CA5E4"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4D3B9" w14:textId="77777777" w:rsidR="00C84410" w:rsidRPr="00EA5936" w:rsidRDefault="00C84410" w:rsidP="00EA5936">
            <w:pPr>
              <w:pStyle w:val="TAL"/>
              <w:rPr>
                <w:sz w:val="16"/>
              </w:rPr>
            </w:pPr>
            <w:r w:rsidRPr="00EA5936">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B4D60" w14:textId="77777777" w:rsidR="00C84410" w:rsidRPr="00EA5936" w:rsidRDefault="00C84410" w:rsidP="00EA5936">
            <w:pPr>
              <w:pStyle w:val="TAL"/>
              <w:rPr>
                <w:sz w:val="16"/>
              </w:rPr>
            </w:pPr>
            <w:r w:rsidRPr="00EA5936">
              <w:rPr>
                <w:sz w:val="16"/>
              </w:rPr>
              <w:t>agreed</w:t>
            </w:r>
          </w:p>
        </w:tc>
      </w:tr>
      <w:tr w:rsidR="00EA5936" w:rsidRPr="00EA5936" w14:paraId="0E476B0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AB416" w14:textId="77777777" w:rsidR="00C84410" w:rsidRPr="00EA5936" w:rsidRDefault="00C84410" w:rsidP="00EA5936">
            <w:pPr>
              <w:pStyle w:val="TAL"/>
              <w:rPr>
                <w:sz w:val="16"/>
              </w:rPr>
            </w:pPr>
            <w:r w:rsidRPr="00EA5936">
              <w:rPr>
                <w:sz w:val="16"/>
              </w:rPr>
              <w:t>C4-221320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B9227" w14:textId="77777777" w:rsidR="00C84410" w:rsidRPr="00EA5936" w:rsidRDefault="00C84410" w:rsidP="00EA5936">
            <w:pPr>
              <w:pStyle w:val="TAL"/>
              <w:rPr>
                <w:sz w:val="16"/>
              </w:rPr>
            </w:pPr>
            <w:r w:rsidRPr="00EA5936">
              <w:rPr>
                <w:sz w:val="16"/>
              </w:rPr>
              <w:t>ePDG support of 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293B1"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8EFF9" w14:textId="77777777" w:rsidR="00C84410" w:rsidRPr="00EA5936" w:rsidRDefault="00C84410" w:rsidP="00EA5936">
            <w:pPr>
              <w:pStyle w:val="TAL"/>
              <w:rPr>
                <w:sz w:val="16"/>
              </w:rPr>
            </w:pPr>
            <w:r w:rsidRPr="00EA5936">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B1B45" w14:textId="77777777" w:rsidR="00C84410" w:rsidRPr="00EA5936" w:rsidRDefault="00C84410" w:rsidP="00EA5936">
            <w:pPr>
              <w:pStyle w:val="TAL"/>
              <w:rPr>
                <w:sz w:val="16"/>
              </w:rPr>
            </w:pPr>
            <w:r w:rsidRPr="00EA5936">
              <w:rPr>
                <w:sz w:val="16"/>
              </w:rPr>
              <w:t>2049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1EAA1"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2DDAE"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F4915"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38F69" w14:textId="77777777" w:rsidR="00C84410" w:rsidRPr="00EA5936" w:rsidRDefault="00C84410" w:rsidP="00EA5936">
            <w:pPr>
              <w:pStyle w:val="TAL"/>
              <w:rPr>
                <w:sz w:val="16"/>
              </w:rPr>
            </w:pPr>
            <w:r w:rsidRPr="00EA5936">
              <w:rPr>
                <w:sz w:val="16"/>
              </w:rPr>
              <w:t>RPCPSET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16E75" w14:textId="77777777" w:rsidR="00C84410" w:rsidRPr="00EA5936" w:rsidRDefault="00C84410" w:rsidP="00EA5936">
            <w:pPr>
              <w:pStyle w:val="TAL"/>
              <w:rPr>
                <w:sz w:val="16"/>
              </w:rPr>
            </w:pPr>
            <w:r w:rsidRPr="00EA5936">
              <w:rPr>
                <w:sz w:val="16"/>
              </w:rPr>
              <w:t>revised</w:t>
            </w:r>
          </w:p>
        </w:tc>
      </w:tr>
      <w:tr w:rsidR="00EA5936" w:rsidRPr="00EA5936" w14:paraId="0338261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0B970" w14:textId="77777777" w:rsidR="00C84410" w:rsidRPr="00EA5936" w:rsidRDefault="00C84410" w:rsidP="00EA5936">
            <w:pPr>
              <w:pStyle w:val="TAL"/>
              <w:rPr>
                <w:sz w:val="16"/>
              </w:rPr>
            </w:pPr>
            <w:r w:rsidRPr="00EA5936">
              <w:rPr>
                <w:sz w:val="16"/>
              </w:rPr>
              <w:t>C4-221459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6E0BF" w14:textId="77777777" w:rsidR="00C84410" w:rsidRPr="00EA5936" w:rsidRDefault="00C84410" w:rsidP="00EA5936">
            <w:pPr>
              <w:pStyle w:val="TAL"/>
              <w:rPr>
                <w:sz w:val="16"/>
              </w:rPr>
            </w:pPr>
            <w:r w:rsidRPr="00EA5936">
              <w:rPr>
                <w:sz w:val="16"/>
              </w:rPr>
              <w:t>ePDG support of 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8B7D0"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516B" w14:textId="77777777" w:rsidR="00C84410" w:rsidRPr="00EA5936" w:rsidRDefault="00C84410" w:rsidP="00EA5936">
            <w:pPr>
              <w:pStyle w:val="TAL"/>
              <w:rPr>
                <w:sz w:val="16"/>
              </w:rPr>
            </w:pPr>
            <w:r w:rsidRPr="00EA5936">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0722E" w14:textId="77777777" w:rsidR="00C84410" w:rsidRPr="00EA5936" w:rsidRDefault="00C84410" w:rsidP="00EA5936">
            <w:pPr>
              <w:pStyle w:val="TAL"/>
              <w:rPr>
                <w:sz w:val="16"/>
              </w:rPr>
            </w:pPr>
            <w:r w:rsidRPr="00EA5936">
              <w:rPr>
                <w:sz w:val="16"/>
              </w:rPr>
              <w:t>2049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91DAF"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4ADA5"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6826F"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6C0F5" w14:textId="77777777" w:rsidR="00C84410" w:rsidRPr="00EA5936" w:rsidRDefault="00C84410" w:rsidP="00EA5936">
            <w:pPr>
              <w:pStyle w:val="TAL"/>
              <w:rPr>
                <w:sz w:val="16"/>
              </w:rPr>
            </w:pPr>
            <w:r w:rsidRPr="00EA5936">
              <w:rPr>
                <w:sz w:val="16"/>
              </w:rPr>
              <w:t>RPCPSET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5284E" w14:textId="77777777" w:rsidR="00C84410" w:rsidRPr="00EA5936" w:rsidRDefault="00C84410" w:rsidP="00EA5936">
            <w:pPr>
              <w:pStyle w:val="TAL"/>
              <w:rPr>
                <w:sz w:val="16"/>
              </w:rPr>
            </w:pPr>
            <w:r w:rsidRPr="00EA5936">
              <w:rPr>
                <w:sz w:val="16"/>
              </w:rPr>
              <w:t>agreed</w:t>
            </w:r>
          </w:p>
        </w:tc>
      </w:tr>
      <w:tr w:rsidR="00EA5936" w:rsidRPr="00EA5936" w14:paraId="21D006A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ACEA0" w14:textId="77777777" w:rsidR="00C84410" w:rsidRPr="00EA5936" w:rsidRDefault="00C84410" w:rsidP="00EA5936">
            <w:pPr>
              <w:pStyle w:val="TAL"/>
              <w:rPr>
                <w:sz w:val="16"/>
              </w:rPr>
            </w:pPr>
            <w:r w:rsidRPr="00EA5936">
              <w:rPr>
                <w:sz w:val="16"/>
              </w:rPr>
              <w:t>C4-221328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58A6C" w14:textId="77777777" w:rsidR="00C84410" w:rsidRPr="00EA5936" w:rsidRDefault="00C84410" w:rsidP="00EA5936">
            <w:pPr>
              <w:pStyle w:val="TAL"/>
              <w:rPr>
                <w:sz w:val="16"/>
              </w:rPr>
            </w:pPr>
            <w:r w:rsidRPr="00EA5936">
              <w:rPr>
                <w:sz w:val="16"/>
              </w:rPr>
              <w:t>Correction to 5GSIWKI flag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C27D9" w14:textId="77777777" w:rsidR="00C84410" w:rsidRPr="00EA5936" w:rsidRDefault="00C84410" w:rsidP="00EA5936">
            <w:pPr>
              <w:pStyle w:val="TAL"/>
              <w:rPr>
                <w:sz w:val="16"/>
              </w:rPr>
            </w:pPr>
            <w:r w:rsidRPr="00EA593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AF23" w14:textId="77777777" w:rsidR="00C84410" w:rsidRPr="00EA5936" w:rsidRDefault="00C84410" w:rsidP="00EA5936">
            <w:pPr>
              <w:pStyle w:val="TAL"/>
              <w:rPr>
                <w:sz w:val="16"/>
              </w:rPr>
            </w:pPr>
            <w:r w:rsidRPr="00EA5936">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89C92" w14:textId="77777777" w:rsidR="00C84410" w:rsidRPr="00EA5936" w:rsidRDefault="00C84410" w:rsidP="00EA5936">
            <w:pPr>
              <w:pStyle w:val="TAL"/>
              <w:rPr>
                <w:sz w:val="16"/>
              </w:rPr>
            </w:pPr>
            <w:r w:rsidRPr="00EA5936">
              <w:rPr>
                <w:sz w:val="16"/>
              </w:rPr>
              <w:t>2050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B5221"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A5B3C"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ADCD3"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654D6"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14279" w14:textId="77777777" w:rsidR="00C84410" w:rsidRPr="00EA5936" w:rsidRDefault="00C84410" w:rsidP="00EA5936">
            <w:pPr>
              <w:pStyle w:val="TAL"/>
              <w:rPr>
                <w:sz w:val="16"/>
              </w:rPr>
            </w:pPr>
            <w:r w:rsidRPr="00EA5936">
              <w:rPr>
                <w:sz w:val="16"/>
              </w:rPr>
              <w:t>withdrawn</w:t>
            </w:r>
          </w:p>
        </w:tc>
      </w:tr>
      <w:tr w:rsidR="00EA5936" w:rsidRPr="00EA5936" w14:paraId="6965B92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C27AF" w14:textId="77777777" w:rsidR="00C84410" w:rsidRPr="00EA5936" w:rsidRDefault="00C84410" w:rsidP="00EA5936">
            <w:pPr>
              <w:pStyle w:val="TAL"/>
              <w:rPr>
                <w:sz w:val="16"/>
              </w:rPr>
            </w:pPr>
            <w:r w:rsidRPr="00EA5936">
              <w:rPr>
                <w:sz w:val="16"/>
              </w:rPr>
              <w:t>C4-221344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B3772" w14:textId="77777777" w:rsidR="00C84410" w:rsidRPr="00EA5936" w:rsidRDefault="00C84410" w:rsidP="00EA5936">
            <w:pPr>
              <w:pStyle w:val="TAL"/>
              <w:rPr>
                <w:sz w:val="16"/>
              </w:rPr>
            </w:pPr>
            <w:r w:rsidRPr="00EA5936">
              <w:rPr>
                <w:sz w:val="16"/>
              </w:rPr>
              <w:t>Correct the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AE636" w14:textId="77777777" w:rsidR="00C84410" w:rsidRPr="00EA5936" w:rsidRDefault="00C84410" w:rsidP="00EA5936">
            <w:pPr>
              <w:pStyle w:val="TAL"/>
              <w:rPr>
                <w:sz w:val="16"/>
              </w:rPr>
            </w:pPr>
            <w:r w:rsidRPr="00EA5936">
              <w:rPr>
                <w:sz w:val="16"/>
              </w:rPr>
              <w:t>Huawei,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E5844" w14:textId="77777777" w:rsidR="00C84410" w:rsidRPr="00EA5936" w:rsidRDefault="00C84410" w:rsidP="00EA5936">
            <w:pPr>
              <w:pStyle w:val="TAL"/>
              <w:rPr>
                <w:sz w:val="16"/>
              </w:rPr>
            </w:pPr>
            <w:r w:rsidRPr="00EA5936">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D20D0" w14:textId="77777777" w:rsidR="00C84410" w:rsidRPr="00EA5936" w:rsidRDefault="00C84410" w:rsidP="00EA5936">
            <w:pPr>
              <w:pStyle w:val="TAL"/>
              <w:rPr>
                <w:sz w:val="16"/>
              </w:rPr>
            </w:pPr>
            <w:r w:rsidRPr="00EA5936">
              <w:rPr>
                <w:sz w:val="16"/>
              </w:rPr>
              <w:t>2051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0ABFE"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326B5"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0DC20"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98076" w14:textId="77777777" w:rsidR="00C84410" w:rsidRPr="00EA5936" w:rsidRDefault="00C84410" w:rsidP="00EA5936">
            <w:pPr>
              <w:pStyle w:val="TAL"/>
              <w:rPr>
                <w:sz w:val="16"/>
              </w:rPr>
            </w:pPr>
            <w:r w:rsidRPr="00EA5936">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1D142" w14:textId="77777777" w:rsidR="00C84410" w:rsidRPr="00EA5936" w:rsidRDefault="00C84410" w:rsidP="00EA5936">
            <w:pPr>
              <w:pStyle w:val="TAL"/>
              <w:rPr>
                <w:sz w:val="16"/>
              </w:rPr>
            </w:pPr>
            <w:r w:rsidRPr="00EA5936">
              <w:rPr>
                <w:sz w:val="16"/>
              </w:rPr>
              <w:t>agreed</w:t>
            </w:r>
          </w:p>
        </w:tc>
      </w:tr>
      <w:tr w:rsidR="00EA5936" w:rsidRPr="00EA5936" w14:paraId="0BDE0F1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BECE5" w14:textId="77777777" w:rsidR="00C84410" w:rsidRPr="00EA5936" w:rsidRDefault="00C84410" w:rsidP="00EA5936">
            <w:pPr>
              <w:pStyle w:val="TAL"/>
              <w:rPr>
                <w:sz w:val="16"/>
              </w:rPr>
            </w:pPr>
            <w:r w:rsidRPr="00EA5936">
              <w:rPr>
                <w:sz w:val="16"/>
              </w:rPr>
              <w:t>C4-221345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BF916" w14:textId="77777777" w:rsidR="00C84410" w:rsidRPr="00EA5936" w:rsidRDefault="00C84410" w:rsidP="00EA5936">
            <w:pPr>
              <w:pStyle w:val="TAL"/>
              <w:rPr>
                <w:sz w:val="16"/>
              </w:rPr>
            </w:pPr>
            <w:r w:rsidRPr="00EA5936">
              <w:rPr>
                <w:sz w:val="16"/>
              </w:rPr>
              <w:t>Update on the UAS services for ePCO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FB069"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F89E1" w14:textId="77777777" w:rsidR="00C84410" w:rsidRPr="00EA5936" w:rsidRDefault="00C84410" w:rsidP="00EA5936">
            <w:pPr>
              <w:pStyle w:val="TAL"/>
              <w:rPr>
                <w:sz w:val="16"/>
              </w:rPr>
            </w:pPr>
            <w:r w:rsidRPr="00EA5936">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95F7E" w14:textId="77777777" w:rsidR="00C84410" w:rsidRPr="00EA5936" w:rsidRDefault="00C84410" w:rsidP="00EA5936">
            <w:pPr>
              <w:pStyle w:val="TAL"/>
              <w:rPr>
                <w:sz w:val="16"/>
              </w:rPr>
            </w:pPr>
            <w:r w:rsidRPr="00EA5936">
              <w:rPr>
                <w:sz w:val="16"/>
              </w:rPr>
              <w:t>2052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14E0D"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C041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4D49E"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DA671" w14:textId="77777777" w:rsidR="00C84410" w:rsidRPr="00EA5936" w:rsidRDefault="00C84410" w:rsidP="00EA5936">
            <w:pPr>
              <w:pStyle w:val="TAL"/>
              <w:rPr>
                <w:sz w:val="16"/>
              </w:rPr>
            </w:pPr>
            <w:r w:rsidRPr="00EA5936">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6E5E3" w14:textId="77777777" w:rsidR="00C84410" w:rsidRPr="00EA5936" w:rsidRDefault="00C84410" w:rsidP="00EA5936">
            <w:pPr>
              <w:pStyle w:val="TAL"/>
              <w:rPr>
                <w:sz w:val="16"/>
              </w:rPr>
            </w:pPr>
            <w:r w:rsidRPr="00EA5936">
              <w:rPr>
                <w:sz w:val="16"/>
              </w:rPr>
              <w:t>agreed</w:t>
            </w:r>
          </w:p>
        </w:tc>
      </w:tr>
      <w:tr w:rsidR="00EA5936" w:rsidRPr="00EA5936" w14:paraId="4163230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55565" w14:textId="77777777" w:rsidR="00C84410" w:rsidRPr="00EA5936" w:rsidRDefault="00C84410" w:rsidP="00EA5936">
            <w:pPr>
              <w:pStyle w:val="TAL"/>
              <w:rPr>
                <w:sz w:val="16"/>
              </w:rPr>
            </w:pPr>
            <w:r w:rsidRPr="00EA5936">
              <w:rPr>
                <w:sz w:val="16"/>
              </w:rPr>
              <w:t>C4-221110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E972" w14:textId="77777777" w:rsidR="00C84410" w:rsidRPr="00EA5936" w:rsidRDefault="00C84410" w:rsidP="00EA5936">
            <w:pPr>
              <w:pStyle w:val="TAL"/>
              <w:rPr>
                <w:sz w:val="16"/>
              </w:rPr>
            </w:pPr>
            <w:r w:rsidRPr="00EA5936">
              <w:rPr>
                <w:sz w:val="16"/>
              </w:rPr>
              <w:t>Routing of IMS traffic via localized IMS media plane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D8784"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4A944" w14:textId="77777777" w:rsidR="00C84410" w:rsidRPr="00EA5936" w:rsidRDefault="00C84410" w:rsidP="00EA5936">
            <w:pPr>
              <w:pStyle w:val="TAL"/>
              <w:rPr>
                <w:sz w:val="16"/>
              </w:rPr>
            </w:pPr>
            <w:r w:rsidRPr="00EA5936">
              <w:rPr>
                <w:sz w:val="16"/>
              </w:rPr>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E9F7F" w14:textId="77777777" w:rsidR="00C84410" w:rsidRPr="00EA5936" w:rsidRDefault="00C84410" w:rsidP="00EA5936">
            <w:pPr>
              <w:pStyle w:val="TAL"/>
              <w:rPr>
                <w:sz w:val="16"/>
              </w:rPr>
            </w:pPr>
            <w:r w:rsidRPr="00EA5936">
              <w:rPr>
                <w:sz w:val="16"/>
              </w:rPr>
              <w:t>0644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9A679"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459E8"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9ED21"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AC847"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23BF6" w14:textId="77777777" w:rsidR="00C84410" w:rsidRPr="00EA5936" w:rsidRDefault="00C84410" w:rsidP="00EA5936">
            <w:pPr>
              <w:pStyle w:val="TAL"/>
              <w:rPr>
                <w:sz w:val="16"/>
              </w:rPr>
            </w:pPr>
            <w:r w:rsidRPr="00EA5936">
              <w:rPr>
                <w:sz w:val="16"/>
              </w:rPr>
              <w:t>postponed</w:t>
            </w:r>
          </w:p>
        </w:tc>
      </w:tr>
      <w:tr w:rsidR="00EA5936" w:rsidRPr="00EA5936" w14:paraId="1FD5596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4D65C" w14:textId="77777777" w:rsidR="00C84410" w:rsidRPr="00EA5936" w:rsidRDefault="00C84410" w:rsidP="00EA5936">
            <w:pPr>
              <w:pStyle w:val="TAL"/>
              <w:rPr>
                <w:sz w:val="16"/>
              </w:rPr>
            </w:pPr>
            <w:r w:rsidRPr="00EA5936">
              <w:rPr>
                <w:sz w:val="16"/>
              </w:rPr>
              <w:t>C4-221202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04E14" w14:textId="77777777" w:rsidR="00C84410" w:rsidRPr="00EA5936" w:rsidRDefault="00C84410" w:rsidP="00EA5936">
            <w:pPr>
              <w:pStyle w:val="TAL"/>
              <w:rPr>
                <w:sz w:val="16"/>
              </w:rPr>
            </w:pPr>
            <w:r w:rsidRPr="00EA5936">
              <w:rPr>
                <w:sz w:val="16"/>
              </w:rPr>
              <w:t>Unavailable Location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03A20"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27D79" w14:textId="77777777" w:rsidR="00C84410" w:rsidRPr="00EA5936" w:rsidRDefault="00C84410" w:rsidP="00EA5936">
            <w:pPr>
              <w:pStyle w:val="TAL"/>
              <w:rPr>
                <w:sz w:val="16"/>
              </w:rPr>
            </w:pPr>
            <w:r w:rsidRPr="00EA5936">
              <w:rPr>
                <w:sz w:val="16"/>
              </w:rPr>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44601" w14:textId="77777777" w:rsidR="00C84410" w:rsidRPr="00EA5936" w:rsidRDefault="00C84410" w:rsidP="00EA5936">
            <w:pPr>
              <w:pStyle w:val="TAL"/>
              <w:rPr>
                <w:sz w:val="16"/>
              </w:rPr>
            </w:pPr>
            <w:r w:rsidRPr="00EA5936">
              <w:rPr>
                <w:sz w:val="16"/>
              </w:rPr>
              <w:t>0645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E63F1"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CC448"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2CCAF"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32DD7"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269E5" w14:textId="77777777" w:rsidR="00C84410" w:rsidRPr="00EA5936" w:rsidRDefault="00C84410" w:rsidP="00EA5936">
            <w:pPr>
              <w:pStyle w:val="TAL"/>
              <w:rPr>
                <w:sz w:val="16"/>
              </w:rPr>
            </w:pPr>
            <w:r w:rsidRPr="00EA5936">
              <w:rPr>
                <w:sz w:val="16"/>
              </w:rPr>
              <w:t>agreed</w:t>
            </w:r>
          </w:p>
        </w:tc>
      </w:tr>
      <w:tr w:rsidR="00EA5936" w:rsidRPr="00EA5936" w14:paraId="0F65B41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36469" w14:textId="77777777" w:rsidR="00C84410" w:rsidRPr="00EA5936" w:rsidRDefault="00C84410" w:rsidP="00EA5936">
            <w:pPr>
              <w:pStyle w:val="TAL"/>
              <w:rPr>
                <w:sz w:val="16"/>
              </w:rPr>
            </w:pPr>
            <w:r w:rsidRPr="00EA5936">
              <w:rPr>
                <w:sz w:val="16"/>
              </w:rPr>
              <w:t>C4-221128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FFF7E" w14:textId="77777777" w:rsidR="00C84410" w:rsidRPr="00EA5936" w:rsidRDefault="00C84410" w:rsidP="00EA5936">
            <w:pPr>
              <w:pStyle w:val="TAL"/>
              <w:rPr>
                <w:sz w:val="16"/>
              </w:rPr>
            </w:pPr>
            <w:r w:rsidRPr="00EA5936">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9351B"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7065A" w14:textId="77777777" w:rsidR="00C84410" w:rsidRPr="00EA5936" w:rsidRDefault="00C84410" w:rsidP="00EA5936">
            <w:pPr>
              <w:pStyle w:val="TAL"/>
              <w:rPr>
                <w:sz w:val="16"/>
              </w:rPr>
            </w:pPr>
            <w:r w:rsidRPr="00EA5936">
              <w:rPr>
                <w:sz w:val="16"/>
              </w:rPr>
              <w:t>29.332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B97B7" w14:textId="77777777" w:rsidR="00C84410" w:rsidRPr="00EA5936" w:rsidRDefault="00C84410" w:rsidP="00EA5936">
            <w:pPr>
              <w:pStyle w:val="TAL"/>
              <w:rPr>
                <w:sz w:val="16"/>
              </w:rPr>
            </w:pPr>
            <w:r w:rsidRPr="00EA5936">
              <w:rPr>
                <w:sz w:val="16"/>
              </w:rPr>
              <w:t>0202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82C69"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C8552"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37814"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25037" w14:textId="77777777" w:rsidR="00C84410" w:rsidRPr="00EA5936" w:rsidRDefault="00C84410" w:rsidP="00EA5936">
            <w:pPr>
              <w:pStyle w:val="TAL"/>
              <w:rPr>
                <w:sz w:val="16"/>
              </w:rPr>
            </w:pPr>
            <w:r w:rsidRPr="00EA5936">
              <w:rPr>
                <w:sz w:val="16"/>
              </w:rPr>
              <w:t>eCryptPr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C0341" w14:textId="77777777" w:rsidR="00C84410" w:rsidRPr="00EA5936" w:rsidRDefault="00C84410" w:rsidP="00EA5936">
            <w:pPr>
              <w:pStyle w:val="TAL"/>
              <w:rPr>
                <w:sz w:val="16"/>
              </w:rPr>
            </w:pPr>
            <w:r w:rsidRPr="00EA5936">
              <w:rPr>
                <w:sz w:val="16"/>
              </w:rPr>
              <w:t>agreed</w:t>
            </w:r>
          </w:p>
        </w:tc>
      </w:tr>
      <w:tr w:rsidR="00EA5936" w:rsidRPr="00EA5936" w14:paraId="6C303BD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A001D" w14:textId="77777777" w:rsidR="00C84410" w:rsidRPr="00EA5936" w:rsidRDefault="00C84410" w:rsidP="00EA5936">
            <w:pPr>
              <w:pStyle w:val="TAL"/>
              <w:rPr>
                <w:sz w:val="16"/>
              </w:rPr>
            </w:pPr>
            <w:r w:rsidRPr="00EA5936">
              <w:rPr>
                <w:sz w:val="16"/>
              </w:rPr>
              <w:t>C4-221129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32FC1" w14:textId="77777777" w:rsidR="00C84410" w:rsidRPr="00EA5936" w:rsidRDefault="00C84410" w:rsidP="00EA5936">
            <w:pPr>
              <w:pStyle w:val="TAL"/>
              <w:rPr>
                <w:sz w:val="16"/>
              </w:rPr>
            </w:pPr>
            <w:r w:rsidRPr="00EA5936">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BC313"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78013" w14:textId="77777777" w:rsidR="00C84410" w:rsidRPr="00EA5936" w:rsidRDefault="00C84410" w:rsidP="00EA5936">
            <w:pPr>
              <w:pStyle w:val="TAL"/>
              <w:rPr>
                <w:sz w:val="16"/>
              </w:rPr>
            </w:pPr>
            <w:r w:rsidRPr="00EA5936">
              <w:rPr>
                <w:sz w:val="16"/>
              </w:rPr>
              <w:t>29.333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94062" w14:textId="77777777" w:rsidR="00C84410" w:rsidRPr="00EA5936" w:rsidRDefault="00C84410" w:rsidP="00EA5936">
            <w:pPr>
              <w:pStyle w:val="TAL"/>
              <w:rPr>
                <w:sz w:val="16"/>
              </w:rPr>
            </w:pPr>
            <w:r w:rsidRPr="00EA5936">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79D3B"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7D206"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1181B"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69B2D" w14:textId="77777777" w:rsidR="00C84410" w:rsidRPr="00EA5936" w:rsidRDefault="00C84410" w:rsidP="00EA5936">
            <w:pPr>
              <w:pStyle w:val="TAL"/>
              <w:rPr>
                <w:sz w:val="16"/>
              </w:rPr>
            </w:pPr>
            <w:r w:rsidRPr="00EA5936">
              <w:rPr>
                <w:sz w:val="16"/>
              </w:rPr>
              <w:t>eCryptPr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BDF3F" w14:textId="77777777" w:rsidR="00C84410" w:rsidRPr="00EA5936" w:rsidRDefault="00C84410" w:rsidP="00EA5936">
            <w:pPr>
              <w:pStyle w:val="TAL"/>
              <w:rPr>
                <w:sz w:val="16"/>
              </w:rPr>
            </w:pPr>
            <w:r w:rsidRPr="00EA5936">
              <w:rPr>
                <w:sz w:val="16"/>
              </w:rPr>
              <w:t>agreed</w:t>
            </w:r>
          </w:p>
        </w:tc>
      </w:tr>
      <w:tr w:rsidR="00EA5936" w:rsidRPr="00EA5936" w14:paraId="2EE2211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3A927" w14:textId="77777777" w:rsidR="00C84410" w:rsidRPr="00EA5936" w:rsidRDefault="00C84410" w:rsidP="00EA5936">
            <w:pPr>
              <w:pStyle w:val="TAL"/>
              <w:rPr>
                <w:sz w:val="16"/>
              </w:rPr>
            </w:pPr>
            <w:r w:rsidRPr="00EA5936">
              <w:rPr>
                <w:sz w:val="16"/>
              </w:rPr>
              <w:t>C4-221130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D0A1F" w14:textId="77777777" w:rsidR="00C84410" w:rsidRPr="00EA5936" w:rsidRDefault="00C84410" w:rsidP="00EA5936">
            <w:pPr>
              <w:pStyle w:val="TAL"/>
              <w:rPr>
                <w:sz w:val="16"/>
              </w:rPr>
            </w:pPr>
            <w:r w:rsidRPr="00EA5936">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A0FA4"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6F241" w14:textId="77777777" w:rsidR="00C84410" w:rsidRPr="00EA5936" w:rsidRDefault="00C84410" w:rsidP="00EA5936">
            <w:pPr>
              <w:pStyle w:val="TAL"/>
              <w:rPr>
                <w:sz w:val="16"/>
              </w:rPr>
            </w:pPr>
            <w:r w:rsidRPr="00EA5936">
              <w:rPr>
                <w:sz w:val="16"/>
              </w:rPr>
              <w:t>29.334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85BC3" w14:textId="77777777" w:rsidR="00C84410" w:rsidRPr="00EA5936" w:rsidRDefault="00C84410" w:rsidP="00EA5936">
            <w:pPr>
              <w:pStyle w:val="TAL"/>
              <w:rPr>
                <w:sz w:val="16"/>
              </w:rPr>
            </w:pPr>
            <w:r w:rsidRPr="00EA5936">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531DD"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C605"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7ACC0"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AE9D5" w14:textId="77777777" w:rsidR="00C84410" w:rsidRPr="00EA5936" w:rsidRDefault="00C84410" w:rsidP="00EA5936">
            <w:pPr>
              <w:pStyle w:val="TAL"/>
              <w:rPr>
                <w:sz w:val="16"/>
              </w:rPr>
            </w:pPr>
            <w:r w:rsidRPr="00EA5936">
              <w:rPr>
                <w:sz w:val="16"/>
              </w:rPr>
              <w:t>eCryptPr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99767" w14:textId="77777777" w:rsidR="00C84410" w:rsidRPr="00EA5936" w:rsidRDefault="00C84410" w:rsidP="00EA5936">
            <w:pPr>
              <w:pStyle w:val="TAL"/>
              <w:rPr>
                <w:sz w:val="16"/>
              </w:rPr>
            </w:pPr>
            <w:r w:rsidRPr="00EA5936">
              <w:rPr>
                <w:sz w:val="16"/>
              </w:rPr>
              <w:t>agreed</w:t>
            </w:r>
          </w:p>
        </w:tc>
      </w:tr>
      <w:tr w:rsidR="00EA5936" w:rsidRPr="00EA5936" w14:paraId="3220FF9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D0F15" w14:textId="77777777" w:rsidR="00C84410" w:rsidRPr="00EA5936" w:rsidRDefault="00C84410" w:rsidP="00EA5936">
            <w:pPr>
              <w:pStyle w:val="TAL"/>
              <w:rPr>
                <w:sz w:val="16"/>
              </w:rPr>
            </w:pPr>
            <w:r w:rsidRPr="00EA5936">
              <w:rPr>
                <w:sz w:val="16"/>
              </w:rPr>
              <w:t>C4-221188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85F49" w14:textId="77777777" w:rsidR="00C84410" w:rsidRPr="00EA5936" w:rsidRDefault="00C84410" w:rsidP="00EA5936">
            <w:pPr>
              <w:pStyle w:val="TAL"/>
              <w:rPr>
                <w:sz w:val="16"/>
              </w:rPr>
            </w:pPr>
            <w:r w:rsidRPr="00EA5936">
              <w:rPr>
                <w:sz w:val="16"/>
              </w:rPr>
              <w:t>Event Cancellation Report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C585F"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72116" w14:textId="77777777" w:rsidR="00C84410" w:rsidRPr="00EA5936" w:rsidRDefault="00C84410" w:rsidP="00EA5936">
            <w:pPr>
              <w:pStyle w:val="TAL"/>
              <w:rPr>
                <w:sz w:val="16"/>
              </w:rPr>
            </w:pPr>
            <w:r w:rsidRPr="00EA5936">
              <w:rPr>
                <w:sz w:val="16"/>
              </w:rPr>
              <w:t>29.336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D0409" w14:textId="77777777" w:rsidR="00C84410" w:rsidRPr="00EA5936" w:rsidRDefault="00C84410" w:rsidP="00EA5936">
            <w:pPr>
              <w:pStyle w:val="TAL"/>
              <w:rPr>
                <w:sz w:val="16"/>
              </w:rPr>
            </w:pPr>
            <w:r w:rsidRPr="00EA5936">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AC34"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B260C"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F8E6C"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7ACEF" w14:textId="77777777" w:rsidR="00C84410" w:rsidRPr="00EA5936" w:rsidRDefault="00C84410" w:rsidP="00EA5936">
            <w:pPr>
              <w:pStyle w:val="TAL"/>
              <w:rPr>
                <w:sz w:val="16"/>
              </w:rPr>
            </w:pPr>
            <w:r w:rsidRPr="00EA5936">
              <w:rPr>
                <w:sz w:val="16"/>
              </w:rPr>
              <w:t>MONTE-CT,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235A7" w14:textId="77777777" w:rsidR="00C84410" w:rsidRPr="00EA5936" w:rsidRDefault="00C84410" w:rsidP="00EA5936">
            <w:pPr>
              <w:pStyle w:val="TAL"/>
              <w:rPr>
                <w:sz w:val="16"/>
              </w:rPr>
            </w:pPr>
            <w:r w:rsidRPr="00EA5936">
              <w:rPr>
                <w:sz w:val="16"/>
              </w:rPr>
              <w:t>agreed</w:t>
            </w:r>
          </w:p>
        </w:tc>
      </w:tr>
      <w:tr w:rsidR="00EA5936" w:rsidRPr="00EA5936" w14:paraId="4287E03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9247C" w14:textId="77777777" w:rsidR="00C84410" w:rsidRPr="00EA5936" w:rsidRDefault="00C84410" w:rsidP="00EA5936">
            <w:pPr>
              <w:pStyle w:val="TAL"/>
              <w:rPr>
                <w:sz w:val="16"/>
              </w:rPr>
            </w:pPr>
            <w:r w:rsidRPr="00EA5936">
              <w:rPr>
                <w:sz w:val="16"/>
              </w:rPr>
              <w:t>C4-221158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9757A" w14:textId="77777777" w:rsidR="00C84410" w:rsidRPr="00EA5936" w:rsidRDefault="00C84410" w:rsidP="00EA5936">
            <w:pPr>
              <w:pStyle w:val="TAL"/>
              <w:rPr>
                <w:sz w:val="16"/>
              </w:rPr>
            </w:pPr>
            <w:r w:rsidRPr="00EA5936">
              <w:rPr>
                <w:sz w:val="16"/>
              </w:rPr>
              <w:t>ABNF definition of the 3gpp-Sbi-Target-Nf-Id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C874A"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EDDAD"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B0DBD" w14:textId="77777777" w:rsidR="00C84410" w:rsidRPr="00EA5936" w:rsidRDefault="00C84410" w:rsidP="00EA5936">
            <w:pPr>
              <w:pStyle w:val="TAL"/>
              <w:rPr>
                <w:sz w:val="16"/>
              </w:rPr>
            </w:pPr>
            <w:r w:rsidRPr="00EA5936">
              <w:rPr>
                <w:sz w:val="16"/>
              </w:rPr>
              <w:t>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AE7F9"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20CE7"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5E4C4"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60DF0" w14:textId="77777777" w:rsidR="00C84410" w:rsidRPr="00EA5936" w:rsidRDefault="00C84410" w:rsidP="00EA5936">
            <w:pPr>
              <w:pStyle w:val="TAL"/>
              <w:rPr>
                <w:sz w:val="16"/>
              </w:rPr>
            </w:pPr>
            <w:r w:rsidRPr="00EA5936">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1AF1D" w14:textId="77777777" w:rsidR="00C84410" w:rsidRPr="00EA5936" w:rsidRDefault="00C84410" w:rsidP="00EA5936">
            <w:pPr>
              <w:pStyle w:val="TAL"/>
              <w:rPr>
                <w:sz w:val="16"/>
              </w:rPr>
            </w:pPr>
            <w:r w:rsidRPr="00EA5936">
              <w:rPr>
                <w:sz w:val="16"/>
              </w:rPr>
              <w:t>withdrawn</w:t>
            </w:r>
          </w:p>
        </w:tc>
      </w:tr>
      <w:tr w:rsidR="00EA5936" w:rsidRPr="00EA5936" w14:paraId="1D8CF7C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0D73F" w14:textId="77777777" w:rsidR="00C84410" w:rsidRPr="00EA5936" w:rsidRDefault="00C84410" w:rsidP="00EA5936">
            <w:pPr>
              <w:pStyle w:val="TAL"/>
              <w:rPr>
                <w:sz w:val="16"/>
              </w:rPr>
            </w:pPr>
            <w:r w:rsidRPr="00EA5936">
              <w:rPr>
                <w:sz w:val="16"/>
              </w:rPr>
              <w:t>C4-221313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E7A1C" w14:textId="77777777" w:rsidR="00C84410" w:rsidRPr="00EA5936" w:rsidRDefault="00C84410" w:rsidP="00EA5936">
            <w:pPr>
              <w:pStyle w:val="TAL"/>
              <w:rPr>
                <w:sz w:val="16"/>
              </w:rPr>
            </w:pPr>
            <w:r w:rsidRPr="00EA5936">
              <w:rPr>
                <w:sz w:val="16"/>
              </w:rPr>
              <w:t>3gpp-Sbi-Discovery-service-names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F3F23"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6200C"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8296D" w14:textId="77777777" w:rsidR="00C84410" w:rsidRPr="00EA5936" w:rsidRDefault="00C84410" w:rsidP="00EA5936">
            <w:pPr>
              <w:pStyle w:val="TAL"/>
              <w:rPr>
                <w:sz w:val="16"/>
              </w:rPr>
            </w:pPr>
            <w:r w:rsidRPr="00EA5936">
              <w:rPr>
                <w:sz w:val="16"/>
              </w:rPr>
              <w:t>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A15DD"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57BE8"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F24BB"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115A4" w14:textId="77777777" w:rsidR="00C84410" w:rsidRPr="00EA5936" w:rsidRDefault="00C84410" w:rsidP="00EA5936">
            <w:pPr>
              <w:pStyle w:val="TAL"/>
              <w:rPr>
                <w:sz w:val="16"/>
              </w:rPr>
            </w:pPr>
            <w:r w:rsidRPr="00EA5936">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80A3A" w14:textId="77777777" w:rsidR="00C84410" w:rsidRPr="00EA5936" w:rsidRDefault="00C84410" w:rsidP="00EA5936">
            <w:pPr>
              <w:pStyle w:val="TAL"/>
              <w:rPr>
                <w:sz w:val="16"/>
              </w:rPr>
            </w:pPr>
            <w:r w:rsidRPr="00EA5936">
              <w:rPr>
                <w:sz w:val="16"/>
              </w:rPr>
              <w:t>agreed</w:t>
            </w:r>
          </w:p>
        </w:tc>
      </w:tr>
      <w:tr w:rsidR="00EA5936" w:rsidRPr="00EA5936" w14:paraId="1D69D25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AB402" w14:textId="77777777" w:rsidR="00C84410" w:rsidRPr="00EA5936" w:rsidRDefault="00C84410" w:rsidP="00EA5936">
            <w:pPr>
              <w:pStyle w:val="TAL"/>
              <w:rPr>
                <w:sz w:val="16"/>
              </w:rPr>
            </w:pPr>
            <w:r w:rsidRPr="00EA5936">
              <w:rPr>
                <w:sz w:val="16"/>
              </w:rPr>
              <w:t>C4-221068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89055" w14:textId="77777777" w:rsidR="00C84410" w:rsidRPr="00EA5936" w:rsidRDefault="00C84410" w:rsidP="00EA5936">
            <w:pPr>
              <w:pStyle w:val="TAL"/>
              <w:rPr>
                <w:sz w:val="16"/>
              </w:rPr>
            </w:pPr>
            <w:r w:rsidRPr="00EA5936">
              <w:rPr>
                <w:sz w:val="16"/>
              </w:rPr>
              <w:t>ABNF correction for binding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60465"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33F4E"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0580D" w14:textId="77777777" w:rsidR="00C84410" w:rsidRPr="00EA5936" w:rsidRDefault="00C84410" w:rsidP="00EA5936">
            <w:pPr>
              <w:pStyle w:val="TAL"/>
              <w:rPr>
                <w:sz w:val="16"/>
              </w:rPr>
            </w:pPr>
            <w:r w:rsidRPr="00EA5936">
              <w:rPr>
                <w:sz w:val="16"/>
              </w:rPr>
              <w:t>0308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EA47E"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95156"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228BC"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17BA2" w14:textId="77777777" w:rsidR="00C84410" w:rsidRPr="00EA5936" w:rsidRDefault="00C84410" w:rsidP="00EA5936">
            <w:pPr>
              <w:pStyle w:val="TAL"/>
              <w:rPr>
                <w:sz w:val="16"/>
              </w:rPr>
            </w:pPr>
            <w:r w:rsidRPr="00EA5936">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0A655" w14:textId="77777777" w:rsidR="00C84410" w:rsidRPr="00EA5936" w:rsidRDefault="00C84410" w:rsidP="00EA5936">
            <w:pPr>
              <w:pStyle w:val="TAL"/>
              <w:rPr>
                <w:sz w:val="16"/>
              </w:rPr>
            </w:pPr>
            <w:r w:rsidRPr="00EA5936">
              <w:rPr>
                <w:sz w:val="16"/>
              </w:rPr>
              <w:t>agreed</w:t>
            </w:r>
          </w:p>
        </w:tc>
      </w:tr>
      <w:tr w:rsidR="00EA5936" w:rsidRPr="00EA5936" w14:paraId="51E7CB2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7F832" w14:textId="77777777" w:rsidR="00C84410" w:rsidRPr="00EA5936" w:rsidRDefault="00C84410" w:rsidP="00EA5936">
            <w:pPr>
              <w:pStyle w:val="TAL"/>
              <w:rPr>
                <w:sz w:val="16"/>
              </w:rPr>
            </w:pPr>
            <w:r w:rsidRPr="00EA5936">
              <w:rPr>
                <w:sz w:val="16"/>
              </w:rPr>
              <w:t>C4-221069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9A221" w14:textId="77777777" w:rsidR="00C84410" w:rsidRPr="00EA5936" w:rsidRDefault="00C84410" w:rsidP="00EA5936">
            <w:pPr>
              <w:pStyle w:val="TAL"/>
              <w:rPr>
                <w:sz w:val="16"/>
              </w:rPr>
            </w:pPr>
            <w:r w:rsidRPr="00EA5936">
              <w:rPr>
                <w:sz w:val="16"/>
              </w:rPr>
              <w:t>ABNF correction for binding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DB185"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FF384"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DCB45" w14:textId="77777777" w:rsidR="00C84410" w:rsidRPr="00EA5936" w:rsidRDefault="00C84410" w:rsidP="00EA5936">
            <w:pPr>
              <w:pStyle w:val="TAL"/>
              <w:rPr>
                <w:sz w:val="16"/>
              </w:rPr>
            </w:pPr>
            <w:r w:rsidRPr="00EA5936">
              <w:rPr>
                <w:sz w:val="16"/>
              </w:rPr>
              <w:t>0309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BF85F"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43A56"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EEFAD"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D9231" w14:textId="77777777" w:rsidR="00C84410" w:rsidRPr="00EA5936" w:rsidRDefault="00C84410" w:rsidP="00EA5936">
            <w:pPr>
              <w:pStyle w:val="TAL"/>
              <w:rPr>
                <w:sz w:val="16"/>
              </w:rPr>
            </w:pPr>
            <w:r w:rsidRPr="00EA5936">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E538B" w14:textId="77777777" w:rsidR="00C84410" w:rsidRPr="00EA5936" w:rsidRDefault="00C84410" w:rsidP="00EA5936">
            <w:pPr>
              <w:pStyle w:val="TAL"/>
              <w:rPr>
                <w:sz w:val="16"/>
              </w:rPr>
            </w:pPr>
            <w:r w:rsidRPr="00EA5936">
              <w:rPr>
                <w:sz w:val="16"/>
              </w:rPr>
              <w:t>agreed</w:t>
            </w:r>
          </w:p>
        </w:tc>
      </w:tr>
      <w:tr w:rsidR="00EA5936" w:rsidRPr="00EA5936" w14:paraId="519377A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92781" w14:textId="77777777" w:rsidR="00C84410" w:rsidRPr="00EA5936" w:rsidRDefault="00C84410" w:rsidP="00EA5936">
            <w:pPr>
              <w:pStyle w:val="TAL"/>
              <w:rPr>
                <w:sz w:val="16"/>
              </w:rPr>
            </w:pPr>
            <w:r w:rsidRPr="00EA5936">
              <w:rPr>
                <w:sz w:val="16"/>
              </w:rPr>
              <w:t>C4-221070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D4A45" w14:textId="77777777" w:rsidR="00C84410" w:rsidRPr="00EA5936" w:rsidRDefault="00C84410" w:rsidP="00EA5936">
            <w:pPr>
              <w:pStyle w:val="TAL"/>
              <w:rPr>
                <w:sz w:val="16"/>
              </w:rPr>
            </w:pPr>
            <w:r w:rsidRPr="00EA5936">
              <w:rPr>
                <w:sz w:val="16"/>
              </w:rPr>
              <w:t>ABNF correction for max forwarding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6FAB5"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CA9BA"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81258" w14:textId="77777777" w:rsidR="00C84410" w:rsidRPr="00EA5936" w:rsidRDefault="00C84410" w:rsidP="00EA5936">
            <w:pPr>
              <w:pStyle w:val="TAL"/>
              <w:rPr>
                <w:sz w:val="16"/>
              </w:rPr>
            </w:pPr>
            <w:r w:rsidRPr="00EA5936">
              <w:rPr>
                <w:sz w:val="16"/>
              </w:rPr>
              <w:t>0310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4A8A4"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659EC"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6B02"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9EF04" w14:textId="77777777" w:rsidR="00C84410" w:rsidRPr="00EA5936" w:rsidRDefault="00C84410" w:rsidP="00EA5936">
            <w:pPr>
              <w:pStyle w:val="TAL"/>
              <w:rPr>
                <w:sz w:val="16"/>
              </w:rPr>
            </w:pPr>
            <w:r w:rsidRPr="00EA5936">
              <w:rPr>
                <w:sz w:val="16"/>
              </w:rPr>
              <w:t>TEI17, 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32446" w14:textId="77777777" w:rsidR="00C84410" w:rsidRPr="00EA5936" w:rsidRDefault="00C84410" w:rsidP="00EA5936">
            <w:pPr>
              <w:pStyle w:val="TAL"/>
              <w:rPr>
                <w:sz w:val="16"/>
              </w:rPr>
            </w:pPr>
            <w:r w:rsidRPr="00EA5936">
              <w:rPr>
                <w:sz w:val="16"/>
              </w:rPr>
              <w:t>agreed</w:t>
            </w:r>
          </w:p>
        </w:tc>
      </w:tr>
      <w:tr w:rsidR="00EA5936" w:rsidRPr="00EA5936" w14:paraId="76201CD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15267" w14:textId="77777777" w:rsidR="00C84410" w:rsidRPr="00EA5936" w:rsidRDefault="00C84410" w:rsidP="00EA5936">
            <w:pPr>
              <w:pStyle w:val="TAL"/>
              <w:rPr>
                <w:sz w:val="16"/>
              </w:rPr>
            </w:pPr>
            <w:r w:rsidRPr="00EA5936">
              <w:rPr>
                <w:sz w:val="16"/>
              </w:rPr>
              <w:t>C4-221071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2F703" w14:textId="77777777" w:rsidR="00C84410" w:rsidRPr="00EA5936" w:rsidRDefault="00C84410" w:rsidP="00EA5936">
            <w:pPr>
              <w:pStyle w:val="TAL"/>
              <w:rPr>
                <w:sz w:val="16"/>
              </w:rPr>
            </w:pPr>
            <w:r w:rsidRPr="00EA5936">
              <w:rPr>
                <w:sz w:val="16"/>
              </w:rPr>
              <w:t>SEPP Error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AED67"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274EA"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C0F72" w14:textId="77777777" w:rsidR="00C84410" w:rsidRPr="00EA5936" w:rsidRDefault="00C84410" w:rsidP="00EA5936">
            <w:pPr>
              <w:pStyle w:val="TAL"/>
              <w:rPr>
                <w:sz w:val="16"/>
              </w:rPr>
            </w:pPr>
            <w:r w:rsidRPr="00EA5936">
              <w:rPr>
                <w:sz w:val="16"/>
              </w:rPr>
              <w:t>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96B77"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CB96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08F88"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F57AF"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3910A" w14:textId="77777777" w:rsidR="00C84410" w:rsidRPr="00EA5936" w:rsidRDefault="00C84410" w:rsidP="00EA5936">
            <w:pPr>
              <w:pStyle w:val="TAL"/>
              <w:rPr>
                <w:sz w:val="16"/>
              </w:rPr>
            </w:pPr>
            <w:r w:rsidRPr="00EA5936">
              <w:rPr>
                <w:sz w:val="16"/>
              </w:rPr>
              <w:t>agreed</w:t>
            </w:r>
          </w:p>
        </w:tc>
      </w:tr>
      <w:tr w:rsidR="00EA5936" w:rsidRPr="00EA5936" w14:paraId="748A115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09B1C" w14:textId="77777777" w:rsidR="00C84410" w:rsidRPr="00EA5936" w:rsidRDefault="00C84410" w:rsidP="00EA5936">
            <w:pPr>
              <w:pStyle w:val="TAL"/>
              <w:rPr>
                <w:sz w:val="16"/>
              </w:rPr>
            </w:pPr>
            <w:r w:rsidRPr="00EA5936">
              <w:rPr>
                <w:sz w:val="16"/>
              </w:rPr>
              <w:t>C4-221131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B6401" w14:textId="77777777" w:rsidR="00C84410" w:rsidRPr="00EA5936" w:rsidRDefault="00C84410" w:rsidP="00EA5936">
            <w:pPr>
              <w:pStyle w:val="TAL"/>
              <w:rPr>
                <w:sz w:val="16"/>
              </w:rPr>
            </w:pPr>
            <w:r w:rsidRPr="00EA5936">
              <w:rPr>
                <w:sz w:val="16"/>
              </w:rPr>
              <w:t>S-NSSAI encoding in the 3gpp-Sbi-Lci and 3gpp-Sbi-Oci headers' examples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8443E"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EDC1D"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EF2FD" w14:textId="77777777" w:rsidR="00C84410" w:rsidRPr="00EA5936" w:rsidRDefault="00C84410" w:rsidP="00EA5936">
            <w:pPr>
              <w:pStyle w:val="TAL"/>
              <w:rPr>
                <w:sz w:val="16"/>
              </w:rPr>
            </w:pPr>
            <w:r w:rsidRPr="00EA5936">
              <w:rPr>
                <w:sz w:val="16"/>
              </w:rPr>
              <w:t>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CC56D"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EC7A0"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D4DF2"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40A77"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250FF" w14:textId="77777777" w:rsidR="00C84410" w:rsidRPr="00EA5936" w:rsidRDefault="00C84410" w:rsidP="00EA5936">
            <w:pPr>
              <w:pStyle w:val="TAL"/>
              <w:rPr>
                <w:sz w:val="16"/>
              </w:rPr>
            </w:pPr>
            <w:r w:rsidRPr="00EA5936">
              <w:rPr>
                <w:sz w:val="16"/>
              </w:rPr>
              <w:t>revised</w:t>
            </w:r>
          </w:p>
        </w:tc>
      </w:tr>
      <w:tr w:rsidR="00EA5936" w:rsidRPr="00EA5936" w14:paraId="782F2EB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8141D" w14:textId="77777777" w:rsidR="00C84410" w:rsidRPr="00EA5936" w:rsidRDefault="00C84410" w:rsidP="00EA5936">
            <w:pPr>
              <w:pStyle w:val="TAL"/>
              <w:rPr>
                <w:sz w:val="16"/>
              </w:rPr>
            </w:pPr>
            <w:r w:rsidRPr="00EA5936">
              <w:rPr>
                <w:sz w:val="16"/>
              </w:rPr>
              <w:t>C4-221478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890BF" w14:textId="77777777" w:rsidR="00C84410" w:rsidRPr="00EA5936" w:rsidRDefault="00C84410" w:rsidP="00EA5936">
            <w:pPr>
              <w:pStyle w:val="TAL"/>
              <w:rPr>
                <w:sz w:val="16"/>
              </w:rPr>
            </w:pPr>
            <w:r w:rsidRPr="00EA5936">
              <w:rPr>
                <w:sz w:val="16"/>
              </w:rPr>
              <w:t>S-NSSAI encoding in the 3gpp-Sbi-Lci and 3gpp-Sbi-Oci headers' examples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5E519"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D7A2"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73CBE" w14:textId="77777777" w:rsidR="00C84410" w:rsidRPr="00EA5936" w:rsidRDefault="00C84410" w:rsidP="00EA5936">
            <w:pPr>
              <w:pStyle w:val="TAL"/>
              <w:rPr>
                <w:sz w:val="16"/>
              </w:rPr>
            </w:pPr>
            <w:r w:rsidRPr="00EA5936">
              <w:rPr>
                <w:sz w:val="16"/>
              </w:rPr>
              <w:t>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2052A"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CE25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310E5"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C085E"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9DC8F" w14:textId="77777777" w:rsidR="00C84410" w:rsidRPr="00EA5936" w:rsidRDefault="00C84410" w:rsidP="00EA5936">
            <w:pPr>
              <w:pStyle w:val="TAL"/>
              <w:rPr>
                <w:sz w:val="16"/>
              </w:rPr>
            </w:pPr>
            <w:r w:rsidRPr="00EA5936">
              <w:rPr>
                <w:sz w:val="16"/>
              </w:rPr>
              <w:t>agreed</w:t>
            </w:r>
          </w:p>
        </w:tc>
      </w:tr>
      <w:tr w:rsidR="00EA5936" w:rsidRPr="00EA5936" w14:paraId="0DD24D6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F26D9" w14:textId="77777777" w:rsidR="00C84410" w:rsidRPr="00EA5936" w:rsidRDefault="00C84410" w:rsidP="00EA5936">
            <w:pPr>
              <w:pStyle w:val="TAL"/>
              <w:rPr>
                <w:sz w:val="16"/>
              </w:rPr>
            </w:pPr>
            <w:r w:rsidRPr="00EA5936">
              <w:rPr>
                <w:sz w:val="16"/>
              </w:rPr>
              <w:t>C4-221156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2380F" w14:textId="77777777" w:rsidR="00C84410" w:rsidRPr="00EA5936" w:rsidRDefault="00C84410" w:rsidP="00EA5936">
            <w:pPr>
              <w:pStyle w:val="TAL"/>
              <w:rPr>
                <w:sz w:val="16"/>
              </w:rPr>
            </w:pPr>
            <w:r w:rsidRPr="00EA5936">
              <w:rPr>
                <w:sz w:val="16"/>
              </w:rPr>
              <w:t>3gpp-Sbi-Discovery-service-names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D807F"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77B4E"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219C8" w14:textId="77777777" w:rsidR="00C84410" w:rsidRPr="00EA5936" w:rsidRDefault="00C84410" w:rsidP="00EA5936">
            <w:pPr>
              <w:pStyle w:val="TAL"/>
              <w:rPr>
                <w:sz w:val="16"/>
              </w:rPr>
            </w:pPr>
            <w:r w:rsidRPr="00EA5936">
              <w:rPr>
                <w:sz w:val="16"/>
              </w:rPr>
              <w:t>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3DB34"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D5A05"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33CAB"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B5791" w14:textId="77777777" w:rsidR="00C84410" w:rsidRPr="00EA5936" w:rsidRDefault="00C84410" w:rsidP="00EA5936">
            <w:pPr>
              <w:pStyle w:val="TAL"/>
              <w:rPr>
                <w:sz w:val="16"/>
              </w:rPr>
            </w:pPr>
            <w:r w:rsidRPr="00EA5936">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B41A6" w14:textId="77777777" w:rsidR="00C84410" w:rsidRPr="00EA5936" w:rsidRDefault="00C84410" w:rsidP="00EA5936">
            <w:pPr>
              <w:pStyle w:val="TAL"/>
              <w:rPr>
                <w:sz w:val="16"/>
              </w:rPr>
            </w:pPr>
            <w:r w:rsidRPr="00EA5936">
              <w:rPr>
                <w:sz w:val="16"/>
              </w:rPr>
              <w:t>agreed</w:t>
            </w:r>
          </w:p>
        </w:tc>
      </w:tr>
      <w:tr w:rsidR="00EA5936" w:rsidRPr="00EA5936" w14:paraId="29BDF24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048ED" w14:textId="77777777" w:rsidR="00C84410" w:rsidRPr="00EA5936" w:rsidRDefault="00C84410" w:rsidP="00EA5936">
            <w:pPr>
              <w:pStyle w:val="TAL"/>
              <w:rPr>
                <w:sz w:val="16"/>
              </w:rPr>
            </w:pPr>
            <w:r w:rsidRPr="00EA5936">
              <w:rPr>
                <w:sz w:val="16"/>
              </w:rPr>
              <w:t>C4-221157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A8424" w14:textId="77777777" w:rsidR="00C84410" w:rsidRPr="00EA5936" w:rsidRDefault="00C84410" w:rsidP="00EA5936">
            <w:pPr>
              <w:pStyle w:val="TAL"/>
              <w:rPr>
                <w:sz w:val="16"/>
              </w:rPr>
            </w:pPr>
            <w:r w:rsidRPr="00EA5936">
              <w:rPr>
                <w:sz w:val="16"/>
              </w:rPr>
              <w:t>3gpp-Sbi-Discovery-service-names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1CF6"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FF8F0"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DD46B" w14:textId="77777777" w:rsidR="00C84410" w:rsidRPr="00EA5936" w:rsidRDefault="00C84410" w:rsidP="00EA5936">
            <w:pPr>
              <w:pStyle w:val="TAL"/>
              <w:rPr>
                <w:sz w:val="16"/>
              </w:rPr>
            </w:pPr>
            <w:r w:rsidRPr="00EA5936">
              <w:rPr>
                <w:sz w:val="16"/>
              </w:rPr>
              <w:t>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B06C8"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FEE83"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DF8DA"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06DD4" w14:textId="77777777" w:rsidR="00C84410" w:rsidRPr="00EA5936" w:rsidRDefault="00C84410" w:rsidP="00EA5936">
            <w:pPr>
              <w:pStyle w:val="TAL"/>
              <w:rPr>
                <w:sz w:val="16"/>
              </w:rPr>
            </w:pPr>
            <w:r w:rsidRPr="00EA5936">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2456A" w14:textId="77777777" w:rsidR="00C84410" w:rsidRPr="00EA5936" w:rsidRDefault="00C84410" w:rsidP="00EA5936">
            <w:pPr>
              <w:pStyle w:val="TAL"/>
              <w:rPr>
                <w:sz w:val="16"/>
              </w:rPr>
            </w:pPr>
            <w:r w:rsidRPr="00EA5936">
              <w:rPr>
                <w:sz w:val="16"/>
              </w:rPr>
              <w:t>withdrawn</w:t>
            </w:r>
          </w:p>
        </w:tc>
      </w:tr>
      <w:tr w:rsidR="00EA5936" w:rsidRPr="00EA5936" w14:paraId="06A1112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4C13E" w14:textId="77777777" w:rsidR="00C84410" w:rsidRPr="00EA5936" w:rsidRDefault="00C84410" w:rsidP="00EA5936">
            <w:pPr>
              <w:pStyle w:val="TAL"/>
              <w:rPr>
                <w:sz w:val="16"/>
              </w:rPr>
            </w:pPr>
            <w:r w:rsidRPr="00EA5936">
              <w:rPr>
                <w:sz w:val="16"/>
              </w:rPr>
              <w:t>C4-221159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668DA" w14:textId="77777777" w:rsidR="00C84410" w:rsidRPr="00EA5936" w:rsidRDefault="00C84410" w:rsidP="00EA5936">
            <w:pPr>
              <w:pStyle w:val="TAL"/>
              <w:rPr>
                <w:sz w:val="16"/>
              </w:rPr>
            </w:pPr>
            <w:r w:rsidRPr="00EA5936">
              <w:rPr>
                <w:sz w:val="16"/>
              </w:rPr>
              <w:t>ABNF definition of the 3gpp-Sbi-Target-Nf-Id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13A74"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C4405"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A190E" w14:textId="77777777" w:rsidR="00C84410" w:rsidRPr="00EA5936" w:rsidRDefault="00C84410" w:rsidP="00EA5936">
            <w:pPr>
              <w:pStyle w:val="TAL"/>
              <w:rPr>
                <w:sz w:val="16"/>
              </w:rPr>
            </w:pPr>
            <w:r w:rsidRPr="00EA5936">
              <w:rPr>
                <w:sz w:val="16"/>
              </w:rPr>
              <w:t>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0127E"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22E88"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01189"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DB7D1" w14:textId="77777777" w:rsidR="00C84410" w:rsidRPr="00EA5936" w:rsidRDefault="00C84410" w:rsidP="00EA5936">
            <w:pPr>
              <w:pStyle w:val="TAL"/>
              <w:rPr>
                <w:sz w:val="16"/>
              </w:rPr>
            </w:pPr>
            <w:r w:rsidRPr="00EA5936">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1C14A" w14:textId="77777777" w:rsidR="00C84410" w:rsidRPr="00EA5936" w:rsidRDefault="00C84410" w:rsidP="00EA5936">
            <w:pPr>
              <w:pStyle w:val="TAL"/>
              <w:rPr>
                <w:sz w:val="16"/>
              </w:rPr>
            </w:pPr>
            <w:r w:rsidRPr="00EA5936">
              <w:rPr>
                <w:sz w:val="16"/>
              </w:rPr>
              <w:t>agreed</w:t>
            </w:r>
          </w:p>
        </w:tc>
      </w:tr>
      <w:tr w:rsidR="00EA5936" w:rsidRPr="00EA5936" w14:paraId="29203F6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C7DED" w14:textId="77777777" w:rsidR="00C84410" w:rsidRPr="00EA5936" w:rsidRDefault="00C84410" w:rsidP="00EA5936">
            <w:pPr>
              <w:pStyle w:val="TAL"/>
              <w:rPr>
                <w:sz w:val="16"/>
              </w:rPr>
            </w:pPr>
            <w:r w:rsidRPr="00EA5936">
              <w:rPr>
                <w:sz w:val="16"/>
              </w:rPr>
              <w:t>C4-221194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7EF1A" w14:textId="77777777" w:rsidR="00C84410" w:rsidRPr="00EA5936" w:rsidRDefault="00C84410" w:rsidP="00EA5936">
            <w:pPr>
              <w:pStyle w:val="TAL"/>
              <w:rPr>
                <w:sz w:val="16"/>
              </w:rPr>
            </w:pPr>
            <w:r w:rsidRPr="00EA5936">
              <w:rPr>
                <w:sz w:val="16"/>
              </w:rPr>
              <w:t>NF Type in User-Agent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C719D" w14:textId="77777777" w:rsidR="00C84410" w:rsidRPr="00EA5936" w:rsidRDefault="00C84410" w:rsidP="00EA5936">
            <w:pPr>
              <w:pStyle w:val="TAL"/>
              <w:rPr>
                <w:sz w:val="16"/>
              </w:rPr>
            </w:pPr>
            <w:r w:rsidRPr="00EA593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F8493"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DF4DD" w14:textId="77777777" w:rsidR="00C84410" w:rsidRPr="00EA5936" w:rsidRDefault="00C84410" w:rsidP="00EA5936">
            <w:pPr>
              <w:pStyle w:val="TAL"/>
              <w:rPr>
                <w:sz w:val="16"/>
              </w:rPr>
            </w:pPr>
            <w:r w:rsidRPr="00EA5936">
              <w:rPr>
                <w:sz w:val="16"/>
              </w:rPr>
              <w:t>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786B2"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72E4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77545"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AAE3D"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B094A" w14:textId="77777777" w:rsidR="00C84410" w:rsidRPr="00EA5936" w:rsidRDefault="00C84410" w:rsidP="00EA5936">
            <w:pPr>
              <w:pStyle w:val="TAL"/>
              <w:rPr>
                <w:sz w:val="16"/>
              </w:rPr>
            </w:pPr>
            <w:r w:rsidRPr="00EA5936">
              <w:rPr>
                <w:sz w:val="16"/>
              </w:rPr>
              <w:t>agreed</w:t>
            </w:r>
          </w:p>
        </w:tc>
      </w:tr>
      <w:tr w:rsidR="00EA5936" w:rsidRPr="00EA5936" w14:paraId="64B8A8D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C9B32" w14:textId="77777777" w:rsidR="00C84410" w:rsidRPr="00EA5936" w:rsidRDefault="00C84410" w:rsidP="00EA5936">
            <w:pPr>
              <w:pStyle w:val="TAL"/>
              <w:rPr>
                <w:sz w:val="16"/>
              </w:rPr>
            </w:pPr>
            <w:r w:rsidRPr="00EA5936">
              <w:rPr>
                <w:sz w:val="16"/>
              </w:rPr>
              <w:t>C4-221203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AAC06" w14:textId="77777777" w:rsidR="00C84410" w:rsidRPr="00EA5936" w:rsidRDefault="00C84410" w:rsidP="00EA5936">
            <w:pPr>
              <w:pStyle w:val="TAL"/>
              <w:rPr>
                <w:sz w:val="16"/>
              </w:rPr>
            </w:pPr>
            <w:r w:rsidRPr="00EA5936">
              <w:rPr>
                <w:sz w:val="16"/>
              </w:rPr>
              <w:t>URL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63A5E"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A2055"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74435" w14:textId="77777777" w:rsidR="00C84410" w:rsidRPr="00EA5936" w:rsidRDefault="00C84410" w:rsidP="00EA5936">
            <w:pPr>
              <w:pStyle w:val="TAL"/>
              <w:rPr>
                <w:sz w:val="16"/>
              </w:rPr>
            </w:pPr>
            <w:r w:rsidRPr="00EA5936">
              <w:rPr>
                <w:sz w:val="16"/>
              </w:rPr>
              <w:t>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06B50"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1AF88"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7DB95"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FC19D"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37FC0" w14:textId="77777777" w:rsidR="00C84410" w:rsidRPr="00EA5936" w:rsidRDefault="00C84410" w:rsidP="00EA5936">
            <w:pPr>
              <w:pStyle w:val="TAL"/>
              <w:rPr>
                <w:sz w:val="16"/>
              </w:rPr>
            </w:pPr>
            <w:r w:rsidRPr="00EA5936">
              <w:rPr>
                <w:sz w:val="16"/>
              </w:rPr>
              <w:t>revised</w:t>
            </w:r>
          </w:p>
        </w:tc>
      </w:tr>
      <w:tr w:rsidR="00EA5936" w:rsidRPr="00EA5936" w14:paraId="65B9730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11905" w14:textId="77777777" w:rsidR="00C84410" w:rsidRPr="00EA5936" w:rsidRDefault="00C84410" w:rsidP="00EA5936">
            <w:pPr>
              <w:pStyle w:val="TAL"/>
              <w:rPr>
                <w:sz w:val="16"/>
              </w:rPr>
            </w:pPr>
            <w:r w:rsidRPr="00EA5936">
              <w:rPr>
                <w:sz w:val="16"/>
              </w:rPr>
              <w:t>C4-221559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9860B" w14:textId="77777777" w:rsidR="00C84410" w:rsidRPr="00EA5936" w:rsidRDefault="00C84410" w:rsidP="00EA5936">
            <w:pPr>
              <w:pStyle w:val="TAL"/>
              <w:rPr>
                <w:sz w:val="16"/>
              </w:rPr>
            </w:pPr>
            <w:r w:rsidRPr="00EA5936">
              <w:rPr>
                <w:sz w:val="16"/>
              </w:rPr>
              <w:t>URL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83ACD"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4860B"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716FC" w14:textId="77777777" w:rsidR="00C84410" w:rsidRPr="00EA5936" w:rsidRDefault="00C84410" w:rsidP="00EA5936">
            <w:pPr>
              <w:pStyle w:val="TAL"/>
              <w:rPr>
                <w:sz w:val="16"/>
              </w:rPr>
            </w:pPr>
            <w:r w:rsidRPr="00EA5936">
              <w:rPr>
                <w:sz w:val="16"/>
              </w:rPr>
              <w:t>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983DC"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45F3F"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6C2EF"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13CDD"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8D5A8" w14:textId="77777777" w:rsidR="00C84410" w:rsidRPr="00EA5936" w:rsidRDefault="00C84410" w:rsidP="00EA5936">
            <w:pPr>
              <w:pStyle w:val="TAL"/>
              <w:rPr>
                <w:sz w:val="16"/>
              </w:rPr>
            </w:pPr>
            <w:r w:rsidRPr="00EA5936">
              <w:rPr>
                <w:sz w:val="16"/>
              </w:rPr>
              <w:t>agreed</w:t>
            </w:r>
          </w:p>
        </w:tc>
      </w:tr>
      <w:tr w:rsidR="00EA5936" w:rsidRPr="00EA5936" w14:paraId="47E84AC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EF46B" w14:textId="77777777" w:rsidR="00C84410" w:rsidRPr="00EA5936" w:rsidRDefault="00C84410" w:rsidP="00EA5936">
            <w:pPr>
              <w:pStyle w:val="TAL"/>
              <w:rPr>
                <w:sz w:val="16"/>
              </w:rPr>
            </w:pPr>
            <w:r w:rsidRPr="00EA5936">
              <w:rPr>
                <w:sz w:val="16"/>
              </w:rPr>
              <w:t>C4-221214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35FAD" w14:textId="77777777" w:rsidR="00C84410" w:rsidRPr="00EA5936" w:rsidRDefault="00C84410" w:rsidP="00EA5936">
            <w:pPr>
              <w:pStyle w:val="TAL"/>
              <w:rPr>
                <w:sz w:val="16"/>
              </w:rPr>
            </w:pPr>
            <w:r w:rsidRPr="00EA5936">
              <w:rPr>
                <w:sz w:val="16"/>
              </w:rPr>
              <w:t>Group Binding for NF (Service) levels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A292B"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A2EBC"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FD384" w14:textId="77777777" w:rsidR="00C84410" w:rsidRPr="00EA5936" w:rsidRDefault="00C84410" w:rsidP="00EA5936">
            <w:pPr>
              <w:pStyle w:val="TAL"/>
              <w:rPr>
                <w:sz w:val="16"/>
              </w:rPr>
            </w:pPr>
            <w:r w:rsidRPr="00EA5936">
              <w:rPr>
                <w:sz w:val="16"/>
              </w:rPr>
              <w:t>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2341E"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6091D"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86971"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1C79A"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33797" w14:textId="77777777" w:rsidR="00C84410" w:rsidRPr="00EA5936" w:rsidRDefault="00C84410" w:rsidP="00EA5936">
            <w:pPr>
              <w:pStyle w:val="TAL"/>
              <w:rPr>
                <w:sz w:val="16"/>
              </w:rPr>
            </w:pPr>
            <w:r w:rsidRPr="00EA5936">
              <w:rPr>
                <w:sz w:val="16"/>
              </w:rPr>
              <w:t>withdrawn</w:t>
            </w:r>
          </w:p>
        </w:tc>
      </w:tr>
      <w:tr w:rsidR="00EA5936" w:rsidRPr="00EA5936" w14:paraId="3090073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8E971" w14:textId="77777777" w:rsidR="00C84410" w:rsidRPr="00EA5936" w:rsidRDefault="00C84410" w:rsidP="00EA5936">
            <w:pPr>
              <w:pStyle w:val="TAL"/>
              <w:rPr>
                <w:sz w:val="16"/>
              </w:rPr>
            </w:pPr>
            <w:r w:rsidRPr="00EA5936">
              <w:rPr>
                <w:sz w:val="16"/>
              </w:rPr>
              <w:t>C4-221215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06AAB" w14:textId="77777777" w:rsidR="00C84410" w:rsidRPr="00EA5936" w:rsidRDefault="00C84410" w:rsidP="00EA5936">
            <w:pPr>
              <w:pStyle w:val="TAL"/>
              <w:rPr>
                <w:sz w:val="16"/>
              </w:rPr>
            </w:pPr>
            <w:r w:rsidRPr="00EA5936">
              <w:rPr>
                <w:sz w:val="16"/>
              </w:rPr>
              <w:t>Other-service Scope support to PDU Session resource for NIDD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8FB0F"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45F96"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40856" w14:textId="77777777" w:rsidR="00C84410" w:rsidRPr="00EA5936" w:rsidRDefault="00C84410" w:rsidP="00EA5936">
            <w:pPr>
              <w:pStyle w:val="TAL"/>
              <w:rPr>
                <w:sz w:val="16"/>
              </w:rPr>
            </w:pPr>
            <w:r w:rsidRPr="00EA5936">
              <w:rPr>
                <w:sz w:val="16"/>
              </w:rPr>
              <w:t>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0950D"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2C3FB"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526C2"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CD19E"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27F07" w14:textId="77777777" w:rsidR="00C84410" w:rsidRPr="00EA5936" w:rsidRDefault="00C84410" w:rsidP="00EA5936">
            <w:pPr>
              <w:pStyle w:val="TAL"/>
              <w:rPr>
                <w:sz w:val="16"/>
              </w:rPr>
            </w:pPr>
            <w:r w:rsidRPr="00EA5936">
              <w:rPr>
                <w:sz w:val="16"/>
              </w:rPr>
              <w:t>withdrawn</w:t>
            </w:r>
          </w:p>
        </w:tc>
      </w:tr>
      <w:tr w:rsidR="00EA5936" w:rsidRPr="00EA5936" w14:paraId="44BF2E8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16A07" w14:textId="77777777" w:rsidR="00C84410" w:rsidRPr="00EA5936" w:rsidRDefault="00C84410" w:rsidP="00EA5936">
            <w:pPr>
              <w:pStyle w:val="TAL"/>
              <w:rPr>
                <w:sz w:val="16"/>
              </w:rPr>
            </w:pPr>
            <w:r w:rsidRPr="00EA5936">
              <w:rPr>
                <w:sz w:val="16"/>
              </w:rPr>
              <w:t>C4-221216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D45FE" w14:textId="77777777" w:rsidR="00C84410" w:rsidRPr="00EA5936" w:rsidRDefault="00C84410" w:rsidP="00EA5936">
            <w:pPr>
              <w:pStyle w:val="TAL"/>
              <w:rPr>
                <w:sz w:val="16"/>
              </w:rPr>
            </w:pPr>
            <w:r w:rsidRPr="00EA5936">
              <w:rPr>
                <w:sz w:val="16"/>
              </w:rPr>
              <w:t>Producer ID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2E4A2"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A0002"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F0872" w14:textId="77777777" w:rsidR="00C84410" w:rsidRPr="00EA5936" w:rsidRDefault="00C84410" w:rsidP="00EA5936">
            <w:pPr>
              <w:pStyle w:val="TAL"/>
              <w:rPr>
                <w:sz w:val="16"/>
              </w:rPr>
            </w:pPr>
            <w:r w:rsidRPr="00EA5936">
              <w:rPr>
                <w:sz w:val="16"/>
              </w:rPr>
              <w:t>0320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3CE55"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F99AD"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752FE"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7CF9D"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47EBF" w14:textId="77777777" w:rsidR="00C84410" w:rsidRPr="00EA5936" w:rsidRDefault="00C84410" w:rsidP="00EA5936">
            <w:pPr>
              <w:pStyle w:val="TAL"/>
              <w:rPr>
                <w:sz w:val="16"/>
              </w:rPr>
            </w:pPr>
            <w:r w:rsidRPr="00EA5936">
              <w:rPr>
                <w:sz w:val="16"/>
              </w:rPr>
              <w:t>withdrawn</w:t>
            </w:r>
          </w:p>
        </w:tc>
      </w:tr>
      <w:tr w:rsidR="00EA5936" w:rsidRPr="00EA5936" w14:paraId="0AE8DA9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6294" w14:textId="77777777" w:rsidR="00C84410" w:rsidRPr="00EA5936" w:rsidRDefault="00C84410" w:rsidP="00EA5936">
            <w:pPr>
              <w:pStyle w:val="TAL"/>
              <w:rPr>
                <w:sz w:val="16"/>
              </w:rPr>
            </w:pPr>
            <w:r w:rsidRPr="00EA5936">
              <w:rPr>
                <w:sz w:val="16"/>
              </w:rPr>
              <w:t>C4-221269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AC5CC" w14:textId="77777777" w:rsidR="00C84410" w:rsidRPr="00EA5936" w:rsidRDefault="00C84410" w:rsidP="00EA5936">
            <w:pPr>
              <w:pStyle w:val="TAL"/>
              <w:rPr>
                <w:sz w:val="16"/>
              </w:rPr>
            </w:pPr>
            <w:r w:rsidRPr="00EA5936">
              <w:rPr>
                <w:sz w:val="16"/>
              </w:rPr>
              <w:t>Correction on Pseudo-header Setting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2EAAB"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16781"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CA158" w14:textId="77777777" w:rsidR="00C84410" w:rsidRPr="00EA5936" w:rsidRDefault="00C84410" w:rsidP="00EA5936">
            <w:pPr>
              <w:pStyle w:val="TAL"/>
              <w:rPr>
                <w:sz w:val="16"/>
              </w:rPr>
            </w:pPr>
            <w:r w:rsidRPr="00EA5936">
              <w:rPr>
                <w:sz w:val="16"/>
              </w:rPr>
              <w:t>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692E0"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D500D"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4D0CC"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B064B" w14:textId="77777777" w:rsidR="00C84410" w:rsidRPr="00EA5936" w:rsidRDefault="00C84410" w:rsidP="00EA5936">
            <w:pPr>
              <w:pStyle w:val="TAL"/>
              <w:rPr>
                <w:sz w:val="16"/>
              </w:rPr>
            </w:pPr>
            <w:r w:rsidRPr="00EA5936">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D191B" w14:textId="77777777" w:rsidR="00C84410" w:rsidRPr="00EA5936" w:rsidRDefault="00C84410" w:rsidP="00EA5936">
            <w:pPr>
              <w:pStyle w:val="TAL"/>
              <w:rPr>
                <w:sz w:val="16"/>
              </w:rPr>
            </w:pPr>
            <w:r w:rsidRPr="00EA5936">
              <w:rPr>
                <w:sz w:val="16"/>
              </w:rPr>
              <w:t>agreed</w:t>
            </w:r>
          </w:p>
        </w:tc>
      </w:tr>
      <w:tr w:rsidR="00EA5936" w:rsidRPr="00EA5936" w14:paraId="7228CBB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63B55" w14:textId="77777777" w:rsidR="00C84410" w:rsidRPr="00EA5936" w:rsidRDefault="00C84410" w:rsidP="00EA5936">
            <w:pPr>
              <w:pStyle w:val="TAL"/>
              <w:rPr>
                <w:sz w:val="16"/>
              </w:rPr>
            </w:pPr>
            <w:r w:rsidRPr="00EA5936">
              <w:rPr>
                <w:sz w:val="16"/>
              </w:rPr>
              <w:t>C4-221270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EDE01" w14:textId="77777777" w:rsidR="00C84410" w:rsidRPr="00EA5936" w:rsidRDefault="00C84410" w:rsidP="00EA5936">
            <w:pPr>
              <w:pStyle w:val="TAL"/>
              <w:rPr>
                <w:sz w:val="16"/>
              </w:rPr>
            </w:pPr>
            <w:r w:rsidRPr="00EA5936">
              <w:rPr>
                <w:sz w:val="16"/>
              </w:rPr>
              <w:t>Correction on Pseudo-header Setting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7BA0E"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9A84A"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A0CCE" w14:textId="77777777" w:rsidR="00C84410" w:rsidRPr="00EA5936" w:rsidRDefault="00C84410" w:rsidP="00EA5936">
            <w:pPr>
              <w:pStyle w:val="TAL"/>
              <w:rPr>
                <w:sz w:val="16"/>
              </w:rPr>
            </w:pPr>
            <w:r w:rsidRPr="00EA5936">
              <w:rPr>
                <w:sz w:val="16"/>
              </w:rPr>
              <w:t>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A0038"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745D2"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E958E"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C43A0" w14:textId="77777777" w:rsidR="00C84410" w:rsidRPr="00EA5936" w:rsidRDefault="00C84410" w:rsidP="00EA5936">
            <w:pPr>
              <w:pStyle w:val="TAL"/>
              <w:rPr>
                <w:sz w:val="16"/>
              </w:rPr>
            </w:pPr>
            <w:r w:rsidRPr="00EA5936">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B1F33" w14:textId="77777777" w:rsidR="00C84410" w:rsidRPr="00EA5936" w:rsidRDefault="00C84410" w:rsidP="00EA5936">
            <w:pPr>
              <w:pStyle w:val="TAL"/>
              <w:rPr>
                <w:sz w:val="16"/>
              </w:rPr>
            </w:pPr>
            <w:r w:rsidRPr="00EA5936">
              <w:rPr>
                <w:sz w:val="16"/>
              </w:rPr>
              <w:t>agreed</w:t>
            </w:r>
          </w:p>
        </w:tc>
      </w:tr>
      <w:tr w:rsidR="00EA5936" w:rsidRPr="00EA5936" w14:paraId="2230A2A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BB2FA" w14:textId="77777777" w:rsidR="00C84410" w:rsidRPr="00EA5936" w:rsidRDefault="00C84410" w:rsidP="00EA5936">
            <w:pPr>
              <w:pStyle w:val="TAL"/>
              <w:rPr>
                <w:sz w:val="16"/>
              </w:rPr>
            </w:pPr>
            <w:r w:rsidRPr="00EA5936">
              <w:rPr>
                <w:sz w:val="16"/>
              </w:rPr>
              <w:t>C4-221291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DDA98" w14:textId="77777777" w:rsidR="00C84410" w:rsidRPr="00EA5936" w:rsidRDefault="00C84410" w:rsidP="00EA5936">
            <w:pPr>
              <w:pStyle w:val="TAL"/>
              <w:rPr>
                <w:sz w:val="16"/>
              </w:rPr>
            </w:pPr>
            <w:r w:rsidRPr="00EA5936">
              <w:rPr>
                <w:sz w:val="16"/>
              </w:rPr>
              <w:t>Corrections to the examples on API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7AE6A"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B175C"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C1231" w14:textId="77777777" w:rsidR="00C84410" w:rsidRPr="00EA5936" w:rsidRDefault="00C84410" w:rsidP="00EA5936">
            <w:pPr>
              <w:pStyle w:val="TAL"/>
              <w:rPr>
                <w:sz w:val="16"/>
              </w:rPr>
            </w:pPr>
            <w:r w:rsidRPr="00EA5936">
              <w:rPr>
                <w:sz w:val="16"/>
              </w:rPr>
              <w:t>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2BFB0"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08D44"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84ABC"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7F0D4"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EC962" w14:textId="77777777" w:rsidR="00C84410" w:rsidRPr="00EA5936" w:rsidRDefault="00C84410" w:rsidP="00EA5936">
            <w:pPr>
              <w:pStyle w:val="TAL"/>
              <w:rPr>
                <w:sz w:val="16"/>
              </w:rPr>
            </w:pPr>
            <w:r w:rsidRPr="00EA5936">
              <w:rPr>
                <w:sz w:val="16"/>
              </w:rPr>
              <w:t>agreed</w:t>
            </w:r>
          </w:p>
        </w:tc>
      </w:tr>
      <w:tr w:rsidR="00EA5936" w:rsidRPr="00EA5936" w14:paraId="046C005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D73CE" w14:textId="77777777" w:rsidR="00C84410" w:rsidRPr="00EA5936" w:rsidRDefault="00C84410" w:rsidP="00EA5936">
            <w:pPr>
              <w:pStyle w:val="TAL"/>
              <w:rPr>
                <w:sz w:val="16"/>
              </w:rPr>
            </w:pPr>
            <w:r w:rsidRPr="00EA5936">
              <w:rPr>
                <w:sz w:val="16"/>
              </w:rPr>
              <w:t>C4-221312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07F13" w14:textId="77777777" w:rsidR="00C84410" w:rsidRPr="00EA5936" w:rsidRDefault="00C84410" w:rsidP="00EA5936">
            <w:pPr>
              <w:pStyle w:val="TAL"/>
              <w:rPr>
                <w:sz w:val="16"/>
              </w:rPr>
            </w:pPr>
            <w:r w:rsidRPr="00EA5936">
              <w:rPr>
                <w:sz w:val="16"/>
              </w:rPr>
              <w:t>ABNF definition of the 3gpp-Sbi-Target-Nf-Id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E28E"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B3595"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3605C" w14:textId="77777777" w:rsidR="00C84410" w:rsidRPr="00EA5936" w:rsidRDefault="00C84410" w:rsidP="00EA5936">
            <w:pPr>
              <w:pStyle w:val="TAL"/>
              <w:rPr>
                <w:sz w:val="16"/>
              </w:rPr>
            </w:pPr>
            <w:r w:rsidRPr="00EA5936">
              <w:rPr>
                <w:sz w:val="16"/>
              </w:rPr>
              <w:t>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46AF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91CEA"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70EE7"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3A237" w14:textId="77777777" w:rsidR="00C84410" w:rsidRPr="00EA5936" w:rsidRDefault="00C84410" w:rsidP="00EA5936">
            <w:pPr>
              <w:pStyle w:val="TAL"/>
              <w:rPr>
                <w:sz w:val="16"/>
              </w:rPr>
            </w:pPr>
            <w:r w:rsidRPr="00EA5936">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2D9D8" w14:textId="77777777" w:rsidR="00C84410" w:rsidRPr="00EA5936" w:rsidRDefault="00C84410" w:rsidP="00EA5936">
            <w:pPr>
              <w:pStyle w:val="TAL"/>
              <w:rPr>
                <w:sz w:val="16"/>
              </w:rPr>
            </w:pPr>
            <w:r w:rsidRPr="00EA5936">
              <w:rPr>
                <w:sz w:val="16"/>
              </w:rPr>
              <w:t>agreed</w:t>
            </w:r>
          </w:p>
        </w:tc>
      </w:tr>
      <w:tr w:rsidR="00EA5936" w:rsidRPr="00EA5936" w14:paraId="2F7A932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617BF" w14:textId="77777777" w:rsidR="00C84410" w:rsidRPr="00EA5936" w:rsidRDefault="00C84410" w:rsidP="00EA5936">
            <w:pPr>
              <w:pStyle w:val="TAL"/>
              <w:rPr>
                <w:sz w:val="16"/>
              </w:rPr>
            </w:pPr>
            <w:r w:rsidRPr="00EA5936">
              <w:rPr>
                <w:sz w:val="16"/>
              </w:rPr>
              <w:t>C4-221331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9C3D2" w14:textId="77777777" w:rsidR="00C84410" w:rsidRPr="00EA5936" w:rsidRDefault="00C84410" w:rsidP="00EA5936">
            <w:pPr>
              <w:pStyle w:val="TAL"/>
              <w:rPr>
                <w:sz w:val="16"/>
              </w:rPr>
            </w:pPr>
            <w:r w:rsidRPr="00EA5936">
              <w:rPr>
                <w:sz w:val="16"/>
              </w:rPr>
              <w:t>Retry with an Idempotency key for non-idempotent methods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A0310"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46A5B"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11453" w14:textId="77777777" w:rsidR="00C84410" w:rsidRPr="00EA5936" w:rsidRDefault="00C84410" w:rsidP="00EA5936">
            <w:pPr>
              <w:pStyle w:val="TAL"/>
              <w:rPr>
                <w:sz w:val="16"/>
              </w:rPr>
            </w:pPr>
            <w:r w:rsidRPr="00EA5936">
              <w:rPr>
                <w:sz w:val="16"/>
              </w:rPr>
              <w:t>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5AA51"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3AA23"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2C9D9"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64819"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8BEC0" w14:textId="77777777" w:rsidR="00C84410" w:rsidRPr="00EA5936" w:rsidRDefault="00C84410" w:rsidP="00EA5936">
            <w:pPr>
              <w:pStyle w:val="TAL"/>
              <w:rPr>
                <w:sz w:val="16"/>
              </w:rPr>
            </w:pPr>
            <w:r w:rsidRPr="00EA5936">
              <w:rPr>
                <w:sz w:val="16"/>
              </w:rPr>
              <w:t>revised</w:t>
            </w:r>
          </w:p>
        </w:tc>
      </w:tr>
      <w:tr w:rsidR="00EA5936" w:rsidRPr="00EA5936" w14:paraId="574EA34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C4358" w14:textId="77777777" w:rsidR="00C84410" w:rsidRPr="00EA5936" w:rsidRDefault="00C84410" w:rsidP="00EA5936">
            <w:pPr>
              <w:pStyle w:val="TAL"/>
              <w:rPr>
                <w:sz w:val="16"/>
              </w:rPr>
            </w:pPr>
            <w:r w:rsidRPr="00EA5936">
              <w:rPr>
                <w:sz w:val="16"/>
              </w:rPr>
              <w:t>C4-221463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04A55" w14:textId="77777777" w:rsidR="00C84410" w:rsidRPr="00EA5936" w:rsidRDefault="00C84410" w:rsidP="00EA5936">
            <w:pPr>
              <w:pStyle w:val="TAL"/>
              <w:rPr>
                <w:sz w:val="16"/>
              </w:rPr>
            </w:pPr>
            <w:r w:rsidRPr="00EA5936">
              <w:rPr>
                <w:sz w:val="16"/>
              </w:rPr>
              <w:t>Retry with an Idempotency key for non-idempotent methods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05DAA" w14:textId="77777777" w:rsidR="00C84410" w:rsidRPr="00EA5936" w:rsidRDefault="00C84410" w:rsidP="00EA5936">
            <w:pPr>
              <w:pStyle w:val="TAL"/>
              <w:rPr>
                <w:sz w:val="16"/>
              </w:rPr>
            </w:pPr>
            <w:r w:rsidRPr="00EA5936">
              <w:rPr>
                <w:sz w:val="16"/>
              </w:rPr>
              <w:t>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64B35"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FDAE4" w14:textId="77777777" w:rsidR="00C84410" w:rsidRPr="00EA5936" w:rsidRDefault="00C84410" w:rsidP="00EA5936">
            <w:pPr>
              <w:pStyle w:val="TAL"/>
              <w:rPr>
                <w:sz w:val="16"/>
              </w:rPr>
            </w:pPr>
            <w:r w:rsidRPr="00EA5936">
              <w:rPr>
                <w:sz w:val="16"/>
              </w:rPr>
              <w:t>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D1DDF"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F9A9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ACE54"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A31D3"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6462B" w14:textId="77777777" w:rsidR="00C84410" w:rsidRPr="00EA5936" w:rsidRDefault="00C84410" w:rsidP="00EA5936">
            <w:pPr>
              <w:pStyle w:val="TAL"/>
              <w:rPr>
                <w:sz w:val="16"/>
              </w:rPr>
            </w:pPr>
            <w:r w:rsidRPr="00EA5936">
              <w:rPr>
                <w:sz w:val="16"/>
              </w:rPr>
              <w:t>agreed</w:t>
            </w:r>
          </w:p>
        </w:tc>
      </w:tr>
      <w:tr w:rsidR="00EA5936" w:rsidRPr="00EA5936" w14:paraId="3A40E34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ADBD1" w14:textId="77777777" w:rsidR="00C84410" w:rsidRPr="00EA5936" w:rsidRDefault="00C84410" w:rsidP="00EA5936">
            <w:pPr>
              <w:pStyle w:val="TAL"/>
              <w:rPr>
                <w:sz w:val="16"/>
              </w:rPr>
            </w:pPr>
            <w:r w:rsidRPr="00EA5936">
              <w:rPr>
                <w:sz w:val="16"/>
              </w:rPr>
              <w:t>C4-221373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FD8E3" w14:textId="77777777" w:rsidR="00C84410" w:rsidRPr="00EA5936" w:rsidRDefault="00C84410" w:rsidP="00EA5936">
            <w:pPr>
              <w:pStyle w:val="TAL"/>
              <w:rPr>
                <w:sz w:val="16"/>
              </w:rPr>
            </w:pPr>
            <w:r w:rsidRPr="00EA5936">
              <w:rPr>
                <w:sz w:val="16"/>
              </w:rPr>
              <w:t>Usage indication over N32-f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04EF7"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20CAE"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D5CD5" w14:textId="77777777" w:rsidR="00C84410" w:rsidRPr="00EA5936" w:rsidRDefault="00C84410" w:rsidP="00EA5936">
            <w:pPr>
              <w:pStyle w:val="TAL"/>
              <w:rPr>
                <w:sz w:val="16"/>
              </w:rPr>
            </w:pPr>
            <w:r w:rsidRPr="00EA5936">
              <w:rPr>
                <w:sz w:val="16"/>
              </w:rPr>
              <w:t>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F2741"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1B438"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B8663"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F46B9" w14:textId="77777777" w:rsidR="00C84410" w:rsidRPr="00EA5936" w:rsidRDefault="00C84410" w:rsidP="00EA5936">
            <w:pPr>
              <w:pStyle w:val="TAL"/>
              <w:rPr>
                <w:sz w:val="16"/>
              </w:rPr>
            </w:pPr>
            <w:r w:rsidRPr="00EA5936">
              <w:rPr>
                <w:sz w:val="16"/>
              </w:rPr>
              <w:t>SMS_SBI,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92157" w14:textId="77777777" w:rsidR="00C84410" w:rsidRPr="00EA5936" w:rsidRDefault="00C84410" w:rsidP="00EA5936">
            <w:pPr>
              <w:pStyle w:val="TAL"/>
              <w:rPr>
                <w:sz w:val="16"/>
              </w:rPr>
            </w:pPr>
            <w:r w:rsidRPr="00EA5936">
              <w:rPr>
                <w:sz w:val="16"/>
              </w:rPr>
              <w:t>revised</w:t>
            </w:r>
          </w:p>
        </w:tc>
      </w:tr>
      <w:tr w:rsidR="00EA5936" w:rsidRPr="00EA5936" w14:paraId="6CB8EC0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C822B" w14:textId="77777777" w:rsidR="00C84410" w:rsidRPr="00EA5936" w:rsidRDefault="00C84410" w:rsidP="00EA5936">
            <w:pPr>
              <w:pStyle w:val="TAL"/>
              <w:rPr>
                <w:sz w:val="16"/>
              </w:rPr>
            </w:pPr>
            <w:r w:rsidRPr="00EA5936">
              <w:rPr>
                <w:sz w:val="16"/>
              </w:rPr>
              <w:t>C4-221522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AA83B" w14:textId="77777777" w:rsidR="00C84410" w:rsidRPr="00EA5936" w:rsidRDefault="00C84410" w:rsidP="00EA5936">
            <w:pPr>
              <w:pStyle w:val="TAL"/>
              <w:rPr>
                <w:sz w:val="16"/>
              </w:rPr>
            </w:pPr>
            <w:r w:rsidRPr="00EA5936">
              <w:rPr>
                <w:sz w:val="16"/>
              </w:rPr>
              <w:t>Usage indication over N32-f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49587"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961CA"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96511" w14:textId="77777777" w:rsidR="00C84410" w:rsidRPr="00EA5936" w:rsidRDefault="00C84410" w:rsidP="00EA5936">
            <w:pPr>
              <w:pStyle w:val="TAL"/>
              <w:rPr>
                <w:sz w:val="16"/>
              </w:rPr>
            </w:pPr>
            <w:r w:rsidRPr="00EA5936">
              <w:rPr>
                <w:sz w:val="16"/>
              </w:rPr>
              <w:t>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6F91E"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FD9BA"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088A4"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6CDC6" w14:textId="77777777" w:rsidR="00C84410" w:rsidRPr="00EA5936" w:rsidRDefault="00C84410" w:rsidP="00EA5936">
            <w:pPr>
              <w:pStyle w:val="TAL"/>
              <w:rPr>
                <w:sz w:val="16"/>
              </w:rPr>
            </w:pPr>
            <w:r w:rsidRPr="00EA5936">
              <w:rPr>
                <w:sz w:val="16"/>
              </w:rPr>
              <w:t>SMS_SBI,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108BC" w14:textId="77777777" w:rsidR="00C84410" w:rsidRPr="00EA5936" w:rsidRDefault="00C84410" w:rsidP="00EA5936">
            <w:pPr>
              <w:pStyle w:val="TAL"/>
              <w:rPr>
                <w:sz w:val="16"/>
              </w:rPr>
            </w:pPr>
            <w:r w:rsidRPr="00EA5936">
              <w:rPr>
                <w:sz w:val="16"/>
              </w:rPr>
              <w:t>revised</w:t>
            </w:r>
          </w:p>
        </w:tc>
      </w:tr>
      <w:tr w:rsidR="00EA5936" w:rsidRPr="00EA5936" w14:paraId="01E61BA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40A03" w14:textId="77777777" w:rsidR="00C84410" w:rsidRPr="00EA5936" w:rsidRDefault="00C84410" w:rsidP="00EA5936">
            <w:pPr>
              <w:pStyle w:val="TAL"/>
              <w:rPr>
                <w:sz w:val="16"/>
              </w:rPr>
            </w:pPr>
            <w:r w:rsidRPr="00EA5936">
              <w:rPr>
                <w:sz w:val="16"/>
              </w:rPr>
              <w:t>C4-221575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0C892" w14:textId="77777777" w:rsidR="00C84410" w:rsidRPr="00EA5936" w:rsidRDefault="00C84410" w:rsidP="00EA5936">
            <w:pPr>
              <w:pStyle w:val="TAL"/>
              <w:rPr>
                <w:sz w:val="16"/>
              </w:rPr>
            </w:pPr>
            <w:r w:rsidRPr="00EA5936">
              <w:rPr>
                <w:sz w:val="16"/>
              </w:rPr>
              <w:t>Usage indication over N32-f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B3458"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413BA"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56E82" w14:textId="77777777" w:rsidR="00C84410" w:rsidRPr="00EA5936" w:rsidRDefault="00C84410" w:rsidP="00EA5936">
            <w:pPr>
              <w:pStyle w:val="TAL"/>
              <w:rPr>
                <w:sz w:val="16"/>
              </w:rPr>
            </w:pPr>
            <w:r w:rsidRPr="00EA5936">
              <w:rPr>
                <w:sz w:val="16"/>
              </w:rPr>
              <w:t>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D43F3"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48922"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DBE9C"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637AB"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28286" w14:textId="77777777" w:rsidR="00C84410" w:rsidRPr="00EA5936" w:rsidRDefault="00C84410" w:rsidP="00EA5936">
            <w:pPr>
              <w:pStyle w:val="TAL"/>
              <w:rPr>
                <w:sz w:val="16"/>
              </w:rPr>
            </w:pPr>
            <w:r w:rsidRPr="00EA5936">
              <w:rPr>
                <w:sz w:val="16"/>
              </w:rPr>
              <w:t>revised</w:t>
            </w:r>
          </w:p>
        </w:tc>
      </w:tr>
      <w:tr w:rsidR="00EA5936" w:rsidRPr="00EA5936" w14:paraId="40519B9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EDE3B" w14:textId="77777777" w:rsidR="00C84410" w:rsidRPr="00EA5936" w:rsidRDefault="00C84410" w:rsidP="00EA5936">
            <w:pPr>
              <w:pStyle w:val="TAL"/>
              <w:rPr>
                <w:sz w:val="16"/>
              </w:rPr>
            </w:pPr>
            <w:r w:rsidRPr="00EA5936">
              <w:rPr>
                <w:sz w:val="16"/>
              </w:rPr>
              <w:t>C4-221642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0691B" w14:textId="77777777" w:rsidR="00C84410" w:rsidRPr="00EA5936" w:rsidRDefault="00C84410" w:rsidP="00EA5936">
            <w:pPr>
              <w:pStyle w:val="TAL"/>
              <w:rPr>
                <w:sz w:val="16"/>
              </w:rPr>
            </w:pPr>
            <w:r w:rsidRPr="00EA5936">
              <w:rPr>
                <w:sz w:val="16"/>
              </w:rPr>
              <w:t>Usage indication over N32-f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D2254"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AAB30" w14:textId="77777777" w:rsidR="00C84410" w:rsidRPr="00EA5936" w:rsidRDefault="00C84410" w:rsidP="00EA5936">
            <w:pPr>
              <w:pStyle w:val="TAL"/>
              <w:rPr>
                <w:sz w:val="16"/>
              </w:rPr>
            </w:pPr>
            <w:r w:rsidRPr="00EA5936">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60C89" w14:textId="77777777" w:rsidR="00C84410" w:rsidRPr="00EA5936" w:rsidRDefault="00C84410" w:rsidP="00EA5936">
            <w:pPr>
              <w:pStyle w:val="TAL"/>
              <w:rPr>
                <w:sz w:val="16"/>
              </w:rPr>
            </w:pPr>
            <w:r w:rsidRPr="00EA5936">
              <w:rPr>
                <w:sz w:val="16"/>
              </w:rPr>
              <w:t>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B8ACF" w14:textId="77777777" w:rsidR="00C84410" w:rsidRPr="00EA5936" w:rsidRDefault="00C84410" w:rsidP="00EA5936">
            <w:pPr>
              <w:pStyle w:val="TAR"/>
              <w:rPr>
                <w:sz w:val="16"/>
              </w:rPr>
            </w:pPr>
            <w:r w:rsidRPr="00EA593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8F307"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0267C"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1662C"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97B07" w14:textId="77777777" w:rsidR="00C84410" w:rsidRPr="00EA5936" w:rsidRDefault="00C84410" w:rsidP="00EA5936">
            <w:pPr>
              <w:pStyle w:val="TAL"/>
              <w:rPr>
                <w:sz w:val="16"/>
              </w:rPr>
            </w:pPr>
            <w:r w:rsidRPr="00EA5936">
              <w:rPr>
                <w:sz w:val="16"/>
              </w:rPr>
              <w:t>agreed</w:t>
            </w:r>
          </w:p>
        </w:tc>
      </w:tr>
      <w:tr w:rsidR="00EA5936" w:rsidRPr="00EA5936" w14:paraId="45FFADD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B378B" w14:textId="77777777" w:rsidR="00C84410" w:rsidRPr="00EA5936" w:rsidRDefault="00C84410" w:rsidP="00EA5936">
            <w:pPr>
              <w:pStyle w:val="TAL"/>
              <w:rPr>
                <w:sz w:val="16"/>
              </w:rPr>
            </w:pPr>
            <w:r w:rsidRPr="00EA5936">
              <w:rPr>
                <w:sz w:val="16"/>
              </w:rPr>
              <w:t>C4-221566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E85BF" w14:textId="77777777" w:rsidR="00C84410" w:rsidRPr="00EA5936" w:rsidRDefault="00C84410" w:rsidP="00EA5936">
            <w:pPr>
              <w:pStyle w:val="TAL"/>
              <w:rPr>
                <w:sz w:val="16"/>
              </w:rPr>
            </w:pPr>
            <w:r w:rsidRPr="00EA5936">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DB759"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F8555" w14:textId="77777777" w:rsidR="00C84410" w:rsidRPr="00EA5936" w:rsidRDefault="00C84410" w:rsidP="00EA5936">
            <w:pPr>
              <w:pStyle w:val="TAL"/>
              <w:rPr>
                <w:sz w:val="16"/>
              </w:rPr>
            </w:pPr>
            <w:r w:rsidRPr="00EA5936">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AE9F7" w14:textId="77777777" w:rsidR="00C84410" w:rsidRPr="00EA5936" w:rsidRDefault="00C84410" w:rsidP="00EA5936">
            <w:pPr>
              <w:pStyle w:val="TAL"/>
              <w:rPr>
                <w:sz w:val="16"/>
              </w:rPr>
            </w:pPr>
            <w:r w:rsidRPr="00EA5936">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E8BA2"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FBD1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4E846"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FC0FC"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B718B" w14:textId="77777777" w:rsidR="00C84410" w:rsidRPr="00EA5936" w:rsidRDefault="00C84410" w:rsidP="00EA5936">
            <w:pPr>
              <w:pStyle w:val="TAL"/>
              <w:rPr>
                <w:sz w:val="16"/>
              </w:rPr>
            </w:pPr>
            <w:r w:rsidRPr="00EA5936">
              <w:rPr>
                <w:sz w:val="16"/>
              </w:rPr>
              <w:t>agreed</w:t>
            </w:r>
          </w:p>
        </w:tc>
      </w:tr>
      <w:tr w:rsidR="00EA5936" w:rsidRPr="00EA5936" w14:paraId="772A7AC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D3B30" w14:textId="77777777" w:rsidR="00C84410" w:rsidRPr="00EA5936" w:rsidRDefault="00C84410" w:rsidP="00EA5936">
            <w:pPr>
              <w:pStyle w:val="TAL"/>
              <w:rPr>
                <w:sz w:val="16"/>
              </w:rPr>
            </w:pPr>
            <w:r w:rsidRPr="00EA5936">
              <w:rPr>
                <w:sz w:val="16"/>
              </w:rPr>
              <w:t>C4-221198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4AD15" w14:textId="77777777" w:rsidR="00C84410" w:rsidRPr="00EA5936" w:rsidRDefault="00C84410" w:rsidP="00EA5936">
            <w:pPr>
              <w:pStyle w:val="TAL"/>
              <w:rPr>
                <w:sz w:val="16"/>
              </w:rPr>
            </w:pPr>
            <w:r w:rsidRPr="00EA5936">
              <w:rPr>
                <w:sz w:val="16"/>
              </w:rPr>
              <w:t>Notification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0AFDC" w14:textId="77777777" w:rsidR="00C84410" w:rsidRPr="00EA5936" w:rsidRDefault="00C84410" w:rsidP="00EA5936">
            <w:pPr>
              <w:pStyle w:val="TAL"/>
              <w:rPr>
                <w:sz w:val="16"/>
              </w:rPr>
            </w:pPr>
            <w:r w:rsidRPr="00EA593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74B5D" w14:textId="77777777" w:rsidR="00C84410" w:rsidRPr="00EA5936" w:rsidRDefault="00C84410" w:rsidP="00EA5936">
            <w:pPr>
              <w:pStyle w:val="TAL"/>
              <w:rPr>
                <w:sz w:val="16"/>
              </w:rPr>
            </w:pPr>
            <w:r w:rsidRPr="00EA5936">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3015C" w14:textId="77777777" w:rsidR="00C84410" w:rsidRPr="00EA5936" w:rsidRDefault="00C84410" w:rsidP="00EA5936">
            <w:pPr>
              <w:pStyle w:val="TAL"/>
              <w:rPr>
                <w:sz w:val="16"/>
              </w:rPr>
            </w:pPr>
            <w:r w:rsidRPr="00EA5936">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7E058"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6531A"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F030E"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51E9C"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3F714" w14:textId="77777777" w:rsidR="00C84410" w:rsidRPr="00EA5936" w:rsidRDefault="00C84410" w:rsidP="00EA5936">
            <w:pPr>
              <w:pStyle w:val="TAL"/>
              <w:rPr>
                <w:sz w:val="16"/>
              </w:rPr>
            </w:pPr>
            <w:r w:rsidRPr="00EA5936">
              <w:rPr>
                <w:sz w:val="16"/>
              </w:rPr>
              <w:t>revised</w:t>
            </w:r>
          </w:p>
        </w:tc>
      </w:tr>
      <w:tr w:rsidR="00EA5936" w:rsidRPr="00EA5936" w14:paraId="589AAF0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50D32" w14:textId="77777777" w:rsidR="00C84410" w:rsidRPr="00EA5936" w:rsidRDefault="00C84410" w:rsidP="00EA5936">
            <w:pPr>
              <w:pStyle w:val="TAL"/>
              <w:rPr>
                <w:sz w:val="16"/>
              </w:rPr>
            </w:pPr>
            <w:r w:rsidRPr="00EA5936">
              <w:rPr>
                <w:sz w:val="16"/>
              </w:rPr>
              <w:t>C4-221569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7F607" w14:textId="77777777" w:rsidR="00C84410" w:rsidRPr="00EA5936" w:rsidRDefault="00C84410" w:rsidP="00EA5936">
            <w:pPr>
              <w:pStyle w:val="TAL"/>
              <w:rPr>
                <w:sz w:val="16"/>
              </w:rPr>
            </w:pPr>
            <w:r w:rsidRPr="00EA5936">
              <w:rPr>
                <w:sz w:val="16"/>
              </w:rPr>
              <w:t>Notification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65397" w14:textId="77777777" w:rsidR="00C84410" w:rsidRPr="00EA5936" w:rsidRDefault="00C84410" w:rsidP="00EA5936">
            <w:pPr>
              <w:pStyle w:val="TAL"/>
              <w:rPr>
                <w:sz w:val="16"/>
              </w:rPr>
            </w:pPr>
            <w:r w:rsidRPr="00EA593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1BB05" w14:textId="77777777" w:rsidR="00C84410" w:rsidRPr="00EA5936" w:rsidRDefault="00C84410" w:rsidP="00EA5936">
            <w:pPr>
              <w:pStyle w:val="TAL"/>
              <w:rPr>
                <w:sz w:val="16"/>
              </w:rPr>
            </w:pPr>
            <w:r w:rsidRPr="00EA5936">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08F9F" w14:textId="77777777" w:rsidR="00C84410" w:rsidRPr="00EA5936" w:rsidRDefault="00C84410" w:rsidP="00EA5936">
            <w:pPr>
              <w:pStyle w:val="TAL"/>
              <w:rPr>
                <w:sz w:val="16"/>
              </w:rPr>
            </w:pPr>
            <w:r w:rsidRPr="00EA5936">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2BAAD"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0589E"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449BD"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DB52C"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C26D6" w14:textId="77777777" w:rsidR="00C84410" w:rsidRPr="00EA5936" w:rsidRDefault="00C84410" w:rsidP="00EA5936">
            <w:pPr>
              <w:pStyle w:val="TAL"/>
              <w:rPr>
                <w:sz w:val="16"/>
              </w:rPr>
            </w:pPr>
            <w:r w:rsidRPr="00EA5936">
              <w:rPr>
                <w:sz w:val="16"/>
              </w:rPr>
              <w:t>agreed</w:t>
            </w:r>
          </w:p>
        </w:tc>
      </w:tr>
      <w:tr w:rsidR="00EA5936" w:rsidRPr="00EA5936" w14:paraId="5F955B2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90D09" w14:textId="77777777" w:rsidR="00C84410" w:rsidRPr="00EA5936" w:rsidRDefault="00C84410" w:rsidP="00EA5936">
            <w:pPr>
              <w:pStyle w:val="TAL"/>
              <w:rPr>
                <w:sz w:val="16"/>
              </w:rPr>
            </w:pPr>
            <w:r w:rsidRPr="00EA5936">
              <w:rPr>
                <w:sz w:val="16"/>
              </w:rPr>
              <w:t>C4-221204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5F147" w14:textId="77777777" w:rsidR="00C84410" w:rsidRPr="00EA5936" w:rsidRDefault="00C84410" w:rsidP="00EA5936">
            <w:pPr>
              <w:pStyle w:val="TAL"/>
              <w:rPr>
                <w:sz w:val="16"/>
              </w:rPr>
            </w:pPr>
            <w:r w:rsidRPr="00EA5936">
              <w:rPr>
                <w:sz w:val="16"/>
              </w:rPr>
              <w:t>URL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616EC"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A2551" w14:textId="77777777" w:rsidR="00C84410" w:rsidRPr="00EA5936" w:rsidRDefault="00C84410" w:rsidP="00EA5936">
            <w:pPr>
              <w:pStyle w:val="TAL"/>
              <w:rPr>
                <w:sz w:val="16"/>
              </w:rPr>
            </w:pPr>
            <w:r w:rsidRPr="00EA5936">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65624" w14:textId="77777777" w:rsidR="00C84410" w:rsidRPr="00EA5936" w:rsidRDefault="00C84410" w:rsidP="00EA5936">
            <w:pPr>
              <w:pStyle w:val="TAL"/>
              <w:rPr>
                <w:sz w:val="16"/>
              </w:rPr>
            </w:pPr>
            <w:r w:rsidRPr="00EA5936">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36204"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4237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1A1A3"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2CB65"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1D216" w14:textId="77777777" w:rsidR="00C84410" w:rsidRPr="00EA5936" w:rsidRDefault="00C84410" w:rsidP="00EA5936">
            <w:pPr>
              <w:pStyle w:val="TAL"/>
              <w:rPr>
                <w:sz w:val="16"/>
              </w:rPr>
            </w:pPr>
            <w:r w:rsidRPr="00EA5936">
              <w:rPr>
                <w:sz w:val="16"/>
              </w:rPr>
              <w:t>agreed</w:t>
            </w:r>
          </w:p>
        </w:tc>
      </w:tr>
      <w:tr w:rsidR="00EA5936" w:rsidRPr="00EA5936" w14:paraId="5A8E0E7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6B3BE" w14:textId="77777777" w:rsidR="00C84410" w:rsidRPr="00EA5936" w:rsidRDefault="00C84410" w:rsidP="00EA5936">
            <w:pPr>
              <w:pStyle w:val="TAL"/>
              <w:rPr>
                <w:sz w:val="16"/>
              </w:rPr>
            </w:pPr>
            <w:r w:rsidRPr="00EA5936">
              <w:rPr>
                <w:sz w:val="16"/>
              </w:rPr>
              <w:t>C4-221211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A7249" w14:textId="77777777" w:rsidR="00C84410" w:rsidRPr="00EA5936" w:rsidRDefault="00C84410" w:rsidP="00EA5936">
            <w:pPr>
              <w:pStyle w:val="TAL"/>
              <w:rPr>
                <w:sz w:val="16"/>
              </w:rPr>
            </w:pPr>
            <w:r w:rsidRPr="00EA5936">
              <w:rPr>
                <w:sz w:val="16"/>
              </w:rPr>
              <w:t>Notify change of anchor SMF re-selected by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F5AE0"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DFCA0"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30EA" w14:textId="77777777" w:rsidR="00C84410" w:rsidRPr="00EA5936" w:rsidRDefault="00C84410" w:rsidP="00EA5936">
            <w:pPr>
              <w:pStyle w:val="TAL"/>
              <w:rPr>
                <w:sz w:val="16"/>
              </w:rPr>
            </w:pPr>
            <w:r w:rsidRPr="00EA5936">
              <w:rPr>
                <w:sz w:val="16"/>
              </w:rPr>
              <w:t>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E29A0"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F88F8"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6903C"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832E1" w14:textId="77777777" w:rsidR="00C84410" w:rsidRPr="00EA5936" w:rsidRDefault="00C84410" w:rsidP="00EA5936">
            <w:pPr>
              <w:pStyle w:val="TAL"/>
              <w:rPr>
                <w:sz w:val="16"/>
              </w:rPr>
            </w:pPr>
            <w:r w:rsidRPr="00EA5936">
              <w:rPr>
                <w:sz w:val="16"/>
              </w:rPr>
              <w:t>5G_eSBA,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4967D" w14:textId="77777777" w:rsidR="00C84410" w:rsidRPr="00EA5936" w:rsidRDefault="00C84410" w:rsidP="00EA5936">
            <w:pPr>
              <w:pStyle w:val="TAL"/>
              <w:rPr>
                <w:sz w:val="16"/>
              </w:rPr>
            </w:pPr>
            <w:r w:rsidRPr="00EA5936">
              <w:rPr>
                <w:sz w:val="16"/>
              </w:rPr>
              <w:t>revised</w:t>
            </w:r>
          </w:p>
        </w:tc>
      </w:tr>
      <w:tr w:rsidR="00EA5936" w:rsidRPr="00EA5936" w14:paraId="6B59074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D5834" w14:textId="77777777" w:rsidR="00C84410" w:rsidRPr="00EA5936" w:rsidRDefault="00C84410" w:rsidP="00EA5936">
            <w:pPr>
              <w:pStyle w:val="TAL"/>
              <w:rPr>
                <w:sz w:val="16"/>
              </w:rPr>
            </w:pPr>
            <w:r w:rsidRPr="00EA5936">
              <w:rPr>
                <w:sz w:val="16"/>
              </w:rPr>
              <w:t>C4-221416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D711F" w14:textId="77777777" w:rsidR="00C84410" w:rsidRPr="00EA5936" w:rsidRDefault="00C84410" w:rsidP="00EA5936">
            <w:pPr>
              <w:pStyle w:val="TAL"/>
              <w:rPr>
                <w:sz w:val="16"/>
              </w:rPr>
            </w:pPr>
            <w:r w:rsidRPr="00EA5936">
              <w:rPr>
                <w:sz w:val="16"/>
              </w:rPr>
              <w:t>Notify change of anchor SMF re-selected by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98EE0" w14:textId="77777777" w:rsidR="00C84410" w:rsidRPr="00EA5936" w:rsidRDefault="00C84410" w:rsidP="00EA5936">
            <w:pPr>
              <w:pStyle w:val="TAL"/>
              <w:rPr>
                <w:sz w:val="16"/>
              </w:rPr>
            </w:pPr>
            <w:r w:rsidRPr="00EA5936">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AEE56"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60D3E" w14:textId="77777777" w:rsidR="00C84410" w:rsidRPr="00EA5936" w:rsidRDefault="00C84410" w:rsidP="00EA5936">
            <w:pPr>
              <w:pStyle w:val="TAL"/>
              <w:rPr>
                <w:sz w:val="16"/>
              </w:rPr>
            </w:pPr>
            <w:r w:rsidRPr="00EA5936">
              <w:rPr>
                <w:sz w:val="16"/>
              </w:rPr>
              <w:t>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6DF9D" w14:textId="77777777" w:rsidR="00C84410" w:rsidRPr="00EA5936" w:rsidRDefault="00C84410" w:rsidP="00EA5936">
            <w:pPr>
              <w:pStyle w:val="TAR"/>
              <w:rPr>
                <w:sz w:val="16"/>
              </w:rPr>
            </w:pPr>
            <w:r w:rsidRPr="00EA593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D4694"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96C9E"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89C80" w14:textId="77777777" w:rsidR="00C84410" w:rsidRPr="00EA5936" w:rsidRDefault="00C84410" w:rsidP="00EA5936">
            <w:pPr>
              <w:pStyle w:val="TAL"/>
              <w:rPr>
                <w:sz w:val="16"/>
              </w:rPr>
            </w:pPr>
            <w:r w:rsidRPr="00EA5936">
              <w:rPr>
                <w:sz w:val="16"/>
              </w:rPr>
              <w:t>5G_eSBA,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8AFB2" w14:textId="77777777" w:rsidR="00C84410" w:rsidRPr="00EA5936" w:rsidRDefault="00C84410" w:rsidP="00EA5936">
            <w:pPr>
              <w:pStyle w:val="TAL"/>
              <w:rPr>
                <w:sz w:val="16"/>
              </w:rPr>
            </w:pPr>
            <w:r w:rsidRPr="00EA5936">
              <w:rPr>
                <w:sz w:val="16"/>
              </w:rPr>
              <w:t>revised</w:t>
            </w:r>
          </w:p>
        </w:tc>
      </w:tr>
      <w:tr w:rsidR="00EA5936" w:rsidRPr="00EA5936" w14:paraId="28FC826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9BAF6" w14:textId="77777777" w:rsidR="00C84410" w:rsidRPr="00EA5936" w:rsidRDefault="00C84410" w:rsidP="00EA5936">
            <w:pPr>
              <w:pStyle w:val="TAL"/>
              <w:rPr>
                <w:sz w:val="16"/>
              </w:rPr>
            </w:pPr>
            <w:r w:rsidRPr="00EA5936">
              <w:rPr>
                <w:sz w:val="16"/>
              </w:rPr>
              <w:t>C4-221529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64CCD" w14:textId="77777777" w:rsidR="00C84410" w:rsidRPr="00EA5936" w:rsidRDefault="00C84410" w:rsidP="00EA5936">
            <w:pPr>
              <w:pStyle w:val="TAL"/>
              <w:rPr>
                <w:sz w:val="16"/>
              </w:rPr>
            </w:pPr>
            <w:r w:rsidRPr="00EA5936">
              <w:rPr>
                <w:sz w:val="16"/>
              </w:rPr>
              <w:t>Notify change of anchor SMF or intermediate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D41B7" w14:textId="77777777" w:rsidR="00C84410" w:rsidRPr="00EA5936" w:rsidRDefault="00C84410" w:rsidP="00EA5936">
            <w:pPr>
              <w:pStyle w:val="TAL"/>
              <w:rPr>
                <w:sz w:val="16"/>
              </w:rPr>
            </w:pPr>
            <w:r w:rsidRPr="00EA5936">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F033D"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C1B72" w14:textId="77777777" w:rsidR="00C84410" w:rsidRPr="00EA5936" w:rsidRDefault="00C84410" w:rsidP="00EA5936">
            <w:pPr>
              <w:pStyle w:val="TAL"/>
              <w:rPr>
                <w:sz w:val="16"/>
              </w:rPr>
            </w:pPr>
            <w:r w:rsidRPr="00EA5936">
              <w:rPr>
                <w:sz w:val="16"/>
              </w:rPr>
              <w:t>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5A78D" w14:textId="77777777" w:rsidR="00C84410" w:rsidRPr="00EA5936" w:rsidRDefault="00C84410" w:rsidP="00EA5936">
            <w:pPr>
              <w:pStyle w:val="TAR"/>
              <w:rPr>
                <w:sz w:val="16"/>
              </w:rPr>
            </w:pPr>
            <w:r w:rsidRPr="00EA593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99C7A"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49609"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CCD6F" w14:textId="77777777" w:rsidR="00C84410" w:rsidRPr="00EA5936" w:rsidRDefault="00C84410" w:rsidP="00EA5936">
            <w:pPr>
              <w:pStyle w:val="TAL"/>
              <w:rPr>
                <w:sz w:val="16"/>
              </w:rPr>
            </w:pPr>
            <w:r w:rsidRPr="00EA5936">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E008" w14:textId="77777777" w:rsidR="00C84410" w:rsidRPr="00EA5936" w:rsidRDefault="00C84410" w:rsidP="00EA5936">
            <w:pPr>
              <w:pStyle w:val="TAL"/>
              <w:rPr>
                <w:sz w:val="16"/>
              </w:rPr>
            </w:pPr>
            <w:r w:rsidRPr="00EA5936">
              <w:rPr>
                <w:sz w:val="16"/>
              </w:rPr>
              <w:t>agreed</w:t>
            </w:r>
          </w:p>
        </w:tc>
      </w:tr>
      <w:tr w:rsidR="00EA5936" w:rsidRPr="00EA5936" w14:paraId="5D493BB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367AE" w14:textId="77777777" w:rsidR="00C84410" w:rsidRPr="00EA5936" w:rsidRDefault="00C84410" w:rsidP="00EA5936">
            <w:pPr>
              <w:pStyle w:val="TAL"/>
              <w:rPr>
                <w:sz w:val="16"/>
              </w:rPr>
            </w:pPr>
            <w:r w:rsidRPr="00EA5936">
              <w:rPr>
                <w:sz w:val="16"/>
              </w:rPr>
              <w:t>C4-221084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D7C3E" w14:textId="77777777" w:rsidR="00C84410" w:rsidRPr="00EA5936" w:rsidRDefault="00C84410" w:rsidP="00EA5936">
            <w:pPr>
              <w:pStyle w:val="TAL"/>
              <w:rPr>
                <w:sz w:val="16"/>
              </w:rPr>
            </w:pPr>
            <w:r w:rsidRPr="00EA5936">
              <w:rPr>
                <w:sz w:val="16"/>
              </w:rPr>
              <w:t>NSAC during change of Access-type of a PDU-Session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41E15" w14:textId="77777777" w:rsidR="00C84410" w:rsidRPr="00EA5936" w:rsidRDefault="00C84410" w:rsidP="00EA5936">
            <w:pPr>
              <w:pStyle w:val="TAL"/>
              <w:rPr>
                <w:sz w:val="16"/>
              </w:rPr>
            </w:pPr>
            <w:r w:rsidRPr="00EA593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2D104"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94193" w14:textId="77777777" w:rsidR="00C84410" w:rsidRPr="00EA5936" w:rsidRDefault="00C84410" w:rsidP="00EA5936">
            <w:pPr>
              <w:pStyle w:val="TAL"/>
              <w:rPr>
                <w:sz w:val="16"/>
              </w:rPr>
            </w:pPr>
            <w:r w:rsidRPr="00EA5936">
              <w:rPr>
                <w:sz w:val="16"/>
              </w:rPr>
              <w:t>0521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563F1"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7FB17"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87E31"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DF9A9" w14:textId="77777777" w:rsidR="00C84410" w:rsidRPr="00EA5936" w:rsidRDefault="00C84410" w:rsidP="00EA5936">
            <w:pPr>
              <w:pStyle w:val="TAL"/>
              <w:rPr>
                <w:sz w:val="16"/>
              </w:rPr>
            </w:pPr>
            <w:r w:rsidRPr="00EA5936">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FBCC3" w14:textId="77777777" w:rsidR="00C84410" w:rsidRPr="00EA5936" w:rsidRDefault="00C84410" w:rsidP="00EA5936">
            <w:pPr>
              <w:pStyle w:val="TAL"/>
              <w:rPr>
                <w:sz w:val="16"/>
              </w:rPr>
            </w:pPr>
            <w:r w:rsidRPr="00EA5936">
              <w:rPr>
                <w:sz w:val="16"/>
              </w:rPr>
              <w:t>revised</w:t>
            </w:r>
          </w:p>
        </w:tc>
      </w:tr>
      <w:tr w:rsidR="00EA5936" w:rsidRPr="00EA5936" w14:paraId="17FD755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3A747" w14:textId="77777777" w:rsidR="00C84410" w:rsidRPr="00EA5936" w:rsidRDefault="00C84410" w:rsidP="00EA5936">
            <w:pPr>
              <w:pStyle w:val="TAL"/>
              <w:rPr>
                <w:sz w:val="16"/>
              </w:rPr>
            </w:pPr>
            <w:r w:rsidRPr="00EA5936">
              <w:rPr>
                <w:sz w:val="16"/>
              </w:rPr>
              <w:t>C4-221421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52E8E" w14:textId="77777777" w:rsidR="00C84410" w:rsidRPr="00EA5936" w:rsidRDefault="00C84410" w:rsidP="00EA5936">
            <w:pPr>
              <w:pStyle w:val="TAL"/>
              <w:rPr>
                <w:sz w:val="16"/>
              </w:rPr>
            </w:pPr>
            <w:r w:rsidRPr="00EA5936">
              <w:rPr>
                <w:sz w:val="16"/>
              </w:rPr>
              <w:t>NSAC during change of Access-type of a PDU-Session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7B64F" w14:textId="77777777" w:rsidR="00C84410" w:rsidRPr="00EA5936" w:rsidRDefault="00C84410" w:rsidP="00EA5936">
            <w:pPr>
              <w:pStyle w:val="TAL"/>
              <w:rPr>
                <w:sz w:val="16"/>
              </w:rPr>
            </w:pPr>
            <w:r w:rsidRPr="00EA593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9BB6F"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856C9" w14:textId="77777777" w:rsidR="00C84410" w:rsidRPr="00EA5936" w:rsidRDefault="00C84410" w:rsidP="00EA5936">
            <w:pPr>
              <w:pStyle w:val="TAL"/>
              <w:rPr>
                <w:sz w:val="16"/>
              </w:rPr>
            </w:pPr>
            <w:r w:rsidRPr="00EA5936">
              <w:rPr>
                <w:sz w:val="16"/>
              </w:rPr>
              <w:t>0521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61F1B"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43096"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8EC45"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CDD9F" w14:textId="77777777" w:rsidR="00C84410" w:rsidRPr="00EA5936" w:rsidRDefault="00C84410" w:rsidP="00EA5936">
            <w:pPr>
              <w:pStyle w:val="TAL"/>
              <w:rPr>
                <w:sz w:val="16"/>
              </w:rPr>
            </w:pPr>
            <w:r w:rsidRPr="00EA5936">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EEC56" w14:textId="77777777" w:rsidR="00C84410" w:rsidRPr="00EA5936" w:rsidRDefault="00C84410" w:rsidP="00EA5936">
            <w:pPr>
              <w:pStyle w:val="TAL"/>
              <w:rPr>
                <w:sz w:val="16"/>
              </w:rPr>
            </w:pPr>
            <w:r w:rsidRPr="00EA5936">
              <w:rPr>
                <w:sz w:val="16"/>
              </w:rPr>
              <w:t>revised</w:t>
            </w:r>
          </w:p>
        </w:tc>
      </w:tr>
      <w:tr w:rsidR="00EA5936" w:rsidRPr="00EA5936" w14:paraId="696296A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B32C4" w14:textId="77777777" w:rsidR="00C84410" w:rsidRPr="00EA5936" w:rsidRDefault="00C84410" w:rsidP="00EA5936">
            <w:pPr>
              <w:pStyle w:val="TAL"/>
              <w:rPr>
                <w:sz w:val="16"/>
              </w:rPr>
            </w:pPr>
            <w:r w:rsidRPr="00EA5936">
              <w:rPr>
                <w:sz w:val="16"/>
              </w:rPr>
              <w:t>C4-221441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770D5" w14:textId="77777777" w:rsidR="00C84410" w:rsidRPr="00EA5936" w:rsidRDefault="00C84410" w:rsidP="00EA5936">
            <w:pPr>
              <w:pStyle w:val="TAL"/>
              <w:rPr>
                <w:sz w:val="16"/>
              </w:rPr>
            </w:pPr>
            <w:r w:rsidRPr="00EA5936">
              <w:rPr>
                <w:sz w:val="16"/>
              </w:rPr>
              <w:t>NSAC during change of Access-type of a PDU-Session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056F2" w14:textId="77777777" w:rsidR="00C84410" w:rsidRPr="00EA5936" w:rsidRDefault="00C84410" w:rsidP="00EA5936">
            <w:pPr>
              <w:pStyle w:val="TAL"/>
              <w:rPr>
                <w:sz w:val="16"/>
              </w:rPr>
            </w:pPr>
            <w:r w:rsidRPr="00EA593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46B44"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3D22B" w14:textId="77777777" w:rsidR="00C84410" w:rsidRPr="00EA5936" w:rsidRDefault="00C84410" w:rsidP="00EA5936">
            <w:pPr>
              <w:pStyle w:val="TAL"/>
              <w:rPr>
                <w:sz w:val="16"/>
              </w:rPr>
            </w:pPr>
            <w:r w:rsidRPr="00EA5936">
              <w:rPr>
                <w:sz w:val="16"/>
              </w:rPr>
              <w:t>0521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27385"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67C20"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4A40E"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66B0E" w14:textId="77777777" w:rsidR="00C84410" w:rsidRPr="00EA5936" w:rsidRDefault="00C84410" w:rsidP="00EA5936">
            <w:pPr>
              <w:pStyle w:val="TAL"/>
              <w:rPr>
                <w:sz w:val="16"/>
              </w:rPr>
            </w:pPr>
            <w:r w:rsidRPr="00EA5936">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5B3E0" w14:textId="77777777" w:rsidR="00C84410" w:rsidRPr="00EA5936" w:rsidRDefault="00C84410" w:rsidP="00EA5936">
            <w:pPr>
              <w:pStyle w:val="TAL"/>
              <w:rPr>
                <w:sz w:val="16"/>
              </w:rPr>
            </w:pPr>
            <w:r w:rsidRPr="00EA5936">
              <w:rPr>
                <w:sz w:val="16"/>
              </w:rPr>
              <w:t>agreed</w:t>
            </w:r>
          </w:p>
        </w:tc>
      </w:tr>
      <w:tr w:rsidR="00EA5936" w:rsidRPr="00EA5936" w14:paraId="02EBDA9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97ACE" w14:textId="77777777" w:rsidR="00C84410" w:rsidRPr="00EA5936" w:rsidRDefault="00C84410" w:rsidP="00EA5936">
            <w:pPr>
              <w:pStyle w:val="TAL"/>
              <w:rPr>
                <w:sz w:val="16"/>
              </w:rPr>
            </w:pPr>
            <w:r w:rsidRPr="00EA5936">
              <w:rPr>
                <w:sz w:val="16"/>
              </w:rPr>
              <w:t>C4-221118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8DBEB" w14:textId="77777777" w:rsidR="00C84410" w:rsidRPr="00EA5936" w:rsidRDefault="00C84410" w:rsidP="00EA5936">
            <w:pPr>
              <w:pStyle w:val="TAL"/>
              <w:rPr>
                <w:sz w:val="16"/>
              </w:rPr>
            </w:pPr>
            <w:r w:rsidRPr="00EA5936">
              <w:rPr>
                <w:sz w:val="16"/>
              </w:rPr>
              <w:t>UE Registration procedure - V-SMF insertion, change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9B138"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8BEE"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51A74" w14:textId="77777777" w:rsidR="00C84410" w:rsidRPr="00EA5936" w:rsidRDefault="00C84410" w:rsidP="00EA5936">
            <w:pPr>
              <w:pStyle w:val="TAL"/>
              <w:rPr>
                <w:sz w:val="16"/>
              </w:rPr>
            </w:pPr>
            <w:r w:rsidRPr="00EA5936">
              <w:rPr>
                <w:sz w:val="16"/>
              </w:rPr>
              <w:t>0522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4AAAF"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CD8C"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E42C2"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3F094"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15162" w14:textId="77777777" w:rsidR="00C84410" w:rsidRPr="00EA5936" w:rsidRDefault="00C84410" w:rsidP="00EA5936">
            <w:pPr>
              <w:pStyle w:val="TAL"/>
              <w:rPr>
                <w:sz w:val="16"/>
              </w:rPr>
            </w:pPr>
            <w:r w:rsidRPr="00EA5936">
              <w:rPr>
                <w:sz w:val="16"/>
              </w:rPr>
              <w:t>agreed</w:t>
            </w:r>
          </w:p>
        </w:tc>
      </w:tr>
      <w:tr w:rsidR="00EA5936" w:rsidRPr="00EA5936" w14:paraId="1DE1718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CCED5" w14:textId="77777777" w:rsidR="00C84410" w:rsidRPr="00EA5936" w:rsidRDefault="00C84410" w:rsidP="00EA5936">
            <w:pPr>
              <w:pStyle w:val="TAL"/>
              <w:rPr>
                <w:sz w:val="16"/>
              </w:rPr>
            </w:pPr>
            <w:r w:rsidRPr="00EA5936">
              <w:rPr>
                <w:sz w:val="16"/>
              </w:rPr>
              <w:t>C4-221132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79946" w14:textId="77777777" w:rsidR="00C84410" w:rsidRPr="00EA5936" w:rsidRDefault="00C84410" w:rsidP="00EA5936">
            <w:pPr>
              <w:pStyle w:val="TAL"/>
              <w:rPr>
                <w:sz w:val="16"/>
              </w:rPr>
            </w:pPr>
            <w:r w:rsidRPr="00EA5936">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FDF61"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97AFB"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FDADC" w14:textId="77777777" w:rsidR="00C84410" w:rsidRPr="00EA5936" w:rsidRDefault="00C84410" w:rsidP="00EA5936">
            <w:pPr>
              <w:pStyle w:val="TAL"/>
              <w:rPr>
                <w:sz w:val="16"/>
              </w:rPr>
            </w:pPr>
            <w:r w:rsidRPr="00EA5936">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BDE25"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62270"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3D2DF"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D609F"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082A9" w14:textId="77777777" w:rsidR="00C84410" w:rsidRPr="00EA5936" w:rsidRDefault="00C84410" w:rsidP="00EA5936">
            <w:pPr>
              <w:pStyle w:val="TAL"/>
              <w:rPr>
                <w:sz w:val="16"/>
              </w:rPr>
            </w:pPr>
            <w:r w:rsidRPr="00EA5936">
              <w:rPr>
                <w:sz w:val="16"/>
              </w:rPr>
              <w:t>revised</w:t>
            </w:r>
          </w:p>
        </w:tc>
      </w:tr>
      <w:tr w:rsidR="00EA5936" w:rsidRPr="00EA5936" w14:paraId="0849031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C08C0" w14:textId="77777777" w:rsidR="00C84410" w:rsidRPr="00EA5936" w:rsidRDefault="00C84410" w:rsidP="00EA5936">
            <w:pPr>
              <w:pStyle w:val="TAL"/>
              <w:rPr>
                <w:sz w:val="16"/>
              </w:rPr>
            </w:pPr>
            <w:r w:rsidRPr="00EA5936">
              <w:rPr>
                <w:sz w:val="16"/>
              </w:rPr>
              <w:t>C4-221479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89200" w14:textId="77777777" w:rsidR="00C84410" w:rsidRPr="00EA5936" w:rsidRDefault="00C84410" w:rsidP="00EA5936">
            <w:pPr>
              <w:pStyle w:val="TAL"/>
              <w:rPr>
                <w:sz w:val="16"/>
              </w:rPr>
            </w:pPr>
            <w:r w:rsidRPr="00EA5936">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60BB4"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BBBF9"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73985" w14:textId="77777777" w:rsidR="00C84410" w:rsidRPr="00EA5936" w:rsidRDefault="00C84410" w:rsidP="00EA5936">
            <w:pPr>
              <w:pStyle w:val="TAL"/>
              <w:rPr>
                <w:sz w:val="16"/>
              </w:rPr>
            </w:pPr>
            <w:r w:rsidRPr="00EA5936">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652AD"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E6288"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6D147"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74A69"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E9222" w14:textId="77777777" w:rsidR="00C84410" w:rsidRPr="00EA5936" w:rsidRDefault="00C84410" w:rsidP="00EA5936">
            <w:pPr>
              <w:pStyle w:val="TAL"/>
              <w:rPr>
                <w:sz w:val="16"/>
              </w:rPr>
            </w:pPr>
            <w:r w:rsidRPr="00EA5936">
              <w:rPr>
                <w:sz w:val="16"/>
              </w:rPr>
              <w:t>agreed</w:t>
            </w:r>
          </w:p>
        </w:tc>
      </w:tr>
      <w:tr w:rsidR="00EA5936" w:rsidRPr="00EA5936" w14:paraId="3A2DF50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82992" w14:textId="77777777" w:rsidR="00C84410" w:rsidRPr="00EA5936" w:rsidRDefault="00C84410" w:rsidP="00EA5936">
            <w:pPr>
              <w:pStyle w:val="TAL"/>
              <w:rPr>
                <w:sz w:val="16"/>
              </w:rPr>
            </w:pPr>
            <w:r w:rsidRPr="00EA5936">
              <w:rPr>
                <w:sz w:val="16"/>
              </w:rPr>
              <w:t>C4-221133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FCA49" w14:textId="77777777" w:rsidR="00C84410" w:rsidRPr="00EA5936" w:rsidRDefault="00C84410" w:rsidP="00EA5936">
            <w:pPr>
              <w:pStyle w:val="TAL"/>
              <w:rPr>
                <w:sz w:val="16"/>
              </w:rPr>
            </w:pPr>
            <w:r w:rsidRPr="00EA5936">
              <w:rPr>
                <w:sz w:val="16"/>
              </w:rPr>
              <w:t>Inter-PLMN mobility of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04349"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22F98"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8BF85" w14:textId="77777777" w:rsidR="00C84410" w:rsidRPr="00EA5936" w:rsidRDefault="00C84410" w:rsidP="00EA5936">
            <w:pPr>
              <w:pStyle w:val="TAL"/>
              <w:rPr>
                <w:sz w:val="16"/>
              </w:rPr>
            </w:pPr>
            <w:r w:rsidRPr="00EA5936">
              <w:rPr>
                <w:sz w:val="16"/>
              </w:rPr>
              <w:t>0524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84157"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F4900"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046C9"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8794C"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20EC9" w14:textId="77777777" w:rsidR="00C84410" w:rsidRPr="00EA5936" w:rsidRDefault="00C84410" w:rsidP="00EA5936">
            <w:pPr>
              <w:pStyle w:val="TAL"/>
              <w:rPr>
                <w:sz w:val="16"/>
              </w:rPr>
            </w:pPr>
            <w:r w:rsidRPr="00EA5936">
              <w:rPr>
                <w:sz w:val="16"/>
              </w:rPr>
              <w:t>revised</w:t>
            </w:r>
          </w:p>
        </w:tc>
      </w:tr>
      <w:tr w:rsidR="00EA5936" w:rsidRPr="00EA5936" w14:paraId="4BFB06E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D2C37" w14:textId="77777777" w:rsidR="00C84410" w:rsidRPr="00EA5936" w:rsidRDefault="00C84410" w:rsidP="00EA5936">
            <w:pPr>
              <w:pStyle w:val="TAL"/>
              <w:rPr>
                <w:sz w:val="16"/>
              </w:rPr>
            </w:pPr>
            <w:r w:rsidRPr="00EA5936">
              <w:rPr>
                <w:sz w:val="16"/>
              </w:rPr>
              <w:t>C4-221480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5EF54" w14:textId="77777777" w:rsidR="00C84410" w:rsidRPr="00EA5936" w:rsidRDefault="00C84410" w:rsidP="00EA5936">
            <w:pPr>
              <w:pStyle w:val="TAL"/>
              <w:rPr>
                <w:sz w:val="16"/>
              </w:rPr>
            </w:pPr>
            <w:r w:rsidRPr="00EA5936">
              <w:rPr>
                <w:sz w:val="16"/>
              </w:rPr>
              <w:t>Inter-PLMN mobility of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B4FF2" w14:textId="77777777" w:rsidR="00C84410" w:rsidRPr="00EA5936" w:rsidRDefault="00C84410" w:rsidP="00EA5936">
            <w:pPr>
              <w:pStyle w:val="TAL"/>
              <w:rPr>
                <w:sz w:val="16"/>
              </w:rPr>
            </w:pPr>
            <w:r w:rsidRPr="00EA5936">
              <w:rPr>
                <w:sz w:val="16"/>
              </w:rPr>
              <w:t>Nokia, Nokia Shanghai Bell, 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6B601"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11BF4" w14:textId="77777777" w:rsidR="00C84410" w:rsidRPr="00EA5936" w:rsidRDefault="00C84410" w:rsidP="00EA5936">
            <w:pPr>
              <w:pStyle w:val="TAL"/>
              <w:rPr>
                <w:sz w:val="16"/>
              </w:rPr>
            </w:pPr>
            <w:r w:rsidRPr="00EA5936">
              <w:rPr>
                <w:sz w:val="16"/>
              </w:rPr>
              <w:t>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A4671"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D3EFB"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60C9B"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E85F3"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5ADD8" w14:textId="77777777" w:rsidR="00C84410" w:rsidRPr="00EA5936" w:rsidRDefault="00C84410" w:rsidP="00EA5936">
            <w:pPr>
              <w:pStyle w:val="TAL"/>
              <w:rPr>
                <w:sz w:val="16"/>
              </w:rPr>
            </w:pPr>
            <w:r w:rsidRPr="00EA5936">
              <w:rPr>
                <w:sz w:val="16"/>
              </w:rPr>
              <w:t>agreed</w:t>
            </w:r>
          </w:p>
        </w:tc>
      </w:tr>
      <w:tr w:rsidR="00EA5936" w:rsidRPr="00EA5936" w14:paraId="0502B76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44758" w14:textId="77777777" w:rsidR="00C84410" w:rsidRPr="00EA5936" w:rsidRDefault="00C84410" w:rsidP="00EA5936">
            <w:pPr>
              <w:pStyle w:val="TAL"/>
              <w:rPr>
                <w:sz w:val="16"/>
              </w:rPr>
            </w:pPr>
            <w:r w:rsidRPr="00EA5936">
              <w:rPr>
                <w:sz w:val="16"/>
              </w:rPr>
              <w:t>C4-221160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1F819" w14:textId="77777777" w:rsidR="00C84410" w:rsidRPr="00EA5936" w:rsidRDefault="00C84410" w:rsidP="00EA5936">
            <w:pPr>
              <w:pStyle w:val="TAL"/>
              <w:rPr>
                <w:sz w:val="16"/>
              </w:rPr>
            </w:pPr>
            <w:r w:rsidRPr="00EA5936">
              <w:rPr>
                <w:sz w:val="16"/>
              </w:rPr>
              <w:t xml:space="preserve">Handover of a PDU session with I-SMF from 3GPP to non-3GPP </w:t>
            </w:r>
            <w:r w:rsidRPr="00EA5936">
              <w:rPr>
                <w:sz w:val="16"/>
              </w:rPr>
              <w:lastRenderedPageBreak/>
              <w:t>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7BE1C" w14:textId="77777777" w:rsidR="00C84410" w:rsidRPr="00EA5936" w:rsidRDefault="00C84410" w:rsidP="00EA5936">
            <w:pPr>
              <w:pStyle w:val="TAL"/>
              <w:rPr>
                <w:sz w:val="16"/>
              </w:rPr>
            </w:pPr>
            <w:r w:rsidRPr="00EA5936">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508B8"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C5ECC" w14:textId="77777777" w:rsidR="00C84410" w:rsidRPr="00EA5936" w:rsidRDefault="00C84410" w:rsidP="00EA5936">
            <w:pPr>
              <w:pStyle w:val="TAL"/>
              <w:rPr>
                <w:sz w:val="16"/>
              </w:rPr>
            </w:pPr>
            <w:r w:rsidRPr="00EA5936">
              <w:rPr>
                <w:sz w:val="16"/>
              </w:rPr>
              <w:t>0525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D9DCA"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B1498"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1C644"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FD746" w14:textId="77777777" w:rsidR="00C84410" w:rsidRPr="00EA5936" w:rsidRDefault="00C84410" w:rsidP="00EA5936">
            <w:pPr>
              <w:pStyle w:val="TAL"/>
              <w:rPr>
                <w:sz w:val="16"/>
              </w:rPr>
            </w:pPr>
            <w:r w:rsidRPr="00EA5936">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7797" w14:textId="77777777" w:rsidR="00C84410" w:rsidRPr="00EA5936" w:rsidRDefault="00C84410" w:rsidP="00EA5936">
            <w:pPr>
              <w:pStyle w:val="TAL"/>
              <w:rPr>
                <w:sz w:val="16"/>
              </w:rPr>
            </w:pPr>
            <w:r w:rsidRPr="00EA5936">
              <w:rPr>
                <w:sz w:val="16"/>
              </w:rPr>
              <w:t>revised</w:t>
            </w:r>
          </w:p>
        </w:tc>
      </w:tr>
      <w:tr w:rsidR="00EA5936" w:rsidRPr="00EA5936" w14:paraId="50D5BAA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35C5C" w14:textId="77777777" w:rsidR="00C84410" w:rsidRPr="00EA5936" w:rsidRDefault="00C84410" w:rsidP="00EA5936">
            <w:pPr>
              <w:pStyle w:val="TAL"/>
              <w:rPr>
                <w:sz w:val="16"/>
              </w:rPr>
            </w:pPr>
            <w:r w:rsidRPr="00EA5936">
              <w:rPr>
                <w:sz w:val="16"/>
              </w:rPr>
              <w:t>C4-221491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B231E" w14:textId="77777777" w:rsidR="00C84410" w:rsidRPr="00EA5936" w:rsidRDefault="00C84410" w:rsidP="00EA5936">
            <w:pPr>
              <w:pStyle w:val="TAL"/>
              <w:rPr>
                <w:sz w:val="16"/>
              </w:rPr>
            </w:pPr>
            <w:r w:rsidRPr="00EA5936">
              <w:rPr>
                <w:sz w:val="16"/>
              </w:rPr>
              <w:t>Handover of a PDU session with I-SMF from 3GPP to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F0CBD"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89C82"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E5CB" w14:textId="77777777" w:rsidR="00C84410" w:rsidRPr="00EA5936" w:rsidRDefault="00C84410" w:rsidP="00EA5936">
            <w:pPr>
              <w:pStyle w:val="TAL"/>
              <w:rPr>
                <w:sz w:val="16"/>
              </w:rPr>
            </w:pPr>
            <w:r w:rsidRPr="00EA5936">
              <w:rPr>
                <w:sz w:val="16"/>
              </w:rPr>
              <w:t>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469ED"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06006"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07F20"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9CA43" w14:textId="77777777" w:rsidR="00C84410" w:rsidRPr="00EA5936" w:rsidRDefault="00C84410" w:rsidP="00EA5936">
            <w:pPr>
              <w:pStyle w:val="TAL"/>
              <w:rPr>
                <w:sz w:val="16"/>
              </w:rPr>
            </w:pPr>
            <w:r w:rsidRPr="00EA5936">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14BCD" w14:textId="77777777" w:rsidR="00C84410" w:rsidRPr="00EA5936" w:rsidRDefault="00C84410" w:rsidP="00EA5936">
            <w:pPr>
              <w:pStyle w:val="TAL"/>
              <w:rPr>
                <w:sz w:val="16"/>
              </w:rPr>
            </w:pPr>
            <w:r w:rsidRPr="00EA5936">
              <w:rPr>
                <w:sz w:val="16"/>
              </w:rPr>
              <w:t>agreed</w:t>
            </w:r>
          </w:p>
        </w:tc>
      </w:tr>
      <w:tr w:rsidR="00EA5936" w:rsidRPr="00EA5936" w14:paraId="0C14961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7A2CB" w14:textId="77777777" w:rsidR="00C84410" w:rsidRPr="00EA5936" w:rsidRDefault="00C84410" w:rsidP="00EA5936">
            <w:pPr>
              <w:pStyle w:val="TAL"/>
              <w:rPr>
                <w:sz w:val="16"/>
              </w:rPr>
            </w:pPr>
            <w:r w:rsidRPr="00EA5936">
              <w:rPr>
                <w:sz w:val="16"/>
              </w:rPr>
              <w:t>C4-221161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D09B5" w14:textId="77777777" w:rsidR="00C84410" w:rsidRPr="00EA5936" w:rsidRDefault="00C84410" w:rsidP="00EA5936">
            <w:pPr>
              <w:pStyle w:val="TAL"/>
              <w:rPr>
                <w:sz w:val="16"/>
              </w:rPr>
            </w:pPr>
            <w:r w:rsidRPr="00EA5936">
              <w:rPr>
                <w:sz w:val="16"/>
              </w:rPr>
              <w:t>Handover of a PDU session with I-SMF from 3GPP to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A34ED"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D4F93"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28E52" w14:textId="77777777" w:rsidR="00C84410" w:rsidRPr="00EA5936" w:rsidRDefault="00C84410" w:rsidP="00EA5936">
            <w:pPr>
              <w:pStyle w:val="TAL"/>
              <w:rPr>
                <w:sz w:val="16"/>
              </w:rPr>
            </w:pPr>
            <w:r w:rsidRPr="00EA5936">
              <w:rPr>
                <w:sz w:val="16"/>
              </w:rPr>
              <w:t>0526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ACA6A"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40A30"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7D0CA"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1D12B" w14:textId="77777777" w:rsidR="00C84410" w:rsidRPr="00EA5936" w:rsidRDefault="00C84410" w:rsidP="00EA5936">
            <w:pPr>
              <w:pStyle w:val="TAL"/>
              <w:rPr>
                <w:sz w:val="16"/>
              </w:rPr>
            </w:pPr>
            <w:r w:rsidRPr="00EA5936">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214CC" w14:textId="77777777" w:rsidR="00C84410" w:rsidRPr="00EA5936" w:rsidRDefault="00C84410" w:rsidP="00EA5936">
            <w:pPr>
              <w:pStyle w:val="TAL"/>
              <w:rPr>
                <w:sz w:val="16"/>
              </w:rPr>
            </w:pPr>
            <w:r w:rsidRPr="00EA5936">
              <w:rPr>
                <w:sz w:val="16"/>
              </w:rPr>
              <w:t>revised</w:t>
            </w:r>
          </w:p>
        </w:tc>
      </w:tr>
      <w:tr w:rsidR="00EA5936" w:rsidRPr="00EA5936" w14:paraId="4E7561A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1B92" w14:textId="77777777" w:rsidR="00C84410" w:rsidRPr="00EA5936" w:rsidRDefault="00C84410" w:rsidP="00EA5936">
            <w:pPr>
              <w:pStyle w:val="TAL"/>
              <w:rPr>
                <w:sz w:val="16"/>
              </w:rPr>
            </w:pPr>
            <w:r w:rsidRPr="00EA5936">
              <w:rPr>
                <w:sz w:val="16"/>
              </w:rPr>
              <w:t>C4-221492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6564" w14:textId="77777777" w:rsidR="00C84410" w:rsidRPr="00EA5936" w:rsidRDefault="00C84410" w:rsidP="00EA5936">
            <w:pPr>
              <w:pStyle w:val="TAL"/>
              <w:rPr>
                <w:sz w:val="16"/>
              </w:rPr>
            </w:pPr>
            <w:r w:rsidRPr="00EA5936">
              <w:rPr>
                <w:sz w:val="16"/>
              </w:rPr>
              <w:t>Handover of a PDU session with I-SMF from 3GPP to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B6D65"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07AC9"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330A1" w14:textId="77777777" w:rsidR="00C84410" w:rsidRPr="00EA5936" w:rsidRDefault="00C84410" w:rsidP="00EA5936">
            <w:pPr>
              <w:pStyle w:val="TAL"/>
              <w:rPr>
                <w:sz w:val="16"/>
              </w:rPr>
            </w:pPr>
            <w:r w:rsidRPr="00EA5936">
              <w:rPr>
                <w:sz w:val="16"/>
              </w:rPr>
              <w:t>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D98DB"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DF9E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7EAEE"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C7D29" w14:textId="77777777" w:rsidR="00C84410" w:rsidRPr="00EA5936" w:rsidRDefault="00C84410" w:rsidP="00EA5936">
            <w:pPr>
              <w:pStyle w:val="TAL"/>
              <w:rPr>
                <w:sz w:val="16"/>
              </w:rPr>
            </w:pPr>
            <w:r w:rsidRPr="00EA5936">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A596D" w14:textId="77777777" w:rsidR="00C84410" w:rsidRPr="00EA5936" w:rsidRDefault="00C84410" w:rsidP="00EA5936">
            <w:pPr>
              <w:pStyle w:val="TAL"/>
              <w:rPr>
                <w:sz w:val="16"/>
              </w:rPr>
            </w:pPr>
            <w:r w:rsidRPr="00EA5936">
              <w:rPr>
                <w:sz w:val="16"/>
              </w:rPr>
              <w:t>agreed</w:t>
            </w:r>
          </w:p>
        </w:tc>
      </w:tr>
      <w:tr w:rsidR="00EA5936" w:rsidRPr="00EA5936" w14:paraId="1B4CE45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CA5F" w14:textId="77777777" w:rsidR="00C84410" w:rsidRPr="00EA5936" w:rsidRDefault="00C84410" w:rsidP="00EA5936">
            <w:pPr>
              <w:pStyle w:val="TAL"/>
              <w:rPr>
                <w:sz w:val="16"/>
              </w:rPr>
            </w:pPr>
            <w:r w:rsidRPr="00EA5936">
              <w:rPr>
                <w:sz w:val="16"/>
              </w:rPr>
              <w:t>C4-221209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04B8B" w14:textId="77777777" w:rsidR="00C84410" w:rsidRPr="00EA5936" w:rsidRDefault="00C84410" w:rsidP="00EA5936">
            <w:pPr>
              <w:pStyle w:val="TAL"/>
              <w:rPr>
                <w:sz w:val="16"/>
              </w:rPr>
            </w:pPr>
            <w:r w:rsidRPr="00EA5936">
              <w:rPr>
                <w:sz w:val="16"/>
              </w:rPr>
              <w:t>Application errors for network slice data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EF3B5" w14:textId="77777777" w:rsidR="00C84410" w:rsidRPr="00EA5936" w:rsidRDefault="00C84410" w:rsidP="00EA5936">
            <w:pPr>
              <w:pStyle w:val="TAL"/>
              <w:rPr>
                <w:sz w:val="16"/>
              </w:rPr>
            </w:pPr>
            <w:r w:rsidRPr="00EA5936">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822EC"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8C1B" w14:textId="77777777" w:rsidR="00C84410" w:rsidRPr="00EA5936" w:rsidRDefault="00C84410" w:rsidP="00EA5936">
            <w:pPr>
              <w:pStyle w:val="TAL"/>
              <w:rPr>
                <w:sz w:val="16"/>
              </w:rPr>
            </w:pPr>
            <w:r w:rsidRPr="00EA5936">
              <w:rPr>
                <w:sz w:val="16"/>
              </w:rPr>
              <w:t>0527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BAF84"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92E46"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10CAB"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FE2C6" w14:textId="77777777" w:rsidR="00C84410" w:rsidRPr="00EA5936" w:rsidRDefault="00C84410" w:rsidP="00EA5936">
            <w:pPr>
              <w:pStyle w:val="TAL"/>
              <w:rPr>
                <w:sz w:val="16"/>
              </w:rPr>
            </w:pPr>
            <w:r w:rsidRPr="00EA5936">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B99ED" w14:textId="77777777" w:rsidR="00C84410" w:rsidRPr="00EA5936" w:rsidRDefault="00C84410" w:rsidP="00EA5936">
            <w:pPr>
              <w:pStyle w:val="TAL"/>
              <w:rPr>
                <w:sz w:val="16"/>
              </w:rPr>
            </w:pPr>
            <w:r w:rsidRPr="00EA5936">
              <w:rPr>
                <w:sz w:val="16"/>
              </w:rPr>
              <w:t>revised</w:t>
            </w:r>
          </w:p>
        </w:tc>
      </w:tr>
      <w:tr w:rsidR="00EA5936" w:rsidRPr="00EA5936" w14:paraId="373EDD9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02C13" w14:textId="77777777" w:rsidR="00C84410" w:rsidRPr="00EA5936" w:rsidRDefault="00C84410" w:rsidP="00EA5936">
            <w:pPr>
              <w:pStyle w:val="TAL"/>
              <w:rPr>
                <w:sz w:val="16"/>
              </w:rPr>
            </w:pPr>
            <w:r w:rsidRPr="00EA5936">
              <w:rPr>
                <w:sz w:val="16"/>
              </w:rPr>
              <w:t>C4-221497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7D2A3" w14:textId="77777777" w:rsidR="00C84410" w:rsidRPr="00EA5936" w:rsidRDefault="00C84410" w:rsidP="00EA5936">
            <w:pPr>
              <w:pStyle w:val="TAL"/>
              <w:rPr>
                <w:sz w:val="16"/>
              </w:rPr>
            </w:pPr>
            <w:r w:rsidRPr="00EA5936">
              <w:rPr>
                <w:sz w:val="16"/>
              </w:rPr>
              <w:t>Application errors for network slice data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862E5" w14:textId="77777777" w:rsidR="00C84410" w:rsidRPr="00EA5936" w:rsidRDefault="00C84410" w:rsidP="00EA5936">
            <w:pPr>
              <w:pStyle w:val="TAL"/>
              <w:rPr>
                <w:sz w:val="16"/>
              </w:rPr>
            </w:pPr>
            <w:r w:rsidRPr="00EA5936">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6E76D"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8FA5D" w14:textId="77777777" w:rsidR="00C84410" w:rsidRPr="00EA5936" w:rsidRDefault="00C84410" w:rsidP="00EA5936">
            <w:pPr>
              <w:pStyle w:val="TAL"/>
              <w:rPr>
                <w:sz w:val="16"/>
              </w:rPr>
            </w:pPr>
            <w:r w:rsidRPr="00EA5936">
              <w:rPr>
                <w:sz w:val="16"/>
              </w:rPr>
              <w:t>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9C3B7"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5F5C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1E8BF"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AB623" w14:textId="77777777" w:rsidR="00C84410" w:rsidRPr="00EA5936" w:rsidRDefault="00C84410" w:rsidP="00EA5936">
            <w:pPr>
              <w:pStyle w:val="TAL"/>
              <w:rPr>
                <w:sz w:val="16"/>
              </w:rPr>
            </w:pPr>
            <w:r w:rsidRPr="00EA5936">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A32E2" w14:textId="77777777" w:rsidR="00C84410" w:rsidRPr="00EA5936" w:rsidRDefault="00C84410" w:rsidP="00EA5936">
            <w:pPr>
              <w:pStyle w:val="TAL"/>
              <w:rPr>
                <w:sz w:val="16"/>
              </w:rPr>
            </w:pPr>
            <w:r w:rsidRPr="00EA5936">
              <w:rPr>
                <w:sz w:val="16"/>
              </w:rPr>
              <w:t>agreed</w:t>
            </w:r>
          </w:p>
        </w:tc>
      </w:tr>
      <w:tr w:rsidR="00EA5936" w:rsidRPr="00EA5936" w14:paraId="1C726E1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7F3BA" w14:textId="77777777" w:rsidR="00C84410" w:rsidRPr="00EA5936" w:rsidRDefault="00C84410" w:rsidP="00EA5936">
            <w:pPr>
              <w:pStyle w:val="TAL"/>
              <w:rPr>
                <w:sz w:val="16"/>
              </w:rPr>
            </w:pPr>
            <w:r w:rsidRPr="00EA5936">
              <w:rPr>
                <w:sz w:val="16"/>
              </w:rPr>
              <w:t>C4-221229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DE26F" w14:textId="77777777" w:rsidR="00C84410" w:rsidRPr="00EA5936" w:rsidRDefault="00C84410" w:rsidP="00EA5936">
            <w:pPr>
              <w:pStyle w:val="TAL"/>
              <w:rPr>
                <w:sz w:val="16"/>
              </w:rPr>
            </w:pPr>
            <w:r w:rsidRPr="00EA5936">
              <w:rPr>
                <w:sz w:val="16"/>
              </w:rPr>
              <w:t>Downlink UE Integrity Protection Max Data Rate in SM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4C18C"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20720"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84CB7" w14:textId="77777777" w:rsidR="00C84410" w:rsidRPr="00EA5936" w:rsidRDefault="00C84410" w:rsidP="00EA5936">
            <w:pPr>
              <w:pStyle w:val="TAL"/>
              <w:rPr>
                <w:sz w:val="16"/>
              </w:rPr>
            </w:pPr>
            <w:r w:rsidRPr="00EA5936">
              <w:rPr>
                <w:sz w:val="16"/>
              </w:rPr>
              <w:t>0528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3C625"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56616"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A425D"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0EAF6"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2BEE6" w14:textId="77777777" w:rsidR="00C84410" w:rsidRPr="00EA5936" w:rsidRDefault="00C84410" w:rsidP="00EA5936">
            <w:pPr>
              <w:pStyle w:val="TAL"/>
              <w:rPr>
                <w:sz w:val="16"/>
              </w:rPr>
            </w:pPr>
            <w:r w:rsidRPr="00EA5936">
              <w:rPr>
                <w:sz w:val="16"/>
              </w:rPr>
              <w:t>agreed</w:t>
            </w:r>
          </w:p>
        </w:tc>
      </w:tr>
      <w:tr w:rsidR="00EA5936" w:rsidRPr="00EA5936" w14:paraId="62CCF34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6882D" w14:textId="77777777" w:rsidR="00C84410" w:rsidRPr="00EA5936" w:rsidRDefault="00C84410" w:rsidP="00EA5936">
            <w:pPr>
              <w:pStyle w:val="TAL"/>
              <w:rPr>
                <w:sz w:val="16"/>
              </w:rPr>
            </w:pPr>
            <w:r w:rsidRPr="00EA5936">
              <w:rPr>
                <w:sz w:val="16"/>
              </w:rPr>
              <w:t>C4-221230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3110C" w14:textId="77777777" w:rsidR="00C84410" w:rsidRPr="00EA5936" w:rsidRDefault="00C84410" w:rsidP="00EA5936">
            <w:pPr>
              <w:pStyle w:val="TAL"/>
              <w:rPr>
                <w:sz w:val="16"/>
              </w:rPr>
            </w:pPr>
            <w:r w:rsidRPr="00EA5936">
              <w:rPr>
                <w:sz w:val="16"/>
              </w:rPr>
              <w:t>Downlink UE Integrity Protection Max Data Rate in SM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1C602"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633F6"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43A28" w14:textId="77777777" w:rsidR="00C84410" w:rsidRPr="00EA5936" w:rsidRDefault="00C84410" w:rsidP="00EA5936">
            <w:pPr>
              <w:pStyle w:val="TAL"/>
              <w:rPr>
                <w:sz w:val="16"/>
              </w:rPr>
            </w:pPr>
            <w:r w:rsidRPr="00EA5936">
              <w:rPr>
                <w:sz w:val="16"/>
              </w:rPr>
              <w:t>0529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80FE8"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72F65"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1EFC3"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7DCEA"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2C503" w14:textId="77777777" w:rsidR="00C84410" w:rsidRPr="00EA5936" w:rsidRDefault="00C84410" w:rsidP="00EA5936">
            <w:pPr>
              <w:pStyle w:val="TAL"/>
              <w:rPr>
                <w:sz w:val="16"/>
              </w:rPr>
            </w:pPr>
            <w:r w:rsidRPr="00EA5936">
              <w:rPr>
                <w:sz w:val="16"/>
              </w:rPr>
              <w:t>agreed</w:t>
            </w:r>
          </w:p>
        </w:tc>
      </w:tr>
      <w:tr w:rsidR="00EA5936" w:rsidRPr="00EA5936" w14:paraId="649143C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E0046" w14:textId="77777777" w:rsidR="00C84410" w:rsidRPr="00EA5936" w:rsidRDefault="00C84410" w:rsidP="00EA5936">
            <w:pPr>
              <w:pStyle w:val="TAL"/>
              <w:rPr>
                <w:sz w:val="16"/>
              </w:rPr>
            </w:pPr>
            <w:r w:rsidRPr="00EA5936">
              <w:rPr>
                <w:sz w:val="16"/>
              </w:rPr>
              <w:t>C4-221231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D6595" w14:textId="77777777" w:rsidR="00C84410" w:rsidRPr="00EA5936" w:rsidRDefault="00C84410" w:rsidP="00EA5936">
            <w:pPr>
              <w:pStyle w:val="TAL"/>
              <w:rPr>
                <w:sz w:val="16"/>
              </w:rPr>
            </w:pPr>
            <w:r w:rsidRPr="00EA5936">
              <w:rPr>
                <w:sz w:val="16"/>
              </w:rPr>
              <w:t>UE Integrity Protection Max Data Rate during Inter-System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ECB31"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5C3E9"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98276" w14:textId="77777777" w:rsidR="00C84410" w:rsidRPr="00EA5936" w:rsidRDefault="00C84410" w:rsidP="00EA5936">
            <w:pPr>
              <w:pStyle w:val="TAL"/>
              <w:rPr>
                <w:sz w:val="16"/>
              </w:rPr>
            </w:pPr>
            <w:r w:rsidRPr="00EA5936">
              <w:rPr>
                <w:sz w:val="16"/>
              </w:rPr>
              <w:t>0530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EA0EA"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005C0"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9814D"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225AF"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CAC0C" w14:textId="77777777" w:rsidR="00C84410" w:rsidRPr="00EA5936" w:rsidRDefault="00C84410" w:rsidP="00EA5936">
            <w:pPr>
              <w:pStyle w:val="TAL"/>
              <w:rPr>
                <w:sz w:val="16"/>
              </w:rPr>
            </w:pPr>
            <w:r w:rsidRPr="00EA5936">
              <w:rPr>
                <w:sz w:val="16"/>
              </w:rPr>
              <w:t>revised</w:t>
            </w:r>
          </w:p>
        </w:tc>
      </w:tr>
      <w:tr w:rsidR="00EA5936" w:rsidRPr="00EA5936" w14:paraId="37FA2C0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19656" w14:textId="77777777" w:rsidR="00C84410" w:rsidRPr="00EA5936" w:rsidRDefault="00C84410" w:rsidP="00EA5936">
            <w:pPr>
              <w:pStyle w:val="TAL"/>
              <w:rPr>
                <w:sz w:val="16"/>
              </w:rPr>
            </w:pPr>
            <w:r w:rsidRPr="00EA5936">
              <w:rPr>
                <w:sz w:val="16"/>
              </w:rPr>
              <w:t>C4-221580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13CCD" w14:textId="77777777" w:rsidR="00C84410" w:rsidRPr="00EA5936" w:rsidRDefault="00C84410" w:rsidP="00EA5936">
            <w:pPr>
              <w:pStyle w:val="TAL"/>
              <w:rPr>
                <w:sz w:val="16"/>
              </w:rPr>
            </w:pPr>
            <w:r w:rsidRPr="00EA5936">
              <w:rPr>
                <w:sz w:val="16"/>
              </w:rPr>
              <w:t>UE Integrity Protection Max Data Rate during Inter-System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68353"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8F4EC"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8DF9E" w14:textId="77777777" w:rsidR="00C84410" w:rsidRPr="00EA5936" w:rsidRDefault="00C84410" w:rsidP="00EA5936">
            <w:pPr>
              <w:pStyle w:val="TAL"/>
              <w:rPr>
                <w:sz w:val="16"/>
              </w:rPr>
            </w:pPr>
            <w:r w:rsidRPr="00EA5936">
              <w:rPr>
                <w:sz w:val="16"/>
              </w:rPr>
              <w:t>0530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7A117"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BD063"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6487F"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80495"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496CF" w14:textId="77777777" w:rsidR="00C84410" w:rsidRPr="00EA5936" w:rsidRDefault="00C84410" w:rsidP="00EA5936">
            <w:pPr>
              <w:pStyle w:val="TAL"/>
              <w:rPr>
                <w:sz w:val="16"/>
              </w:rPr>
            </w:pPr>
            <w:r w:rsidRPr="00EA5936">
              <w:rPr>
                <w:sz w:val="16"/>
              </w:rPr>
              <w:t>revised</w:t>
            </w:r>
          </w:p>
        </w:tc>
      </w:tr>
      <w:tr w:rsidR="00EA5936" w:rsidRPr="00EA5936" w14:paraId="7B44C6B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82EE3" w14:textId="77777777" w:rsidR="00C84410" w:rsidRPr="00EA5936" w:rsidRDefault="00C84410" w:rsidP="00EA5936">
            <w:pPr>
              <w:pStyle w:val="TAL"/>
              <w:rPr>
                <w:sz w:val="16"/>
              </w:rPr>
            </w:pPr>
            <w:r w:rsidRPr="00EA5936">
              <w:rPr>
                <w:sz w:val="16"/>
              </w:rPr>
              <w:t>C4-221583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B773C" w14:textId="77777777" w:rsidR="00C84410" w:rsidRPr="00EA5936" w:rsidRDefault="00C84410" w:rsidP="00EA5936">
            <w:pPr>
              <w:pStyle w:val="TAL"/>
              <w:rPr>
                <w:sz w:val="16"/>
              </w:rPr>
            </w:pPr>
            <w:r w:rsidRPr="00EA5936">
              <w:rPr>
                <w:sz w:val="16"/>
              </w:rPr>
              <w:t>UE Integrity Protection Max Data Rate during Inter-System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9F830"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3168A"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48273" w14:textId="77777777" w:rsidR="00C84410" w:rsidRPr="00EA5936" w:rsidRDefault="00C84410" w:rsidP="00EA5936">
            <w:pPr>
              <w:pStyle w:val="TAL"/>
              <w:rPr>
                <w:sz w:val="16"/>
              </w:rPr>
            </w:pPr>
            <w:r w:rsidRPr="00EA5936">
              <w:rPr>
                <w:sz w:val="16"/>
              </w:rPr>
              <w:t>0530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D5934"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42185"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6A816"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B1363"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363B5" w14:textId="77777777" w:rsidR="00C84410" w:rsidRPr="00EA5936" w:rsidRDefault="00C84410" w:rsidP="00EA5936">
            <w:pPr>
              <w:pStyle w:val="TAL"/>
              <w:rPr>
                <w:sz w:val="16"/>
              </w:rPr>
            </w:pPr>
            <w:r w:rsidRPr="00EA5936">
              <w:rPr>
                <w:sz w:val="16"/>
              </w:rPr>
              <w:t>agreed</w:t>
            </w:r>
          </w:p>
        </w:tc>
      </w:tr>
      <w:tr w:rsidR="00EA5936" w:rsidRPr="00EA5936" w14:paraId="54FEDD8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7F130" w14:textId="77777777" w:rsidR="00C84410" w:rsidRPr="00EA5936" w:rsidRDefault="00C84410" w:rsidP="00EA5936">
            <w:pPr>
              <w:pStyle w:val="TAL"/>
              <w:rPr>
                <w:sz w:val="16"/>
              </w:rPr>
            </w:pPr>
            <w:r w:rsidRPr="00EA5936">
              <w:rPr>
                <w:sz w:val="16"/>
              </w:rPr>
              <w:t>C4-221232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C736A" w14:textId="77777777" w:rsidR="00C84410" w:rsidRPr="00EA5936" w:rsidRDefault="00C84410" w:rsidP="00EA5936">
            <w:pPr>
              <w:pStyle w:val="TAL"/>
              <w:rPr>
                <w:sz w:val="16"/>
              </w:rPr>
            </w:pPr>
            <w:r w:rsidRPr="00EA5936">
              <w:rPr>
                <w:sz w:val="16"/>
              </w:rPr>
              <w:t>UE Integrity Protection Max Data Rate during Inter-System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46D1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A056B"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E893A" w14:textId="77777777" w:rsidR="00C84410" w:rsidRPr="00EA5936" w:rsidRDefault="00C84410" w:rsidP="00EA5936">
            <w:pPr>
              <w:pStyle w:val="TAL"/>
              <w:rPr>
                <w:sz w:val="16"/>
              </w:rPr>
            </w:pPr>
            <w:r w:rsidRPr="00EA5936">
              <w:rPr>
                <w:sz w:val="16"/>
              </w:rPr>
              <w:t>0531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3481F"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27CC4"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94B2F"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63E10"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7CC8B" w14:textId="77777777" w:rsidR="00C84410" w:rsidRPr="00EA5936" w:rsidRDefault="00C84410" w:rsidP="00EA5936">
            <w:pPr>
              <w:pStyle w:val="TAL"/>
              <w:rPr>
                <w:sz w:val="16"/>
              </w:rPr>
            </w:pPr>
            <w:r w:rsidRPr="00EA5936">
              <w:rPr>
                <w:sz w:val="16"/>
              </w:rPr>
              <w:t>revised</w:t>
            </w:r>
          </w:p>
        </w:tc>
      </w:tr>
      <w:tr w:rsidR="00EA5936" w:rsidRPr="00EA5936" w14:paraId="1CAE1C3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4F5CE" w14:textId="77777777" w:rsidR="00C84410" w:rsidRPr="00EA5936" w:rsidRDefault="00C84410" w:rsidP="00EA5936">
            <w:pPr>
              <w:pStyle w:val="TAL"/>
              <w:rPr>
                <w:sz w:val="16"/>
              </w:rPr>
            </w:pPr>
            <w:r w:rsidRPr="00EA5936">
              <w:rPr>
                <w:sz w:val="16"/>
              </w:rPr>
              <w:t>C4-221581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CC69" w14:textId="77777777" w:rsidR="00C84410" w:rsidRPr="00EA5936" w:rsidRDefault="00C84410" w:rsidP="00EA5936">
            <w:pPr>
              <w:pStyle w:val="TAL"/>
              <w:rPr>
                <w:sz w:val="16"/>
              </w:rPr>
            </w:pPr>
            <w:r w:rsidRPr="00EA5936">
              <w:rPr>
                <w:sz w:val="16"/>
              </w:rPr>
              <w:t>UE Integrity Protection Max Data Rate during Inter-System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C9331"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77760"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B56AB" w14:textId="77777777" w:rsidR="00C84410" w:rsidRPr="00EA5936" w:rsidRDefault="00C84410" w:rsidP="00EA5936">
            <w:pPr>
              <w:pStyle w:val="TAL"/>
              <w:rPr>
                <w:sz w:val="16"/>
              </w:rPr>
            </w:pPr>
            <w:r w:rsidRPr="00EA5936">
              <w:rPr>
                <w:sz w:val="16"/>
              </w:rPr>
              <w:t>0531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8D230"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43CD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F409F"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F1443"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93BF5" w14:textId="77777777" w:rsidR="00C84410" w:rsidRPr="00EA5936" w:rsidRDefault="00C84410" w:rsidP="00EA5936">
            <w:pPr>
              <w:pStyle w:val="TAL"/>
              <w:rPr>
                <w:sz w:val="16"/>
              </w:rPr>
            </w:pPr>
            <w:r w:rsidRPr="00EA5936">
              <w:rPr>
                <w:sz w:val="16"/>
              </w:rPr>
              <w:t>revised</w:t>
            </w:r>
          </w:p>
        </w:tc>
      </w:tr>
      <w:tr w:rsidR="00EA5936" w:rsidRPr="00EA5936" w14:paraId="1ED958B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E4220" w14:textId="77777777" w:rsidR="00C84410" w:rsidRPr="00EA5936" w:rsidRDefault="00C84410" w:rsidP="00EA5936">
            <w:pPr>
              <w:pStyle w:val="TAL"/>
              <w:rPr>
                <w:sz w:val="16"/>
              </w:rPr>
            </w:pPr>
            <w:r w:rsidRPr="00EA5936">
              <w:rPr>
                <w:sz w:val="16"/>
              </w:rPr>
              <w:t>C4-221584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BAA08" w14:textId="77777777" w:rsidR="00C84410" w:rsidRPr="00EA5936" w:rsidRDefault="00C84410" w:rsidP="00EA5936">
            <w:pPr>
              <w:pStyle w:val="TAL"/>
              <w:rPr>
                <w:sz w:val="16"/>
              </w:rPr>
            </w:pPr>
            <w:r w:rsidRPr="00EA5936">
              <w:rPr>
                <w:sz w:val="16"/>
              </w:rPr>
              <w:t>UE Integrity Protection Max Data Rate during Inter-System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6B7AB"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0EEE5"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97D84" w14:textId="77777777" w:rsidR="00C84410" w:rsidRPr="00EA5936" w:rsidRDefault="00C84410" w:rsidP="00EA5936">
            <w:pPr>
              <w:pStyle w:val="TAL"/>
              <w:rPr>
                <w:sz w:val="16"/>
              </w:rPr>
            </w:pPr>
            <w:r w:rsidRPr="00EA5936">
              <w:rPr>
                <w:sz w:val="16"/>
              </w:rPr>
              <w:t>0531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0FEE2"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ED3FC"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720A4"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C3954"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007D6" w14:textId="77777777" w:rsidR="00C84410" w:rsidRPr="00EA5936" w:rsidRDefault="00C84410" w:rsidP="00EA5936">
            <w:pPr>
              <w:pStyle w:val="TAL"/>
              <w:rPr>
                <w:sz w:val="16"/>
              </w:rPr>
            </w:pPr>
            <w:r w:rsidRPr="00EA5936">
              <w:rPr>
                <w:sz w:val="16"/>
              </w:rPr>
              <w:t>agreed</w:t>
            </w:r>
          </w:p>
        </w:tc>
      </w:tr>
      <w:tr w:rsidR="00EA5936" w:rsidRPr="00EA5936" w14:paraId="1591384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C1768" w14:textId="77777777" w:rsidR="00C84410" w:rsidRPr="00EA5936" w:rsidRDefault="00C84410" w:rsidP="00EA5936">
            <w:pPr>
              <w:pStyle w:val="TAL"/>
              <w:rPr>
                <w:sz w:val="16"/>
              </w:rPr>
            </w:pPr>
            <w:r w:rsidRPr="00EA5936">
              <w:rPr>
                <w:sz w:val="16"/>
              </w:rPr>
              <w:t>C4-221278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A9E7D" w14:textId="77777777" w:rsidR="00C84410" w:rsidRPr="00EA5936" w:rsidRDefault="00C84410" w:rsidP="00EA5936">
            <w:pPr>
              <w:pStyle w:val="TAL"/>
              <w:rPr>
                <w:sz w:val="16"/>
              </w:rPr>
            </w:pPr>
            <w:r w:rsidRPr="00EA5936">
              <w:rPr>
                <w:sz w:val="16"/>
              </w:rPr>
              <w:t>PLMN Id of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F39B"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4651E"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7E147" w14:textId="77777777" w:rsidR="00C84410" w:rsidRPr="00EA5936" w:rsidRDefault="00C84410" w:rsidP="00EA5936">
            <w:pPr>
              <w:pStyle w:val="TAL"/>
              <w:rPr>
                <w:sz w:val="16"/>
              </w:rPr>
            </w:pPr>
            <w:r w:rsidRPr="00EA5936">
              <w:rPr>
                <w:sz w:val="16"/>
              </w:rPr>
              <w:t>0532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A2F2B"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05E50"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EE6CD"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901BE" w14:textId="77777777" w:rsidR="00C84410" w:rsidRPr="00EA5936" w:rsidRDefault="00C84410" w:rsidP="00EA5936">
            <w:pPr>
              <w:pStyle w:val="TAL"/>
              <w:rPr>
                <w:sz w:val="16"/>
              </w:rPr>
            </w:pPr>
            <w:r w:rsidRPr="00EA5936">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4A380" w14:textId="77777777" w:rsidR="00C84410" w:rsidRPr="00EA5936" w:rsidRDefault="00C84410" w:rsidP="00EA5936">
            <w:pPr>
              <w:pStyle w:val="TAL"/>
              <w:rPr>
                <w:sz w:val="16"/>
              </w:rPr>
            </w:pPr>
            <w:r w:rsidRPr="00EA5936">
              <w:rPr>
                <w:sz w:val="16"/>
              </w:rPr>
              <w:t>not pursued</w:t>
            </w:r>
          </w:p>
        </w:tc>
      </w:tr>
      <w:tr w:rsidR="00EA5936" w:rsidRPr="00EA5936" w14:paraId="6733940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98A6E" w14:textId="77777777" w:rsidR="00C84410" w:rsidRPr="00EA5936" w:rsidRDefault="00C84410" w:rsidP="00EA5936">
            <w:pPr>
              <w:pStyle w:val="TAL"/>
              <w:rPr>
                <w:sz w:val="16"/>
              </w:rPr>
            </w:pPr>
            <w:r w:rsidRPr="00EA5936">
              <w:rPr>
                <w:sz w:val="16"/>
              </w:rPr>
              <w:t>C4-221279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0A175" w14:textId="77777777" w:rsidR="00C84410" w:rsidRPr="00EA5936" w:rsidRDefault="00C84410" w:rsidP="00EA5936">
            <w:pPr>
              <w:pStyle w:val="TAL"/>
              <w:rPr>
                <w:sz w:val="16"/>
              </w:rPr>
            </w:pPr>
            <w:r w:rsidRPr="00EA5936">
              <w:rPr>
                <w:sz w:val="16"/>
              </w:rPr>
              <w:t>PLMN Id of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EFD50"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8D0FB"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6351A" w14:textId="77777777" w:rsidR="00C84410" w:rsidRPr="00EA5936" w:rsidRDefault="00C84410" w:rsidP="00EA5936">
            <w:pPr>
              <w:pStyle w:val="TAL"/>
              <w:rPr>
                <w:sz w:val="16"/>
              </w:rPr>
            </w:pPr>
            <w:r w:rsidRPr="00EA5936">
              <w:rPr>
                <w:sz w:val="16"/>
              </w:rPr>
              <w:t>0533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01377"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7A12A"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E6F12"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7E2D4" w14:textId="77777777" w:rsidR="00C84410" w:rsidRPr="00EA5936" w:rsidRDefault="00C84410" w:rsidP="00EA5936">
            <w:pPr>
              <w:pStyle w:val="TAL"/>
              <w:rPr>
                <w:sz w:val="16"/>
              </w:rPr>
            </w:pPr>
            <w:r w:rsidRPr="00EA5936">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597F6" w14:textId="77777777" w:rsidR="00C84410" w:rsidRPr="00EA5936" w:rsidRDefault="00C84410" w:rsidP="00EA5936">
            <w:pPr>
              <w:pStyle w:val="TAL"/>
              <w:rPr>
                <w:sz w:val="16"/>
              </w:rPr>
            </w:pPr>
            <w:r w:rsidRPr="00EA5936">
              <w:rPr>
                <w:sz w:val="16"/>
              </w:rPr>
              <w:t>revised</w:t>
            </w:r>
          </w:p>
        </w:tc>
      </w:tr>
      <w:tr w:rsidR="00EA5936" w:rsidRPr="00EA5936" w14:paraId="7B59F3C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1C9D2" w14:textId="77777777" w:rsidR="00C84410" w:rsidRPr="00EA5936" w:rsidRDefault="00C84410" w:rsidP="00EA5936">
            <w:pPr>
              <w:pStyle w:val="TAL"/>
              <w:rPr>
                <w:sz w:val="16"/>
              </w:rPr>
            </w:pPr>
            <w:r w:rsidRPr="00EA5936">
              <w:rPr>
                <w:sz w:val="16"/>
              </w:rPr>
              <w:t>C4-221499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866DC" w14:textId="77777777" w:rsidR="00C84410" w:rsidRPr="00EA5936" w:rsidRDefault="00C84410" w:rsidP="00EA5936">
            <w:pPr>
              <w:pStyle w:val="TAL"/>
              <w:rPr>
                <w:sz w:val="16"/>
              </w:rPr>
            </w:pPr>
            <w:r w:rsidRPr="00EA5936">
              <w:rPr>
                <w:sz w:val="16"/>
              </w:rPr>
              <w:t>PLMN Id of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F0380" w14:textId="77777777" w:rsidR="00C84410" w:rsidRPr="00EA5936" w:rsidRDefault="00C84410" w:rsidP="00EA5936">
            <w:pPr>
              <w:pStyle w:val="TAL"/>
              <w:rPr>
                <w:sz w:val="16"/>
                <w:lang w:val="fi-FI"/>
              </w:rPr>
            </w:pPr>
            <w:r w:rsidRPr="00EA5936">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62FD3"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581E6" w14:textId="77777777" w:rsidR="00C84410" w:rsidRPr="00EA5936" w:rsidRDefault="00C84410" w:rsidP="00EA5936">
            <w:pPr>
              <w:pStyle w:val="TAL"/>
              <w:rPr>
                <w:sz w:val="16"/>
              </w:rPr>
            </w:pPr>
            <w:r w:rsidRPr="00EA5936">
              <w:rPr>
                <w:sz w:val="16"/>
              </w:rPr>
              <w:t>0533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542FF"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826CC"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54B1B"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F3355"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12CA1" w14:textId="77777777" w:rsidR="00C84410" w:rsidRPr="00EA5936" w:rsidRDefault="00C84410" w:rsidP="00EA5936">
            <w:pPr>
              <w:pStyle w:val="TAL"/>
              <w:rPr>
                <w:sz w:val="16"/>
              </w:rPr>
            </w:pPr>
            <w:r w:rsidRPr="00EA5936">
              <w:rPr>
                <w:sz w:val="16"/>
              </w:rPr>
              <w:t>agreed</w:t>
            </w:r>
          </w:p>
        </w:tc>
      </w:tr>
      <w:tr w:rsidR="00EA5936" w:rsidRPr="00EA5936" w14:paraId="4A591CB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A0A96" w14:textId="77777777" w:rsidR="00C84410" w:rsidRPr="00EA5936" w:rsidRDefault="00C84410" w:rsidP="00EA5936">
            <w:pPr>
              <w:pStyle w:val="TAL"/>
              <w:rPr>
                <w:sz w:val="16"/>
              </w:rPr>
            </w:pPr>
            <w:r w:rsidRPr="00EA5936">
              <w:rPr>
                <w:sz w:val="16"/>
              </w:rPr>
              <w:t>C4-221280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4E88B" w14:textId="77777777" w:rsidR="00C84410" w:rsidRPr="00EA5936" w:rsidRDefault="00C84410" w:rsidP="00EA5936">
            <w:pPr>
              <w:pStyle w:val="TAL"/>
              <w:rPr>
                <w:sz w:val="16"/>
              </w:rPr>
            </w:pPr>
            <w:r w:rsidRPr="00EA5936">
              <w:rPr>
                <w:sz w:val="16"/>
              </w:rPr>
              <w:t>ServingNetwork in SmContextRetrieveData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045A"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59ABA"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DCDF4" w14:textId="77777777" w:rsidR="00C84410" w:rsidRPr="00EA5936" w:rsidRDefault="00C84410" w:rsidP="00EA5936">
            <w:pPr>
              <w:pStyle w:val="TAL"/>
              <w:rPr>
                <w:sz w:val="16"/>
              </w:rPr>
            </w:pPr>
            <w:r w:rsidRPr="00EA5936">
              <w:rPr>
                <w:sz w:val="16"/>
              </w:rPr>
              <w:t>0534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2D132"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056E9"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30A1F"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85388" w14:textId="77777777" w:rsidR="00C84410" w:rsidRPr="00EA5936" w:rsidRDefault="00C84410" w:rsidP="00EA5936">
            <w:pPr>
              <w:pStyle w:val="TAL"/>
              <w:rPr>
                <w:sz w:val="16"/>
              </w:rPr>
            </w:pPr>
            <w:r w:rsidRPr="00EA5936">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93D14" w14:textId="77777777" w:rsidR="00C84410" w:rsidRPr="00EA5936" w:rsidRDefault="00C84410" w:rsidP="00EA5936">
            <w:pPr>
              <w:pStyle w:val="TAL"/>
              <w:rPr>
                <w:sz w:val="16"/>
              </w:rPr>
            </w:pPr>
            <w:r w:rsidRPr="00EA5936">
              <w:rPr>
                <w:sz w:val="16"/>
              </w:rPr>
              <w:t>not pursued</w:t>
            </w:r>
          </w:p>
        </w:tc>
      </w:tr>
      <w:tr w:rsidR="00EA5936" w:rsidRPr="00EA5936" w14:paraId="62DB54D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F09B8" w14:textId="77777777" w:rsidR="00C84410" w:rsidRPr="00EA5936" w:rsidRDefault="00C84410" w:rsidP="00EA5936">
            <w:pPr>
              <w:pStyle w:val="TAL"/>
              <w:rPr>
                <w:sz w:val="16"/>
              </w:rPr>
            </w:pPr>
            <w:r w:rsidRPr="00EA5936">
              <w:rPr>
                <w:sz w:val="16"/>
              </w:rPr>
              <w:t>C4-221281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4B9FF" w14:textId="77777777" w:rsidR="00C84410" w:rsidRPr="00EA5936" w:rsidRDefault="00C84410" w:rsidP="00EA5936">
            <w:pPr>
              <w:pStyle w:val="TAL"/>
              <w:rPr>
                <w:sz w:val="16"/>
              </w:rPr>
            </w:pPr>
            <w:r w:rsidRPr="00EA5936">
              <w:rPr>
                <w:sz w:val="16"/>
              </w:rPr>
              <w:t>ServingNetwork in SmContextRetrieveData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069E4"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B2C37"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C1265" w14:textId="77777777" w:rsidR="00C84410" w:rsidRPr="00EA5936" w:rsidRDefault="00C84410" w:rsidP="00EA5936">
            <w:pPr>
              <w:pStyle w:val="TAL"/>
              <w:rPr>
                <w:sz w:val="16"/>
              </w:rPr>
            </w:pPr>
            <w:r w:rsidRPr="00EA5936">
              <w:rPr>
                <w:sz w:val="16"/>
              </w:rPr>
              <w:t>0535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A936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64AD5"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1BADA"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9FF22" w14:textId="77777777" w:rsidR="00C84410" w:rsidRPr="00EA5936" w:rsidRDefault="00C84410" w:rsidP="00EA5936">
            <w:pPr>
              <w:pStyle w:val="TAL"/>
              <w:rPr>
                <w:sz w:val="16"/>
              </w:rPr>
            </w:pPr>
            <w:r w:rsidRPr="00EA5936">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D8F33" w14:textId="77777777" w:rsidR="00C84410" w:rsidRPr="00EA5936" w:rsidRDefault="00C84410" w:rsidP="00EA5936">
            <w:pPr>
              <w:pStyle w:val="TAL"/>
              <w:rPr>
                <w:sz w:val="16"/>
              </w:rPr>
            </w:pPr>
            <w:r w:rsidRPr="00EA5936">
              <w:rPr>
                <w:sz w:val="16"/>
              </w:rPr>
              <w:t>revised</w:t>
            </w:r>
          </w:p>
        </w:tc>
      </w:tr>
      <w:tr w:rsidR="00EA5936" w:rsidRPr="00EA5936" w14:paraId="35874CF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1C619" w14:textId="77777777" w:rsidR="00C84410" w:rsidRPr="00EA5936" w:rsidRDefault="00C84410" w:rsidP="00EA5936">
            <w:pPr>
              <w:pStyle w:val="TAL"/>
              <w:rPr>
                <w:sz w:val="16"/>
              </w:rPr>
            </w:pPr>
            <w:r w:rsidRPr="00EA5936">
              <w:rPr>
                <w:sz w:val="16"/>
              </w:rPr>
              <w:t>C4-221500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95D56" w14:textId="77777777" w:rsidR="00C84410" w:rsidRPr="00EA5936" w:rsidRDefault="00C84410" w:rsidP="00EA5936">
            <w:pPr>
              <w:pStyle w:val="TAL"/>
              <w:rPr>
                <w:sz w:val="16"/>
              </w:rPr>
            </w:pPr>
            <w:r w:rsidRPr="00EA5936">
              <w:rPr>
                <w:sz w:val="16"/>
              </w:rPr>
              <w:t>ServingNetwork in SmContextRetrieveData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E852F" w14:textId="77777777" w:rsidR="00C84410" w:rsidRPr="00EA5936" w:rsidRDefault="00C84410" w:rsidP="00EA5936">
            <w:pPr>
              <w:pStyle w:val="TAL"/>
              <w:rPr>
                <w:sz w:val="16"/>
                <w:lang w:val="fi-FI"/>
              </w:rPr>
            </w:pPr>
            <w:r w:rsidRPr="00EA5936">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826DA"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75DAD" w14:textId="77777777" w:rsidR="00C84410" w:rsidRPr="00EA5936" w:rsidRDefault="00C84410" w:rsidP="00EA5936">
            <w:pPr>
              <w:pStyle w:val="TAL"/>
              <w:rPr>
                <w:sz w:val="16"/>
              </w:rPr>
            </w:pPr>
            <w:r w:rsidRPr="00EA5936">
              <w:rPr>
                <w:sz w:val="16"/>
              </w:rPr>
              <w:t>0535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7FA7"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B004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6C976"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B7EA5"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6646B" w14:textId="77777777" w:rsidR="00C84410" w:rsidRPr="00EA5936" w:rsidRDefault="00C84410" w:rsidP="00EA5936">
            <w:pPr>
              <w:pStyle w:val="TAL"/>
              <w:rPr>
                <w:sz w:val="16"/>
              </w:rPr>
            </w:pPr>
            <w:r w:rsidRPr="00EA5936">
              <w:rPr>
                <w:sz w:val="16"/>
              </w:rPr>
              <w:t>agreed</w:t>
            </w:r>
          </w:p>
        </w:tc>
      </w:tr>
      <w:tr w:rsidR="00EA5936" w:rsidRPr="00EA5936" w14:paraId="54FA9C3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06F62" w14:textId="77777777" w:rsidR="00C84410" w:rsidRPr="00EA5936" w:rsidRDefault="00C84410" w:rsidP="00EA5936">
            <w:pPr>
              <w:pStyle w:val="TAL"/>
              <w:rPr>
                <w:sz w:val="16"/>
              </w:rPr>
            </w:pPr>
            <w:r w:rsidRPr="00EA5936">
              <w:rPr>
                <w:sz w:val="16"/>
              </w:rPr>
              <w:t>C4-221297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DB94C" w14:textId="77777777" w:rsidR="00C84410" w:rsidRPr="00EA5936" w:rsidRDefault="00C84410" w:rsidP="00EA5936">
            <w:pPr>
              <w:pStyle w:val="TAL"/>
              <w:rPr>
                <w:sz w:val="16"/>
              </w:rPr>
            </w:pPr>
            <w:r w:rsidRPr="00EA5936">
              <w:rPr>
                <w:sz w:val="16"/>
              </w:rPr>
              <w:t>Support of trace mechanism in PDU session with V-SMF/I-SMF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A8960"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50FF4"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1C2A8" w14:textId="77777777" w:rsidR="00C84410" w:rsidRPr="00EA5936" w:rsidRDefault="00C84410" w:rsidP="00EA5936">
            <w:pPr>
              <w:pStyle w:val="TAL"/>
              <w:rPr>
                <w:sz w:val="16"/>
              </w:rPr>
            </w:pPr>
            <w:r w:rsidRPr="00EA5936">
              <w:rPr>
                <w:sz w:val="16"/>
              </w:rPr>
              <w:t>0536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577A7"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C2C96"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77E7E"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C4EF5"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E0D21" w14:textId="77777777" w:rsidR="00C84410" w:rsidRPr="00EA5936" w:rsidRDefault="00C84410" w:rsidP="00EA5936">
            <w:pPr>
              <w:pStyle w:val="TAL"/>
              <w:rPr>
                <w:sz w:val="16"/>
              </w:rPr>
            </w:pPr>
            <w:r w:rsidRPr="00EA5936">
              <w:rPr>
                <w:sz w:val="16"/>
              </w:rPr>
              <w:t>postponed</w:t>
            </w:r>
          </w:p>
        </w:tc>
      </w:tr>
      <w:tr w:rsidR="00EA5936" w:rsidRPr="00EA5936" w14:paraId="5FE2F5F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7626A" w14:textId="77777777" w:rsidR="00C84410" w:rsidRPr="00EA5936" w:rsidRDefault="00C84410" w:rsidP="00EA5936">
            <w:pPr>
              <w:pStyle w:val="TAL"/>
              <w:rPr>
                <w:sz w:val="16"/>
              </w:rPr>
            </w:pPr>
            <w:r w:rsidRPr="00EA5936">
              <w:rPr>
                <w:sz w:val="16"/>
              </w:rPr>
              <w:t>C4-221298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74916" w14:textId="77777777" w:rsidR="00C84410" w:rsidRPr="00EA5936" w:rsidRDefault="00C84410" w:rsidP="00EA5936">
            <w:pPr>
              <w:pStyle w:val="TAL"/>
              <w:rPr>
                <w:sz w:val="16"/>
              </w:rPr>
            </w:pPr>
            <w:r w:rsidRPr="00EA5936">
              <w:rPr>
                <w:sz w:val="16"/>
              </w:rPr>
              <w:t>Support of trace mechanism in PDU session with V-SMF/I-SMF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B9CE6"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ED71B"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EFF72" w14:textId="77777777" w:rsidR="00C84410" w:rsidRPr="00EA5936" w:rsidRDefault="00C84410" w:rsidP="00EA5936">
            <w:pPr>
              <w:pStyle w:val="TAL"/>
              <w:rPr>
                <w:sz w:val="16"/>
              </w:rPr>
            </w:pPr>
            <w:r w:rsidRPr="00EA5936">
              <w:rPr>
                <w:sz w:val="16"/>
              </w:rPr>
              <w:t>0537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AB40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9FEF5"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6EB9A"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92A51"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9482E" w14:textId="77777777" w:rsidR="00C84410" w:rsidRPr="00EA5936" w:rsidRDefault="00C84410" w:rsidP="00EA5936">
            <w:pPr>
              <w:pStyle w:val="TAL"/>
              <w:rPr>
                <w:sz w:val="16"/>
              </w:rPr>
            </w:pPr>
            <w:r w:rsidRPr="00EA5936">
              <w:rPr>
                <w:sz w:val="16"/>
              </w:rPr>
              <w:t>postponed</w:t>
            </w:r>
          </w:p>
        </w:tc>
      </w:tr>
      <w:tr w:rsidR="00EA5936" w:rsidRPr="00EA5936" w14:paraId="28953CF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3A641" w14:textId="77777777" w:rsidR="00C84410" w:rsidRPr="00EA5936" w:rsidRDefault="00C84410" w:rsidP="00EA5936">
            <w:pPr>
              <w:pStyle w:val="TAL"/>
              <w:rPr>
                <w:sz w:val="16"/>
              </w:rPr>
            </w:pPr>
            <w:r w:rsidRPr="00EA5936">
              <w:rPr>
                <w:sz w:val="16"/>
              </w:rPr>
              <w:t>C4-221304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DE00F" w14:textId="77777777" w:rsidR="00C84410" w:rsidRPr="00EA5936" w:rsidRDefault="00C84410" w:rsidP="00EA5936">
            <w:pPr>
              <w:pStyle w:val="TAL"/>
              <w:rPr>
                <w:sz w:val="16"/>
              </w:rPr>
            </w:pPr>
            <w:r w:rsidRPr="00EA5936">
              <w:rPr>
                <w:sz w:val="16"/>
              </w:rPr>
              <w:t>NGAP cause in network (e.g. H-SMF, SMF) requested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6E20"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290D3"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AC845" w14:textId="77777777" w:rsidR="00C84410" w:rsidRPr="00EA5936" w:rsidRDefault="00C84410" w:rsidP="00EA5936">
            <w:pPr>
              <w:pStyle w:val="TAL"/>
              <w:rPr>
                <w:sz w:val="16"/>
              </w:rPr>
            </w:pPr>
            <w:r w:rsidRPr="00EA5936">
              <w:rPr>
                <w:sz w:val="16"/>
              </w:rPr>
              <w:t>0538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1BBD6"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FC02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AA575"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A2988"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830CE" w14:textId="77777777" w:rsidR="00C84410" w:rsidRPr="00EA5936" w:rsidRDefault="00C84410" w:rsidP="00EA5936">
            <w:pPr>
              <w:pStyle w:val="TAL"/>
              <w:rPr>
                <w:sz w:val="16"/>
              </w:rPr>
            </w:pPr>
            <w:r w:rsidRPr="00EA5936">
              <w:rPr>
                <w:sz w:val="16"/>
              </w:rPr>
              <w:t>revised</w:t>
            </w:r>
          </w:p>
        </w:tc>
      </w:tr>
      <w:tr w:rsidR="00EA5936" w:rsidRPr="00EA5936" w14:paraId="3582847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1437A" w14:textId="77777777" w:rsidR="00C84410" w:rsidRPr="00EA5936" w:rsidRDefault="00C84410" w:rsidP="00EA5936">
            <w:pPr>
              <w:pStyle w:val="TAL"/>
              <w:rPr>
                <w:sz w:val="16"/>
              </w:rPr>
            </w:pPr>
            <w:r w:rsidRPr="00EA5936">
              <w:rPr>
                <w:sz w:val="16"/>
              </w:rPr>
              <w:t>C4-221576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64E13" w14:textId="77777777" w:rsidR="00C84410" w:rsidRPr="00EA5936" w:rsidRDefault="00C84410" w:rsidP="00EA5936">
            <w:pPr>
              <w:pStyle w:val="TAL"/>
              <w:rPr>
                <w:sz w:val="16"/>
              </w:rPr>
            </w:pPr>
            <w:r w:rsidRPr="00EA5936">
              <w:rPr>
                <w:sz w:val="16"/>
              </w:rPr>
              <w:t>NGAP cause in network (e.g. H-SMF, SMF) requested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E15EE"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C2A51"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063FB" w14:textId="77777777" w:rsidR="00C84410" w:rsidRPr="00EA5936" w:rsidRDefault="00C84410" w:rsidP="00EA5936">
            <w:pPr>
              <w:pStyle w:val="TAL"/>
              <w:rPr>
                <w:sz w:val="16"/>
              </w:rPr>
            </w:pPr>
            <w:r w:rsidRPr="00EA5936">
              <w:rPr>
                <w:sz w:val="16"/>
              </w:rPr>
              <w:t>0538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86614"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0FB90"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852D"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4DC3A"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15E7C" w14:textId="77777777" w:rsidR="00C84410" w:rsidRPr="00EA5936" w:rsidRDefault="00C84410" w:rsidP="00EA5936">
            <w:pPr>
              <w:pStyle w:val="TAL"/>
              <w:rPr>
                <w:sz w:val="16"/>
              </w:rPr>
            </w:pPr>
            <w:r w:rsidRPr="00EA5936">
              <w:rPr>
                <w:sz w:val="16"/>
              </w:rPr>
              <w:t>agreed</w:t>
            </w:r>
          </w:p>
        </w:tc>
      </w:tr>
      <w:tr w:rsidR="00EA5936" w:rsidRPr="00EA5936" w14:paraId="4041E95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11675" w14:textId="77777777" w:rsidR="00C84410" w:rsidRPr="00EA5936" w:rsidRDefault="00C84410" w:rsidP="00EA5936">
            <w:pPr>
              <w:pStyle w:val="TAL"/>
              <w:rPr>
                <w:sz w:val="16"/>
              </w:rPr>
            </w:pPr>
            <w:r w:rsidRPr="00EA5936">
              <w:rPr>
                <w:sz w:val="16"/>
              </w:rPr>
              <w:t>C4-221305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7740C" w14:textId="77777777" w:rsidR="00C84410" w:rsidRPr="00EA5936" w:rsidRDefault="00C84410" w:rsidP="00EA5936">
            <w:pPr>
              <w:pStyle w:val="TAL"/>
              <w:rPr>
                <w:sz w:val="16"/>
              </w:rPr>
            </w:pPr>
            <w:r w:rsidRPr="00EA5936">
              <w:rPr>
                <w:sz w:val="16"/>
              </w:rPr>
              <w:t>SMF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BDFC6"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4B308"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4F660" w14:textId="77777777" w:rsidR="00C84410" w:rsidRPr="00EA5936" w:rsidRDefault="00C84410" w:rsidP="00EA5936">
            <w:pPr>
              <w:pStyle w:val="TAL"/>
              <w:rPr>
                <w:sz w:val="16"/>
              </w:rPr>
            </w:pPr>
            <w:r w:rsidRPr="00EA5936">
              <w:rPr>
                <w:sz w:val="16"/>
              </w:rPr>
              <w:t>0539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C8AC1"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3EBB3"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606D9"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17DFD"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B0D81" w14:textId="77777777" w:rsidR="00C84410" w:rsidRPr="00EA5936" w:rsidRDefault="00C84410" w:rsidP="00EA5936">
            <w:pPr>
              <w:pStyle w:val="TAL"/>
              <w:rPr>
                <w:sz w:val="16"/>
              </w:rPr>
            </w:pPr>
            <w:r w:rsidRPr="00EA5936">
              <w:rPr>
                <w:sz w:val="16"/>
              </w:rPr>
              <w:t>revised</w:t>
            </w:r>
          </w:p>
        </w:tc>
      </w:tr>
      <w:tr w:rsidR="00EA5936" w:rsidRPr="00EA5936" w14:paraId="5CEAE95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1F338" w14:textId="77777777" w:rsidR="00C84410" w:rsidRPr="00EA5936" w:rsidRDefault="00C84410" w:rsidP="00EA5936">
            <w:pPr>
              <w:pStyle w:val="TAL"/>
              <w:rPr>
                <w:sz w:val="16"/>
              </w:rPr>
            </w:pPr>
            <w:r w:rsidRPr="00EA5936">
              <w:rPr>
                <w:sz w:val="16"/>
              </w:rPr>
              <w:t>C4-221578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C76CC" w14:textId="77777777" w:rsidR="00C84410" w:rsidRPr="00EA5936" w:rsidRDefault="00C84410" w:rsidP="00EA5936">
            <w:pPr>
              <w:pStyle w:val="TAL"/>
              <w:rPr>
                <w:sz w:val="16"/>
              </w:rPr>
            </w:pPr>
            <w:r w:rsidRPr="00EA5936">
              <w:rPr>
                <w:sz w:val="16"/>
              </w:rPr>
              <w:t>SMF URI attributes in Create SM Context for PDU sessions with I-</w:t>
            </w:r>
            <w:r w:rsidRPr="00EA5936">
              <w:rPr>
                <w:sz w:val="16"/>
              </w:rPr>
              <w:lastRenderedPageBreak/>
              <w:t>SMF/V-SMF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64694" w14:textId="77777777" w:rsidR="00C84410" w:rsidRPr="00EA5936" w:rsidRDefault="00C84410" w:rsidP="00EA5936">
            <w:pPr>
              <w:pStyle w:val="TAL"/>
              <w:rPr>
                <w:sz w:val="16"/>
                <w:lang w:val="fi-FI"/>
              </w:rPr>
            </w:pPr>
            <w:r w:rsidRPr="00EA5936">
              <w:rPr>
                <w:sz w:val="16"/>
                <w:lang w:val="fi-FI"/>
              </w:rPr>
              <w:lastRenderedPageBreak/>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E66C4"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96697" w14:textId="77777777" w:rsidR="00C84410" w:rsidRPr="00EA5936" w:rsidRDefault="00C84410" w:rsidP="00EA5936">
            <w:pPr>
              <w:pStyle w:val="TAL"/>
              <w:rPr>
                <w:sz w:val="16"/>
              </w:rPr>
            </w:pPr>
            <w:r w:rsidRPr="00EA5936">
              <w:rPr>
                <w:sz w:val="16"/>
              </w:rPr>
              <w:t>0539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16C38"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1977C"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D1C2E"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EEA07" w14:textId="77777777" w:rsidR="00C84410" w:rsidRPr="00EA5936" w:rsidRDefault="00C84410" w:rsidP="00EA5936">
            <w:pPr>
              <w:pStyle w:val="TAL"/>
              <w:rPr>
                <w:sz w:val="16"/>
              </w:rPr>
            </w:pPr>
            <w:r w:rsidRPr="00EA5936">
              <w:rPr>
                <w:sz w:val="16"/>
              </w:rPr>
              <w:t>TEI17, 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D5CC" w14:textId="77777777" w:rsidR="00C84410" w:rsidRPr="00EA5936" w:rsidRDefault="00C84410" w:rsidP="00EA5936">
            <w:pPr>
              <w:pStyle w:val="TAL"/>
              <w:rPr>
                <w:sz w:val="16"/>
              </w:rPr>
            </w:pPr>
            <w:r w:rsidRPr="00EA5936">
              <w:rPr>
                <w:sz w:val="16"/>
              </w:rPr>
              <w:t>agreed</w:t>
            </w:r>
          </w:p>
        </w:tc>
      </w:tr>
      <w:tr w:rsidR="00EA5936" w:rsidRPr="00EA5936" w14:paraId="63AFC7A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6C6EF" w14:textId="77777777" w:rsidR="00C84410" w:rsidRPr="00EA5936" w:rsidRDefault="00C84410" w:rsidP="00EA5936">
            <w:pPr>
              <w:pStyle w:val="TAL"/>
              <w:rPr>
                <w:sz w:val="16"/>
              </w:rPr>
            </w:pPr>
            <w:r w:rsidRPr="00EA5936">
              <w:rPr>
                <w:sz w:val="16"/>
              </w:rPr>
              <w:t>C4-221306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AA33B" w14:textId="77777777" w:rsidR="00C84410" w:rsidRPr="00EA5936" w:rsidRDefault="00C84410" w:rsidP="00EA5936">
            <w:pPr>
              <w:pStyle w:val="TAL"/>
              <w:rPr>
                <w:sz w:val="16"/>
              </w:rPr>
            </w:pPr>
            <w:r w:rsidRPr="00EA5936">
              <w:rPr>
                <w:sz w:val="16"/>
              </w:rPr>
              <w:t>SSC Mode in SmContext and error in QoS constraints from the VPLMN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4D132"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A3EF0"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D3384" w14:textId="77777777" w:rsidR="00C84410" w:rsidRPr="00EA5936" w:rsidRDefault="00C84410" w:rsidP="00EA5936">
            <w:pPr>
              <w:pStyle w:val="TAL"/>
              <w:rPr>
                <w:sz w:val="16"/>
              </w:rPr>
            </w:pPr>
            <w:r w:rsidRPr="00EA5936">
              <w:rPr>
                <w:sz w:val="16"/>
              </w:rPr>
              <w:t>0540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DF684"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6FC32"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5F217"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533CC"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0F1FA" w14:textId="77777777" w:rsidR="00C84410" w:rsidRPr="00EA5936" w:rsidRDefault="00C84410" w:rsidP="00EA5936">
            <w:pPr>
              <w:pStyle w:val="TAL"/>
              <w:rPr>
                <w:sz w:val="16"/>
              </w:rPr>
            </w:pPr>
            <w:r w:rsidRPr="00EA5936">
              <w:rPr>
                <w:sz w:val="16"/>
              </w:rPr>
              <w:t>revised</w:t>
            </w:r>
          </w:p>
        </w:tc>
      </w:tr>
      <w:tr w:rsidR="00EA5936" w:rsidRPr="00EA5936" w14:paraId="63C4717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A5416" w14:textId="77777777" w:rsidR="00C84410" w:rsidRPr="00EA5936" w:rsidRDefault="00C84410" w:rsidP="00EA5936">
            <w:pPr>
              <w:pStyle w:val="TAL"/>
              <w:rPr>
                <w:sz w:val="16"/>
              </w:rPr>
            </w:pPr>
            <w:r w:rsidRPr="00EA5936">
              <w:rPr>
                <w:sz w:val="16"/>
              </w:rPr>
              <w:t>C4-221579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8BFB5" w14:textId="77777777" w:rsidR="00C84410" w:rsidRPr="00EA5936" w:rsidRDefault="00C84410" w:rsidP="00EA5936">
            <w:pPr>
              <w:pStyle w:val="TAL"/>
              <w:rPr>
                <w:sz w:val="16"/>
              </w:rPr>
            </w:pPr>
            <w:r w:rsidRPr="00EA5936">
              <w:rPr>
                <w:sz w:val="16"/>
              </w:rPr>
              <w:t>SSC Mode in SmContext and error in QoS constraints from the VPLMN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F7C4B"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FEE57"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72FB6" w14:textId="77777777" w:rsidR="00C84410" w:rsidRPr="00EA5936" w:rsidRDefault="00C84410" w:rsidP="00EA5936">
            <w:pPr>
              <w:pStyle w:val="TAL"/>
              <w:rPr>
                <w:sz w:val="16"/>
              </w:rPr>
            </w:pPr>
            <w:r w:rsidRPr="00EA5936">
              <w:rPr>
                <w:sz w:val="16"/>
              </w:rPr>
              <w:t>0540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E3B1E"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EA892"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5A522"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CD6C2"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775F1" w14:textId="77777777" w:rsidR="00C84410" w:rsidRPr="00EA5936" w:rsidRDefault="00C84410" w:rsidP="00EA5936">
            <w:pPr>
              <w:pStyle w:val="TAL"/>
              <w:rPr>
                <w:sz w:val="16"/>
              </w:rPr>
            </w:pPr>
            <w:r w:rsidRPr="00EA5936">
              <w:rPr>
                <w:sz w:val="16"/>
              </w:rPr>
              <w:t>agreed</w:t>
            </w:r>
          </w:p>
        </w:tc>
      </w:tr>
      <w:tr w:rsidR="00EA5936" w:rsidRPr="00EA5936" w14:paraId="3C9FC84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2F1E7" w14:textId="77777777" w:rsidR="00C84410" w:rsidRPr="00EA5936" w:rsidRDefault="00C84410" w:rsidP="00EA5936">
            <w:pPr>
              <w:pStyle w:val="TAL"/>
              <w:rPr>
                <w:sz w:val="16"/>
              </w:rPr>
            </w:pPr>
            <w:r w:rsidRPr="00EA5936">
              <w:rPr>
                <w:sz w:val="16"/>
              </w:rPr>
              <w:t>C4-221332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6D972" w14:textId="77777777" w:rsidR="00C84410" w:rsidRPr="00EA5936" w:rsidRDefault="00C84410" w:rsidP="00EA5936">
            <w:pPr>
              <w:pStyle w:val="TAL"/>
              <w:rPr>
                <w:sz w:val="16"/>
              </w:rPr>
            </w:pPr>
            <w:r w:rsidRPr="00EA5936">
              <w:rPr>
                <w:sz w:val="16"/>
              </w:rPr>
              <w:t>Retry with an Idempotency key for non-idempotent methods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0E2E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D8564"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3467E" w14:textId="77777777" w:rsidR="00C84410" w:rsidRPr="00EA5936" w:rsidRDefault="00C84410" w:rsidP="00EA5936">
            <w:pPr>
              <w:pStyle w:val="TAL"/>
              <w:rPr>
                <w:sz w:val="16"/>
              </w:rPr>
            </w:pPr>
            <w:r w:rsidRPr="00EA5936">
              <w:rPr>
                <w:sz w:val="16"/>
              </w:rPr>
              <w:t>0541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40F3D"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96B3A"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388A1"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D6C4B"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050FD" w14:textId="77777777" w:rsidR="00C84410" w:rsidRPr="00EA5936" w:rsidRDefault="00C84410" w:rsidP="00EA5936">
            <w:pPr>
              <w:pStyle w:val="TAL"/>
              <w:rPr>
                <w:sz w:val="16"/>
              </w:rPr>
            </w:pPr>
            <w:r w:rsidRPr="00EA5936">
              <w:rPr>
                <w:sz w:val="16"/>
              </w:rPr>
              <w:t>not pursued</w:t>
            </w:r>
          </w:p>
        </w:tc>
      </w:tr>
      <w:tr w:rsidR="00EA5936" w:rsidRPr="00EA5936" w14:paraId="534D550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37235" w14:textId="77777777" w:rsidR="00C84410" w:rsidRPr="00EA5936" w:rsidRDefault="00C84410" w:rsidP="00EA5936">
            <w:pPr>
              <w:pStyle w:val="TAL"/>
              <w:rPr>
                <w:sz w:val="16"/>
              </w:rPr>
            </w:pPr>
            <w:r w:rsidRPr="00EA5936">
              <w:rPr>
                <w:sz w:val="16"/>
              </w:rPr>
              <w:t>C4-221341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1455A" w14:textId="77777777" w:rsidR="00C84410" w:rsidRPr="00EA5936" w:rsidRDefault="00C84410" w:rsidP="00EA5936">
            <w:pPr>
              <w:pStyle w:val="TAL"/>
              <w:rPr>
                <w:sz w:val="16"/>
              </w:rPr>
            </w:pPr>
            <w:r w:rsidRPr="00EA5936">
              <w:rPr>
                <w:sz w:val="16"/>
              </w:rPr>
              <w:t>Indication from AMF to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E6F53"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1B6FE"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60138" w14:textId="77777777" w:rsidR="00C84410" w:rsidRPr="00EA5936" w:rsidRDefault="00C84410" w:rsidP="00EA5936">
            <w:pPr>
              <w:pStyle w:val="TAL"/>
              <w:rPr>
                <w:sz w:val="16"/>
              </w:rPr>
            </w:pPr>
            <w:r w:rsidRPr="00EA5936">
              <w:rPr>
                <w:sz w:val="16"/>
              </w:rPr>
              <w:t>0542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99E1A"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46B4"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C3983"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7336C" w14:textId="77777777" w:rsidR="00C84410" w:rsidRPr="00EA5936" w:rsidRDefault="00C84410" w:rsidP="00EA5936">
            <w:pPr>
              <w:pStyle w:val="TAL"/>
              <w:rPr>
                <w:sz w:val="16"/>
              </w:rPr>
            </w:pPr>
            <w:r w:rsidRPr="00EA5936">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CB877" w14:textId="77777777" w:rsidR="00C84410" w:rsidRPr="00EA5936" w:rsidRDefault="00C84410" w:rsidP="00EA5936">
            <w:pPr>
              <w:pStyle w:val="TAL"/>
              <w:rPr>
                <w:sz w:val="16"/>
              </w:rPr>
            </w:pPr>
            <w:r w:rsidRPr="00EA5936">
              <w:rPr>
                <w:sz w:val="16"/>
              </w:rPr>
              <w:t>agreed</w:t>
            </w:r>
          </w:p>
        </w:tc>
      </w:tr>
      <w:tr w:rsidR="00EA5936" w:rsidRPr="00EA5936" w14:paraId="36A15F1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36599" w14:textId="77777777" w:rsidR="00C84410" w:rsidRPr="00EA5936" w:rsidRDefault="00C84410" w:rsidP="00EA5936">
            <w:pPr>
              <w:pStyle w:val="TAL"/>
              <w:rPr>
                <w:sz w:val="16"/>
              </w:rPr>
            </w:pPr>
            <w:r w:rsidRPr="00EA5936">
              <w:rPr>
                <w:sz w:val="16"/>
              </w:rPr>
              <w:t>C4-221528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D950B" w14:textId="77777777" w:rsidR="00C84410" w:rsidRPr="00EA5936" w:rsidRDefault="00C84410" w:rsidP="00EA5936">
            <w:pPr>
              <w:pStyle w:val="TAL"/>
              <w:rPr>
                <w:sz w:val="16"/>
              </w:rPr>
            </w:pPr>
            <w:r w:rsidRPr="00EA5936">
              <w:rPr>
                <w:sz w:val="16"/>
              </w:rPr>
              <w:t>Notify change of anchor SMF or intermediate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BA782" w14:textId="77777777" w:rsidR="00C84410" w:rsidRPr="00EA5936" w:rsidRDefault="00C84410" w:rsidP="00EA5936">
            <w:pPr>
              <w:pStyle w:val="TAL"/>
              <w:rPr>
                <w:sz w:val="16"/>
              </w:rPr>
            </w:pPr>
            <w:r w:rsidRPr="00EA5936">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5D7E8"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8A32A" w14:textId="77777777" w:rsidR="00C84410" w:rsidRPr="00EA5936" w:rsidRDefault="00C84410" w:rsidP="00EA5936">
            <w:pPr>
              <w:pStyle w:val="TAL"/>
              <w:rPr>
                <w:sz w:val="16"/>
              </w:rPr>
            </w:pPr>
            <w:r w:rsidRPr="00EA5936">
              <w:rPr>
                <w:sz w:val="16"/>
              </w:rPr>
              <w:t>0543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871D4"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39740"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E45CB"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86AE3" w14:textId="77777777" w:rsidR="00C84410" w:rsidRPr="00EA5936" w:rsidRDefault="00C84410" w:rsidP="00EA5936">
            <w:pPr>
              <w:pStyle w:val="TAL"/>
              <w:rPr>
                <w:sz w:val="16"/>
              </w:rPr>
            </w:pPr>
            <w:r w:rsidRPr="00EA5936">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9871D" w14:textId="77777777" w:rsidR="00C84410" w:rsidRPr="00EA5936" w:rsidRDefault="00C84410" w:rsidP="00EA5936">
            <w:pPr>
              <w:pStyle w:val="TAL"/>
              <w:rPr>
                <w:sz w:val="16"/>
              </w:rPr>
            </w:pPr>
            <w:r w:rsidRPr="00EA5936">
              <w:rPr>
                <w:sz w:val="16"/>
              </w:rPr>
              <w:t>agreed</w:t>
            </w:r>
          </w:p>
        </w:tc>
      </w:tr>
      <w:tr w:rsidR="00EA5936" w:rsidRPr="00EA5936" w14:paraId="72BA42F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9E359" w14:textId="77777777" w:rsidR="00C84410" w:rsidRPr="00EA5936" w:rsidRDefault="00C84410" w:rsidP="00EA5936">
            <w:pPr>
              <w:pStyle w:val="TAL"/>
              <w:rPr>
                <w:sz w:val="16"/>
              </w:rPr>
            </w:pPr>
            <w:r w:rsidRPr="00EA5936">
              <w:rPr>
                <w:sz w:val="16"/>
              </w:rPr>
              <w:t>C4-221577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3C00C" w14:textId="77777777" w:rsidR="00C84410" w:rsidRPr="00EA5936" w:rsidRDefault="00C84410" w:rsidP="00EA5936">
            <w:pPr>
              <w:pStyle w:val="TAL"/>
              <w:rPr>
                <w:sz w:val="16"/>
              </w:rPr>
            </w:pPr>
            <w:r w:rsidRPr="00EA5936">
              <w:rPr>
                <w:sz w:val="16"/>
              </w:rPr>
              <w:t>SMF URI attributes in Create SM Context for PDU sessions with I-SMF/V-SMF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B69B8" w14:textId="77777777" w:rsidR="00C84410" w:rsidRPr="00EA5936" w:rsidRDefault="00C84410" w:rsidP="00EA5936">
            <w:pPr>
              <w:pStyle w:val="TAL"/>
              <w:rPr>
                <w:sz w:val="16"/>
                <w:lang w:val="fi-FI"/>
              </w:rPr>
            </w:pPr>
            <w:r w:rsidRPr="00EA5936">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9E20"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5E2C7" w14:textId="77777777" w:rsidR="00C84410" w:rsidRPr="00EA5936" w:rsidRDefault="00C84410" w:rsidP="00EA5936">
            <w:pPr>
              <w:pStyle w:val="TAL"/>
              <w:rPr>
                <w:sz w:val="16"/>
              </w:rPr>
            </w:pPr>
            <w:r w:rsidRPr="00EA5936">
              <w:rPr>
                <w:sz w:val="16"/>
              </w:rPr>
              <w:t>0544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9CC20"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8CDAE"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74ED3"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7BA7D" w14:textId="77777777" w:rsidR="00C84410" w:rsidRPr="00EA5936" w:rsidRDefault="00C84410" w:rsidP="00EA5936">
            <w:pPr>
              <w:pStyle w:val="TAL"/>
              <w:rPr>
                <w:sz w:val="16"/>
              </w:rPr>
            </w:pPr>
            <w:r w:rsidRPr="00EA5936">
              <w:rPr>
                <w:sz w:val="16"/>
              </w:rPr>
              <w:t>TEI16, 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A0BFA" w14:textId="77777777" w:rsidR="00C84410" w:rsidRPr="00EA5936" w:rsidRDefault="00C84410" w:rsidP="00EA5936">
            <w:pPr>
              <w:pStyle w:val="TAL"/>
              <w:rPr>
                <w:sz w:val="16"/>
              </w:rPr>
            </w:pPr>
            <w:r w:rsidRPr="00EA5936">
              <w:rPr>
                <w:sz w:val="16"/>
              </w:rPr>
              <w:t>agreed</w:t>
            </w:r>
          </w:p>
        </w:tc>
      </w:tr>
      <w:tr w:rsidR="00EA5936" w:rsidRPr="00EA5936" w14:paraId="3333585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90DEC" w14:textId="77777777" w:rsidR="00C84410" w:rsidRPr="00EA5936" w:rsidRDefault="00C84410" w:rsidP="00EA5936">
            <w:pPr>
              <w:pStyle w:val="TAL"/>
              <w:rPr>
                <w:sz w:val="16"/>
              </w:rPr>
            </w:pPr>
            <w:r w:rsidRPr="00EA5936">
              <w:rPr>
                <w:sz w:val="16"/>
              </w:rPr>
              <w:t>C4-221597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7F61E" w14:textId="77777777" w:rsidR="00C84410" w:rsidRPr="00EA5936" w:rsidRDefault="00C84410" w:rsidP="00EA5936">
            <w:pPr>
              <w:pStyle w:val="TAL"/>
              <w:rPr>
                <w:sz w:val="16"/>
              </w:rPr>
            </w:pPr>
            <w:r w:rsidRPr="00EA5936">
              <w:rPr>
                <w:sz w:val="16"/>
              </w:rPr>
              <w:t>29.502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9BF95" w14:textId="77777777" w:rsidR="00C84410" w:rsidRPr="00EA5936" w:rsidRDefault="00C84410" w:rsidP="00EA5936">
            <w:pPr>
              <w:pStyle w:val="TAL"/>
              <w:rPr>
                <w:sz w:val="16"/>
              </w:rPr>
            </w:pPr>
            <w:r w:rsidRPr="00EA5936">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77312"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65F5F" w14:textId="77777777" w:rsidR="00C84410" w:rsidRPr="00EA5936" w:rsidRDefault="00C84410" w:rsidP="00EA5936">
            <w:pPr>
              <w:pStyle w:val="TAL"/>
              <w:rPr>
                <w:sz w:val="16"/>
              </w:rPr>
            </w:pPr>
            <w:r w:rsidRPr="00EA5936">
              <w:rPr>
                <w:sz w:val="16"/>
              </w:rPr>
              <w:t>0545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56D4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EAF6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C2ED5"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D5322"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B0A34" w14:textId="77777777" w:rsidR="00C84410" w:rsidRPr="00EA5936" w:rsidRDefault="00C84410" w:rsidP="00EA5936">
            <w:pPr>
              <w:pStyle w:val="TAL"/>
              <w:rPr>
                <w:sz w:val="16"/>
              </w:rPr>
            </w:pPr>
            <w:r w:rsidRPr="00EA5936">
              <w:rPr>
                <w:sz w:val="16"/>
              </w:rPr>
              <w:t>agreed</w:t>
            </w:r>
          </w:p>
        </w:tc>
      </w:tr>
      <w:tr w:rsidR="00EA5936" w:rsidRPr="00EA5936" w14:paraId="4F1AA5C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0C737" w14:textId="77777777" w:rsidR="00C84410" w:rsidRPr="00EA5936" w:rsidRDefault="00C84410" w:rsidP="00EA5936">
            <w:pPr>
              <w:pStyle w:val="TAL"/>
              <w:rPr>
                <w:sz w:val="16"/>
              </w:rPr>
            </w:pPr>
            <w:r w:rsidRPr="00EA5936">
              <w:rPr>
                <w:sz w:val="16"/>
              </w:rPr>
              <w:t>C4-221617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75902" w14:textId="77777777" w:rsidR="00C84410" w:rsidRPr="00EA5936" w:rsidRDefault="00C84410" w:rsidP="00EA5936">
            <w:pPr>
              <w:pStyle w:val="TAL"/>
              <w:rPr>
                <w:sz w:val="16"/>
              </w:rPr>
            </w:pPr>
            <w:r w:rsidRPr="00EA5936">
              <w:rPr>
                <w:sz w:val="16"/>
              </w:rPr>
              <w:t>29.502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E54E6" w14:textId="77777777" w:rsidR="00C84410" w:rsidRPr="00EA5936" w:rsidRDefault="00C84410" w:rsidP="00EA5936">
            <w:pPr>
              <w:pStyle w:val="TAL"/>
              <w:rPr>
                <w:sz w:val="16"/>
              </w:rPr>
            </w:pPr>
            <w:r w:rsidRPr="00EA5936">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BFE14" w14:textId="77777777" w:rsidR="00C84410" w:rsidRPr="00EA5936" w:rsidRDefault="00C84410" w:rsidP="00EA5936">
            <w:pPr>
              <w:pStyle w:val="TAL"/>
              <w:rPr>
                <w:sz w:val="16"/>
              </w:rPr>
            </w:pPr>
            <w:r w:rsidRPr="00EA5936">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F2F49" w14:textId="77777777" w:rsidR="00C84410" w:rsidRPr="00EA5936" w:rsidRDefault="00C84410" w:rsidP="00EA5936">
            <w:pPr>
              <w:pStyle w:val="TAL"/>
              <w:rPr>
                <w:sz w:val="16"/>
              </w:rPr>
            </w:pPr>
            <w:r w:rsidRPr="00EA5936">
              <w:rPr>
                <w:sz w:val="16"/>
              </w:rPr>
              <w:t>0546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6048D"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9409A"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05AAC"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31C60"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468F0" w14:textId="77777777" w:rsidR="00C84410" w:rsidRPr="00EA5936" w:rsidRDefault="00C84410" w:rsidP="00EA5936">
            <w:pPr>
              <w:pStyle w:val="TAL"/>
              <w:rPr>
                <w:sz w:val="16"/>
              </w:rPr>
            </w:pPr>
            <w:r w:rsidRPr="00EA5936">
              <w:rPr>
                <w:sz w:val="16"/>
              </w:rPr>
              <w:t>agreed</w:t>
            </w:r>
          </w:p>
        </w:tc>
      </w:tr>
      <w:tr w:rsidR="00EA5936" w:rsidRPr="00EA5936" w14:paraId="20BF5DA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61D3B" w14:textId="77777777" w:rsidR="00C84410" w:rsidRPr="00EA5936" w:rsidRDefault="00C84410" w:rsidP="00EA5936">
            <w:pPr>
              <w:pStyle w:val="TAL"/>
              <w:rPr>
                <w:sz w:val="16"/>
              </w:rPr>
            </w:pPr>
            <w:r w:rsidRPr="00EA5936">
              <w:rPr>
                <w:sz w:val="16"/>
              </w:rPr>
              <w:t>C4-221112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C2FC9" w14:textId="77777777" w:rsidR="00C84410" w:rsidRPr="00EA5936" w:rsidRDefault="00C84410" w:rsidP="00EA5936">
            <w:pPr>
              <w:pStyle w:val="TAL"/>
              <w:rPr>
                <w:sz w:val="16"/>
              </w:rPr>
            </w:pPr>
            <w:r w:rsidRPr="00EA5936">
              <w:rPr>
                <w:sz w:val="16"/>
              </w:rPr>
              <w:t>User consent for analytics and model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1F335" w14:textId="77777777" w:rsidR="00C84410" w:rsidRPr="00EA5936" w:rsidRDefault="00C84410" w:rsidP="00EA5936">
            <w:pPr>
              <w:pStyle w:val="TAL"/>
              <w:rPr>
                <w:sz w:val="16"/>
              </w:rPr>
            </w:pPr>
            <w:r w:rsidRPr="00EA5936">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C1325"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73294" w14:textId="77777777" w:rsidR="00C84410" w:rsidRPr="00EA5936" w:rsidRDefault="00C84410" w:rsidP="00EA5936">
            <w:pPr>
              <w:pStyle w:val="TAL"/>
              <w:rPr>
                <w:sz w:val="16"/>
              </w:rPr>
            </w:pPr>
            <w:r w:rsidRPr="00EA5936">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C4430"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0B8FD"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56354"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067CE" w14:textId="77777777" w:rsidR="00C84410" w:rsidRPr="00EA5936" w:rsidRDefault="00C84410" w:rsidP="00EA5936">
            <w:pPr>
              <w:pStyle w:val="TAL"/>
              <w:rPr>
                <w:sz w:val="16"/>
              </w:rPr>
            </w:pPr>
            <w:r w:rsidRPr="00EA593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B1EF4" w14:textId="77777777" w:rsidR="00C84410" w:rsidRPr="00EA5936" w:rsidRDefault="00C84410" w:rsidP="00EA5936">
            <w:pPr>
              <w:pStyle w:val="TAL"/>
              <w:rPr>
                <w:sz w:val="16"/>
              </w:rPr>
            </w:pPr>
            <w:r w:rsidRPr="00EA5936">
              <w:rPr>
                <w:sz w:val="16"/>
              </w:rPr>
              <w:t>agreed</w:t>
            </w:r>
          </w:p>
        </w:tc>
      </w:tr>
      <w:tr w:rsidR="00EA5936" w:rsidRPr="00EA5936" w14:paraId="702026F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39AB" w14:textId="77777777" w:rsidR="00C84410" w:rsidRPr="00EA5936" w:rsidRDefault="00C84410" w:rsidP="00EA5936">
            <w:pPr>
              <w:pStyle w:val="TAL"/>
              <w:rPr>
                <w:sz w:val="16"/>
              </w:rPr>
            </w:pPr>
            <w:r w:rsidRPr="00EA5936">
              <w:rPr>
                <w:sz w:val="16"/>
              </w:rPr>
              <w:t>C4-221046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63914" w14:textId="77777777" w:rsidR="00C84410" w:rsidRPr="00EA5936" w:rsidRDefault="00C84410" w:rsidP="00EA5936">
            <w:pPr>
              <w:pStyle w:val="TAL"/>
              <w:rPr>
                <w:sz w:val="16"/>
              </w:rPr>
            </w:pPr>
            <w:r w:rsidRPr="00EA5936">
              <w:rPr>
                <w:sz w:val="16"/>
              </w:rPr>
              <w:t>Re-used data type is missing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87395"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6E143"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CA1C7" w14:textId="77777777" w:rsidR="00C84410" w:rsidRPr="00EA5936" w:rsidRDefault="00C84410" w:rsidP="00EA5936">
            <w:pPr>
              <w:pStyle w:val="TAL"/>
              <w:rPr>
                <w:sz w:val="16"/>
              </w:rPr>
            </w:pPr>
            <w:r w:rsidRPr="00EA5936">
              <w:rPr>
                <w:sz w:val="16"/>
              </w:rPr>
              <w:t>0802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7325A"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35F1E"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4D31F"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42235" w14:textId="77777777" w:rsidR="00C84410" w:rsidRPr="00EA5936" w:rsidRDefault="00C84410" w:rsidP="00EA5936">
            <w:pPr>
              <w:pStyle w:val="TAL"/>
              <w:rPr>
                <w:sz w:val="16"/>
              </w:rPr>
            </w:pPr>
            <w:r w:rsidRPr="00EA5936">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10BD8" w14:textId="77777777" w:rsidR="00C84410" w:rsidRPr="00EA5936" w:rsidRDefault="00C84410" w:rsidP="00EA5936">
            <w:pPr>
              <w:pStyle w:val="TAL"/>
              <w:rPr>
                <w:sz w:val="16"/>
              </w:rPr>
            </w:pPr>
            <w:r w:rsidRPr="00EA5936">
              <w:rPr>
                <w:sz w:val="16"/>
              </w:rPr>
              <w:t>not pursued</w:t>
            </w:r>
          </w:p>
        </w:tc>
      </w:tr>
      <w:tr w:rsidR="00EA5936" w:rsidRPr="00EA5936" w14:paraId="6F08FFA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3FF91" w14:textId="77777777" w:rsidR="00C84410" w:rsidRPr="00EA5936" w:rsidRDefault="00C84410" w:rsidP="00EA5936">
            <w:pPr>
              <w:pStyle w:val="TAL"/>
              <w:rPr>
                <w:sz w:val="16"/>
              </w:rPr>
            </w:pPr>
            <w:r w:rsidRPr="00EA5936">
              <w:rPr>
                <w:sz w:val="16"/>
              </w:rPr>
              <w:t>C4-221047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020BD" w14:textId="77777777" w:rsidR="00C84410" w:rsidRPr="00EA5936" w:rsidRDefault="00C84410" w:rsidP="00EA5936">
            <w:pPr>
              <w:pStyle w:val="TAL"/>
              <w:rPr>
                <w:sz w:val="16"/>
              </w:rPr>
            </w:pPr>
            <w:r w:rsidRPr="00EA5936">
              <w:rPr>
                <w:sz w:val="16"/>
              </w:rPr>
              <w:t>Re-used data type is missing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4BBF1"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AD8C0"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A3389" w14:textId="77777777" w:rsidR="00C84410" w:rsidRPr="00EA5936" w:rsidRDefault="00C84410" w:rsidP="00EA5936">
            <w:pPr>
              <w:pStyle w:val="TAL"/>
              <w:rPr>
                <w:sz w:val="16"/>
              </w:rPr>
            </w:pPr>
            <w:r w:rsidRPr="00EA5936">
              <w:rPr>
                <w:sz w:val="16"/>
              </w:rPr>
              <w:t>0803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7FD4A"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CD6A6"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3852F"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91E9C" w14:textId="77777777" w:rsidR="00C84410" w:rsidRPr="00EA5936" w:rsidRDefault="00C84410" w:rsidP="00EA5936">
            <w:pPr>
              <w:pStyle w:val="TAL"/>
              <w:rPr>
                <w:sz w:val="16"/>
              </w:rPr>
            </w:pPr>
            <w:r w:rsidRPr="00EA5936">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82BE6" w14:textId="77777777" w:rsidR="00C84410" w:rsidRPr="00EA5936" w:rsidRDefault="00C84410" w:rsidP="00EA5936">
            <w:pPr>
              <w:pStyle w:val="TAL"/>
              <w:rPr>
                <w:sz w:val="16"/>
              </w:rPr>
            </w:pPr>
            <w:r w:rsidRPr="00EA5936">
              <w:rPr>
                <w:sz w:val="16"/>
              </w:rPr>
              <w:t>revised</w:t>
            </w:r>
          </w:p>
        </w:tc>
      </w:tr>
      <w:tr w:rsidR="00EA5936" w:rsidRPr="00EA5936" w14:paraId="4E2FC6A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589FB" w14:textId="77777777" w:rsidR="00C84410" w:rsidRPr="00EA5936" w:rsidRDefault="00C84410" w:rsidP="00EA5936">
            <w:pPr>
              <w:pStyle w:val="TAL"/>
              <w:rPr>
                <w:sz w:val="16"/>
              </w:rPr>
            </w:pPr>
            <w:r w:rsidRPr="00EA5936">
              <w:rPr>
                <w:sz w:val="16"/>
              </w:rPr>
              <w:t>C4-221452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B3F05" w14:textId="77777777" w:rsidR="00C84410" w:rsidRPr="00EA5936" w:rsidRDefault="00C84410" w:rsidP="00EA5936">
            <w:pPr>
              <w:pStyle w:val="TAL"/>
              <w:rPr>
                <w:sz w:val="16"/>
              </w:rPr>
            </w:pPr>
            <w:r w:rsidRPr="00EA5936">
              <w:rPr>
                <w:sz w:val="16"/>
              </w:rPr>
              <w:t>Re-used data type is missing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D7EAD"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1A736"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89FE6" w14:textId="77777777" w:rsidR="00C84410" w:rsidRPr="00EA5936" w:rsidRDefault="00C84410" w:rsidP="00EA5936">
            <w:pPr>
              <w:pStyle w:val="TAL"/>
              <w:rPr>
                <w:sz w:val="16"/>
              </w:rPr>
            </w:pPr>
            <w:r w:rsidRPr="00EA5936">
              <w:rPr>
                <w:sz w:val="16"/>
              </w:rPr>
              <w:t>0803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B403A"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BCCB5"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91B36"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5D032"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0BF19" w14:textId="77777777" w:rsidR="00C84410" w:rsidRPr="00EA5936" w:rsidRDefault="00C84410" w:rsidP="00EA5936">
            <w:pPr>
              <w:pStyle w:val="TAL"/>
              <w:rPr>
                <w:sz w:val="16"/>
              </w:rPr>
            </w:pPr>
            <w:r w:rsidRPr="00EA5936">
              <w:rPr>
                <w:sz w:val="16"/>
              </w:rPr>
              <w:t>agreed</w:t>
            </w:r>
          </w:p>
        </w:tc>
      </w:tr>
      <w:tr w:rsidR="00EA5936" w:rsidRPr="00EA5936" w14:paraId="415ED97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4A5DC" w14:textId="77777777" w:rsidR="00C84410" w:rsidRPr="00EA5936" w:rsidRDefault="00C84410" w:rsidP="00EA5936">
            <w:pPr>
              <w:pStyle w:val="TAL"/>
              <w:rPr>
                <w:sz w:val="16"/>
              </w:rPr>
            </w:pPr>
            <w:r w:rsidRPr="00EA5936">
              <w:rPr>
                <w:sz w:val="16"/>
              </w:rPr>
              <w:t>C4-221063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BB918" w14:textId="77777777" w:rsidR="00C84410" w:rsidRPr="00EA5936" w:rsidRDefault="00C84410" w:rsidP="00EA5936">
            <w:pPr>
              <w:pStyle w:val="TAL"/>
              <w:rPr>
                <w:sz w:val="16"/>
              </w:rPr>
            </w:pPr>
            <w:r w:rsidRPr="00EA5936">
              <w:rPr>
                <w:sz w:val="16"/>
              </w:rPr>
              <w:t>Reachability for SMS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8B533"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C1328"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7D71F" w14:textId="77777777" w:rsidR="00C84410" w:rsidRPr="00EA5936" w:rsidRDefault="00C84410" w:rsidP="00EA5936">
            <w:pPr>
              <w:pStyle w:val="TAL"/>
              <w:rPr>
                <w:sz w:val="16"/>
              </w:rPr>
            </w:pPr>
            <w:r w:rsidRPr="00EA5936">
              <w:rPr>
                <w:sz w:val="16"/>
              </w:rPr>
              <w:t>0804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4A830"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510CE"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280BC"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1743A" w14:textId="77777777" w:rsidR="00C84410" w:rsidRPr="00EA5936" w:rsidRDefault="00C84410" w:rsidP="00EA5936">
            <w:pPr>
              <w:pStyle w:val="TAL"/>
              <w:rPr>
                <w:sz w:val="16"/>
              </w:rPr>
            </w:pPr>
            <w:r w:rsidRPr="00EA5936">
              <w:rPr>
                <w:sz w:val="16"/>
              </w:rPr>
              <w:t>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4BD4C" w14:textId="77777777" w:rsidR="00C84410" w:rsidRPr="00EA5936" w:rsidRDefault="00C84410" w:rsidP="00EA5936">
            <w:pPr>
              <w:pStyle w:val="TAL"/>
              <w:rPr>
                <w:sz w:val="16"/>
              </w:rPr>
            </w:pPr>
            <w:r w:rsidRPr="00EA5936">
              <w:rPr>
                <w:sz w:val="16"/>
              </w:rPr>
              <w:t>postponed</w:t>
            </w:r>
          </w:p>
        </w:tc>
      </w:tr>
      <w:tr w:rsidR="00EA5936" w:rsidRPr="00EA5936" w14:paraId="54A364B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A51D2" w14:textId="77777777" w:rsidR="00C84410" w:rsidRPr="00EA5936" w:rsidRDefault="00C84410" w:rsidP="00EA5936">
            <w:pPr>
              <w:pStyle w:val="TAL"/>
              <w:rPr>
                <w:sz w:val="16"/>
              </w:rPr>
            </w:pPr>
            <w:r w:rsidRPr="00EA5936">
              <w:rPr>
                <w:sz w:val="16"/>
              </w:rPr>
              <w:t>C4-221064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1D515" w14:textId="77777777" w:rsidR="00C84410" w:rsidRPr="00EA5936" w:rsidRDefault="00C84410" w:rsidP="00EA5936">
            <w:pPr>
              <w:pStyle w:val="TAL"/>
              <w:rPr>
                <w:sz w:val="16"/>
              </w:rPr>
            </w:pPr>
            <w:r w:rsidRPr="00EA5936">
              <w:rPr>
                <w:sz w:val="16"/>
              </w:rPr>
              <w:t>Reachability for SMS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860C4"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52CC1"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28AA7" w14:textId="77777777" w:rsidR="00C84410" w:rsidRPr="00EA5936" w:rsidRDefault="00C84410" w:rsidP="00EA5936">
            <w:pPr>
              <w:pStyle w:val="TAL"/>
              <w:rPr>
                <w:sz w:val="16"/>
              </w:rPr>
            </w:pPr>
            <w:r w:rsidRPr="00EA5936">
              <w:rPr>
                <w:sz w:val="16"/>
              </w:rPr>
              <w:t>0805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E1EC2"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ECD38"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3C7E5"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85AE8" w14:textId="77777777" w:rsidR="00C84410" w:rsidRPr="00EA5936" w:rsidRDefault="00C84410" w:rsidP="00EA5936">
            <w:pPr>
              <w:pStyle w:val="TAL"/>
              <w:rPr>
                <w:sz w:val="16"/>
              </w:rPr>
            </w:pPr>
            <w:r w:rsidRPr="00EA5936">
              <w:rPr>
                <w:sz w:val="16"/>
              </w:rPr>
              <w:t>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45165" w14:textId="77777777" w:rsidR="00C84410" w:rsidRPr="00EA5936" w:rsidRDefault="00C84410" w:rsidP="00EA5936">
            <w:pPr>
              <w:pStyle w:val="TAL"/>
              <w:rPr>
                <w:sz w:val="16"/>
              </w:rPr>
            </w:pPr>
            <w:r w:rsidRPr="00EA5936">
              <w:rPr>
                <w:sz w:val="16"/>
              </w:rPr>
              <w:t>postponed</w:t>
            </w:r>
          </w:p>
        </w:tc>
      </w:tr>
      <w:tr w:rsidR="00EA5936" w:rsidRPr="00EA5936" w14:paraId="003A93D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605C" w14:textId="77777777" w:rsidR="00C84410" w:rsidRPr="00EA5936" w:rsidRDefault="00C84410" w:rsidP="00EA5936">
            <w:pPr>
              <w:pStyle w:val="TAL"/>
              <w:rPr>
                <w:sz w:val="16"/>
              </w:rPr>
            </w:pPr>
            <w:r w:rsidRPr="00EA5936">
              <w:rPr>
                <w:sz w:val="16"/>
              </w:rPr>
              <w:t>C4-221066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957A7" w14:textId="77777777" w:rsidR="00C84410" w:rsidRPr="00EA5936" w:rsidRDefault="00C84410" w:rsidP="00EA5936">
            <w:pPr>
              <w:pStyle w:val="TAL"/>
              <w:rPr>
                <w:sz w:val="16"/>
              </w:rPr>
            </w:pPr>
            <w:r w:rsidRPr="00EA5936">
              <w:rPr>
                <w:sz w:val="16"/>
              </w:rPr>
              <w:t>Default value for noEeSubscriptionInd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47E48"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D571E"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3CDE6" w14:textId="77777777" w:rsidR="00C84410" w:rsidRPr="00EA5936" w:rsidRDefault="00C84410" w:rsidP="00EA5936">
            <w:pPr>
              <w:pStyle w:val="TAL"/>
              <w:rPr>
                <w:sz w:val="16"/>
              </w:rPr>
            </w:pPr>
            <w:r w:rsidRPr="00EA5936">
              <w:rPr>
                <w:sz w:val="16"/>
              </w:rPr>
              <w:t>0806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ECCA5"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D927D"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96FE6"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67DA9" w14:textId="77777777" w:rsidR="00C84410" w:rsidRPr="00EA5936" w:rsidRDefault="00C84410" w:rsidP="00EA5936">
            <w:pPr>
              <w:pStyle w:val="TAL"/>
              <w:rPr>
                <w:sz w:val="16"/>
              </w:rPr>
            </w:pPr>
            <w:r w:rsidRPr="00EA5936">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F76BA" w14:textId="77777777" w:rsidR="00C84410" w:rsidRPr="00EA5936" w:rsidRDefault="00C84410" w:rsidP="00EA5936">
            <w:pPr>
              <w:pStyle w:val="TAL"/>
              <w:rPr>
                <w:sz w:val="16"/>
              </w:rPr>
            </w:pPr>
            <w:r w:rsidRPr="00EA5936">
              <w:rPr>
                <w:sz w:val="16"/>
              </w:rPr>
              <w:t>revised</w:t>
            </w:r>
          </w:p>
        </w:tc>
      </w:tr>
      <w:tr w:rsidR="00EA5936" w:rsidRPr="00EA5936" w14:paraId="1251FE0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6DEEC" w14:textId="77777777" w:rsidR="00C84410" w:rsidRPr="00EA5936" w:rsidRDefault="00C84410" w:rsidP="00EA5936">
            <w:pPr>
              <w:pStyle w:val="TAL"/>
              <w:rPr>
                <w:sz w:val="16"/>
              </w:rPr>
            </w:pPr>
            <w:r w:rsidRPr="00EA5936">
              <w:rPr>
                <w:sz w:val="16"/>
              </w:rPr>
              <w:t>C4-221464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2DD93" w14:textId="77777777" w:rsidR="00C84410" w:rsidRPr="00EA5936" w:rsidRDefault="00C84410" w:rsidP="00EA5936">
            <w:pPr>
              <w:pStyle w:val="TAL"/>
              <w:rPr>
                <w:sz w:val="16"/>
              </w:rPr>
            </w:pPr>
            <w:r w:rsidRPr="00EA5936">
              <w:rPr>
                <w:sz w:val="16"/>
              </w:rPr>
              <w:t>Default value for noEeSubscriptionInd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B3076"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EF376"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ED27A" w14:textId="77777777" w:rsidR="00C84410" w:rsidRPr="00EA5936" w:rsidRDefault="00C84410" w:rsidP="00EA5936">
            <w:pPr>
              <w:pStyle w:val="TAL"/>
              <w:rPr>
                <w:sz w:val="16"/>
              </w:rPr>
            </w:pPr>
            <w:r w:rsidRPr="00EA5936">
              <w:rPr>
                <w:sz w:val="16"/>
              </w:rPr>
              <w:t>0806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D7FA5"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69105"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62982"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33F03" w14:textId="77777777" w:rsidR="00C84410" w:rsidRPr="00EA5936" w:rsidRDefault="00C84410" w:rsidP="00EA5936">
            <w:pPr>
              <w:pStyle w:val="TAL"/>
              <w:rPr>
                <w:sz w:val="16"/>
              </w:rPr>
            </w:pPr>
            <w:r w:rsidRPr="00EA5936">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52750" w14:textId="77777777" w:rsidR="00C84410" w:rsidRPr="00EA5936" w:rsidRDefault="00C84410" w:rsidP="00EA5936">
            <w:pPr>
              <w:pStyle w:val="TAL"/>
              <w:rPr>
                <w:sz w:val="16"/>
              </w:rPr>
            </w:pPr>
            <w:r w:rsidRPr="00EA5936">
              <w:rPr>
                <w:sz w:val="16"/>
              </w:rPr>
              <w:t>agreed</w:t>
            </w:r>
          </w:p>
        </w:tc>
      </w:tr>
      <w:tr w:rsidR="00EA5936" w:rsidRPr="00EA5936" w14:paraId="3354303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A5350" w14:textId="77777777" w:rsidR="00C84410" w:rsidRPr="00EA5936" w:rsidRDefault="00C84410" w:rsidP="00EA5936">
            <w:pPr>
              <w:pStyle w:val="TAL"/>
              <w:rPr>
                <w:sz w:val="16"/>
              </w:rPr>
            </w:pPr>
            <w:r w:rsidRPr="00EA5936">
              <w:rPr>
                <w:sz w:val="16"/>
              </w:rPr>
              <w:t>C4-221067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B13EE" w14:textId="77777777" w:rsidR="00C84410" w:rsidRPr="00EA5936" w:rsidRDefault="00C84410" w:rsidP="00EA5936">
            <w:pPr>
              <w:pStyle w:val="TAL"/>
              <w:rPr>
                <w:sz w:val="16"/>
              </w:rPr>
            </w:pPr>
            <w:r w:rsidRPr="00EA5936">
              <w:rPr>
                <w:sz w:val="16"/>
              </w:rPr>
              <w:t>Default value for noEeSubscriptionInd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872A4"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2EDF9"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02E9E" w14:textId="77777777" w:rsidR="00C84410" w:rsidRPr="00EA5936" w:rsidRDefault="00C84410" w:rsidP="00EA5936">
            <w:pPr>
              <w:pStyle w:val="TAL"/>
              <w:rPr>
                <w:sz w:val="16"/>
              </w:rPr>
            </w:pPr>
            <w:r w:rsidRPr="00EA5936">
              <w:rPr>
                <w:sz w:val="16"/>
              </w:rPr>
              <w:t>0807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92FFA"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255B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7420"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6A1E6" w14:textId="77777777" w:rsidR="00C84410" w:rsidRPr="00EA5936" w:rsidRDefault="00C84410" w:rsidP="00EA5936">
            <w:pPr>
              <w:pStyle w:val="TAL"/>
              <w:rPr>
                <w:sz w:val="16"/>
              </w:rPr>
            </w:pPr>
            <w:r w:rsidRPr="00EA5936">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DF030" w14:textId="77777777" w:rsidR="00C84410" w:rsidRPr="00EA5936" w:rsidRDefault="00C84410" w:rsidP="00EA5936">
            <w:pPr>
              <w:pStyle w:val="TAL"/>
              <w:rPr>
                <w:sz w:val="16"/>
              </w:rPr>
            </w:pPr>
            <w:r w:rsidRPr="00EA5936">
              <w:rPr>
                <w:sz w:val="16"/>
              </w:rPr>
              <w:t>revised</w:t>
            </w:r>
          </w:p>
        </w:tc>
      </w:tr>
      <w:tr w:rsidR="00EA5936" w:rsidRPr="00EA5936" w14:paraId="33B3F6D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9779B" w14:textId="77777777" w:rsidR="00C84410" w:rsidRPr="00EA5936" w:rsidRDefault="00C84410" w:rsidP="00EA5936">
            <w:pPr>
              <w:pStyle w:val="TAL"/>
              <w:rPr>
                <w:sz w:val="16"/>
              </w:rPr>
            </w:pPr>
            <w:r w:rsidRPr="00EA5936">
              <w:rPr>
                <w:sz w:val="16"/>
              </w:rPr>
              <w:t>C4-221465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E4ACE" w14:textId="77777777" w:rsidR="00C84410" w:rsidRPr="00EA5936" w:rsidRDefault="00C84410" w:rsidP="00EA5936">
            <w:pPr>
              <w:pStyle w:val="TAL"/>
              <w:rPr>
                <w:sz w:val="16"/>
              </w:rPr>
            </w:pPr>
            <w:r w:rsidRPr="00EA5936">
              <w:rPr>
                <w:sz w:val="16"/>
              </w:rPr>
              <w:t>Default value for noEeSubscriptionInd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87DFA"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5C20D"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24BA8" w14:textId="77777777" w:rsidR="00C84410" w:rsidRPr="00EA5936" w:rsidRDefault="00C84410" w:rsidP="00EA5936">
            <w:pPr>
              <w:pStyle w:val="TAL"/>
              <w:rPr>
                <w:sz w:val="16"/>
              </w:rPr>
            </w:pPr>
            <w:r w:rsidRPr="00EA5936">
              <w:rPr>
                <w:sz w:val="16"/>
              </w:rPr>
              <w:t>0807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D4B30"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A648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E6A33"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D0F5A" w14:textId="77777777" w:rsidR="00C84410" w:rsidRPr="00EA5936" w:rsidRDefault="00C84410" w:rsidP="00EA5936">
            <w:pPr>
              <w:pStyle w:val="TAL"/>
              <w:rPr>
                <w:sz w:val="16"/>
              </w:rPr>
            </w:pPr>
            <w:r w:rsidRPr="00EA5936">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2CDF4" w14:textId="77777777" w:rsidR="00C84410" w:rsidRPr="00EA5936" w:rsidRDefault="00C84410" w:rsidP="00EA5936">
            <w:pPr>
              <w:pStyle w:val="TAL"/>
              <w:rPr>
                <w:sz w:val="16"/>
              </w:rPr>
            </w:pPr>
            <w:r w:rsidRPr="00EA5936">
              <w:rPr>
                <w:sz w:val="16"/>
              </w:rPr>
              <w:t>agreed</w:t>
            </w:r>
          </w:p>
        </w:tc>
      </w:tr>
      <w:tr w:rsidR="00EA5936" w:rsidRPr="00EA5936" w14:paraId="4B3A9EE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05611" w14:textId="77777777" w:rsidR="00C84410" w:rsidRPr="00EA5936" w:rsidRDefault="00C84410" w:rsidP="00EA5936">
            <w:pPr>
              <w:pStyle w:val="TAL"/>
              <w:rPr>
                <w:sz w:val="16"/>
              </w:rPr>
            </w:pPr>
            <w:r w:rsidRPr="00EA5936">
              <w:rPr>
                <w:sz w:val="16"/>
              </w:rPr>
              <w:t>C4-221080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28F1B" w14:textId="77777777" w:rsidR="00C84410" w:rsidRPr="00EA5936" w:rsidRDefault="00C84410" w:rsidP="00EA5936">
            <w:pPr>
              <w:pStyle w:val="TAL"/>
              <w:rPr>
                <w:sz w:val="16"/>
              </w:rPr>
            </w:pPr>
            <w:r w:rsidRPr="00EA5936">
              <w:rPr>
                <w:sz w:val="16"/>
              </w:rPr>
              <w:t>Clarification to SdmSubscription with DNN/S-NSSAI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90334" w14:textId="77777777" w:rsidR="00C84410" w:rsidRPr="00EA5936" w:rsidRDefault="00C84410" w:rsidP="00EA5936">
            <w:pPr>
              <w:pStyle w:val="TAL"/>
              <w:rPr>
                <w:sz w:val="16"/>
              </w:rPr>
            </w:pPr>
            <w:r w:rsidRPr="00EA5936">
              <w:rPr>
                <w:sz w:val="16"/>
              </w:rPr>
              <w:t>Samsung, 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CE099"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106FB" w14:textId="77777777" w:rsidR="00C84410" w:rsidRPr="00EA5936" w:rsidRDefault="00C84410" w:rsidP="00EA5936">
            <w:pPr>
              <w:pStyle w:val="TAL"/>
              <w:rPr>
                <w:sz w:val="16"/>
              </w:rPr>
            </w:pPr>
            <w:r w:rsidRPr="00EA5936">
              <w:rPr>
                <w:sz w:val="16"/>
              </w:rPr>
              <w:t>0808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583E7"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22204"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FB8EA"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5AB19"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1997F" w14:textId="77777777" w:rsidR="00C84410" w:rsidRPr="00EA5936" w:rsidRDefault="00C84410" w:rsidP="00EA5936">
            <w:pPr>
              <w:pStyle w:val="TAL"/>
              <w:rPr>
                <w:sz w:val="16"/>
              </w:rPr>
            </w:pPr>
            <w:r w:rsidRPr="00EA5936">
              <w:rPr>
                <w:sz w:val="16"/>
              </w:rPr>
              <w:t>merged</w:t>
            </w:r>
          </w:p>
        </w:tc>
      </w:tr>
      <w:tr w:rsidR="00EA5936" w:rsidRPr="00EA5936" w14:paraId="3D79617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F4190" w14:textId="77777777" w:rsidR="00C84410" w:rsidRPr="00EA5936" w:rsidRDefault="00C84410" w:rsidP="00EA5936">
            <w:pPr>
              <w:pStyle w:val="TAL"/>
              <w:rPr>
                <w:sz w:val="16"/>
              </w:rPr>
            </w:pPr>
            <w:r w:rsidRPr="00EA5936">
              <w:rPr>
                <w:sz w:val="16"/>
              </w:rPr>
              <w:t>C4-221081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300E3" w14:textId="77777777" w:rsidR="00C84410" w:rsidRPr="00EA5936" w:rsidRDefault="00C84410" w:rsidP="00EA5936">
            <w:pPr>
              <w:pStyle w:val="TAL"/>
              <w:rPr>
                <w:sz w:val="16"/>
              </w:rPr>
            </w:pPr>
            <w:r w:rsidRPr="00EA5936">
              <w:rPr>
                <w:sz w:val="16"/>
              </w:rPr>
              <w:t>Clarification to SdmSubscription with DNN/S-NSSAI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5DA8F" w14:textId="77777777" w:rsidR="00C84410" w:rsidRPr="00EA5936" w:rsidRDefault="00C84410" w:rsidP="00EA5936">
            <w:pPr>
              <w:pStyle w:val="TAL"/>
              <w:rPr>
                <w:sz w:val="16"/>
              </w:rPr>
            </w:pPr>
            <w:r w:rsidRPr="00EA5936">
              <w:rPr>
                <w:sz w:val="16"/>
              </w:rPr>
              <w:t>Samsung, 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E6E7A"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0FF96" w14:textId="77777777" w:rsidR="00C84410" w:rsidRPr="00EA5936" w:rsidRDefault="00C84410" w:rsidP="00EA5936">
            <w:pPr>
              <w:pStyle w:val="TAL"/>
              <w:rPr>
                <w:sz w:val="16"/>
              </w:rPr>
            </w:pPr>
            <w:r w:rsidRPr="00EA5936">
              <w:rPr>
                <w:sz w:val="16"/>
              </w:rPr>
              <w:t>0809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9D8F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61DED"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6F9E4"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D9624"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5B5BA" w14:textId="77777777" w:rsidR="00C84410" w:rsidRPr="00EA5936" w:rsidRDefault="00C84410" w:rsidP="00EA5936">
            <w:pPr>
              <w:pStyle w:val="TAL"/>
              <w:rPr>
                <w:sz w:val="16"/>
              </w:rPr>
            </w:pPr>
            <w:r w:rsidRPr="00EA5936">
              <w:rPr>
                <w:sz w:val="16"/>
              </w:rPr>
              <w:t>merged</w:t>
            </w:r>
          </w:p>
        </w:tc>
      </w:tr>
      <w:tr w:rsidR="00EA5936" w:rsidRPr="00EA5936" w14:paraId="33D47C1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CAAE1" w14:textId="77777777" w:rsidR="00C84410" w:rsidRPr="00EA5936" w:rsidRDefault="00C84410" w:rsidP="00EA5936">
            <w:pPr>
              <w:pStyle w:val="TAL"/>
              <w:rPr>
                <w:sz w:val="16"/>
              </w:rPr>
            </w:pPr>
            <w:r w:rsidRPr="00EA5936">
              <w:rPr>
                <w:sz w:val="16"/>
              </w:rPr>
              <w:t>C4-221083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470BA" w14:textId="77777777" w:rsidR="00C84410" w:rsidRPr="00EA5936" w:rsidRDefault="00C84410" w:rsidP="00EA5936">
            <w:pPr>
              <w:pStyle w:val="TAL"/>
              <w:rPr>
                <w:sz w:val="16"/>
              </w:rPr>
            </w:pPr>
            <w:r w:rsidRPr="00EA5936">
              <w:rPr>
                <w:sz w:val="16"/>
              </w:rPr>
              <w:t>HPLMN Control in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55420" w14:textId="77777777" w:rsidR="00C84410" w:rsidRPr="00EA5936" w:rsidRDefault="00C84410" w:rsidP="00EA5936">
            <w:pPr>
              <w:pStyle w:val="TAL"/>
              <w:rPr>
                <w:sz w:val="16"/>
              </w:rPr>
            </w:pPr>
            <w:r w:rsidRPr="00EA5936">
              <w:rPr>
                <w:sz w:val="16"/>
              </w:rPr>
              <w:t>Samsung,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9578B"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05C85" w14:textId="77777777" w:rsidR="00C84410" w:rsidRPr="00EA5936" w:rsidRDefault="00C84410" w:rsidP="00EA5936">
            <w:pPr>
              <w:pStyle w:val="TAL"/>
              <w:rPr>
                <w:sz w:val="16"/>
              </w:rPr>
            </w:pPr>
            <w:r w:rsidRPr="00EA5936">
              <w:rPr>
                <w:sz w:val="16"/>
              </w:rPr>
              <w:t>0810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A18E3"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96348"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27815"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57693" w14:textId="77777777" w:rsidR="00C84410" w:rsidRPr="00EA5936" w:rsidRDefault="00C84410" w:rsidP="00EA5936">
            <w:pPr>
              <w:pStyle w:val="TAL"/>
              <w:rPr>
                <w:sz w:val="16"/>
              </w:rPr>
            </w:pPr>
            <w:r w:rsidRPr="00EA5936">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2C10A" w14:textId="77777777" w:rsidR="00C84410" w:rsidRPr="00EA5936" w:rsidRDefault="00C84410" w:rsidP="00EA5936">
            <w:pPr>
              <w:pStyle w:val="TAL"/>
              <w:rPr>
                <w:sz w:val="16"/>
              </w:rPr>
            </w:pPr>
            <w:r w:rsidRPr="00EA5936">
              <w:rPr>
                <w:sz w:val="16"/>
              </w:rPr>
              <w:t>revised</w:t>
            </w:r>
          </w:p>
        </w:tc>
      </w:tr>
      <w:tr w:rsidR="00EA5936" w:rsidRPr="00EA5936" w14:paraId="10AE9D8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967ED" w14:textId="77777777" w:rsidR="00C84410" w:rsidRPr="00EA5936" w:rsidRDefault="00C84410" w:rsidP="00EA5936">
            <w:pPr>
              <w:pStyle w:val="TAL"/>
              <w:rPr>
                <w:sz w:val="16"/>
              </w:rPr>
            </w:pPr>
            <w:r w:rsidRPr="00EA5936">
              <w:rPr>
                <w:sz w:val="16"/>
              </w:rPr>
              <w:t>C4-221543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4ECAD" w14:textId="77777777" w:rsidR="00C84410" w:rsidRPr="00EA5936" w:rsidRDefault="00C84410" w:rsidP="00EA5936">
            <w:pPr>
              <w:pStyle w:val="TAL"/>
              <w:rPr>
                <w:sz w:val="16"/>
              </w:rPr>
            </w:pPr>
            <w:r w:rsidRPr="00EA5936">
              <w:rPr>
                <w:sz w:val="16"/>
              </w:rPr>
              <w:t>HPLMN Control in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8932C" w14:textId="77777777" w:rsidR="00C84410" w:rsidRPr="00EA5936" w:rsidRDefault="00C84410" w:rsidP="00EA5936">
            <w:pPr>
              <w:pStyle w:val="TAL"/>
              <w:rPr>
                <w:sz w:val="16"/>
              </w:rPr>
            </w:pPr>
            <w:r w:rsidRPr="00EA5936">
              <w:rPr>
                <w:sz w:val="16"/>
              </w:rPr>
              <w:t>Samsung, Qualcomm,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2CF3C"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4F8E0" w14:textId="77777777" w:rsidR="00C84410" w:rsidRPr="00EA5936" w:rsidRDefault="00C84410" w:rsidP="00EA5936">
            <w:pPr>
              <w:pStyle w:val="TAL"/>
              <w:rPr>
                <w:sz w:val="16"/>
              </w:rPr>
            </w:pPr>
            <w:r w:rsidRPr="00EA5936">
              <w:rPr>
                <w:sz w:val="16"/>
              </w:rPr>
              <w:t>0810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C9F89"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135C4"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888BA"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23052" w14:textId="77777777" w:rsidR="00C84410" w:rsidRPr="00EA5936" w:rsidRDefault="00C84410" w:rsidP="00EA5936">
            <w:pPr>
              <w:pStyle w:val="TAL"/>
              <w:rPr>
                <w:sz w:val="16"/>
              </w:rPr>
            </w:pPr>
            <w:r w:rsidRPr="00EA5936">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49115" w14:textId="77777777" w:rsidR="00C84410" w:rsidRPr="00EA5936" w:rsidRDefault="00C84410" w:rsidP="00EA5936">
            <w:pPr>
              <w:pStyle w:val="TAL"/>
              <w:rPr>
                <w:sz w:val="16"/>
              </w:rPr>
            </w:pPr>
            <w:r w:rsidRPr="00EA5936">
              <w:rPr>
                <w:sz w:val="16"/>
              </w:rPr>
              <w:t>agreed</w:t>
            </w:r>
          </w:p>
        </w:tc>
      </w:tr>
      <w:tr w:rsidR="00EA5936" w:rsidRPr="00EA5936" w14:paraId="0D34E14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F4301" w14:textId="77777777" w:rsidR="00C84410" w:rsidRPr="00EA5936" w:rsidRDefault="00C84410" w:rsidP="00EA5936">
            <w:pPr>
              <w:pStyle w:val="TAL"/>
              <w:rPr>
                <w:sz w:val="16"/>
              </w:rPr>
            </w:pPr>
            <w:r w:rsidRPr="00EA5936">
              <w:rPr>
                <w:sz w:val="16"/>
              </w:rPr>
              <w:t>C4-221087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A3EDA" w14:textId="77777777" w:rsidR="00C84410" w:rsidRPr="00EA5936" w:rsidRDefault="00C84410" w:rsidP="00EA5936">
            <w:pPr>
              <w:pStyle w:val="TAL"/>
              <w:rPr>
                <w:sz w:val="16"/>
              </w:rPr>
            </w:pPr>
            <w:r w:rsidRPr="00EA5936">
              <w:rPr>
                <w:sz w:val="16"/>
              </w:rPr>
              <w:t>Nssaa feature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A0198"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BFA3C"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BBDB7" w14:textId="77777777" w:rsidR="00C84410" w:rsidRPr="00EA5936" w:rsidRDefault="00C84410" w:rsidP="00EA5936">
            <w:pPr>
              <w:pStyle w:val="TAL"/>
              <w:rPr>
                <w:sz w:val="16"/>
              </w:rPr>
            </w:pPr>
            <w:r w:rsidRPr="00EA5936">
              <w:rPr>
                <w:sz w:val="16"/>
              </w:rPr>
              <w:t>0811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A013A"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DEFB4"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199DD"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8AC73" w14:textId="77777777" w:rsidR="00C84410" w:rsidRPr="00EA5936" w:rsidRDefault="00C84410" w:rsidP="00EA5936">
            <w:pPr>
              <w:pStyle w:val="TAL"/>
              <w:rPr>
                <w:sz w:val="16"/>
              </w:rPr>
            </w:pPr>
            <w:r w:rsidRPr="00EA5936">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C603D" w14:textId="77777777" w:rsidR="00C84410" w:rsidRPr="00EA5936" w:rsidRDefault="00C84410" w:rsidP="00EA5936">
            <w:pPr>
              <w:pStyle w:val="TAL"/>
              <w:rPr>
                <w:sz w:val="16"/>
              </w:rPr>
            </w:pPr>
            <w:r w:rsidRPr="00EA5936">
              <w:rPr>
                <w:sz w:val="16"/>
              </w:rPr>
              <w:t>revised</w:t>
            </w:r>
          </w:p>
        </w:tc>
      </w:tr>
      <w:tr w:rsidR="00EA5936" w:rsidRPr="00EA5936" w14:paraId="467E154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3FD72" w14:textId="77777777" w:rsidR="00C84410" w:rsidRPr="00EA5936" w:rsidRDefault="00C84410" w:rsidP="00EA5936">
            <w:pPr>
              <w:pStyle w:val="TAL"/>
              <w:rPr>
                <w:sz w:val="16"/>
              </w:rPr>
            </w:pPr>
            <w:r w:rsidRPr="00EA5936">
              <w:rPr>
                <w:sz w:val="16"/>
              </w:rPr>
              <w:t>C4-221466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EDA46" w14:textId="77777777" w:rsidR="00C84410" w:rsidRPr="00EA5936" w:rsidRDefault="00C84410" w:rsidP="00EA5936">
            <w:pPr>
              <w:pStyle w:val="TAL"/>
              <w:rPr>
                <w:sz w:val="16"/>
              </w:rPr>
            </w:pPr>
            <w:r w:rsidRPr="00EA5936">
              <w:rPr>
                <w:sz w:val="16"/>
              </w:rPr>
              <w:t>Nssaa feature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8A3CB"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07FF6"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9B258" w14:textId="77777777" w:rsidR="00C84410" w:rsidRPr="00EA5936" w:rsidRDefault="00C84410" w:rsidP="00EA5936">
            <w:pPr>
              <w:pStyle w:val="TAL"/>
              <w:rPr>
                <w:sz w:val="16"/>
              </w:rPr>
            </w:pPr>
            <w:r w:rsidRPr="00EA5936">
              <w:rPr>
                <w:sz w:val="16"/>
              </w:rPr>
              <w:t>0811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BB9BB"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0F3A8"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03AC4"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B36A9" w14:textId="77777777" w:rsidR="00C84410" w:rsidRPr="00EA5936" w:rsidRDefault="00C84410" w:rsidP="00EA5936">
            <w:pPr>
              <w:pStyle w:val="TAL"/>
              <w:rPr>
                <w:sz w:val="16"/>
              </w:rPr>
            </w:pPr>
            <w:r w:rsidRPr="00EA5936">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CD9D8" w14:textId="77777777" w:rsidR="00C84410" w:rsidRPr="00EA5936" w:rsidRDefault="00C84410" w:rsidP="00EA5936">
            <w:pPr>
              <w:pStyle w:val="TAL"/>
              <w:rPr>
                <w:sz w:val="16"/>
              </w:rPr>
            </w:pPr>
            <w:r w:rsidRPr="00EA5936">
              <w:rPr>
                <w:sz w:val="16"/>
              </w:rPr>
              <w:t>agreed</w:t>
            </w:r>
          </w:p>
        </w:tc>
      </w:tr>
      <w:tr w:rsidR="00EA5936" w:rsidRPr="00EA5936" w14:paraId="7FBA316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213BC" w14:textId="77777777" w:rsidR="00C84410" w:rsidRPr="00EA5936" w:rsidRDefault="00C84410" w:rsidP="00EA5936">
            <w:pPr>
              <w:pStyle w:val="TAL"/>
              <w:rPr>
                <w:sz w:val="16"/>
              </w:rPr>
            </w:pPr>
            <w:r w:rsidRPr="00EA5936">
              <w:rPr>
                <w:sz w:val="16"/>
              </w:rPr>
              <w:t>C4-221088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C0B2E" w14:textId="77777777" w:rsidR="00C84410" w:rsidRPr="00EA5936" w:rsidRDefault="00C84410" w:rsidP="00EA5936">
            <w:pPr>
              <w:pStyle w:val="TAL"/>
              <w:rPr>
                <w:sz w:val="16"/>
              </w:rPr>
            </w:pPr>
            <w:r w:rsidRPr="00EA5936">
              <w:rPr>
                <w:sz w:val="16"/>
              </w:rPr>
              <w:t>Nssaa feature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5D587"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D7282"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ED698" w14:textId="77777777" w:rsidR="00C84410" w:rsidRPr="00EA5936" w:rsidRDefault="00C84410" w:rsidP="00EA5936">
            <w:pPr>
              <w:pStyle w:val="TAL"/>
              <w:rPr>
                <w:sz w:val="16"/>
              </w:rPr>
            </w:pPr>
            <w:r w:rsidRPr="00EA5936">
              <w:rPr>
                <w:sz w:val="16"/>
              </w:rPr>
              <w:t>0812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B583E"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4FFE3"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99E9A"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64C72" w14:textId="77777777" w:rsidR="00C84410" w:rsidRPr="00EA5936" w:rsidRDefault="00C84410" w:rsidP="00EA5936">
            <w:pPr>
              <w:pStyle w:val="TAL"/>
              <w:rPr>
                <w:sz w:val="16"/>
              </w:rPr>
            </w:pPr>
            <w:r w:rsidRPr="00EA5936">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F645E" w14:textId="77777777" w:rsidR="00C84410" w:rsidRPr="00EA5936" w:rsidRDefault="00C84410" w:rsidP="00EA5936">
            <w:pPr>
              <w:pStyle w:val="TAL"/>
              <w:rPr>
                <w:sz w:val="16"/>
              </w:rPr>
            </w:pPr>
            <w:r w:rsidRPr="00EA5936">
              <w:rPr>
                <w:sz w:val="16"/>
              </w:rPr>
              <w:t>revised</w:t>
            </w:r>
          </w:p>
        </w:tc>
      </w:tr>
      <w:tr w:rsidR="00EA5936" w:rsidRPr="00EA5936" w14:paraId="301B4FD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632A8" w14:textId="77777777" w:rsidR="00C84410" w:rsidRPr="00EA5936" w:rsidRDefault="00C84410" w:rsidP="00EA5936">
            <w:pPr>
              <w:pStyle w:val="TAL"/>
              <w:rPr>
                <w:sz w:val="16"/>
              </w:rPr>
            </w:pPr>
            <w:r w:rsidRPr="00EA5936">
              <w:rPr>
                <w:sz w:val="16"/>
              </w:rPr>
              <w:t>C4-221467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222C8" w14:textId="77777777" w:rsidR="00C84410" w:rsidRPr="00EA5936" w:rsidRDefault="00C84410" w:rsidP="00EA5936">
            <w:pPr>
              <w:pStyle w:val="TAL"/>
              <w:rPr>
                <w:sz w:val="16"/>
              </w:rPr>
            </w:pPr>
            <w:r w:rsidRPr="00EA5936">
              <w:rPr>
                <w:sz w:val="16"/>
              </w:rPr>
              <w:t>Nssaa feature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4500"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CCBAA"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E4194" w14:textId="77777777" w:rsidR="00C84410" w:rsidRPr="00EA5936" w:rsidRDefault="00C84410" w:rsidP="00EA5936">
            <w:pPr>
              <w:pStyle w:val="TAL"/>
              <w:rPr>
                <w:sz w:val="16"/>
              </w:rPr>
            </w:pPr>
            <w:r w:rsidRPr="00EA5936">
              <w:rPr>
                <w:sz w:val="16"/>
              </w:rPr>
              <w:t>0812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69852"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E353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B6380"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5295F" w14:textId="77777777" w:rsidR="00C84410" w:rsidRPr="00EA5936" w:rsidRDefault="00C84410" w:rsidP="00EA5936">
            <w:pPr>
              <w:pStyle w:val="TAL"/>
              <w:rPr>
                <w:sz w:val="16"/>
              </w:rPr>
            </w:pPr>
            <w:r w:rsidRPr="00EA5936">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115BB" w14:textId="77777777" w:rsidR="00C84410" w:rsidRPr="00EA5936" w:rsidRDefault="00C84410" w:rsidP="00EA5936">
            <w:pPr>
              <w:pStyle w:val="TAL"/>
              <w:rPr>
                <w:sz w:val="16"/>
              </w:rPr>
            </w:pPr>
            <w:r w:rsidRPr="00EA5936">
              <w:rPr>
                <w:sz w:val="16"/>
              </w:rPr>
              <w:t>agreed</w:t>
            </w:r>
          </w:p>
        </w:tc>
      </w:tr>
      <w:tr w:rsidR="00EA5936" w:rsidRPr="00EA5936" w14:paraId="530D4BB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2F20E" w14:textId="77777777" w:rsidR="00C84410" w:rsidRPr="00EA5936" w:rsidRDefault="00C84410" w:rsidP="00EA5936">
            <w:pPr>
              <w:pStyle w:val="TAL"/>
              <w:rPr>
                <w:sz w:val="16"/>
              </w:rPr>
            </w:pPr>
            <w:r w:rsidRPr="00EA5936">
              <w:rPr>
                <w:sz w:val="16"/>
              </w:rPr>
              <w:t>C4-221091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CD2BD" w14:textId="77777777" w:rsidR="00C84410" w:rsidRPr="00EA5936" w:rsidRDefault="00C84410" w:rsidP="00EA5936">
            <w:pPr>
              <w:pStyle w:val="TAL"/>
              <w:rPr>
                <w:sz w:val="16"/>
              </w:rPr>
            </w:pPr>
            <w:r w:rsidRPr="00EA5936">
              <w:rPr>
                <w:sz w:val="16"/>
              </w:rPr>
              <w:t>Conditional SMSF de-registration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D535C"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3BAD3"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318A7" w14:textId="77777777" w:rsidR="00C84410" w:rsidRPr="00EA5936" w:rsidRDefault="00C84410" w:rsidP="00EA5936">
            <w:pPr>
              <w:pStyle w:val="TAL"/>
              <w:rPr>
                <w:sz w:val="16"/>
              </w:rPr>
            </w:pPr>
            <w:r w:rsidRPr="00EA5936">
              <w:rPr>
                <w:sz w:val="16"/>
              </w:rPr>
              <w:t>0813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59D00"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4FD24"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01663"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7924E"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498F8" w14:textId="77777777" w:rsidR="00C84410" w:rsidRPr="00EA5936" w:rsidRDefault="00C84410" w:rsidP="00EA5936">
            <w:pPr>
              <w:pStyle w:val="TAL"/>
              <w:rPr>
                <w:sz w:val="16"/>
              </w:rPr>
            </w:pPr>
            <w:r w:rsidRPr="00EA5936">
              <w:rPr>
                <w:sz w:val="16"/>
              </w:rPr>
              <w:t>agreed</w:t>
            </w:r>
          </w:p>
        </w:tc>
      </w:tr>
      <w:tr w:rsidR="00EA5936" w:rsidRPr="00EA5936" w14:paraId="674BC1D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F965C" w14:textId="77777777" w:rsidR="00C84410" w:rsidRPr="00EA5936" w:rsidRDefault="00C84410" w:rsidP="00EA5936">
            <w:pPr>
              <w:pStyle w:val="TAL"/>
              <w:rPr>
                <w:sz w:val="16"/>
              </w:rPr>
            </w:pPr>
            <w:r w:rsidRPr="00EA5936">
              <w:rPr>
                <w:sz w:val="16"/>
              </w:rPr>
              <w:t>C4-221092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81533" w14:textId="77777777" w:rsidR="00C84410" w:rsidRPr="00EA5936" w:rsidRDefault="00C84410" w:rsidP="00EA5936">
            <w:pPr>
              <w:pStyle w:val="TAL"/>
              <w:rPr>
                <w:sz w:val="16"/>
              </w:rPr>
            </w:pPr>
            <w:r w:rsidRPr="00EA5936">
              <w:rPr>
                <w:sz w:val="16"/>
              </w:rPr>
              <w:t>Reset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20DD4"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98916"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CC944" w14:textId="77777777" w:rsidR="00C84410" w:rsidRPr="00EA5936" w:rsidRDefault="00C84410" w:rsidP="00EA5936">
            <w:pPr>
              <w:pStyle w:val="TAL"/>
              <w:rPr>
                <w:sz w:val="16"/>
              </w:rPr>
            </w:pPr>
            <w:r w:rsidRPr="00EA5936">
              <w:rPr>
                <w:sz w:val="16"/>
              </w:rPr>
              <w:t>0814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1F8FE"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9E018"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6DEEC"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2D449" w14:textId="77777777" w:rsidR="00C84410" w:rsidRPr="00EA5936" w:rsidRDefault="00C84410" w:rsidP="00EA5936">
            <w:pPr>
              <w:pStyle w:val="TAL"/>
              <w:rPr>
                <w:sz w:val="16"/>
              </w:rPr>
            </w:pPr>
            <w:r w:rsidRPr="00EA5936">
              <w:rPr>
                <w:sz w:val="16"/>
              </w:rPr>
              <w:t>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6B21D" w14:textId="77777777" w:rsidR="00C84410" w:rsidRPr="00EA5936" w:rsidRDefault="00C84410" w:rsidP="00EA5936">
            <w:pPr>
              <w:pStyle w:val="TAL"/>
              <w:rPr>
                <w:sz w:val="16"/>
              </w:rPr>
            </w:pPr>
            <w:r w:rsidRPr="00EA5936">
              <w:rPr>
                <w:sz w:val="16"/>
              </w:rPr>
              <w:t>revised</w:t>
            </w:r>
          </w:p>
        </w:tc>
      </w:tr>
      <w:tr w:rsidR="00EA5936" w:rsidRPr="00EA5936" w14:paraId="61FA10D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88E54" w14:textId="77777777" w:rsidR="00C84410" w:rsidRPr="00EA5936" w:rsidRDefault="00C84410" w:rsidP="00EA5936">
            <w:pPr>
              <w:pStyle w:val="TAL"/>
              <w:rPr>
                <w:sz w:val="16"/>
              </w:rPr>
            </w:pPr>
            <w:r w:rsidRPr="00EA5936">
              <w:rPr>
                <w:sz w:val="16"/>
              </w:rPr>
              <w:t>C4-221468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91DF5" w14:textId="77777777" w:rsidR="00C84410" w:rsidRPr="00EA5936" w:rsidRDefault="00C84410" w:rsidP="00EA5936">
            <w:pPr>
              <w:pStyle w:val="TAL"/>
              <w:rPr>
                <w:sz w:val="16"/>
              </w:rPr>
            </w:pPr>
            <w:r w:rsidRPr="00EA5936">
              <w:rPr>
                <w:sz w:val="16"/>
              </w:rPr>
              <w:t>Reset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F19FE" w14:textId="77777777" w:rsidR="00C84410" w:rsidRPr="00EA5936" w:rsidRDefault="00C84410" w:rsidP="00EA5936">
            <w:pPr>
              <w:pStyle w:val="TAL"/>
              <w:rPr>
                <w:sz w:val="16"/>
              </w:rPr>
            </w:pPr>
            <w:r w:rsidRPr="00EA5936">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504E2"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92340" w14:textId="77777777" w:rsidR="00C84410" w:rsidRPr="00EA5936" w:rsidRDefault="00C84410" w:rsidP="00EA5936">
            <w:pPr>
              <w:pStyle w:val="TAL"/>
              <w:rPr>
                <w:sz w:val="16"/>
              </w:rPr>
            </w:pPr>
            <w:r w:rsidRPr="00EA5936">
              <w:rPr>
                <w:sz w:val="16"/>
              </w:rPr>
              <w:t>0814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A1D3A"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FFEC7"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07CA"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D8EA6" w14:textId="77777777" w:rsidR="00C84410" w:rsidRPr="00EA5936" w:rsidRDefault="00C84410" w:rsidP="00EA5936">
            <w:pPr>
              <w:pStyle w:val="TAL"/>
              <w:rPr>
                <w:sz w:val="16"/>
              </w:rPr>
            </w:pPr>
            <w:r w:rsidRPr="00EA5936">
              <w:rPr>
                <w:sz w:val="16"/>
              </w:rPr>
              <w:t>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64DF9" w14:textId="77777777" w:rsidR="00C84410" w:rsidRPr="00EA5936" w:rsidRDefault="00C84410" w:rsidP="00EA5936">
            <w:pPr>
              <w:pStyle w:val="TAL"/>
              <w:rPr>
                <w:sz w:val="16"/>
              </w:rPr>
            </w:pPr>
            <w:r w:rsidRPr="00EA5936">
              <w:rPr>
                <w:sz w:val="16"/>
              </w:rPr>
              <w:t>agreed</w:t>
            </w:r>
          </w:p>
        </w:tc>
      </w:tr>
      <w:tr w:rsidR="00EA5936" w:rsidRPr="00EA5936" w14:paraId="339B04A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5CC18" w14:textId="77777777" w:rsidR="00C84410" w:rsidRPr="00EA5936" w:rsidRDefault="00C84410" w:rsidP="00EA5936">
            <w:pPr>
              <w:pStyle w:val="TAL"/>
              <w:rPr>
                <w:sz w:val="16"/>
              </w:rPr>
            </w:pPr>
            <w:r w:rsidRPr="00EA5936">
              <w:rPr>
                <w:sz w:val="16"/>
              </w:rPr>
              <w:t>C4-221096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39E71" w14:textId="77777777" w:rsidR="00C84410" w:rsidRPr="00EA5936" w:rsidRDefault="00C84410" w:rsidP="00EA5936">
            <w:pPr>
              <w:pStyle w:val="TAL"/>
              <w:rPr>
                <w:sz w:val="16"/>
              </w:rPr>
            </w:pPr>
            <w:r w:rsidRPr="00EA5936">
              <w:rPr>
                <w:sz w:val="16"/>
              </w:rPr>
              <w:t>Reuse of type Fqdn from 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23A35"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FBEFA"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E2760" w14:textId="77777777" w:rsidR="00C84410" w:rsidRPr="00EA5936" w:rsidRDefault="00C84410" w:rsidP="00EA5936">
            <w:pPr>
              <w:pStyle w:val="TAL"/>
              <w:rPr>
                <w:sz w:val="16"/>
              </w:rPr>
            </w:pPr>
            <w:r w:rsidRPr="00EA5936">
              <w:rPr>
                <w:sz w:val="16"/>
              </w:rPr>
              <w:t>0815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994A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95BA2"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D24D4"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A9DB9"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1B1B4" w14:textId="77777777" w:rsidR="00C84410" w:rsidRPr="00EA5936" w:rsidRDefault="00C84410" w:rsidP="00EA5936">
            <w:pPr>
              <w:pStyle w:val="TAL"/>
              <w:rPr>
                <w:sz w:val="16"/>
              </w:rPr>
            </w:pPr>
            <w:r w:rsidRPr="00EA5936">
              <w:rPr>
                <w:sz w:val="16"/>
              </w:rPr>
              <w:t>revised</w:t>
            </w:r>
          </w:p>
        </w:tc>
      </w:tr>
      <w:tr w:rsidR="00EA5936" w:rsidRPr="00EA5936" w14:paraId="32CC482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E78B2" w14:textId="77777777" w:rsidR="00C84410" w:rsidRPr="00EA5936" w:rsidRDefault="00C84410" w:rsidP="00EA5936">
            <w:pPr>
              <w:pStyle w:val="TAL"/>
              <w:rPr>
                <w:sz w:val="16"/>
              </w:rPr>
            </w:pPr>
            <w:r w:rsidRPr="00EA5936">
              <w:rPr>
                <w:sz w:val="16"/>
              </w:rPr>
              <w:t>C4-221470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93270" w14:textId="77777777" w:rsidR="00C84410" w:rsidRPr="00EA5936" w:rsidRDefault="00C84410" w:rsidP="00EA5936">
            <w:pPr>
              <w:pStyle w:val="TAL"/>
              <w:rPr>
                <w:sz w:val="16"/>
              </w:rPr>
            </w:pPr>
            <w:r w:rsidRPr="00EA5936">
              <w:rPr>
                <w:sz w:val="16"/>
              </w:rPr>
              <w:t xml:space="preserve">Reuse of type Fqdn from </w:t>
            </w:r>
            <w:r w:rsidRPr="00EA5936">
              <w:rPr>
                <w:sz w:val="16"/>
              </w:rPr>
              <w:lastRenderedPageBreak/>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0AA23" w14:textId="77777777" w:rsidR="00C84410" w:rsidRPr="00EA5936" w:rsidRDefault="00C84410" w:rsidP="00EA5936">
            <w:pPr>
              <w:pStyle w:val="TAL"/>
              <w:rPr>
                <w:sz w:val="16"/>
              </w:rPr>
            </w:pPr>
            <w:r w:rsidRPr="00EA5936">
              <w:rPr>
                <w:sz w:val="16"/>
              </w:rPr>
              <w:lastRenderedPageBreak/>
              <w:t xml:space="preserve">Nokia, Nokia </w:t>
            </w:r>
            <w:r w:rsidRPr="00EA5936">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BC413" w14:textId="77777777" w:rsidR="00C84410" w:rsidRPr="00EA5936" w:rsidRDefault="00C84410" w:rsidP="00EA5936">
            <w:pPr>
              <w:pStyle w:val="TAL"/>
              <w:rPr>
                <w:sz w:val="16"/>
              </w:rPr>
            </w:pPr>
            <w:r w:rsidRPr="00EA5936">
              <w:rPr>
                <w:sz w:val="16"/>
              </w:rPr>
              <w:lastRenderedPageBreak/>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DF20E" w14:textId="77777777" w:rsidR="00C84410" w:rsidRPr="00EA5936" w:rsidRDefault="00C84410" w:rsidP="00EA5936">
            <w:pPr>
              <w:pStyle w:val="TAL"/>
              <w:rPr>
                <w:sz w:val="16"/>
              </w:rPr>
            </w:pPr>
            <w:r w:rsidRPr="00EA5936">
              <w:rPr>
                <w:sz w:val="16"/>
              </w:rPr>
              <w:t>0815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BE52C"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738C" w14:textId="77777777" w:rsidR="00C84410" w:rsidRPr="00EA5936" w:rsidRDefault="00C84410" w:rsidP="00EA5936">
            <w:pPr>
              <w:pStyle w:val="TAL"/>
              <w:rPr>
                <w:sz w:val="16"/>
              </w:rPr>
            </w:pPr>
            <w:r w:rsidRPr="00EA5936">
              <w:rPr>
                <w:sz w:val="16"/>
              </w:rPr>
              <w:t>Rel-</w:t>
            </w:r>
            <w:r w:rsidRPr="00EA5936">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47BEE" w14:textId="77777777" w:rsidR="00C84410" w:rsidRPr="00EA5936" w:rsidRDefault="00C84410" w:rsidP="00EA5936">
            <w:pPr>
              <w:pStyle w:val="TAL"/>
              <w:rPr>
                <w:sz w:val="16"/>
              </w:rPr>
            </w:pPr>
            <w:r w:rsidRPr="00EA5936">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32A89"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391C7" w14:textId="77777777" w:rsidR="00C84410" w:rsidRPr="00EA5936" w:rsidRDefault="00C84410" w:rsidP="00EA5936">
            <w:pPr>
              <w:pStyle w:val="TAL"/>
              <w:rPr>
                <w:sz w:val="16"/>
              </w:rPr>
            </w:pPr>
            <w:r w:rsidRPr="00EA5936">
              <w:rPr>
                <w:sz w:val="16"/>
              </w:rPr>
              <w:t>agreed</w:t>
            </w:r>
          </w:p>
        </w:tc>
      </w:tr>
      <w:tr w:rsidR="00EA5936" w:rsidRPr="00EA5936" w14:paraId="3AEBC48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7BC61" w14:textId="77777777" w:rsidR="00C84410" w:rsidRPr="00EA5936" w:rsidRDefault="00C84410" w:rsidP="00EA5936">
            <w:pPr>
              <w:pStyle w:val="TAL"/>
              <w:rPr>
                <w:sz w:val="16"/>
              </w:rPr>
            </w:pPr>
            <w:r w:rsidRPr="00EA5936">
              <w:rPr>
                <w:sz w:val="16"/>
              </w:rPr>
              <w:t>C4-221098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2BD63" w14:textId="77777777" w:rsidR="00C84410" w:rsidRPr="00EA5936" w:rsidRDefault="00C84410" w:rsidP="00EA5936">
            <w:pPr>
              <w:pStyle w:val="TAL"/>
              <w:rPr>
                <w:sz w:val="16"/>
              </w:rPr>
            </w:pPr>
            <w:r w:rsidRPr="00EA5936">
              <w:rPr>
                <w:sz w:val="16"/>
              </w:rPr>
              <w:t>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86B3D"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6C8C4"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0FD96" w14:textId="77777777" w:rsidR="00C84410" w:rsidRPr="00EA5936" w:rsidRDefault="00C84410" w:rsidP="00EA5936">
            <w:pPr>
              <w:pStyle w:val="TAL"/>
              <w:rPr>
                <w:sz w:val="16"/>
              </w:rPr>
            </w:pPr>
            <w:r w:rsidRPr="00EA5936">
              <w:rPr>
                <w:sz w:val="16"/>
              </w:rPr>
              <w:t>0816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D6365"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AF5EF"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975F0"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E6727"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843BF" w14:textId="77777777" w:rsidR="00C84410" w:rsidRPr="00EA5936" w:rsidRDefault="00C84410" w:rsidP="00EA5936">
            <w:pPr>
              <w:pStyle w:val="TAL"/>
              <w:rPr>
                <w:sz w:val="16"/>
              </w:rPr>
            </w:pPr>
            <w:r w:rsidRPr="00EA5936">
              <w:rPr>
                <w:sz w:val="16"/>
              </w:rPr>
              <w:t>revised</w:t>
            </w:r>
          </w:p>
        </w:tc>
      </w:tr>
      <w:tr w:rsidR="00EA5936" w:rsidRPr="00EA5936" w14:paraId="6331D84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FA6EC" w14:textId="77777777" w:rsidR="00C84410" w:rsidRPr="00EA5936" w:rsidRDefault="00C84410" w:rsidP="00EA5936">
            <w:pPr>
              <w:pStyle w:val="TAL"/>
              <w:rPr>
                <w:sz w:val="16"/>
              </w:rPr>
            </w:pPr>
            <w:r w:rsidRPr="00EA5936">
              <w:rPr>
                <w:sz w:val="16"/>
              </w:rPr>
              <w:t>C4-221471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35577" w14:textId="77777777" w:rsidR="00C84410" w:rsidRPr="00EA5936" w:rsidRDefault="00C84410" w:rsidP="00EA5936">
            <w:pPr>
              <w:pStyle w:val="TAL"/>
              <w:rPr>
                <w:sz w:val="16"/>
              </w:rPr>
            </w:pPr>
            <w:r w:rsidRPr="00EA5936">
              <w:rPr>
                <w:sz w:val="16"/>
              </w:rPr>
              <w:t>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2BD1B"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D7D91"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6E577" w14:textId="77777777" w:rsidR="00C84410" w:rsidRPr="00EA5936" w:rsidRDefault="00C84410" w:rsidP="00EA5936">
            <w:pPr>
              <w:pStyle w:val="TAL"/>
              <w:rPr>
                <w:sz w:val="16"/>
              </w:rPr>
            </w:pPr>
            <w:r w:rsidRPr="00EA5936">
              <w:rPr>
                <w:sz w:val="16"/>
              </w:rPr>
              <w:t>0816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DCC24"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D469D"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ABE16"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B5604"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FB364" w14:textId="77777777" w:rsidR="00C84410" w:rsidRPr="00EA5936" w:rsidRDefault="00C84410" w:rsidP="00EA5936">
            <w:pPr>
              <w:pStyle w:val="TAL"/>
              <w:rPr>
                <w:sz w:val="16"/>
              </w:rPr>
            </w:pPr>
            <w:r w:rsidRPr="00EA5936">
              <w:rPr>
                <w:sz w:val="16"/>
              </w:rPr>
              <w:t>agreed</w:t>
            </w:r>
          </w:p>
        </w:tc>
      </w:tr>
      <w:tr w:rsidR="00EA5936" w:rsidRPr="00EA5936" w14:paraId="40EB65F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3B4B4" w14:textId="77777777" w:rsidR="00C84410" w:rsidRPr="00EA5936" w:rsidRDefault="00C84410" w:rsidP="00EA5936">
            <w:pPr>
              <w:pStyle w:val="TAL"/>
              <w:rPr>
                <w:sz w:val="16"/>
              </w:rPr>
            </w:pPr>
            <w:r w:rsidRPr="00EA5936">
              <w:rPr>
                <w:sz w:val="16"/>
              </w:rPr>
              <w:t>C4-221102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80FBE" w14:textId="77777777" w:rsidR="00C84410" w:rsidRPr="00EA5936" w:rsidRDefault="00C84410" w:rsidP="00EA5936">
            <w:pPr>
              <w:pStyle w:val="TAL"/>
              <w:rPr>
                <w:sz w:val="16"/>
              </w:rPr>
            </w:pPr>
            <w:r w:rsidRPr="00EA5936">
              <w:rPr>
                <w:sz w:val="16"/>
              </w:rPr>
              <w:t>Service Specific Authorization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0C843"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F7CD2"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44CE5" w14:textId="77777777" w:rsidR="00C84410" w:rsidRPr="00EA5936" w:rsidRDefault="00C84410" w:rsidP="00EA5936">
            <w:pPr>
              <w:pStyle w:val="TAL"/>
              <w:rPr>
                <w:sz w:val="16"/>
              </w:rPr>
            </w:pPr>
            <w:r w:rsidRPr="00EA5936">
              <w:rPr>
                <w:sz w:val="16"/>
              </w:rPr>
              <w:t>0817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6C768"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CAEEE"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FCB9C"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2EFC6" w14:textId="77777777" w:rsidR="00C84410" w:rsidRPr="00EA5936" w:rsidRDefault="00C84410" w:rsidP="00EA5936">
            <w:pPr>
              <w:pStyle w:val="TAL"/>
              <w:rPr>
                <w:sz w:val="16"/>
              </w:rPr>
            </w:pPr>
            <w:r w:rsidRPr="00EA593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53912" w14:textId="77777777" w:rsidR="00C84410" w:rsidRPr="00EA5936" w:rsidRDefault="00C84410" w:rsidP="00EA5936">
            <w:pPr>
              <w:pStyle w:val="TAL"/>
              <w:rPr>
                <w:sz w:val="16"/>
              </w:rPr>
            </w:pPr>
            <w:r w:rsidRPr="00EA5936">
              <w:rPr>
                <w:sz w:val="16"/>
              </w:rPr>
              <w:t>revised</w:t>
            </w:r>
          </w:p>
        </w:tc>
      </w:tr>
      <w:tr w:rsidR="00EA5936" w:rsidRPr="00EA5936" w14:paraId="6C44A52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2B8E0" w14:textId="77777777" w:rsidR="00C84410" w:rsidRPr="00EA5936" w:rsidRDefault="00C84410" w:rsidP="00EA5936">
            <w:pPr>
              <w:pStyle w:val="TAL"/>
              <w:rPr>
                <w:sz w:val="16"/>
              </w:rPr>
            </w:pPr>
            <w:r w:rsidRPr="00EA5936">
              <w:rPr>
                <w:sz w:val="16"/>
              </w:rPr>
              <w:t>C4-221473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B398C" w14:textId="77777777" w:rsidR="00C84410" w:rsidRPr="00EA5936" w:rsidRDefault="00C84410" w:rsidP="00EA5936">
            <w:pPr>
              <w:pStyle w:val="TAL"/>
              <w:rPr>
                <w:sz w:val="16"/>
              </w:rPr>
            </w:pPr>
            <w:r w:rsidRPr="00EA5936">
              <w:rPr>
                <w:sz w:val="16"/>
              </w:rPr>
              <w:t>Service Specific Authorization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B9757" w14:textId="77777777" w:rsidR="00C84410" w:rsidRPr="00EA5936" w:rsidRDefault="00C84410" w:rsidP="00EA5936">
            <w:pPr>
              <w:pStyle w:val="TAL"/>
              <w:rPr>
                <w:sz w:val="16"/>
              </w:rPr>
            </w:pPr>
            <w:r w:rsidRPr="00EA5936">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99229"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91984" w14:textId="77777777" w:rsidR="00C84410" w:rsidRPr="00EA5936" w:rsidRDefault="00C84410" w:rsidP="00EA5936">
            <w:pPr>
              <w:pStyle w:val="TAL"/>
              <w:rPr>
                <w:sz w:val="16"/>
              </w:rPr>
            </w:pPr>
            <w:r w:rsidRPr="00EA5936">
              <w:rPr>
                <w:sz w:val="16"/>
              </w:rPr>
              <w:t>0817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4C900"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FDBFF"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774B0"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486D6" w14:textId="77777777" w:rsidR="00C84410" w:rsidRPr="00EA5936" w:rsidRDefault="00C84410" w:rsidP="00EA5936">
            <w:pPr>
              <w:pStyle w:val="TAL"/>
              <w:rPr>
                <w:sz w:val="16"/>
              </w:rPr>
            </w:pPr>
            <w:r w:rsidRPr="00EA593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5A62B" w14:textId="77777777" w:rsidR="00C84410" w:rsidRPr="00EA5936" w:rsidRDefault="00C84410" w:rsidP="00EA5936">
            <w:pPr>
              <w:pStyle w:val="TAL"/>
              <w:rPr>
                <w:sz w:val="16"/>
              </w:rPr>
            </w:pPr>
            <w:r w:rsidRPr="00EA5936">
              <w:rPr>
                <w:sz w:val="16"/>
              </w:rPr>
              <w:t>agreed</w:t>
            </w:r>
          </w:p>
        </w:tc>
      </w:tr>
      <w:tr w:rsidR="00EA5936" w:rsidRPr="00EA5936" w14:paraId="30E5698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0815E" w14:textId="77777777" w:rsidR="00C84410" w:rsidRPr="00EA5936" w:rsidRDefault="00C84410" w:rsidP="00EA5936">
            <w:pPr>
              <w:pStyle w:val="TAL"/>
              <w:rPr>
                <w:sz w:val="16"/>
              </w:rPr>
            </w:pPr>
            <w:r w:rsidRPr="00EA5936">
              <w:rPr>
                <w:sz w:val="16"/>
              </w:rPr>
              <w:t>C4-221105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FAF9D" w14:textId="77777777" w:rsidR="00C84410" w:rsidRPr="00EA5936" w:rsidRDefault="00C84410" w:rsidP="00EA5936">
            <w:pPr>
              <w:pStyle w:val="TAL"/>
              <w:rPr>
                <w:sz w:val="16"/>
              </w:rPr>
            </w:pPr>
            <w:r w:rsidRPr="00EA5936">
              <w:rPr>
                <w:sz w:val="16"/>
              </w:rPr>
              <w:t>Diameter Address in PgwInfo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10A48"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42386"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3D4CC" w14:textId="77777777" w:rsidR="00C84410" w:rsidRPr="00EA5936" w:rsidRDefault="00C84410" w:rsidP="00EA5936">
            <w:pPr>
              <w:pStyle w:val="TAL"/>
              <w:rPr>
                <w:sz w:val="16"/>
              </w:rPr>
            </w:pPr>
            <w:r w:rsidRPr="00EA5936">
              <w:rPr>
                <w:sz w:val="16"/>
              </w:rPr>
              <w:t>0818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77F89"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4740C"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4E2ED"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26D86"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075D5" w14:textId="77777777" w:rsidR="00C84410" w:rsidRPr="00EA5936" w:rsidRDefault="00C84410" w:rsidP="00EA5936">
            <w:pPr>
              <w:pStyle w:val="TAL"/>
              <w:rPr>
                <w:sz w:val="16"/>
              </w:rPr>
            </w:pPr>
            <w:r w:rsidRPr="00EA5936">
              <w:rPr>
                <w:sz w:val="16"/>
              </w:rPr>
              <w:t>revised</w:t>
            </w:r>
          </w:p>
        </w:tc>
      </w:tr>
      <w:tr w:rsidR="00EA5936" w:rsidRPr="00EA5936" w14:paraId="3E277B7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D8740" w14:textId="77777777" w:rsidR="00C84410" w:rsidRPr="00EA5936" w:rsidRDefault="00C84410" w:rsidP="00EA5936">
            <w:pPr>
              <w:pStyle w:val="TAL"/>
              <w:rPr>
                <w:sz w:val="16"/>
              </w:rPr>
            </w:pPr>
            <w:r w:rsidRPr="00EA5936">
              <w:rPr>
                <w:sz w:val="16"/>
              </w:rPr>
              <w:t>C4-221535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A9916" w14:textId="77777777" w:rsidR="00C84410" w:rsidRPr="00EA5936" w:rsidRDefault="00C84410" w:rsidP="00EA5936">
            <w:pPr>
              <w:pStyle w:val="TAL"/>
              <w:rPr>
                <w:sz w:val="16"/>
              </w:rPr>
            </w:pPr>
            <w:r w:rsidRPr="00EA5936">
              <w:rPr>
                <w:sz w:val="16"/>
              </w:rPr>
              <w:t>PLMN Id of PGW-C+SMF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FBE20"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DC95D"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B24E" w14:textId="77777777" w:rsidR="00C84410" w:rsidRPr="00EA5936" w:rsidRDefault="00C84410" w:rsidP="00EA5936">
            <w:pPr>
              <w:pStyle w:val="TAL"/>
              <w:rPr>
                <w:sz w:val="16"/>
              </w:rPr>
            </w:pPr>
            <w:r w:rsidRPr="00EA5936">
              <w:rPr>
                <w:sz w:val="16"/>
              </w:rPr>
              <w:t>0818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F12AE"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C8DD4"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9D814"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35DD7"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3F47F" w14:textId="77777777" w:rsidR="00C84410" w:rsidRPr="00EA5936" w:rsidRDefault="00C84410" w:rsidP="00EA5936">
            <w:pPr>
              <w:pStyle w:val="TAL"/>
              <w:rPr>
                <w:sz w:val="16"/>
              </w:rPr>
            </w:pPr>
            <w:r w:rsidRPr="00EA5936">
              <w:rPr>
                <w:sz w:val="16"/>
              </w:rPr>
              <w:t>agreed</w:t>
            </w:r>
          </w:p>
        </w:tc>
      </w:tr>
      <w:tr w:rsidR="00EA5936" w:rsidRPr="00EA5936" w14:paraId="6C6BA61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92B9A" w14:textId="77777777" w:rsidR="00C84410" w:rsidRPr="00EA5936" w:rsidRDefault="00C84410" w:rsidP="00EA5936">
            <w:pPr>
              <w:pStyle w:val="TAL"/>
              <w:rPr>
                <w:sz w:val="16"/>
              </w:rPr>
            </w:pPr>
            <w:r w:rsidRPr="00EA5936">
              <w:rPr>
                <w:sz w:val="16"/>
              </w:rPr>
              <w:t>C4-221106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A6778" w14:textId="77777777" w:rsidR="00C84410" w:rsidRPr="00EA5936" w:rsidRDefault="00C84410" w:rsidP="00EA5936">
            <w:pPr>
              <w:pStyle w:val="TAL"/>
              <w:rPr>
                <w:sz w:val="16"/>
              </w:rPr>
            </w:pPr>
            <w:r w:rsidRPr="00EA5936">
              <w:rPr>
                <w:sz w:val="16"/>
              </w:rPr>
              <w:t>Query parameters in Monitored Resource URIs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04D18"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A7E24"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5FE8C" w14:textId="77777777" w:rsidR="00C84410" w:rsidRPr="00EA5936" w:rsidRDefault="00C84410" w:rsidP="00EA5936">
            <w:pPr>
              <w:pStyle w:val="TAL"/>
              <w:rPr>
                <w:sz w:val="16"/>
              </w:rPr>
            </w:pPr>
            <w:r w:rsidRPr="00EA5936">
              <w:rPr>
                <w:sz w:val="16"/>
              </w:rPr>
              <w:t>0819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32809"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3BFAE"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D4AF4"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15D30"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0DF84" w14:textId="77777777" w:rsidR="00C84410" w:rsidRPr="00EA5936" w:rsidRDefault="00C84410" w:rsidP="00EA5936">
            <w:pPr>
              <w:pStyle w:val="TAL"/>
              <w:rPr>
                <w:sz w:val="16"/>
              </w:rPr>
            </w:pPr>
            <w:r w:rsidRPr="00EA5936">
              <w:rPr>
                <w:sz w:val="16"/>
              </w:rPr>
              <w:t>agreed</w:t>
            </w:r>
          </w:p>
        </w:tc>
      </w:tr>
      <w:tr w:rsidR="00EA5936" w:rsidRPr="00EA5936" w14:paraId="4C0D5E5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EAF37" w14:textId="77777777" w:rsidR="00C84410" w:rsidRPr="00EA5936" w:rsidRDefault="00C84410" w:rsidP="00EA5936">
            <w:pPr>
              <w:pStyle w:val="TAL"/>
              <w:rPr>
                <w:sz w:val="16"/>
              </w:rPr>
            </w:pPr>
            <w:r w:rsidRPr="00EA5936">
              <w:rPr>
                <w:sz w:val="16"/>
              </w:rPr>
              <w:t>C4-221111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4D77A" w14:textId="77777777" w:rsidR="00C84410" w:rsidRPr="00EA5936" w:rsidRDefault="00C84410" w:rsidP="00EA5936">
            <w:pPr>
              <w:pStyle w:val="TAL"/>
              <w:rPr>
                <w:sz w:val="16"/>
              </w:rPr>
            </w:pPr>
            <w:r w:rsidRPr="00EA5936">
              <w:rPr>
                <w:sz w:val="16"/>
              </w:rPr>
              <w:t>Routing of IMS traffic via localized IMS media plane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B3EF6"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B1C76"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FC472" w14:textId="77777777" w:rsidR="00C84410" w:rsidRPr="00EA5936" w:rsidRDefault="00C84410" w:rsidP="00EA5936">
            <w:pPr>
              <w:pStyle w:val="TAL"/>
              <w:rPr>
                <w:sz w:val="16"/>
              </w:rPr>
            </w:pPr>
            <w:r w:rsidRPr="00EA5936">
              <w:rPr>
                <w:sz w:val="16"/>
              </w:rPr>
              <w:t>0820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FFA44"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0ED07"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1F5B8"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C54F6"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40EEC" w14:textId="77777777" w:rsidR="00C84410" w:rsidRPr="00EA5936" w:rsidRDefault="00C84410" w:rsidP="00EA5936">
            <w:pPr>
              <w:pStyle w:val="TAL"/>
              <w:rPr>
                <w:sz w:val="16"/>
              </w:rPr>
            </w:pPr>
            <w:r w:rsidRPr="00EA5936">
              <w:rPr>
                <w:sz w:val="16"/>
              </w:rPr>
              <w:t>postponed</w:t>
            </w:r>
          </w:p>
        </w:tc>
      </w:tr>
      <w:tr w:rsidR="00EA5936" w:rsidRPr="00EA5936" w14:paraId="1DD9F16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9B52E" w14:textId="77777777" w:rsidR="00C84410" w:rsidRPr="00EA5936" w:rsidRDefault="00C84410" w:rsidP="00EA5936">
            <w:pPr>
              <w:pStyle w:val="TAL"/>
              <w:rPr>
                <w:sz w:val="16"/>
              </w:rPr>
            </w:pPr>
            <w:r w:rsidRPr="00EA5936">
              <w:rPr>
                <w:sz w:val="16"/>
              </w:rPr>
              <w:t>C4-221189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883AC" w14:textId="77777777" w:rsidR="00C84410" w:rsidRPr="00EA5936" w:rsidRDefault="00C84410" w:rsidP="00EA5936">
            <w:pPr>
              <w:pStyle w:val="TAL"/>
              <w:rPr>
                <w:sz w:val="16"/>
              </w:rPr>
            </w:pPr>
            <w:r w:rsidRPr="00EA5936">
              <w:rPr>
                <w:sz w:val="16"/>
              </w:rPr>
              <w:t>Event Exposure subscription revocation due to removal of GPSI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02EC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F8B92"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A1C81" w14:textId="77777777" w:rsidR="00C84410" w:rsidRPr="00EA5936" w:rsidRDefault="00C84410" w:rsidP="00EA5936">
            <w:pPr>
              <w:pStyle w:val="TAL"/>
              <w:rPr>
                <w:sz w:val="16"/>
              </w:rPr>
            </w:pPr>
            <w:r w:rsidRPr="00EA5936">
              <w:rPr>
                <w:sz w:val="16"/>
              </w:rPr>
              <w:t>0821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4711B"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F68C"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61540"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A2186"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4F363" w14:textId="77777777" w:rsidR="00C84410" w:rsidRPr="00EA5936" w:rsidRDefault="00C84410" w:rsidP="00EA5936">
            <w:pPr>
              <w:pStyle w:val="TAL"/>
              <w:rPr>
                <w:sz w:val="16"/>
              </w:rPr>
            </w:pPr>
            <w:r w:rsidRPr="00EA5936">
              <w:rPr>
                <w:sz w:val="16"/>
              </w:rPr>
              <w:t>revised</w:t>
            </w:r>
          </w:p>
        </w:tc>
      </w:tr>
      <w:tr w:rsidR="00EA5936" w:rsidRPr="00EA5936" w14:paraId="6ECB214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F17D2" w14:textId="77777777" w:rsidR="00C84410" w:rsidRPr="00EA5936" w:rsidRDefault="00C84410" w:rsidP="00EA5936">
            <w:pPr>
              <w:pStyle w:val="TAL"/>
              <w:rPr>
                <w:sz w:val="16"/>
              </w:rPr>
            </w:pPr>
            <w:r w:rsidRPr="00EA5936">
              <w:rPr>
                <w:sz w:val="16"/>
              </w:rPr>
              <w:t>C4-221562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1A27D" w14:textId="77777777" w:rsidR="00C84410" w:rsidRPr="00EA5936" w:rsidRDefault="00C84410" w:rsidP="00EA5936">
            <w:pPr>
              <w:pStyle w:val="TAL"/>
              <w:rPr>
                <w:sz w:val="16"/>
              </w:rPr>
            </w:pPr>
            <w:r w:rsidRPr="00EA5936">
              <w:rPr>
                <w:sz w:val="16"/>
              </w:rPr>
              <w:t>Event Exposure subscription revocation due to removal of GPSI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36F06"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71C4F"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5E874" w14:textId="77777777" w:rsidR="00C84410" w:rsidRPr="00EA5936" w:rsidRDefault="00C84410" w:rsidP="00EA5936">
            <w:pPr>
              <w:pStyle w:val="TAL"/>
              <w:rPr>
                <w:sz w:val="16"/>
              </w:rPr>
            </w:pPr>
            <w:r w:rsidRPr="00EA5936">
              <w:rPr>
                <w:sz w:val="16"/>
              </w:rPr>
              <w:t>0821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3773D"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25BD7"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A2A8A"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EA509"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E06E4" w14:textId="77777777" w:rsidR="00C84410" w:rsidRPr="00EA5936" w:rsidRDefault="00C84410" w:rsidP="00EA5936">
            <w:pPr>
              <w:pStyle w:val="TAL"/>
              <w:rPr>
                <w:sz w:val="16"/>
              </w:rPr>
            </w:pPr>
            <w:r w:rsidRPr="00EA5936">
              <w:rPr>
                <w:sz w:val="16"/>
              </w:rPr>
              <w:t>agreed</w:t>
            </w:r>
          </w:p>
        </w:tc>
      </w:tr>
      <w:tr w:rsidR="00EA5936" w:rsidRPr="00EA5936" w14:paraId="1A5B17E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8B9CD" w14:textId="77777777" w:rsidR="00C84410" w:rsidRPr="00EA5936" w:rsidRDefault="00C84410" w:rsidP="00EA5936">
            <w:pPr>
              <w:pStyle w:val="TAL"/>
              <w:rPr>
                <w:sz w:val="16"/>
              </w:rPr>
            </w:pPr>
            <w:r w:rsidRPr="00EA5936">
              <w:rPr>
                <w:sz w:val="16"/>
              </w:rPr>
              <w:t>C4-221193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C9DA8" w14:textId="77777777" w:rsidR="00C84410" w:rsidRPr="00EA5936" w:rsidRDefault="00C84410" w:rsidP="00EA5936">
            <w:pPr>
              <w:pStyle w:val="TAL"/>
              <w:rPr>
                <w:sz w:val="16"/>
              </w:rPr>
            </w:pPr>
            <w:r w:rsidRPr="00EA5936">
              <w:rPr>
                <w:sz w:val="16"/>
              </w:rPr>
              <w:t>Routing Indicator Update in Nudm_SDM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8E1A5"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53678"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78BBC" w14:textId="77777777" w:rsidR="00C84410" w:rsidRPr="00EA5936" w:rsidRDefault="00C84410" w:rsidP="00EA5936">
            <w:pPr>
              <w:pStyle w:val="TAL"/>
              <w:rPr>
                <w:sz w:val="16"/>
              </w:rPr>
            </w:pPr>
            <w:r w:rsidRPr="00EA5936">
              <w:rPr>
                <w:sz w:val="16"/>
              </w:rPr>
              <w:t>0822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8A50E"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0EA5F"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C01A5"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80D8E" w14:textId="77777777" w:rsidR="00C84410" w:rsidRPr="00EA5936" w:rsidRDefault="00C84410" w:rsidP="00EA5936">
            <w:pPr>
              <w:pStyle w:val="TAL"/>
              <w:rPr>
                <w:sz w:val="16"/>
              </w:rPr>
            </w:pPr>
            <w:r w:rsidRPr="00EA593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CC8AA" w14:textId="77777777" w:rsidR="00C84410" w:rsidRPr="00EA5936" w:rsidRDefault="00C84410" w:rsidP="00EA5936">
            <w:pPr>
              <w:pStyle w:val="TAL"/>
              <w:rPr>
                <w:sz w:val="16"/>
              </w:rPr>
            </w:pPr>
            <w:r w:rsidRPr="00EA5936">
              <w:rPr>
                <w:sz w:val="16"/>
              </w:rPr>
              <w:t>revised</w:t>
            </w:r>
          </w:p>
        </w:tc>
      </w:tr>
      <w:tr w:rsidR="00EA5936" w:rsidRPr="00EA5936" w14:paraId="651E8D6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17D5F" w14:textId="77777777" w:rsidR="00C84410" w:rsidRPr="00EA5936" w:rsidRDefault="00C84410" w:rsidP="00EA5936">
            <w:pPr>
              <w:pStyle w:val="TAL"/>
              <w:rPr>
                <w:sz w:val="16"/>
              </w:rPr>
            </w:pPr>
            <w:r w:rsidRPr="00EA5936">
              <w:rPr>
                <w:sz w:val="16"/>
              </w:rPr>
              <w:t>C4-221552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367AD" w14:textId="77777777" w:rsidR="00C84410" w:rsidRPr="00EA5936" w:rsidRDefault="00C84410" w:rsidP="00EA5936">
            <w:pPr>
              <w:pStyle w:val="TAL"/>
              <w:rPr>
                <w:sz w:val="16"/>
              </w:rPr>
            </w:pPr>
            <w:r w:rsidRPr="00EA5936">
              <w:rPr>
                <w:sz w:val="16"/>
              </w:rPr>
              <w:t>Routing Indicator Update in Nudm_SDM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D1A3C"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44717"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80848" w14:textId="77777777" w:rsidR="00C84410" w:rsidRPr="00EA5936" w:rsidRDefault="00C84410" w:rsidP="00EA5936">
            <w:pPr>
              <w:pStyle w:val="TAL"/>
              <w:rPr>
                <w:sz w:val="16"/>
              </w:rPr>
            </w:pPr>
            <w:r w:rsidRPr="00EA5936">
              <w:rPr>
                <w:sz w:val="16"/>
              </w:rPr>
              <w:t>0822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2A493"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05CE4"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8673A"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CF217" w14:textId="77777777" w:rsidR="00C84410" w:rsidRPr="00EA5936" w:rsidRDefault="00C84410" w:rsidP="00EA5936">
            <w:pPr>
              <w:pStyle w:val="TAL"/>
              <w:rPr>
                <w:sz w:val="16"/>
              </w:rPr>
            </w:pPr>
            <w:r w:rsidRPr="00EA5936">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023EA" w14:textId="77777777" w:rsidR="00C84410" w:rsidRPr="00EA5936" w:rsidRDefault="00C84410" w:rsidP="00EA5936">
            <w:pPr>
              <w:pStyle w:val="TAL"/>
              <w:rPr>
                <w:sz w:val="16"/>
              </w:rPr>
            </w:pPr>
            <w:r w:rsidRPr="00EA5936">
              <w:rPr>
                <w:sz w:val="16"/>
              </w:rPr>
              <w:t>agreed</w:t>
            </w:r>
          </w:p>
        </w:tc>
      </w:tr>
      <w:tr w:rsidR="00EA5936" w:rsidRPr="00EA5936" w14:paraId="37CE0E0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316CF" w14:textId="77777777" w:rsidR="00C84410" w:rsidRPr="00EA5936" w:rsidRDefault="00C84410" w:rsidP="00EA5936">
            <w:pPr>
              <w:pStyle w:val="TAL"/>
              <w:rPr>
                <w:sz w:val="16"/>
              </w:rPr>
            </w:pPr>
            <w:r w:rsidRPr="00EA5936">
              <w:rPr>
                <w:sz w:val="16"/>
              </w:rPr>
              <w:t>C4-221233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EE91A" w14:textId="77777777" w:rsidR="00C84410" w:rsidRPr="00EA5936" w:rsidRDefault="00C84410" w:rsidP="00EA5936">
            <w:pPr>
              <w:pStyle w:val="TAL"/>
              <w:rPr>
                <w:sz w:val="16"/>
              </w:rPr>
            </w:pPr>
            <w:r w:rsidRPr="00EA5936">
              <w:rPr>
                <w:sz w:val="16"/>
              </w:rPr>
              <w:t>Correction on SDM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1657C"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F141F"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3CD70" w14:textId="77777777" w:rsidR="00C84410" w:rsidRPr="00EA5936" w:rsidRDefault="00C84410" w:rsidP="00EA5936">
            <w:pPr>
              <w:pStyle w:val="TAL"/>
              <w:rPr>
                <w:sz w:val="16"/>
              </w:rPr>
            </w:pPr>
            <w:r w:rsidRPr="00EA5936">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D3C59"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0E312"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400FB"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6760D" w14:textId="77777777" w:rsidR="00C84410" w:rsidRPr="00EA5936" w:rsidRDefault="00C84410" w:rsidP="00EA5936">
            <w:pPr>
              <w:pStyle w:val="TAL"/>
              <w:rPr>
                <w:sz w:val="16"/>
              </w:rPr>
            </w:pPr>
            <w:r w:rsidRPr="00EA5936">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B9488" w14:textId="77777777" w:rsidR="00C84410" w:rsidRPr="00EA5936" w:rsidRDefault="00C84410" w:rsidP="00EA5936">
            <w:pPr>
              <w:pStyle w:val="TAL"/>
              <w:rPr>
                <w:sz w:val="16"/>
              </w:rPr>
            </w:pPr>
            <w:r w:rsidRPr="00EA5936">
              <w:rPr>
                <w:sz w:val="16"/>
              </w:rPr>
              <w:t>revised</w:t>
            </w:r>
          </w:p>
        </w:tc>
      </w:tr>
      <w:tr w:rsidR="00EA5936" w:rsidRPr="00EA5936" w14:paraId="3547138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C2C14" w14:textId="77777777" w:rsidR="00C84410" w:rsidRPr="00EA5936" w:rsidRDefault="00C84410" w:rsidP="00EA5936">
            <w:pPr>
              <w:pStyle w:val="TAL"/>
              <w:rPr>
                <w:sz w:val="16"/>
              </w:rPr>
            </w:pPr>
            <w:r w:rsidRPr="00EA5936">
              <w:rPr>
                <w:sz w:val="16"/>
              </w:rPr>
              <w:t>C4-221570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3F4CD" w14:textId="77777777" w:rsidR="00C84410" w:rsidRPr="00EA5936" w:rsidRDefault="00C84410" w:rsidP="00EA5936">
            <w:pPr>
              <w:pStyle w:val="TAL"/>
              <w:rPr>
                <w:sz w:val="16"/>
              </w:rPr>
            </w:pPr>
            <w:r w:rsidRPr="00EA5936">
              <w:rPr>
                <w:sz w:val="16"/>
              </w:rPr>
              <w:t>Correction on SDM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327ED" w14:textId="77777777" w:rsidR="00C84410" w:rsidRPr="00EA5936" w:rsidRDefault="00C84410" w:rsidP="00EA5936">
            <w:pPr>
              <w:pStyle w:val="TAL"/>
              <w:rPr>
                <w:sz w:val="16"/>
              </w:rPr>
            </w:pPr>
            <w:r w:rsidRPr="00EA5936">
              <w:rPr>
                <w:sz w:val="16"/>
              </w:rPr>
              <w:t>Ericsson, Samsung, 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F8591"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3D6AD" w14:textId="77777777" w:rsidR="00C84410" w:rsidRPr="00EA5936" w:rsidRDefault="00C84410" w:rsidP="00EA5936">
            <w:pPr>
              <w:pStyle w:val="TAL"/>
              <w:rPr>
                <w:sz w:val="16"/>
              </w:rPr>
            </w:pPr>
            <w:r w:rsidRPr="00EA5936">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FA43C"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C4F2B"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CF09"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43867" w14:textId="77777777" w:rsidR="00C84410" w:rsidRPr="00EA5936" w:rsidRDefault="00C84410" w:rsidP="00EA5936">
            <w:pPr>
              <w:pStyle w:val="TAL"/>
              <w:rPr>
                <w:sz w:val="16"/>
              </w:rPr>
            </w:pPr>
            <w:r w:rsidRPr="00EA5936">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4A0BC" w14:textId="77777777" w:rsidR="00C84410" w:rsidRPr="00EA5936" w:rsidRDefault="00C84410" w:rsidP="00EA5936">
            <w:pPr>
              <w:pStyle w:val="TAL"/>
              <w:rPr>
                <w:sz w:val="16"/>
              </w:rPr>
            </w:pPr>
            <w:r w:rsidRPr="00EA5936">
              <w:rPr>
                <w:sz w:val="16"/>
              </w:rPr>
              <w:t>agreed</w:t>
            </w:r>
          </w:p>
        </w:tc>
      </w:tr>
      <w:tr w:rsidR="00EA5936" w:rsidRPr="00EA5936" w14:paraId="5954277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5FE77" w14:textId="77777777" w:rsidR="00C84410" w:rsidRPr="00EA5936" w:rsidRDefault="00C84410" w:rsidP="00EA5936">
            <w:pPr>
              <w:pStyle w:val="TAL"/>
              <w:rPr>
                <w:sz w:val="16"/>
              </w:rPr>
            </w:pPr>
            <w:r w:rsidRPr="00EA5936">
              <w:rPr>
                <w:sz w:val="16"/>
              </w:rPr>
              <w:t>C4-221234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FC079" w14:textId="77777777" w:rsidR="00C84410" w:rsidRPr="00EA5936" w:rsidRDefault="00C84410" w:rsidP="00EA5936">
            <w:pPr>
              <w:pStyle w:val="TAL"/>
              <w:rPr>
                <w:sz w:val="16"/>
              </w:rPr>
            </w:pPr>
            <w:r w:rsidRPr="00EA5936">
              <w:rPr>
                <w:sz w:val="16"/>
              </w:rPr>
              <w:t>Correction on SDM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7A000"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1F9C1"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76570" w14:textId="77777777" w:rsidR="00C84410" w:rsidRPr="00EA5936" w:rsidRDefault="00C84410" w:rsidP="00EA5936">
            <w:pPr>
              <w:pStyle w:val="TAL"/>
              <w:rPr>
                <w:sz w:val="16"/>
              </w:rPr>
            </w:pPr>
            <w:r w:rsidRPr="00EA5936">
              <w:rPr>
                <w:sz w:val="16"/>
              </w:rPr>
              <w:t>0824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B4B22"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4233"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E791E"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93E87" w14:textId="77777777" w:rsidR="00C84410" w:rsidRPr="00EA5936" w:rsidRDefault="00C84410" w:rsidP="00EA5936">
            <w:pPr>
              <w:pStyle w:val="TAL"/>
              <w:rPr>
                <w:sz w:val="16"/>
              </w:rPr>
            </w:pPr>
            <w:r w:rsidRPr="00EA5936">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09796" w14:textId="77777777" w:rsidR="00C84410" w:rsidRPr="00EA5936" w:rsidRDefault="00C84410" w:rsidP="00EA5936">
            <w:pPr>
              <w:pStyle w:val="TAL"/>
              <w:rPr>
                <w:sz w:val="16"/>
              </w:rPr>
            </w:pPr>
            <w:r w:rsidRPr="00EA5936">
              <w:rPr>
                <w:sz w:val="16"/>
              </w:rPr>
              <w:t>revised</w:t>
            </w:r>
          </w:p>
        </w:tc>
      </w:tr>
      <w:tr w:rsidR="00EA5936" w:rsidRPr="00EA5936" w14:paraId="1C4AB6B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ACF22" w14:textId="77777777" w:rsidR="00C84410" w:rsidRPr="00EA5936" w:rsidRDefault="00C84410" w:rsidP="00EA5936">
            <w:pPr>
              <w:pStyle w:val="TAL"/>
              <w:rPr>
                <w:sz w:val="16"/>
              </w:rPr>
            </w:pPr>
            <w:r w:rsidRPr="00EA5936">
              <w:rPr>
                <w:sz w:val="16"/>
              </w:rPr>
              <w:t>C4-221571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90917" w14:textId="77777777" w:rsidR="00C84410" w:rsidRPr="00EA5936" w:rsidRDefault="00C84410" w:rsidP="00EA5936">
            <w:pPr>
              <w:pStyle w:val="TAL"/>
              <w:rPr>
                <w:sz w:val="16"/>
              </w:rPr>
            </w:pPr>
            <w:r w:rsidRPr="00EA5936">
              <w:rPr>
                <w:sz w:val="16"/>
              </w:rPr>
              <w:t>Correction on SDM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EAAF7" w14:textId="77777777" w:rsidR="00C84410" w:rsidRPr="00EA5936" w:rsidRDefault="00C84410" w:rsidP="00EA5936">
            <w:pPr>
              <w:pStyle w:val="TAL"/>
              <w:rPr>
                <w:sz w:val="16"/>
              </w:rPr>
            </w:pPr>
            <w:r w:rsidRPr="00EA5936">
              <w:rPr>
                <w:sz w:val="16"/>
              </w:rPr>
              <w:t>Ericsson, Samsung, 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1D059"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2C1AB" w14:textId="77777777" w:rsidR="00C84410" w:rsidRPr="00EA5936" w:rsidRDefault="00C84410" w:rsidP="00EA5936">
            <w:pPr>
              <w:pStyle w:val="TAL"/>
              <w:rPr>
                <w:sz w:val="16"/>
              </w:rPr>
            </w:pPr>
            <w:r w:rsidRPr="00EA5936">
              <w:rPr>
                <w:sz w:val="16"/>
              </w:rPr>
              <w:t>0824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CA712"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23163"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D6041"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28DC8" w14:textId="77777777" w:rsidR="00C84410" w:rsidRPr="00EA5936" w:rsidRDefault="00C84410" w:rsidP="00EA5936">
            <w:pPr>
              <w:pStyle w:val="TAL"/>
              <w:rPr>
                <w:sz w:val="16"/>
              </w:rPr>
            </w:pPr>
            <w:r w:rsidRPr="00EA5936">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61F47" w14:textId="77777777" w:rsidR="00C84410" w:rsidRPr="00EA5936" w:rsidRDefault="00C84410" w:rsidP="00EA5936">
            <w:pPr>
              <w:pStyle w:val="TAL"/>
              <w:rPr>
                <w:sz w:val="16"/>
              </w:rPr>
            </w:pPr>
            <w:r w:rsidRPr="00EA5936">
              <w:rPr>
                <w:sz w:val="16"/>
              </w:rPr>
              <w:t>agreed</w:t>
            </w:r>
          </w:p>
        </w:tc>
      </w:tr>
      <w:tr w:rsidR="00EA5936" w:rsidRPr="00EA5936" w14:paraId="71B2CB9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16997" w14:textId="77777777" w:rsidR="00C84410" w:rsidRPr="00EA5936" w:rsidRDefault="00C84410" w:rsidP="00EA5936">
            <w:pPr>
              <w:pStyle w:val="TAL"/>
              <w:rPr>
                <w:sz w:val="16"/>
              </w:rPr>
            </w:pPr>
            <w:r w:rsidRPr="00EA5936">
              <w:rPr>
                <w:sz w:val="16"/>
              </w:rPr>
              <w:t>C4-221235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CCC80" w14:textId="77777777" w:rsidR="00C84410" w:rsidRPr="00EA5936" w:rsidRDefault="00C84410" w:rsidP="00EA5936">
            <w:pPr>
              <w:pStyle w:val="TAL"/>
              <w:rPr>
                <w:sz w:val="16"/>
              </w:rPr>
            </w:pPr>
            <w:r w:rsidRPr="00EA5936">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E3412"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0941E"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F2D39" w14:textId="77777777" w:rsidR="00C84410" w:rsidRPr="00EA5936" w:rsidRDefault="00C84410" w:rsidP="00EA5936">
            <w:pPr>
              <w:pStyle w:val="TAL"/>
              <w:rPr>
                <w:sz w:val="16"/>
              </w:rPr>
            </w:pPr>
            <w:r w:rsidRPr="00EA5936">
              <w:rPr>
                <w:sz w:val="16"/>
              </w:rPr>
              <w:t>0825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6B3F4"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28616"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EC9CB"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03562" w14:textId="77777777" w:rsidR="00C84410" w:rsidRPr="00EA5936" w:rsidRDefault="00C84410" w:rsidP="00EA5936">
            <w:pPr>
              <w:pStyle w:val="TAL"/>
              <w:rPr>
                <w:sz w:val="16"/>
              </w:rPr>
            </w:pPr>
            <w:r w:rsidRPr="00EA5936">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CB2C4" w14:textId="77777777" w:rsidR="00C84410" w:rsidRPr="00EA5936" w:rsidRDefault="00C84410" w:rsidP="00EA5936">
            <w:pPr>
              <w:pStyle w:val="TAL"/>
              <w:rPr>
                <w:sz w:val="16"/>
              </w:rPr>
            </w:pPr>
            <w:r w:rsidRPr="00EA5936">
              <w:rPr>
                <w:sz w:val="16"/>
              </w:rPr>
              <w:t>revised</w:t>
            </w:r>
          </w:p>
        </w:tc>
      </w:tr>
      <w:tr w:rsidR="00EA5936" w:rsidRPr="00EA5936" w14:paraId="3E1B37F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93725" w14:textId="77777777" w:rsidR="00C84410" w:rsidRPr="00EA5936" w:rsidRDefault="00C84410" w:rsidP="00EA5936">
            <w:pPr>
              <w:pStyle w:val="TAL"/>
              <w:rPr>
                <w:sz w:val="16"/>
              </w:rPr>
            </w:pPr>
            <w:r w:rsidRPr="00EA5936">
              <w:rPr>
                <w:sz w:val="16"/>
              </w:rPr>
              <w:t>C4-221525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577CE" w14:textId="77777777" w:rsidR="00C84410" w:rsidRPr="00EA5936" w:rsidRDefault="00C84410" w:rsidP="00EA5936">
            <w:pPr>
              <w:pStyle w:val="TAL"/>
              <w:rPr>
                <w:sz w:val="16"/>
              </w:rPr>
            </w:pPr>
            <w:r w:rsidRPr="00EA5936">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2134B" w14:textId="77777777" w:rsidR="00C84410" w:rsidRPr="00EA5936" w:rsidRDefault="00C84410" w:rsidP="00EA5936">
            <w:pPr>
              <w:pStyle w:val="TAL"/>
              <w:rPr>
                <w:sz w:val="16"/>
              </w:rPr>
            </w:pPr>
            <w:r w:rsidRPr="00EA593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B0F05"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C0684" w14:textId="77777777" w:rsidR="00C84410" w:rsidRPr="00EA5936" w:rsidRDefault="00C84410" w:rsidP="00EA5936">
            <w:pPr>
              <w:pStyle w:val="TAL"/>
              <w:rPr>
                <w:sz w:val="16"/>
              </w:rPr>
            </w:pPr>
            <w:r w:rsidRPr="00EA5936">
              <w:rPr>
                <w:sz w:val="16"/>
              </w:rPr>
              <w:t>0825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2A54F"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C99BF"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30A42"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D3F99" w14:textId="77777777" w:rsidR="00C84410" w:rsidRPr="00EA5936" w:rsidRDefault="00C84410" w:rsidP="00EA5936">
            <w:pPr>
              <w:pStyle w:val="TAL"/>
              <w:rPr>
                <w:sz w:val="16"/>
              </w:rPr>
            </w:pPr>
            <w:r w:rsidRPr="00EA5936">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D9E35" w14:textId="77777777" w:rsidR="00C84410" w:rsidRPr="00EA5936" w:rsidRDefault="00C84410" w:rsidP="00EA5936">
            <w:pPr>
              <w:pStyle w:val="TAL"/>
              <w:rPr>
                <w:sz w:val="16"/>
              </w:rPr>
            </w:pPr>
            <w:r w:rsidRPr="00EA5936">
              <w:rPr>
                <w:sz w:val="16"/>
              </w:rPr>
              <w:t>agreed</w:t>
            </w:r>
          </w:p>
        </w:tc>
      </w:tr>
      <w:tr w:rsidR="00EA5936" w:rsidRPr="00EA5936" w14:paraId="5D4C6D0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AB7E" w14:textId="77777777" w:rsidR="00C84410" w:rsidRPr="00EA5936" w:rsidRDefault="00C84410" w:rsidP="00EA5936">
            <w:pPr>
              <w:pStyle w:val="TAL"/>
              <w:rPr>
                <w:sz w:val="16"/>
              </w:rPr>
            </w:pPr>
            <w:r w:rsidRPr="00EA5936">
              <w:rPr>
                <w:sz w:val="16"/>
              </w:rPr>
              <w:t>C4-221236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2DEA8" w14:textId="77777777" w:rsidR="00C84410" w:rsidRPr="00EA5936" w:rsidRDefault="00C84410" w:rsidP="00EA5936">
            <w:pPr>
              <w:pStyle w:val="TAL"/>
              <w:rPr>
                <w:sz w:val="16"/>
              </w:rPr>
            </w:pPr>
            <w:r w:rsidRPr="00EA5936">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4C3BA"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5713E"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6139E" w14:textId="77777777" w:rsidR="00C84410" w:rsidRPr="00EA5936" w:rsidRDefault="00C84410" w:rsidP="00EA5936">
            <w:pPr>
              <w:pStyle w:val="TAL"/>
              <w:rPr>
                <w:sz w:val="16"/>
              </w:rPr>
            </w:pPr>
            <w:r w:rsidRPr="00EA5936">
              <w:rPr>
                <w:sz w:val="16"/>
              </w:rPr>
              <w:t>0826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B61CD"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3C14D"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B79EC"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10922" w14:textId="77777777" w:rsidR="00C84410" w:rsidRPr="00EA5936" w:rsidRDefault="00C84410" w:rsidP="00EA5936">
            <w:pPr>
              <w:pStyle w:val="TAL"/>
              <w:rPr>
                <w:sz w:val="16"/>
              </w:rPr>
            </w:pPr>
            <w:r w:rsidRPr="00EA5936">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83240" w14:textId="77777777" w:rsidR="00C84410" w:rsidRPr="00EA5936" w:rsidRDefault="00C84410" w:rsidP="00EA5936">
            <w:pPr>
              <w:pStyle w:val="TAL"/>
              <w:rPr>
                <w:sz w:val="16"/>
              </w:rPr>
            </w:pPr>
            <w:r w:rsidRPr="00EA5936">
              <w:rPr>
                <w:sz w:val="16"/>
              </w:rPr>
              <w:t>revised</w:t>
            </w:r>
          </w:p>
        </w:tc>
      </w:tr>
      <w:tr w:rsidR="00EA5936" w:rsidRPr="00EA5936" w14:paraId="4917486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EC290" w14:textId="77777777" w:rsidR="00C84410" w:rsidRPr="00EA5936" w:rsidRDefault="00C84410" w:rsidP="00EA5936">
            <w:pPr>
              <w:pStyle w:val="TAL"/>
              <w:rPr>
                <w:sz w:val="16"/>
              </w:rPr>
            </w:pPr>
            <w:r w:rsidRPr="00EA5936">
              <w:rPr>
                <w:sz w:val="16"/>
              </w:rPr>
              <w:t>C4-221526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AEA2C" w14:textId="77777777" w:rsidR="00C84410" w:rsidRPr="00EA5936" w:rsidRDefault="00C84410" w:rsidP="00EA5936">
            <w:pPr>
              <w:pStyle w:val="TAL"/>
              <w:rPr>
                <w:sz w:val="16"/>
              </w:rPr>
            </w:pPr>
            <w:r w:rsidRPr="00EA5936">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68E58" w14:textId="77777777" w:rsidR="00C84410" w:rsidRPr="00EA5936" w:rsidRDefault="00C84410" w:rsidP="00EA5936">
            <w:pPr>
              <w:pStyle w:val="TAL"/>
              <w:rPr>
                <w:sz w:val="16"/>
              </w:rPr>
            </w:pPr>
            <w:r w:rsidRPr="00EA593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FC98B"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3B1D6" w14:textId="77777777" w:rsidR="00C84410" w:rsidRPr="00EA5936" w:rsidRDefault="00C84410" w:rsidP="00EA5936">
            <w:pPr>
              <w:pStyle w:val="TAL"/>
              <w:rPr>
                <w:sz w:val="16"/>
              </w:rPr>
            </w:pPr>
            <w:r w:rsidRPr="00EA5936">
              <w:rPr>
                <w:sz w:val="16"/>
              </w:rPr>
              <w:t>0826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3E80"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C9396"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6A839"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07E88" w14:textId="77777777" w:rsidR="00C84410" w:rsidRPr="00EA5936" w:rsidRDefault="00C84410" w:rsidP="00EA5936">
            <w:pPr>
              <w:pStyle w:val="TAL"/>
              <w:rPr>
                <w:sz w:val="16"/>
              </w:rPr>
            </w:pPr>
            <w:r w:rsidRPr="00EA5936">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2E992" w14:textId="77777777" w:rsidR="00C84410" w:rsidRPr="00EA5936" w:rsidRDefault="00C84410" w:rsidP="00EA5936">
            <w:pPr>
              <w:pStyle w:val="TAL"/>
              <w:rPr>
                <w:sz w:val="16"/>
              </w:rPr>
            </w:pPr>
            <w:r w:rsidRPr="00EA5936">
              <w:rPr>
                <w:sz w:val="16"/>
              </w:rPr>
              <w:t>agreed</w:t>
            </w:r>
          </w:p>
        </w:tc>
      </w:tr>
      <w:tr w:rsidR="00EA5936" w:rsidRPr="00EA5936" w14:paraId="1ED2F5C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254E4" w14:textId="77777777" w:rsidR="00C84410" w:rsidRPr="00EA5936" w:rsidRDefault="00C84410" w:rsidP="00EA5936">
            <w:pPr>
              <w:pStyle w:val="TAL"/>
              <w:rPr>
                <w:sz w:val="16"/>
              </w:rPr>
            </w:pPr>
            <w:r w:rsidRPr="00EA5936">
              <w:rPr>
                <w:sz w:val="16"/>
              </w:rPr>
              <w:t>C4-221237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F79C2" w14:textId="77777777" w:rsidR="00C84410" w:rsidRPr="00EA5936" w:rsidRDefault="00C84410" w:rsidP="00EA5936">
            <w:pPr>
              <w:pStyle w:val="TAL"/>
              <w:rPr>
                <w:sz w:val="16"/>
              </w:rPr>
            </w:pPr>
            <w:r w:rsidRPr="00EA5936">
              <w:rPr>
                <w:sz w:val="16"/>
              </w:rPr>
              <w:t>Improvement on UeContextInSmfData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ED38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5C9E5"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F2696" w14:textId="77777777" w:rsidR="00C84410" w:rsidRPr="00EA5936" w:rsidRDefault="00C84410" w:rsidP="00EA5936">
            <w:pPr>
              <w:pStyle w:val="TAL"/>
              <w:rPr>
                <w:sz w:val="16"/>
              </w:rPr>
            </w:pPr>
            <w:r w:rsidRPr="00EA5936">
              <w:rPr>
                <w:sz w:val="16"/>
              </w:rPr>
              <w:t>0827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844DF"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70CEF"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7F248"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69C9C"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2C817" w14:textId="77777777" w:rsidR="00C84410" w:rsidRPr="00EA5936" w:rsidRDefault="00C84410" w:rsidP="00EA5936">
            <w:pPr>
              <w:pStyle w:val="TAL"/>
              <w:rPr>
                <w:sz w:val="16"/>
              </w:rPr>
            </w:pPr>
            <w:r w:rsidRPr="00EA5936">
              <w:rPr>
                <w:sz w:val="16"/>
              </w:rPr>
              <w:t>revised</w:t>
            </w:r>
          </w:p>
        </w:tc>
      </w:tr>
      <w:tr w:rsidR="00EA5936" w:rsidRPr="00EA5936" w14:paraId="1376248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B511F" w14:textId="77777777" w:rsidR="00C84410" w:rsidRPr="00EA5936" w:rsidRDefault="00C84410" w:rsidP="00EA5936">
            <w:pPr>
              <w:pStyle w:val="TAL"/>
              <w:rPr>
                <w:sz w:val="16"/>
              </w:rPr>
            </w:pPr>
            <w:r w:rsidRPr="00EA5936">
              <w:rPr>
                <w:sz w:val="16"/>
              </w:rPr>
              <w:t>C4-221527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3E1D5" w14:textId="77777777" w:rsidR="00C84410" w:rsidRPr="00EA5936" w:rsidRDefault="00C84410" w:rsidP="00EA5936">
            <w:pPr>
              <w:pStyle w:val="TAL"/>
              <w:rPr>
                <w:sz w:val="16"/>
              </w:rPr>
            </w:pPr>
            <w:r w:rsidRPr="00EA5936">
              <w:rPr>
                <w:sz w:val="16"/>
              </w:rPr>
              <w:t>Improvement on UeContextInSmfData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BA4D6"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F7459"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F1C32" w14:textId="77777777" w:rsidR="00C84410" w:rsidRPr="00EA5936" w:rsidRDefault="00C84410" w:rsidP="00EA5936">
            <w:pPr>
              <w:pStyle w:val="TAL"/>
              <w:rPr>
                <w:sz w:val="16"/>
              </w:rPr>
            </w:pPr>
            <w:r w:rsidRPr="00EA5936">
              <w:rPr>
                <w:sz w:val="16"/>
              </w:rPr>
              <w:t>0827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9AE43"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F232C"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518DD"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7B3DE"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C46D5" w14:textId="77777777" w:rsidR="00C84410" w:rsidRPr="00EA5936" w:rsidRDefault="00C84410" w:rsidP="00EA5936">
            <w:pPr>
              <w:pStyle w:val="TAL"/>
              <w:rPr>
                <w:sz w:val="16"/>
              </w:rPr>
            </w:pPr>
            <w:r w:rsidRPr="00EA5936">
              <w:rPr>
                <w:sz w:val="16"/>
              </w:rPr>
              <w:t>agreed</w:t>
            </w:r>
          </w:p>
        </w:tc>
      </w:tr>
      <w:tr w:rsidR="00EA5936" w:rsidRPr="00EA5936" w14:paraId="0576A05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4565D" w14:textId="77777777" w:rsidR="00C84410" w:rsidRPr="00EA5936" w:rsidRDefault="00C84410" w:rsidP="00EA5936">
            <w:pPr>
              <w:pStyle w:val="TAL"/>
              <w:rPr>
                <w:sz w:val="16"/>
              </w:rPr>
            </w:pPr>
            <w:r w:rsidRPr="00EA5936">
              <w:rPr>
                <w:sz w:val="16"/>
              </w:rPr>
              <w:t>C4-221284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20946" w14:textId="77777777" w:rsidR="00C84410" w:rsidRPr="00EA5936" w:rsidRDefault="00C84410" w:rsidP="00EA5936">
            <w:pPr>
              <w:pStyle w:val="TAL"/>
              <w:rPr>
                <w:sz w:val="16"/>
              </w:rPr>
            </w:pPr>
            <w:r w:rsidRPr="00EA5936">
              <w:rPr>
                <w:sz w:val="16"/>
              </w:rPr>
              <w:t>Registration Data Sets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A93F3"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AC318"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B4630" w14:textId="77777777" w:rsidR="00C84410" w:rsidRPr="00EA5936" w:rsidRDefault="00C84410" w:rsidP="00EA5936">
            <w:pPr>
              <w:pStyle w:val="TAL"/>
              <w:rPr>
                <w:sz w:val="16"/>
              </w:rPr>
            </w:pPr>
            <w:r w:rsidRPr="00EA5936">
              <w:rPr>
                <w:sz w:val="16"/>
              </w:rPr>
              <w:t>0828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06A71"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04413"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04A45"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E09D6" w14:textId="77777777" w:rsidR="00C84410" w:rsidRPr="00EA5936" w:rsidRDefault="00C84410" w:rsidP="00EA5936">
            <w:pPr>
              <w:pStyle w:val="TAL"/>
              <w:rPr>
                <w:sz w:val="16"/>
              </w:rPr>
            </w:pPr>
            <w:r w:rsidRPr="00EA593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C4F99" w14:textId="77777777" w:rsidR="00C84410" w:rsidRPr="00EA5936" w:rsidRDefault="00C84410" w:rsidP="00EA5936">
            <w:pPr>
              <w:pStyle w:val="TAL"/>
              <w:rPr>
                <w:sz w:val="16"/>
              </w:rPr>
            </w:pPr>
            <w:r w:rsidRPr="00EA5936">
              <w:rPr>
                <w:sz w:val="16"/>
              </w:rPr>
              <w:t>agreed</w:t>
            </w:r>
          </w:p>
        </w:tc>
      </w:tr>
      <w:tr w:rsidR="00EA5936" w:rsidRPr="00EA5936" w14:paraId="111FD25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1D18B" w14:textId="77777777" w:rsidR="00C84410" w:rsidRPr="00EA5936" w:rsidRDefault="00C84410" w:rsidP="00EA5936">
            <w:pPr>
              <w:pStyle w:val="TAL"/>
              <w:rPr>
                <w:sz w:val="16"/>
              </w:rPr>
            </w:pPr>
            <w:r w:rsidRPr="00EA5936">
              <w:rPr>
                <w:sz w:val="16"/>
              </w:rPr>
              <w:t>C4-221288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09439" w14:textId="77777777" w:rsidR="00C84410" w:rsidRPr="00EA5936" w:rsidRDefault="00C84410" w:rsidP="00EA5936">
            <w:pPr>
              <w:pStyle w:val="TAL"/>
              <w:rPr>
                <w:sz w:val="16"/>
              </w:rPr>
            </w:pPr>
            <w:r w:rsidRPr="00EA5936">
              <w:rPr>
                <w:sz w:val="16"/>
              </w:rPr>
              <w:t>Subscription Data Sets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2F033"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5B5CA"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BC819" w14:textId="77777777" w:rsidR="00C84410" w:rsidRPr="00EA5936" w:rsidRDefault="00C84410" w:rsidP="00EA5936">
            <w:pPr>
              <w:pStyle w:val="TAL"/>
              <w:rPr>
                <w:sz w:val="16"/>
              </w:rPr>
            </w:pPr>
            <w:r w:rsidRPr="00EA5936">
              <w:rPr>
                <w:sz w:val="16"/>
              </w:rPr>
              <w:t>0829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82606"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794D6"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5BBB8"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F63DB" w14:textId="77777777" w:rsidR="00C84410" w:rsidRPr="00EA5936" w:rsidRDefault="00C84410" w:rsidP="00EA5936">
            <w:pPr>
              <w:pStyle w:val="TAL"/>
              <w:rPr>
                <w:sz w:val="16"/>
              </w:rPr>
            </w:pPr>
            <w:r w:rsidRPr="00EA593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66C27" w14:textId="77777777" w:rsidR="00C84410" w:rsidRPr="00EA5936" w:rsidRDefault="00C84410" w:rsidP="00EA5936">
            <w:pPr>
              <w:pStyle w:val="TAL"/>
              <w:rPr>
                <w:sz w:val="16"/>
              </w:rPr>
            </w:pPr>
            <w:r w:rsidRPr="00EA5936">
              <w:rPr>
                <w:sz w:val="16"/>
              </w:rPr>
              <w:t>agreed</w:t>
            </w:r>
          </w:p>
        </w:tc>
      </w:tr>
      <w:tr w:rsidR="00EA5936" w:rsidRPr="00EA5936" w14:paraId="501426D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5FB20" w14:textId="77777777" w:rsidR="00C84410" w:rsidRPr="00EA5936" w:rsidRDefault="00C84410" w:rsidP="00EA5936">
            <w:pPr>
              <w:pStyle w:val="TAL"/>
              <w:rPr>
                <w:sz w:val="16"/>
              </w:rPr>
            </w:pPr>
            <w:r w:rsidRPr="00EA5936">
              <w:rPr>
                <w:sz w:val="16"/>
              </w:rPr>
              <w:t>C4-221299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FBD17" w14:textId="77777777" w:rsidR="00C84410" w:rsidRPr="00EA5936" w:rsidRDefault="00C84410" w:rsidP="00EA5936">
            <w:pPr>
              <w:pStyle w:val="TAL"/>
              <w:rPr>
                <w:sz w:val="16"/>
              </w:rPr>
            </w:pPr>
            <w:r w:rsidRPr="00EA5936">
              <w:rPr>
                <w:sz w:val="16"/>
              </w:rPr>
              <w:t>Immediate reporting in subscription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5D340"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62B6C"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C9AAA" w14:textId="77777777" w:rsidR="00C84410" w:rsidRPr="00EA5936" w:rsidRDefault="00C84410" w:rsidP="00EA5936">
            <w:pPr>
              <w:pStyle w:val="TAL"/>
              <w:rPr>
                <w:sz w:val="16"/>
              </w:rPr>
            </w:pPr>
            <w:r w:rsidRPr="00EA5936">
              <w:rPr>
                <w:sz w:val="16"/>
              </w:rPr>
              <w:t>0830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629B9"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B805D"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847D4"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853E7" w14:textId="77777777" w:rsidR="00C84410" w:rsidRPr="00EA5936" w:rsidRDefault="00C84410" w:rsidP="00EA5936">
            <w:pPr>
              <w:pStyle w:val="TAL"/>
              <w:rPr>
                <w:sz w:val="16"/>
              </w:rPr>
            </w:pPr>
            <w:r w:rsidRPr="00EA5936">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78E1F" w14:textId="77777777" w:rsidR="00C84410" w:rsidRPr="00EA5936" w:rsidRDefault="00C84410" w:rsidP="00EA5936">
            <w:pPr>
              <w:pStyle w:val="TAL"/>
              <w:rPr>
                <w:sz w:val="16"/>
              </w:rPr>
            </w:pPr>
            <w:r w:rsidRPr="00EA5936">
              <w:rPr>
                <w:sz w:val="16"/>
              </w:rPr>
              <w:t>merged</w:t>
            </w:r>
          </w:p>
        </w:tc>
      </w:tr>
      <w:tr w:rsidR="00EA5936" w:rsidRPr="00EA5936" w14:paraId="5321069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39978" w14:textId="77777777" w:rsidR="00C84410" w:rsidRPr="00EA5936" w:rsidRDefault="00C84410" w:rsidP="00EA5936">
            <w:pPr>
              <w:pStyle w:val="TAL"/>
              <w:rPr>
                <w:sz w:val="16"/>
              </w:rPr>
            </w:pPr>
            <w:r w:rsidRPr="00EA5936">
              <w:rPr>
                <w:sz w:val="16"/>
              </w:rPr>
              <w:t>C4-221300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35860" w14:textId="77777777" w:rsidR="00C84410" w:rsidRPr="00EA5936" w:rsidRDefault="00C84410" w:rsidP="00EA5936">
            <w:pPr>
              <w:pStyle w:val="TAL"/>
              <w:rPr>
                <w:sz w:val="16"/>
              </w:rPr>
            </w:pPr>
            <w:r w:rsidRPr="00EA5936">
              <w:rPr>
                <w:sz w:val="16"/>
              </w:rPr>
              <w:t>Immediate reporting in subscription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2352A"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6160"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A86E7" w14:textId="77777777" w:rsidR="00C84410" w:rsidRPr="00EA5936" w:rsidRDefault="00C84410" w:rsidP="00EA5936">
            <w:pPr>
              <w:pStyle w:val="TAL"/>
              <w:rPr>
                <w:sz w:val="16"/>
              </w:rPr>
            </w:pPr>
            <w:r w:rsidRPr="00EA5936">
              <w:rPr>
                <w:sz w:val="16"/>
              </w:rPr>
              <w:t>0831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61C63"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C0550"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4B7F0"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13EE9" w14:textId="77777777" w:rsidR="00C84410" w:rsidRPr="00EA5936" w:rsidRDefault="00C84410" w:rsidP="00EA5936">
            <w:pPr>
              <w:pStyle w:val="TAL"/>
              <w:rPr>
                <w:sz w:val="16"/>
              </w:rPr>
            </w:pPr>
            <w:r w:rsidRPr="00EA5936">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770D9" w14:textId="77777777" w:rsidR="00C84410" w:rsidRPr="00EA5936" w:rsidRDefault="00C84410" w:rsidP="00EA5936">
            <w:pPr>
              <w:pStyle w:val="TAL"/>
              <w:rPr>
                <w:sz w:val="16"/>
              </w:rPr>
            </w:pPr>
            <w:r w:rsidRPr="00EA5936">
              <w:rPr>
                <w:sz w:val="16"/>
              </w:rPr>
              <w:t>merged</w:t>
            </w:r>
          </w:p>
        </w:tc>
      </w:tr>
      <w:tr w:rsidR="00EA5936" w:rsidRPr="00EA5936" w14:paraId="748CA7F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63C20" w14:textId="77777777" w:rsidR="00C84410" w:rsidRPr="00EA5936" w:rsidRDefault="00C84410" w:rsidP="00EA5936">
            <w:pPr>
              <w:pStyle w:val="TAL"/>
              <w:rPr>
                <w:sz w:val="16"/>
              </w:rPr>
            </w:pPr>
            <w:r w:rsidRPr="00EA5936">
              <w:rPr>
                <w:sz w:val="16"/>
              </w:rPr>
              <w:t>C4-221342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D61BB" w14:textId="77777777" w:rsidR="00C84410" w:rsidRPr="00EA5936" w:rsidRDefault="00C84410" w:rsidP="00EA5936">
            <w:pPr>
              <w:pStyle w:val="TAL"/>
              <w:rPr>
                <w:sz w:val="16"/>
              </w:rPr>
            </w:pPr>
            <w:r w:rsidRPr="00EA5936">
              <w:rPr>
                <w:sz w:val="16"/>
              </w:rPr>
              <w:t>Aerial service indication in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B0F10"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DA145"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0A058" w14:textId="77777777" w:rsidR="00C84410" w:rsidRPr="00EA5936" w:rsidRDefault="00C84410" w:rsidP="00EA5936">
            <w:pPr>
              <w:pStyle w:val="TAL"/>
              <w:rPr>
                <w:sz w:val="16"/>
              </w:rPr>
            </w:pPr>
            <w:r w:rsidRPr="00EA5936">
              <w:rPr>
                <w:sz w:val="16"/>
              </w:rPr>
              <w:t>0832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4265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081D3"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12C6E"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25B51" w14:textId="77777777" w:rsidR="00C84410" w:rsidRPr="00EA5936" w:rsidRDefault="00C84410" w:rsidP="00EA5936">
            <w:pPr>
              <w:pStyle w:val="TAL"/>
              <w:rPr>
                <w:sz w:val="16"/>
              </w:rPr>
            </w:pPr>
            <w:r w:rsidRPr="00EA5936">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606B8" w14:textId="77777777" w:rsidR="00C84410" w:rsidRPr="00EA5936" w:rsidRDefault="00C84410" w:rsidP="00EA5936">
            <w:pPr>
              <w:pStyle w:val="TAL"/>
              <w:rPr>
                <w:sz w:val="16"/>
              </w:rPr>
            </w:pPr>
            <w:r w:rsidRPr="00EA5936">
              <w:rPr>
                <w:sz w:val="16"/>
              </w:rPr>
              <w:t>agreed</w:t>
            </w:r>
          </w:p>
        </w:tc>
      </w:tr>
      <w:tr w:rsidR="00EA5936" w:rsidRPr="00EA5936" w14:paraId="61D3845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3C65B" w14:textId="77777777" w:rsidR="00C84410" w:rsidRPr="00EA5936" w:rsidRDefault="00C84410" w:rsidP="00EA5936">
            <w:pPr>
              <w:pStyle w:val="TAL"/>
              <w:rPr>
                <w:sz w:val="16"/>
              </w:rPr>
            </w:pPr>
            <w:r w:rsidRPr="00EA5936">
              <w:rPr>
                <w:sz w:val="16"/>
              </w:rPr>
              <w:t>C4-221346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D6A00" w14:textId="77777777" w:rsidR="00C84410" w:rsidRPr="00EA5936" w:rsidRDefault="00C84410" w:rsidP="00EA5936">
            <w:pPr>
              <w:pStyle w:val="TAL"/>
              <w:rPr>
                <w:sz w:val="16"/>
              </w:rPr>
            </w:pPr>
            <w:r w:rsidRPr="00EA5936">
              <w:rPr>
                <w:sz w:val="16"/>
              </w:rPr>
              <w:t>Update on the Activation of Disaster Roaming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84CC7"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652C5"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23FBC" w14:textId="77777777" w:rsidR="00C84410" w:rsidRPr="00EA5936" w:rsidRDefault="00C84410" w:rsidP="00EA5936">
            <w:pPr>
              <w:pStyle w:val="TAL"/>
              <w:rPr>
                <w:sz w:val="16"/>
              </w:rPr>
            </w:pPr>
            <w:r w:rsidRPr="00EA5936">
              <w:rPr>
                <w:sz w:val="16"/>
              </w:rPr>
              <w:t>0833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3E5FD"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AFAD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510F3"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7F8C4" w14:textId="77777777" w:rsidR="00C84410" w:rsidRPr="00EA5936" w:rsidRDefault="00C84410" w:rsidP="00EA5936">
            <w:pPr>
              <w:pStyle w:val="TAL"/>
              <w:rPr>
                <w:sz w:val="16"/>
              </w:rPr>
            </w:pPr>
            <w:r w:rsidRPr="00EA5936">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F63C7" w14:textId="77777777" w:rsidR="00C84410" w:rsidRPr="00EA5936" w:rsidRDefault="00C84410" w:rsidP="00EA5936">
            <w:pPr>
              <w:pStyle w:val="TAL"/>
              <w:rPr>
                <w:sz w:val="16"/>
              </w:rPr>
            </w:pPr>
            <w:r w:rsidRPr="00EA5936">
              <w:rPr>
                <w:sz w:val="16"/>
              </w:rPr>
              <w:t>merged</w:t>
            </w:r>
          </w:p>
        </w:tc>
      </w:tr>
      <w:tr w:rsidR="00EA5936" w:rsidRPr="00EA5936" w14:paraId="0332D02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8B62E" w14:textId="77777777" w:rsidR="00C84410" w:rsidRPr="00EA5936" w:rsidRDefault="00C84410" w:rsidP="00EA5936">
            <w:pPr>
              <w:pStyle w:val="TAL"/>
              <w:rPr>
                <w:sz w:val="16"/>
              </w:rPr>
            </w:pPr>
            <w:r w:rsidRPr="00EA5936">
              <w:rPr>
                <w:sz w:val="16"/>
              </w:rPr>
              <w:t>C4-221350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1BB82" w14:textId="77777777" w:rsidR="00C84410" w:rsidRPr="00EA5936" w:rsidRDefault="00C84410" w:rsidP="00EA5936">
            <w:pPr>
              <w:pStyle w:val="TAL"/>
              <w:rPr>
                <w:sz w:val="16"/>
              </w:rPr>
            </w:pPr>
            <w:r w:rsidRPr="00EA5936">
              <w:rPr>
                <w:sz w:val="16"/>
              </w:rPr>
              <w:t>Update incorrect NOTE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337ED"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566CD"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588F0" w14:textId="77777777" w:rsidR="00C84410" w:rsidRPr="00EA5936" w:rsidRDefault="00C84410" w:rsidP="00EA5936">
            <w:pPr>
              <w:pStyle w:val="TAL"/>
              <w:rPr>
                <w:sz w:val="16"/>
              </w:rPr>
            </w:pPr>
            <w:r w:rsidRPr="00EA5936">
              <w:rPr>
                <w:sz w:val="16"/>
              </w:rPr>
              <w:t>0834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31715"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96DCD"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61DFA"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8C4C0"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0FE27" w14:textId="77777777" w:rsidR="00C84410" w:rsidRPr="00EA5936" w:rsidRDefault="00C84410" w:rsidP="00EA5936">
            <w:pPr>
              <w:pStyle w:val="TAL"/>
              <w:rPr>
                <w:sz w:val="16"/>
              </w:rPr>
            </w:pPr>
            <w:r w:rsidRPr="00EA5936">
              <w:rPr>
                <w:sz w:val="16"/>
              </w:rPr>
              <w:t>agreed</w:t>
            </w:r>
          </w:p>
        </w:tc>
      </w:tr>
      <w:tr w:rsidR="00EA5936" w:rsidRPr="00EA5936" w14:paraId="071A48C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7FB33" w14:textId="77777777" w:rsidR="00C84410" w:rsidRPr="00EA5936" w:rsidRDefault="00C84410" w:rsidP="00EA5936">
            <w:pPr>
              <w:pStyle w:val="TAL"/>
              <w:rPr>
                <w:sz w:val="16"/>
              </w:rPr>
            </w:pPr>
            <w:r w:rsidRPr="00EA5936">
              <w:rPr>
                <w:sz w:val="16"/>
              </w:rPr>
              <w:t>C4-221369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CB29D" w14:textId="77777777" w:rsidR="00C84410" w:rsidRPr="00EA5936" w:rsidRDefault="00C84410" w:rsidP="00EA5936">
            <w:pPr>
              <w:pStyle w:val="TAL"/>
              <w:rPr>
                <w:sz w:val="16"/>
              </w:rPr>
            </w:pPr>
            <w:r w:rsidRPr="00EA5936">
              <w:rPr>
                <w:sz w:val="16"/>
              </w:rPr>
              <w:t>EAP-TTLS support in SNPN (TS 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D0EC5" w14:textId="77777777" w:rsidR="00C84410" w:rsidRPr="00EA5936" w:rsidRDefault="00C84410" w:rsidP="00EA5936">
            <w:pPr>
              <w:pStyle w:val="TAL"/>
              <w:rPr>
                <w:sz w:val="16"/>
              </w:rPr>
            </w:pPr>
            <w:r w:rsidRPr="00EA5936">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C7E53"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6F911" w14:textId="77777777" w:rsidR="00C84410" w:rsidRPr="00EA5936" w:rsidRDefault="00C84410" w:rsidP="00EA5936">
            <w:pPr>
              <w:pStyle w:val="TAL"/>
              <w:rPr>
                <w:sz w:val="16"/>
              </w:rPr>
            </w:pPr>
            <w:r w:rsidRPr="00EA5936">
              <w:rPr>
                <w:sz w:val="16"/>
              </w:rPr>
              <w:t>0835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DBC86"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60EC3"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11D84"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62027" w14:textId="77777777" w:rsidR="00C84410" w:rsidRPr="00EA5936" w:rsidRDefault="00C84410" w:rsidP="00EA5936">
            <w:pPr>
              <w:pStyle w:val="TAL"/>
              <w:rPr>
                <w:sz w:val="16"/>
              </w:rPr>
            </w:pPr>
            <w:r w:rsidRPr="00EA593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C51C8" w14:textId="77777777" w:rsidR="00C84410" w:rsidRPr="00EA5936" w:rsidRDefault="00C84410" w:rsidP="00EA5936">
            <w:pPr>
              <w:pStyle w:val="TAL"/>
              <w:rPr>
                <w:sz w:val="16"/>
              </w:rPr>
            </w:pPr>
            <w:r w:rsidRPr="00EA5936">
              <w:rPr>
                <w:sz w:val="16"/>
              </w:rPr>
              <w:t>revised</w:t>
            </w:r>
          </w:p>
        </w:tc>
      </w:tr>
      <w:tr w:rsidR="00EA5936" w:rsidRPr="00EA5936" w14:paraId="418766D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72CC6" w14:textId="77777777" w:rsidR="00C84410" w:rsidRPr="00EA5936" w:rsidRDefault="00C84410" w:rsidP="00EA5936">
            <w:pPr>
              <w:pStyle w:val="TAL"/>
              <w:rPr>
                <w:sz w:val="16"/>
              </w:rPr>
            </w:pPr>
            <w:r w:rsidRPr="00EA5936">
              <w:rPr>
                <w:sz w:val="16"/>
              </w:rPr>
              <w:t>C4-221547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D7509" w14:textId="77777777" w:rsidR="00C84410" w:rsidRPr="00EA5936" w:rsidRDefault="00C84410" w:rsidP="00EA5936">
            <w:pPr>
              <w:pStyle w:val="TAL"/>
              <w:rPr>
                <w:sz w:val="16"/>
              </w:rPr>
            </w:pPr>
            <w:r w:rsidRPr="00EA5936">
              <w:rPr>
                <w:sz w:val="16"/>
              </w:rPr>
              <w:t>EAP-TTLS support in SNPN (TS 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F8A39" w14:textId="77777777" w:rsidR="00C84410" w:rsidRPr="00EA5936" w:rsidRDefault="00C84410" w:rsidP="00EA5936">
            <w:pPr>
              <w:pStyle w:val="TAL"/>
              <w:rPr>
                <w:sz w:val="16"/>
              </w:rPr>
            </w:pPr>
            <w:r w:rsidRPr="00EA5936">
              <w:rPr>
                <w:sz w:val="16"/>
              </w:rPr>
              <w:t xml:space="preserve">Charter Communications, </w:t>
            </w:r>
            <w:r w:rsidRPr="00EA5936">
              <w:rPr>
                <w:sz w:val="16"/>
              </w:rPr>
              <w:lastRenderedPageBreak/>
              <w:t>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69023" w14:textId="77777777" w:rsidR="00C84410" w:rsidRPr="00EA5936" w:rsidRDefault="00C84410" w:rsidP="00EA5936">
            <w:pPr>
              <w:pStyle w:val="TAL"/>
              <w:rPr>
                <w:sz w:val="16"/>
              </w:rPr>
            </w:pPr>
            <w:r w:rsidRPr="00EA5936">
              <w:rPr>
                <w:sz w:val="16"/>
              </w:rPr>
              <w:lastRenderedPageBreak/>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469FB" w14:textId="77777777" w:rsidR="00C84410" w:rsidRPr="00EA5936" w:rsidRDefault="00C84410" w:rsidP="00EA5936">
            <w:pPr>
              <w:pStyle w:val="TAL"/>
              <w:rPr>
                <w:sz w:val="16"/>
              </w:rPr>
            </w:pPr>
            <w:r w:rsidRPr="00EA5936">
              <w:rPr>
                <w:sz w:val="16"/>
              </w:rPr>
              <w:t>0835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27ECE"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7564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62A3A"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ED680" w14:textId="77777777" w:rsidR="00C84410" w:rsidRPr="00EA5936" w:rsidRDefault="00C84410" w:rsidP="00EA5936">
            <w:pPr>
              <w:pStyle w:val="TAL"/>
              <w:rPr>
                <w:sz w:val="16"/>
              </w:rPr>
            </w:pPr>
            <w:r w:rsidRPr="00EA593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C7C4" w14:textId="77777777" w:rsidR="00C84410" w:rsidRPr="00EA5936" w:rsidRDefault="00C84410" w:rsidP="00EA5936">
            <w:pPr>
              <w:pStyle w:val="TAL"/>
              <w:rPr>
                <w:sz w:val="16"/>
              </w:rPr>
            </w:pPr>
            <w:r w:rsidRPr="00EA5936">
              <w:rPr>
                <w:sz w:val="16"/>
              </w:rPr>
              <w:t>agreed</w:t>
            </w:r>
          </w:p>
        </w:tc>
      </w:tr>
      <w:tr w:rsidR="00EA5936" w:rsidRPr="00EA5936" w14:paraId="4A8407C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05E1C" w14:textId="77777777" w:rsidR="00C84410" w:rsidRPr="00EA5936" w:rsidRDefault="00C84410" w:rsidP="00EA5936">
            <w:pPr>
              <w:pStyle w:val="TAL"/>
              <w:rPr>
                <w:sz w:val="16"/>
              </w:rPr>
            </w:pPr>
            <w:r w:rsidRPr="00EA5936">
              <w:rPr>
                <w:sz w:val="16"/>
              </w:rPr>
              <w:t>C4-221375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70728" w14:textId="77777777" w:rsidR="00C84410" w:rsidRPr="00EA5936" w:rsidRDefault="00C84410" w:rsidP="00EA5936">
            <w:pPr>
              <w:pStyle w:val="TAL"/>
              <w:rPr>
                <w:sz w:val="16"/>
              </w:rPr>
            </w:pPr>
            <w:r w:rsidRPr="00EA5936">
              <w:rPr>
                <w:sz w:val="16"/>
              </w:rPr>
              <w:t>Usage of registrationTime on Nudm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A38BD"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F85C7"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BD1F9" w14:textId="77777777" w:rsidR="00C84410" w:rsidRPr="00EA5936" w:rsidRDefault="00C84410" w:rsidP="00EA5936">
            <w:pPr>
              <w:pStyle w:val="TAL"/>
              <w:rPr>
                <w:sz w:val="16"/>
              </w:rPr>
            </w:pPr>
            <w:r w:rsidRPr="00EA5936">
              <w:rPr>
                <w:sz w:val="16"/>
              </w:rPr>
              <w:t>0836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31D84"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0258B"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D4879"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210E9" w14:textId="77777777" w:rsidR="00C84410" w:rsidRPr="00EA5936" w:rsidRDefault="00C84410" w:rsidP="00EA5936">
            <w:pPr>
              <w:pStyle w:val="TAL"/>
              <w:rPr>
                <w:sz w:val="16"/>
              </w:rPr>
            </w:pPr>
            <w:r w:rsidRPr="00EA5936">
              <w:rPr>
                <w:sz w:val="16"/>
              </w:rPr>
              <w:t>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FBB60" w14:textId="77777777" w:rsidR="00C84410" w:rsidRPr="00EA5936" w:rsidRDefault="00C84410" w:rsidP="00EA5936">
            <w:pPr>
              <w:pStyle w:val="TAL"/>
              <w:rPr>
                <w:sz w:val="16"/>
              </w:rPr>
            </w:pPr>
            <w:r w:rsidRPr="00EA5936">
              <w:rPr>
                <w:sz w:val="16"/>
              </w:rPr>
              <w:t>revised</w:t>
            </w:r>
          </w:p>
        </w:tc>
      </w:tr>
      <w:tr w:rsidR="00EA5936" w:rsidRPr="00EA5936" w14:paraId="7BFA9D2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A1B3B" w14:textId="77777777" w:rsidR="00C84410" w:rsidRPr="00EA5936" w:rsidRDefault="00C84410" w:rsidP="00EA5936">
            <w:pPr>
              <w:pStyle w:val="TAL"/>
              <w:rPr>
                <w:sz w:val="16"/>
              </w:rPr>
            </w:pPr>
            <w:r w:rsidRPr="00EA5936">
              <w:rPr>
                <w:sz w:val="16"/>
              </w:rPr>
              <w:t>C4-221524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36F0A" w14:textId="77777777" w:rsidR="00C84410" w:rsidRPr="00EA5936" w:rsidRDefault="00C84410" w:rsidP="00EA5936">
            <w:pPr>
              <w:pStyle w:val="TAL"/>
              <w:rPr>
                <w:sz w:val="16"/>
              </w:rPr>
            </w:pPr>
            <w:r w:rsidRPr="00EA5936">
              <w:rPr>
                <w:sz w:val="16"/>
              </w:rPr>
              <w:t>Usage of registrationTime on Nudm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7ACD8"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ECEFC"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75E68" w14:textId="77777777" w:rsidR="00C84410" w:rsidRPr="00EA5936" w:rsidRDefault="00C84410" w:rsidP="00EA5936">
            <w:pPr>
              <w:pStyle w:val="TAL"/>
              <w:rPr>
                <w:sz w:val="16"/>
              </w:rPr>
            </w:pPr>
            <w:r w:rsidRPr="00EA5936">
              <w:rPr>
                <w:sz w:val="16"/>
              </w:rPr>
              <w:t>0836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D92DA"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76B3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91BC3"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AC834" w14:textId="77777777" w:rsidR="00C84410" w:rsidRPr="00EA5936" w:rsidRDefault="00C84410" w:rsidP="00EA5936">
            <w:pPr>
              <w:pStyle w:val="TAL"/>
              <w:rPr>
                <w:sz w:val="16"/>
              </w:rPr>
            </w:pPr>
            <w:r w:rsidRPr="00EA5936">
              <w:rPr>
                <w:sz w:val="16"/>
              </w:rPr>
              <w:t>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F4DDA" w14:textId="77777777" w:rsidR="00C84410" w:rsidRPr="00EA5936" w:rsidRDefault="00C84410" w:rsidP="00EA5936">
            <w:pPr>
              <w:pStyle w:val="TAL"/>
              <w:rPr>
                <w:sz w:val="16"/>
              </w:rPr>
            </w:pPr>
            <w:r w:rsidRPr="00EA5936">
              <w:rPr>
                <w:sz w:val="16"/>
              </w:rPr>
              <w:t>agreed</w:t>
            </w:r>
          </w:p>
        </w:tc>
      </w:tr>
      <w:tr w:rsidR="00EA5936" w:rsidRPr="00EA5936" w14:paraId="59F8116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ADB6B" w14:textId="77777777" w:rsidR="00C84410" w:rsidRPr="00EA5936" w:rsidRDefault="00C84410" w:rsidP="00EA5936">
            <w:pPr>
              <w:pStyle w:val="TAL"/>
              <w:rPr>
                <w:sz w:val="16"/>
              </w:rPr>
            </w:pPr>
            <w:r w:rsidRPr="00EA5936">
              <w:rPr>
                <w:sz w:val="16"/>
              </w:rPr>
              <w:t>C4-221376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08F62" w14:textId="77777777" w:rsidR="00C84410" w:rsidRPr="00EA5936" w:rsidRDefault="00C84410" w:rsidP="00EA5936">
            <w:pPr>
              <w:pStyle w:val="TAL"/>
              <w:rPr>
                <w:sz w:val="16"/>
              </w:rPr>
            </w:pPr>
            <w:r w:rsidRPr="00EA5936">
              <w:rPr>
                <w:sz w:val="16"/>
              </w:rPr>
              <w:t>resetId assignment to UDM consumers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97193"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6FF79"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3B486" w14:textId="77777777" w:rsidR="00C84410" w:rsidRPr="00EA5936" w:rsidRDefault="00C84410" w:rsidP="00EA5936">
            <w:pPr>
              <w:pStyle w:val="TAL"/>
              <w:rPr>
                <w:sz w:val="16"/>
              </w:rPr>
            </w:pPr>
            <w:r w:rsidRPr="00EA5936">
              <w:rPr>
                <w:sz w:val="16"/>
              </w:rPr>
              <w:t>0837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1645B"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3AB4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EDA26"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3BA58" w14:textId="77777777" w:rsidR="00C84410" w:rsidRPr="00EA5936" w:rsidRDefault="00C84410" w:rsidP="00EA5936">
            <w:pPr>
              <w:pStyle w:val="TAL"/>
              <w:rPr>
                <w:sz w:val="16"/>
              </w:rPr>
            </w:pPr>
            <w:r w:rsidRPr="00EA5936">
              <w:rPr>
                <w:sz w:val="16"/>
              </w:rPr>
              <w:t>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0BA4D" w14:textId="77777777" w:rsidR="00C84410" w:rsidRPr="00EA5936" w:rsidRDefault="00C84410" w:rsidP="00EA5936">
            <w:pPr>
              <w:pStyle w:val="TAL"/>
              <w:rPr>
                <w:sz w:val="16"/>
              </w:rPr>
            </w:pPr>
            <w:r w:rsidRPr="00EA5936">
              <w:rPr>
                <w:sz w:val="16"/>
              </w:rPr>
              <w:t>merged</w:t>
            </w:r>
          </w:p>
        </w:tc>
      </w:tr>
      <w:tr w:rsidR="00EA5936" w:rsidRPr="00EA5936" w14:paraId="5887082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FCEB8" w14:textId="77777777" w:rsidR="00C84410" w:rsidRPr="00EA5936" w:rsidRDefault="00C84410" w:rsidP="00EA5936">
            <w:pPr>
              <w:pStyle w:val="TAL"/>
              <w:rPr>
                <w:sz w:val="16"/>
              </w:rPr>
            </w:pPr>
            <w:r w:rsidRPr="00EA5936">
              <w:rPr>
                <w:sz w:val="16"/>
              </w:rPr>
              <w:t>C4-221551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A34D3" w14:textId="77777777" w:rsidR="00C84410" w:rsidRPr="00EA5936" w:rsidRDefault="00C84410" w:rsidP="00EA5936">
            <w:pPr>
              <w:pStyle w:val="TAL"/>
              <w:rPr>
                <w:sz w:val="16"/>
              </w:rPr>
            </w:pPr>
            <w:r w:rsidRPr="00EA5936">
              <w:rPr>
                <w:sz w:val="16"/>
              </w:rPr>
              <w:t>Routing Indicator Update in Nudm_SDM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93D2C"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C9582"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04B82" w14:textId="77777777" w:rsidR="00C84410" w:rsidRPr="00EA5936" w:rsidRDefault="00C84410" w:rsidP="00EA5936">
            <w:pPr>
              <w:pStyle w:val="TAL"/>
              <w:rPr>
                <w:sz w:val="16"/>
              </w:rPr>
            </w:pPr>
            <w:r w:rsidRPr="00EA5936">
              <w:rPr>
                <w:sz w:val="16"/>
              </w:rPr>
              <w:t>0838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D854F"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FDB53"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DDEC3"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7AFFD" w14:textId="77777777" w:rsidR="00C84410" w:rsidRPr="00EA5936" w:rsidRDefault="00C84410" w:rsidP="00EA5936">
            <w:pPr>
              <w:pStyle w:val="TAL"/>
              <w:rPr>
                <w:sz w:val="16"/>
              </w:rPr>
            </w:pPr>
            <w:r w:rsidRPr="00EA5936">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74BE2" w14:textId="77777777" w:rsidR="00C84410" w:rsidRPr="00EA5936" w:rsidRDefault="00C84410" w:rsidP="00EA5936">
            <w:pPr>
              <w:pStyle w:val="TAL"/>
              <w:rPr>
                <w:sz w:val="16"/>
              </w:rPr>
            </w:pPr>
            <w:r w:rsidRPr="00EA5936">
              <w:rPr>
                <w:sz w:val="16"/>
              </w:rPr>
              <w:t>agreed</w:t>
            </w:r>
          </w:p>
        </w:tc>
      </w:tr>
      <w:tr w:rsidR="00EA5936" w:rsidRPr="00EA5936" w14:paraId="25D8CDD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16F7A" w14:textId="77777777" w:rsidR="00C84410" w:rsidRPr="00EA5936" w:rsidRDefault="00C84410" w:rsidP="00EA5936">
            <w:pPr>
              <w:pStyle w:val="TAL"/>
              <w:rPr>
                <w:sz w:val="16"/>
              </w:rPr>
            </w:pPr>
            <w:r w:rsidRPr="00EA5936">
              <w:rPr>
                <w:sz w:val="16"/>
              </w:rPr>
              <w:t>C4-221598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E7FF4" w14:textId="77777777" w:rsidR="00C84410" w:rsidRPr="00EA5936" w:rsidRDefault="00C84410" w:rsidP="00EA5936">
            <w:pPr>
              <w:pStyle w:val="TAL"/>
              <w:rPr>
                <w:sz w:val="16"/>
              </w:rPr>
            </w:pPr>
            <w:r w:rsidRPr="00EA5936">
              <w:rPr>
                <w:sz w:val="16"/>
              </w:rPr>
              <w:t>29.503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F64F1" w14:textId="77777777" w:rsidR="00C84410" w:rsidRPr="00EA5936" w:rsidRDefault="00C84410" w:rsidP="00EA5936">
            <w:pPr>
              <w:pStyle w:val="TAL"/>
              <w:rPr>
                <w:sz w:val="16"/>
              </w:rPr>
            </w:pPr>
            <w:r w:rsidRPr="00EA5936">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05F53"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5C19B" w14:textId="77777777" w:rsidR="00C84410" w:rsidRPr="00EA5936" w:rsidRDefault="00C84410" w:rsidP="00EA5936">
            <w:pPr>
              <w:pStyle w:val="TAL"/>
              <w:rPr>
                <w:sz w:val="16"/>
              </w:rPr>
            </w:pPr>
            <w:r w:rsidRPr="00EA5936">
              <w:rPr>
                <w:sz w:val="16"/>
              </w:rPr>
              <w:t>0839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1119A"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D26ED"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B0DBD"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AFBFB"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1A161" w14:textId="77777777" w:rsidR="00C84410" w:rsidRPr="00EA5936" w:rsidRDefault="00C84410" w:rsidP="00EA5936">
            <w:pPr>
              <w:pStyle w:val="TAL"/>
              <w:rPr>
                <w:sz w:val="16"/>
              </w:rPr>
            </w:pPr>
            <w:r w:rsidRPr="00EA5936">
              <w:rPr>
                <w:sz w:val="16"/>
              </w:rPr>
              <w:t>agreed</w:t>
            </w:r>
          </w:p>
        </w:tc>
      </w:tr>
      <w:tr w:rsidR="00EA5936" w:rsidRPr="00EA5936" w14:paraId="67287ED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EB05E" w14:textId="77777777" w:rsidR="00C84410" w:rsidRPr="00EA5936" w:rsidRDefault="00C84410" w:rsidP="00EA5936">
            <w:pPr>
              <w:pStyle w:val="TAL"/>
              <w:rPr>
                <w:sz w:val="16"/>
              </w:rPr>
            </w:pPr>
            <w:r w:rsidRPr="00EA5936">
              <w:rPr>
                <w:sz w:val="16"/>
              </w:rPr>
              <w:t>C4-221618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BD26" w14:textId="77777777" w:rsidR="00C84410" w:rsidRPr="00EA5936" w:rsidRDefault="00C84410" w:rsidP="00EA5936">
            <w:pPr>
              <w:pStyle w:val="TAL"/>
              <w:rPr>
                <w:sz w:val="16"/>
              </w:rPr>
            </w:pPr>
            <w:r w:rsidRPr="00EA5936">
              <w:rPr>
                <w:sz w:val="16"/>
              </w:rPr>
              <w:t>29.503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51AB9" w14:textId="77777777" w:rsidR="00C84410" w:rsidRPr="00EA5936" w:rsidRDefault="00C84410" w:rsidP="00EA5936">
            <w:pPr>
              <w:pStyle w:val="TAL"/>
              <w:rPr>
                <w:sz w:val="16"/>
              </w:rPr>
            </w:pPr>
            <w:r w:rsidRPr="00EA5936">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EDC5C" w14:textId="77777777" w:rsidR="00C84410" w:rsidRPr="00EA5936" w:rsidRDefault="00C84410" w:rsidP="00EA5936">
            <w:pPr>
              <w:pStyle w:val="TAL"/>
              <w:rPr>
                <w:sz w:val="16"/>
              </w:rPr>
            </w:pPr>
            <w:r w:rsidRPr="00EA5936">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9541" w14:textId="77777777" w:rsidR="00C84410" w:rsidRPr="00EA5936" w:rsidRDefault="00C84410" w:rsidP="00EA5936">
            <w:pPr>
              <w:pStyle w:val="TAL"/>
              <w:rPr>
                <w:sz w:val="16"/>
              </w:rPr>
            </w:pPr>
            <w:r w:rsidRPr="00EA5936">
              <w:rPr>
                <w:sz w:val="16"/>
              </w:rPr>
              <w:t>0840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2D022"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762F2"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BB967"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475F2"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D6A01" w14:textId="77777777" w:rsidR="00C84410" w:rsidRPr="00EA5936" w:rsidRDefault="00C84410" w:rsidP="00EA5936">
            <w:pPr>
              <w:pStyle w:val="TAL"/>
              <w:rPr>
                <w:sz w:val="16"/>
              </w:rPr>
            </w:pPr>
            <w:r w:rsidRPr="00EA5936">
              <w:rPr>
                <w:sz w:val="16"/>
              </w:rPr>
              <w:t>agreed</w:t>
            </w:r>
          </w:p>
        </w:tc>
      </w:tr>
      <w:tr w:rsidR="00EA5936" w:rsidRPr="00EA5936" w14:paraId="3CC1E78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687D9" w14:textId="77777777" w:rsidR="00C84410" w:rsidRPr="00EA5936" w:rsidRDefault="00C84410" w:rsidP="00EA5936">
            <w:pPr>
              <w:pStyle w:val="TAL"/>
              <w:rPr>
                <w:sz w:val="16"/>
              </w:rPr>
            </w:pPr>
            <w:r w:rsidRPr="00EA5936">
              <w:rPr>
                <w:sz w:val="16"/>
              </w:rPr>
              <w:t>C4-221094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65AD7" w14:textId="77777777" w:rsidR="00C84410" w:rsidRPr="00EA5936" w:rsidRDefault="00C84410" w:rsidP="00EA5936">
            <w:pPr>
              <w:pStyle w:val="TAL"/>
              <w:rPr>
                <w:sz w:val="16"/>
              </w:rPr>
            </w:pPr>
            <w:r w:rsidRPr="00EA5936">
              <w:rPr>
                <w:sz w:val="16"/>
              </w:rPr>
              <w:t>AUSF data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796C4"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F9A92" w14:textId="77777777" w:rsidR="00C84410" w:rsidRPr="00EA5936" w:rsidRDefault="00C84410" w:rsidP="00EA5936">
            <w:pPr>
              <w:pStyle w:val="TAL"/>
              <w:rPr>
                <w:sz w:val="16"/>
              </w:rPr>
            </w:pPr>
            <w:r w:rsidRPr="00EA5936">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9A3D1" w14:textId="77777777" w:rsidR="00C84410" w:rsidRPr="00EA5936" w:rsidRDefault="00C84410" w:rsidP="00EA5936">
            <w:pPr>
              <w:pStyle w:val="TAL"/>
              <w:rPr>
                <w:sz w:val="16"/>
              </w:rPr>
            </w:pPr>
            <w:r w:rsidRPr="00EA5936">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E350F"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659C4"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E7B76"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32DBE"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E9DA1" w14:textId="77777777" w:rsidR="00C84410" w:rsidRPr="00EA5936" w:rsidRDefault="00C84410" w:rsidP="00EA5936">
            <w:pPr>
              <w:pStyle w:val="TAL"/>
              <w:rPr>
                <w:sz w:val="16"/>
              </w:rPr>
            </w:pPr>
            <w:r w:rsidRPr="00EA5936">
              <w:rPr>
                <w:sz w:val="16"/>
              </w:rPr>
              <w:t>postponed</w:t>
            </w:r>
          </w:p>
        </w:tc>
      </w:tr>
      <w:tr w:rsidR="00EA5936" w:rsidRPr="00EA5936" w14:paraId="67C3DDA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C0F2A" w14:textId="77777777" w:rsidR="00C84410" w:rsidRPr="00EA5936" w:rsidRDefault="00C84410" w:rsidP="00EA5936">
            <w:pPr>
              <w:pStyle w:val="TAL"/>
              <w:rPr>
                <w:sz w:val="16"/>
              </w:rPr>
            </w:pPr>
            <w:r w:rsidRPr="00EA5936">
              <w:rPr>
                <w:sz w:val="16"/>
              </w:rPr>
              <w:t>C4-221104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EB865" w14:textId="77777777" w:rsidR="00C84410" w:rsidRPr="00EA5936" w:rsidRDefault="00C84410" w:rsidP="00EA5936">
            <w:pPr>
              <w:pStyle w:val="TAL"/>
              <w:rPr>
                <w:sz w:val="16"/>
              </w:rPr>
            </w:pPr>
            <w:r w:rsidRPr="00EA5936">
              <w:rPr>
                <w:sz w:val="16"/>
              </w:rPr>
              <w:t>UDR features for TSC and 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4B129"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D741F" w14:textId="77777777" w:rsidR="00C84410" w:rsidRPr="00EA5936" w:rsidRDefault="00C84410" w:rsidP="00EA5936">
            <w:pPr>
              <w:pStyle w:val="TAL"/>
              <w:rPr>
                <w:sz w:val="16"/>
              </w:rPr>
            </w:pPr>
            <w:r w:rsidRPr="00EA5936">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C976A" w14:textId="77777777" w:rsidR="00C84410" w:rsidRPr="00EA5936" w:rsidRDefault="00C84410" w:rsidP="00EA5936">
            <w:pPr>
              <w:pStyle w:val="TAL"/>
              <w:rPr>
                <w:sz w:val="16"/>
              </w:rPr>
            </w:pPr>
            <w:r w:rsidRPr="00EA5936">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824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84757"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5DB79"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1AF5C" w14:textId="77777777" w:rsidR="00C84410" w:rsidRPr="00EA5936" w:rsidRDefault="00C84410" w:rsidP="00EA5936">
            <w:pPr>
              <w:pStyle w:val="TAL"/>
              <w:rPr>
                <w:sz w:val="16"/>
              </w:rPr>
            </w:pPr>
            <w:r w:rsidRPr="00EA5936">
              <w:rPr>
                <w:sz w:val="16"/>
              </w:rPr>
              <w:t>IIoT, 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146BF" w14:textId="77777777" w:rsidR="00C84410" w:rsidRPr="00EA5936" w:rsidRDefault="00C84410" w:rsidP="00EA5936">
            <w:pPr>
              <w:pStyle w:val="TAL"/>
              <w:rPr>
                <w:sz w:val="16"/>
              </w:rPr>
            </w:pPr>
            <w:r w:rsidRPr="00EA5936">
              <w:rPr>
                <w:sz w:val="16"/>
              </w:rPr>
              <w:t>revised</w:t>
            </w:r>
          </w:p>
        </w:tc>
      </w:tr>
      <w:tr w:rsidR="00EA5936" w:rsidRPr="00EA5936" w14:paraId="44AD1BA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A7E4B" w14:textId="77777777" w:rsidR="00C84410" w:rsidRPr="00EA5936" w:rsidRDefault="00C84410" w:rsidP="00EA5936">
            <w:pPr>
              <w:pStyle w:val="TAL"/>
              <w:rPr>
                <w:sz w:val="16"/>
              </w:rPr>
            </w:pPr>
            <w:r w:rsidRPr="00EA5936">
              <w:rPr>
                <w:sz w:val="16"/>
              </w:rPr>
              <w:t>C4-221596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BF968" w14:textId="77777777" w:rsidR="00C84410" w:rsidRPr="00EA5936" w:rsidRDefault="00C84410" w:rsidP="00EA5936">
            <w:pPr>
              <w:pStyle w:val="TAL"/>
              <w:rPr>
                <w:sz w:val="16"/>
              </w:rPr>
            </w:pPr>
            <w:r w:rsidRPr="00EA5936">
              <w:rPr>
                <w:sz w:val="16"/>
              </w:rPr>
              <w:t>UDR features for TSC and 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BF5C8"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0BBD1" w14:textId="77777777" w:rsidR="00C84410" w:rsidRPr="00EA5936" w:rsidRDefault="00C84410" w:rsidP="00EA5936">
            <w:pPr>
              <w:pStyle w:val="TAL"/>
              <w:rPr>
                <w:sz w:val="16"/>
              </w:rPr>
            </w:pPr>
            <w:r w:rsidRPr="00EA5936">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229AC" w14:textId="77777777" w:rsidR="00C84410" w:rsidRPr="00EA5936" w:rsidRDefault="00C84410" w:rsidP="00EA5936">
            <w:pPr>
              <w:pStyle w:val="TAL"/>
              <w:rPr>
                <w:sz w:val="16"/>
              </w:rPr>
            </w:pPr>
            <w:r w:rsidRPr="00EA5936">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5A924"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69515"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219A6"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ED908" w14:textId="77777777" w:rsidR="00C84410" w:rsidRPr="00EA5936" w:rsidRDefault="00C84410" w:rsidP="00EA5936">
            <w:pPr>
              <w:pStyle w:val="TAL"/>
              <w:rPr>
                <w:sz w:val="16"/>
              </w:rPr>
            </w:pPr>
            <w:r w:rsidRPr="00EA593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8FF0C" w14:textId="77777777" w:rsidR="00C84410" w:rsidRPr="00EA5936" w:rsidRDefault="00C84410" w:rsidP="00EA5936">
            <w:pPr>
              <w:pStyle w:val="TAL"/>
              <w:rPr>
                <w:sz w:val="16"/>
              </w:rPr>
            </w:pPr>
            <w:r w:rsidRPr="00EA5936">
              <w:rPr>
                <w:sz w:val="16"/>
              </w:rPr>
              <w:t>agreed</w:t>
            </w:r>
          </w:p>
        </w:tc>
      </w:tr>
      <w:tr w:rsidR="00EA5936" w:rsidRPr="00EA5936" w14:paraId="25F54EB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A49D4" w14:textId="77777777" w:rsidR="00C84410" w:rsidRPr="00EA5936" w:rsidRDefault="00C84410" w:rsidP="00EA5936">
            <w:pPr>
              <w:pStyle w:val="TAL"/>
              <w:rPr>
                <w:sz w:val="16"/>
              </w:rPr>
            </w:pPr>
            <w:r w:rsidRPr="00EA5936">
              <w:rPr>
                <w:sz w:val="16"/>
              </w:rPr>
              <w:t>C4-221175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F2F64" w14:textId="77777777" w:rsidR="00C84410" w:rsidRPr="00EA5936" w:rsidRDefault="00C84410" w:rsidP="00EA5936">
            <w:pPr>
              <w:pStyle w:val="TAL"/>
              <w:rPr>
                <w:sz w:val="16"/>
              </w:rPr>
            </w:pPr>
            <w:r w:rsidRPr="00EA5936">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A0650"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115FC" w14:textId="77777777" w:rsidR="00C84410" w:rsidRPr="00EA5936" w:rsidRDefault="00C84410" w:rsidP="00EA5936">
            <w:pPr>
              <w:pStyle w:val="TAL"/>
              <w:rPr>
                <w:sz w:val="16"/>
              </w:rPr>
            </w:pPr>
            <w:r w:rsidRPr="00EA5936">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5462D" w14:textId="77777777" w:rsidR="00C84410" w:rsidRPr="00EA5936" w:rsidRDefault="00C84410" w:rsidP="00EA5936">
            <w:pPr>
              <w:pStyle w:val="TAL"/>
              <w:rPr>
                <w:sz w:val="16"/>
              </w:rPr>
            </w:pPr>
            <w:r w:rsidRPr="00EA5936">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22031"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9A462"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4205E"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A64AE" w14:textId="77777777" w:rsidR="00C84410" w:rsidRPr="00EA5936" w:rsidRDefault="00C84410" w:rsidP="00EA5936">
            <w:pPr>
              <w:pStyle w:val="TAL"/>
              <w:rPr>
                <w:sz w:val="16"/>
              </w:rPr>
            </w:pPr>
            <w:r w:rsidRPr="00EA593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53956" w14:textId="77777777" w:rsidR="00C84410" w:rsidRPr="00EA5936" w:rsidRDefault="00C84410" w:rsidP="00EA5936">
            <w:pPr>
              <w:pStyle w:val="TAL"/>
              <w:rPr>
                <w:sz w:val="16"/>
              </w:rPr>
            </w:pPr>
            <w:r w:rsidRPr="00EA5936">
              <w:rPr>
                <w:sz w:val="16"/>
              </w:rPr>
              <w:t>revised</w:t>
            </w:r>
          </w:p>
        </w:tc>
      </w:tr>
      <w:tr w:rsidR="00EA5936" w:rsidRPr="00EA5936" w14:paraId="652D278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99E58" w14:textId="77777777" w:rsidR="00C84410" w:rsidRPr="00EA5936" w:rsidRDefault="00C84410" w:rsidP="00EA5936">
            <w:pPr>
              <w:pStyle w:val="TAL"/>
              <w:rPr>
                <w:sz w:val="16"/>
              </w:rPr>
            </w:pPr>
            <w:r w:rsidRPr="00EA5936">
              <w:rPr>
                <w:sz w:val="16"/>
              </w:rPr>
              <w:t>C4-221564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C63F9" w14:textId="77777777" w:rsidR="00C84410" w:rsidRPr="00EA5936" w:rsidRDefault="00C84410" w:rsidP="00EA5936">
            <w:pPr>
              <w:pStyle w:val="TAL"/>
              <w:rPr>
                <w:sz w:val="16"/>
              </w:rPr>
            </w:pPr>
            <w:r w:rsidRPr="00EA5936">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FE4E"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FCEAD" w14:textId="77777777" w:rsidR="00C84410" w:rsidRPr="00EA5936" w:rsidRDefault="00C84410" w:rsidP="00EA5936">
            <w:pPr>
              <w:pStyle w:val="TAL"/>
              <w:rPr>
                <w:sz w:val="16"/>
              </w:rPr>
            </w:pPr>
            <w:r w:rsidRPr="00EA5936">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8A29C" w14:textId="77777777" w:rsidR="00C84410" w:rsidRPr="00EA5936" w:rsidRDefault="00C84410" w:rsidP="00EA5936">
            <w:pPr>
              <w:pStyle w:val="TAL"/>
              <w:rPr>
                <w:sz w:val="16"/>
              </w:rPr>
            </w:pPr>
            <w:r w:rsidRPr="00EA5936">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2F38A"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5F02A"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B5ED7"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220F0" w14:textId="77777777" w:rsidR="00C84410" w:rsidRPr="00EA5936" w:rsidRDefault="00C84410" w:rsidP="00EA5936">
            <w:pPr>
              <w:pStyle w:val="TAL"/>
              <w:rPr>
                <w:sz w:val="16"/>
              </w:rPr>
            </w:pPr>
            <w:r w:rsidRPr="00EA593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69849" w14:textId="77777777" w:rsidR="00C84410" w:rsidRPr="00EA5936" w:rsidRDefault="00C84410" w:rsidP="00EA5936">
            <w:pPr>
              <w:pStyle w:val="TAL"/>
              <w:rPr>
                <w:sz w:val="16"/>
              </w:rPr>
            </w:pPr>
            <w:r w:rsidRPr="00EA5936">
              <w:rPr>
                <w:sz w:val="16"/>
              </w:rPr>
              <w:t>agreed</w:t>
            </w:r>
          </w:p>
        </w:tc>
      </w:tr>
      <w:tr w:rsidR="00EA5936" w:rsidRPr="00EA5936" w14:paraId="067B04E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21507" w14:textId="77777777" w:rsidR="00C84410" w:rsidRPr="00EA5936" w:rsidRDefault="00C84410" w:rsidP="00EA5936">
            <w:pPr>
              <w:pStyle w:val="TAL"/>
              <w:rPr>
                <w:sz w:val="16"/>
              </w:rPr>
            </w:pPr>
            <w:r w:rsidRPr="00EA5936">
              <w:rPr>
                <w:sz w:val="16"/>
              </w:rPr>
              <w:t>C4-221351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D5CC0" w14:textId="77777777" w:rsidR="00C84410" w:rsidRPr="00EA5936" w:rsidRDefault="00C84410" w:rsidP="00EA5936">
            <w:pPr>
              <w:pStyle w:val="TAL"/>
              <w:rPr>
                <w:sz w:val="16"/>
              </w:rPr>
            </w:pPr>
            <w:r w:rsidRPr="00EA5936">
              <w:rPr>
                <w:sz w:val="16"/>
              </w:rPr>
              <w:t>Update incorrect NOTE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BF5DD"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3D708" w14:textId="77777777" w:rsidR="00C84410" w:rsidRPr="00EA5936" w:rsidRDefault="00C84410" w:rsidP="00EA5936">
            <w:pPr>
              <w:pStyle w:val="TAL"/>
              <w:rPr>
                <w:sz w:val="16"/>
              </w:rPr>
            </w:pPr>
            <w:r w:rsidRPr="00EA5936">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D2D24" w14:textId="77777777" w:rsidR="00C84410" w:rsidRPr="00EA5936" w:rsidRDefault="00C84410" w:rsidP="00EA5936">
            <w:pPr>
              <w:pStyle w:val="TAL"/>
              <w:rPr>
                <w:sz w:val="16"/>
              </w:rPr>
            </w:pPr>
            <w:r w:rsidRPr="00EA5936">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992BF"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F8CF7"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FC8ED"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C2D33"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ED62B" w14:textId="77777777" w:rsidR="00C84410" w:rsidRPr="00EA5936" w:rsidRDefault="00C84410" w:rsidP="00EA5936">
            <w:pPr>
              <w:pStyle w:val="TAL"/>
              <w:rPr>
                <w:sz w:val="16"/>
              </w:rPr>
            </w:pPr>
            <w:r w:rsidRPr="00EA5936">
              <w:rPr>
                <w:sz w:val="16"/>
              </w:rPr>
              <w:t>agreed</w:t>
            </w:r>
          </w:p>
        </w:tc>
      </w:tr>
      <w:tr w:rsidR="00EA5936" w:rsidRPr="00EA5936" w14:paraId="579FF30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76D6E" w14:textId="77777777" w:rsidR="00C84410" w:rsidRPr="00EA5936" w:rsidRDefault="00C84410" w:rsidP="00EA5936">
            <w:pPr>
              <w:pStyle w:val="TAL"/>
              <w:rPr>
                <w:sz w:val="16"/>
              </w:rPr>
            </w:pPr>
            <w:r w:rsidRPr="00EA5936">
              <w:rPr>
                <w:sz w:val="16"/>
              </w:rPr>
              <w:t>C4-221599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DD31" w14:textId="77777777" w:rsidR="00C84410" w:rsidRPr="00EA5936" w:rsidRDefault="00C84410" w:rsidP="00EA5936">
            <w:pPr>
              <w:pStyle w:val="TAL"/>
              <w:rPr>
                <w:sz w:val="16"/>
              </w:rPr>
            </w:pPr>
            <w:r w:rsidRPr="00EA5936">
              <w:rPr>
                <w:sz w:val="16"/>
              </w:rPr>
              <w:t>29.504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B7E8A" w14:textId="77777777" w:rsidR="00C84410" w:rsidRPr="00EA5936" w:rsidRDefault="00C84410" w:rsidP="00EA5936">
            <w:pPr>
              <w:pStyle w:val="TAL"/>
              <w:rPr>
                <w:sz w:val="16"/>
              </w:rPr>
            </w:pPr>
            <w:r w:rsidRPr="00EA593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23086" w14:textId="77777777" w:rsidR="00C84410" w:rsidRPr="00EA5936" w:rsidRDefault="00C84410" w:rsidP="00EA5936">
            <w:pPr>
              <w:pStyle w:val="TAL"/>
              <w:rPr>
                <w:sz w:val="16"/>
              </w:rPr>
            </w:pPr>
            <w:r w:rsidRPr="00EA5936">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C6DF4" w14:textId="77777777" w:rsidR="00C84410" w:rsidRPr="00EA5936" w:rsidRDefault="00C84410" w:rsidP="00EA5936">
            <w:pPr>
              <w:pStyle w:val="TAL"/>
              <w:rPr>
                <w:sz w:val="16"/>
              </w:rPr>
            </w:pPr>
            <w:r w:rsidRPr="00EA5936">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30B58"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729C7"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5F8"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24A4C"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8F8DC" w14:textId="77777777" w:rsidR="00C84410" w:rsidRPr="00EA5936" w:rsidRDefault="00C84410" w:rsidP="00EA5936">
            <w:pPr>
              <w:pStyle w:val="TAL"/>
              <w:rPr>
                <w:sz w:val="16"/>
              </w:rPr>
            </w:pPr>
            <w:r w:rsidRPr="00EA5936">
              <w:rPr>
                <w:sz w:val="16"/>
              </w:rPr>
              <w:t>agreed</w:t>
            </w:r>
          </w:p>
        </w:tc>
      </w:tr>
      <w:tr w:rsidR="00EA5936" w:rsidRPr="00EA5936" w14:paraId="677381C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C1F8D" w14:textId="77777777" w:rsidR="00C84410" w:rsidRPr="00EA5936" w:rsidRDefault="00C84410" w:rsidP="00EA5936">
            <w:pPr>
              <w:pStyle w:val="TAL"/>
              <w:rPr>
                <w:sz w:val="16"/>
              </w:rPr>
            </w:pPr>
            <w:r w:rsidRPr="00EA5936">
              <w:rPr>
                <w:sz w:val="16"/>
              </w:rPr>
              <w:t>C4-221619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3384B" w14:textId="77777777" w:rsidR="00C84410" w:rsidRPr="00EA5936" w:rsidRDefault="00C84410" w:rsidP="00EA5936">
            <w:pPr>
              <w:pStyle w:val="TAL"/>
              <w:rPr>
                <w:sz w:val="16"/>
              </w:rPr>
            </w:pPr>
            <w:r w:rsidRPr="00EA5936">
              <w:rPr>
                <w:sz w:val="16"/>
              </w:rPr>
              <w:t>29.504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36771" w14:textId="77777777" w:rsidR="00C84410" w:rsidRPr="00EA5936" w:rsidRDefault="00C84410" w:rsidP="00EA5936">
            <w:pPr>
              <w:pStyle w:val="TAL"/>
              <w:rPr>
                <w:sz w:val="16"/>
              </w:rPr>
            </w:pPr>
            <w:r w:rsidRPr="00EA593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43DDC" w14:textId="77777777" w:rsidR="00C84410" w:rsidRPr="00EA5936" w:rsidRDefault="00C84410" w:rsidP="00EA5936">
            <w:pPr>
              <w:pStyle w:val="TAL"/>
              <w:rPr>
                <w:sz w:val="16"/>
              </w:rPr>
            </w:pPr>
            <w:r w:rsidRPr="00EA5936">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5D24C" w14:textId="77777777" w:rsidR="00C84410" w:rsidRPr="00EA5936" w:rsidRDefault="00C84410" w:rsidP="00EA5936">
            <w:pPr>
              <w:pStyle w:val="TAL"/>
              <w:rPr>
                <w:sz w:val="16"/>
              </w:rPr>
            </w:pPr>
            <w:r w:rsidRPr="00EA5936">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1A259"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E0A05"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34BEA"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431A4"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12E20" w14:textId="77777777" w:rsidR="00C84410" w:rsidRPr="00EA5936" w:rsidRDefault="00C84410" w:rsidP="00EA5936">
            <w:pPr>
              <w:pStyle w:val="TAL"/>
              <w:rPr>
                <w:sz w:val="16"/>
              </w:rPr>
            </w:pPr>
            <w:r w:rsidRPr="00EA5936">
              <w:rPr>
                <w:sz w:val="16"/>
              </w:rPr>
              <w:t>agreed</w:t>
            </w:r>
          </w:p>
        </w:tc>
      </w:tr>
      <w:tr w:rsidR="00EA5936" w:rsidRPr="00EA5936" w14:paraId="2E3C81A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593D1" w14:textId="77777777" w:rsidR="00C84410" w:rsidRPr="00EA5936" w:rsidRDefault="00C84410" w:rsidP="00EA5936">
            <w:pPr>
              <w:pStyle w:val="TAL"/>
              <w:rPr>
                <w:sz w:val="16"/>
              </w:rPr>
            </w:pPr>
            <w:r w:rsidRPr="00EA5936">
              <w:rPr>
                <w:sz w:val="16"/>
              </w:rPr>
              <w:t>C4-221089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4966F" w14:textId="77777777" w:rsidR="00C84410" w:rsidRPr="00EA5936" w:rsidRDefault="00C84410" w:rsidP="00EA5936">
            <w:pPr>
              <w:pStyle w:val="TAL"/>
              <w:rPr>
                <w:sz w:val="16"/>
              </w:rPr>
            </w:pPr>
            <w:r w:rsidRPr="00EA5936">
              <w:rPr>
                <w:sz w:val="16"/>
              </w:rPr>
              <w:t>Missing path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C148B"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CC169" w14:textId="77777777" w:rsidR="00C84410" w:rsidRPr="00EA5936" w:rsidRDefault="00C84410" w:rsidP="00EA5936">
            <w:pPr>
              <w:pStyle w:val="TAL"/>
              <w:rPr>
                <w:sz w:val="16"/>
              </w:rPr>
            </w:pPr>
            <w:r w:rsidRPr="00EA5936">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4935D" w14:textId="77777777" w:rsidR="00C84410" w:rsidRPr="00EA5936" w:rsidRDefault="00C84410" w:rsidP="00EA5936">
            <w:pPr>
              <w:pStyle w:val="TAL"/>
              <w:rPr>
                <w:sz w:val="16"/>
              </w:rPr>
            </w:pPr>
            <w:r w:rsidRPr="00EA5936">
              <w:rPr>
                <w:sz w:val="16"/>
              </w:rPr>
              <w:t>0418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635C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A92E0"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164F5"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ACCB7" w14:textId="77777777" w:rsidR="00C84410" w:rsidRPr="00EA5936" w:rsidRDefault="00C84410" w:rsidP="00EA5936">
            <w:pPr>
              <w:pStyle w:val="TAL"/>
              <w:rPr>
                <w:sz w:val="16"/>
              </w:rPr>
            </w:pPr>
            <w:r w:rsidRPr="00EA5936">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C6DC8" w14:textId="77777777" w:rsidR="00C84410" w:rsidRPr="00EA5936" w:rsidRDefault="00C84410" w:rsidP="00EA5936">
            <w:pPr>
              <w:pStyle w:val="TAL"/>
              <w:rPr>
                <w:sz w:val="16"/>
              </w:rPr>
            </w:pPr>
            <w:r w:rsidRPr="00EA5936">
              <w:rPr>
                <w:sz w:val="16"/>
              </w:rPr>
              <w:t>agreed</w:t>
            </w:r>
          </w:p>
        </w:tc>
      </w:tr>
      <w:tr w:rsidR="00EA5936" w:rsidRPr="00EA5936" w14:paraId="2CC3656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79287" w14:textId="77777777" w:rsidR="00C84410" w:rsidRPr="00EA5936" w:rsidRDefault="00C84410" w:rsidP="00EA5936">
            <w:pPr>
              <w:pStyle w:val="TAL"/>
              <w:rPr>
                <w:sz w:val="16"/>
              </w:rPr>
            </w:pPr>
            <w:r w:rsidRPr="00EA5936">
              <w:rPr>
                <w:sz w:val="16"/>
              </w:rPr>
              <w:t>C4-221090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D2639" w14:textId="77777777" w:rsidR="00C84410" w:rsidRPr="00EA5936" w:rsidRDefault="00C84410" w:rsidP="00EA5936">
            <w:pPr>
              <w:pStyle w:val="TAL"/>
              <w:rPr>
                <w:sz w:val="16"/>
              </w:rPr>
            </w:pPr>
            <w:r w:rsidRPr="00EA5936">
              <w:rPr>
                <w:sz w:val="16"/>
              </w:rPr>
              <w:t>Missing path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04919"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12F9A" w14:textId="77777777" w:rsidR="00C84410" w:rsidRPr="00EA5936" w:rsidRDefault="00C84410" w:rsidP="00EA5936">
            <w:pPr>
              <w:pStyle w:val="TAL"/>
              <w:rPr>
                <w:sz w:val="16"/>
              </w:rPr>
            </w:pPr>
            <w:r w:rsidRPr="00EA5936">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C19E3" w14:textId="77777777" w:rsidR="00C84410" w:rsidRPr="00EA5936" w:rsidRDefault="00C84410" w:rsidP="00EA5936">
            <w:pPr>
              <w:pStyle w:val="TAL"/>
              <w:rPr>
                <w:sz w:val="16"/>
              </w:rPr>
            </w:pPr>
            <w:r w:rsidRPr="00EA5936">
              <w:rPr>
                <w:sz w:val="16"/>
              </w:rPr>
              <w:t>0419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9E585"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6E0CE"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B0F3C"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446D1" w14:textId="77777777" w:rsidR="00C84410" w:rsidRPr="00EA5936" w:rsidRDefault="00C84410" w:rsidP="00EA5936">
            <w:pPr>
              <w:pStyle w:val="TAL"/>
              <w:rPr>
                <w:sz w:val="16"/>
              </w:rPr>
            </w:pPr>
            <w:r w:rsidRPr="00EA5936">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D877C" w14:textId="77777777" w:rsidR="00C84410" w:rsidRPr="00EA5936" w:rsidRDefault="00C84410" w:rsidP="00EA5936">
            <w:pPr>
              <w:pStyle w:val="TAL"/>
              <w:rPr>
                <w:sz w:val="16"/>
              </w:rPr>
            </w:pPr>
            <w:r w:rsidRPr="00EA5936">
              <w:rPr>
                <w:sz w:val="16"/>
              </w:rPr>
              <w:t>agreed</w:t>
            </w:r>
          </w:p>
        </w:tc>
      </w:tr>
      <w:tr w:rsidR="00EA5936" w:rsidRPr="00EA5936" w14:paraId="3E595ED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70E71" w14:textId="77777777" w:rsidR="00C84410" w:rsidRPr="00EA5936" w:rsidRDefault="00C84410" w:rsidP="00EA5936">
            <w:pPr>
              <w:pStyle w:val="TAL"/>
              <w:rPr>
                <w:sz w:val="16"/>
              </w:rPr>
            </w:pPr>
            <w:r w:rsidRPr="00EA5936">
              <w:rPr>
                <w:sz w:val="16"/>
              </w:rPr>
              <w:t>C4-221093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1EAF5" w14:textId="77777777" w:rsidR="00C84410" w:rsidRPr="00EA5936" w:rsidRDefault="00C84410" w:rsidP="00EA5936">
            <w:pPr>
              <w:pStyle w:val="TAL"/>
              <w:rPr>
                <w:sz w:val="16"/>
              </w:rPr>
            </w:pPr>
            <w:r w:rsidRPr="00EA5936">
              <w:rPr>
                <w:sz w:val="16"/>
              </w:rPr>
              <w:t>AUSF data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F6DAF"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F7A4A" w14:textId="77777777" w:rsidR="00C84410" w:rsidRPr="00EA5936" w:rsidRDefault="00C84410" w:rsidP="00EA5936">
            <w:pPr>
              <w:pStyle w:val="TAL"/>
              <w:rPr>
                <w:sz w:val="16"/>
              </w:rPr>
            </w:pPr>
            <w:r w:rsidRPr="00EA5936">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326B4" w14:textId="77777777" w:rsidR="00C84410" w:rsidRPr="00EA5936" w:rsidRDefault="00C84410" w:rsidP="00EA5936">
            <w:pPr>
              <w:pStyle w:val="TAL"/>
              <w:rPr>
                <w:sz w:val="16"/>
              </w:rPr>
            </w:pPr>
            <w:r w:rsidRPr="00EA5936">
              <w:rPr>
                <w:sz w:val="16"/>
              </w:rPr>
              <w:t>0420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08C40"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14A52"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CE1D0"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FC0FB"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B1D8D" w14:textId="77777777" w:rsidR="00C84410" w:rsidRPr="00EA5936" w:rsidRDefault="00C84410" w:rsidP="00EA5936">
            <w:pPr>
              <w:pStyle w:val="TAL"/>
              <w:rPr>
                <w:sz w:val="16"/>
              </w:rPr>
            </w:pPr>
            <w:r w:rsidRPr="00EA5936">
              <w:rPr>
                <w:sz w:val="16"/>
              </w:rPr>
              <w:t>postponed</w:t>
            </w:r>
          </w:p>
        </w:tc>
      </w:tr>
      <w:tr w:rsidR="00EA5936" w:rsidRPr="00EA5936" w14:paraId="52254BC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7A2C4" w14:textId="77777777" w:rsidR="00C84410" w:rsidRPr="00EA5936" w:rsidRDefault="00C84410" w:rsidP="00EA5936">
            <w:pPr>
              <w:pStyle w:val="TAL"/>
              <w:rPr>
                <w:sz w:val="16"/>
              </w:rPr>
            </w:pPr>
            <w:r w:rsidRPr="00EA5936">
              <w:rPr>
                <w:sz w:val="16"/>
              </w:rPr>
              <w:t>C4-221100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BF213" w14:textId="77777777" w:rsidR="00C84410" w:rsidRPr="00EA5936" w:rsidRDefault="00C84410" w:rsidP="00EA5936">
            <w:pPr>
              <w:pStyle w:val="TAL"/>
              <w:rPr>
                <w:sz w:val="16"/>
              </w:rPr>
            </w:pPr>
            <w:r w:rsidRPr="00EA5936">
              <w:rPr>
                <w:sz w:val="16"/>
              </w:rPr>
              <w:t>serviceType 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29792"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D9F9F" w14:textId="77777777" w:rsidR="00C84410" w:rsidRPr="00EA5936" w:rsidRDefault="00C84410" w:rsidP="00EA5936">
            <w:pPr>
              <w:pStyle w:val="TAL"/>
              <w:rPr>
                <w:sz w:val="16"/>
              </w:rPr>
            </w:pPr>
            <w:r w:rsidRPr="00EA5936">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159AD" w14:textId="77777777" w:rsidR="00C84410" w:rsidRPr="00EA5936" w:rsidRDefault="00C84410" w:rsidP="00EA5936">
            <w:pPr>
              <w:pStyle w:val="TAL"/>
              <w:rPr>
                <w:sz w:val="16"/>
              </w:rPr>
            </w:pPr>
            <w:r w:rsidRPr="00EA5936">
              <w:rPr>
                <w:sz w:val="16"/>
              </w:rPr>
              <w:t>0421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9FD31"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3153E"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2E090"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DC3AA" w14:textId="77777777" w:rsidR="00C84410" w:rsidRPr="00EA5936" w:rsidRDefault="00C84410" w:rsidP="00EA5936">
            <w:pPr>
              <w:pStyle w:val="TAL"/>
              <w:rPr>
                <w:sz w:val="16"/>
              </w:rPr>
            </w:pPr>
            <w:r w:rsidRPr="00EA593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811F1" w14:textId="77777777" w:rsidR="00C84410" w:rsidRPr="00EA5936" w:rsidRDefault="00C84410" w:rsidP="00EA5936">
            <w:pPr>
              <w:pStyle w:val="TAL"/>
              <w:rPr>
                <w:sz w:val="16"/>
              </w:rPr>
            </w:pPr>
            <w:r w:rsidRPr="00EA5936">
              <w:rPr>
                <w:sz w:val="16"/>
              </w:rPr>
              <w:t>agreed</w:t>
            </w:r>
          </w:p>
        </w:tc>
      </w:tr>
      <w:tr w:rsidR="00EA5936" w:rsidRPr="00EA5936" w14:paraId="2398468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9DE0C" w14:textId="77777777" w:rsidR="00C84410" w:rsidRPr="00EA5936" w:rsidRDefault="00C84410" w:rsidP="00EA5936">
            <w:pPr>
              <w:pStyle w:val="TAL"/>
              <w:rPr>
                <w:sz w:val="16"/>
              </w:rPr>
            </w:pPr>
            <w:r w:rsidRPr="00EA5936">
              <w:rPr>
                <w:sz w:val="16"/>
              </w:rPr>
              <w:t>C4-221195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865BF" w14:textId="77777777" w:rsidR="00C84410" w:rsidRPr="00EA5936" w:rsidRDefault="00C84410" w:rsidP="00EA5936">
            <w:pPr>
              <w:pStyle w:val="TAL"/>
              <w:rPr>
                <w:sz w:val="16"/>
              </w:rPr>
            </w:pPr>
            <w:r w:rsidRPr="00EA5936">
              <w:rPr>
                <w:sz w:val="16"/>
              </w:rPr>
              <w:t>Chapter and OperationId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44619" w14:textId="77777777" w:rsidR="00C84410" w:rsidRPr="00EA5936" w:rsidRDefault="00C84410" w:rsidP="00EA5936">
            <w:pPr>
              <w:pStyle w:val="TAL"/>
              <w:rPr>
                <w:sz w:val="16"/>
              </w:rPr>
            </w:pPr>
            <w:r w:rsidRPr="00EA593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214B5" w14:textId="77777777" w:rsidR="00C84410" w:rsidRPr="00EA5936" w:rsidRDefault="00C84410" w:rsidP="00EA5936">
            <w:pPr>
              <w:pStyle w:val="TAL"/>
              <w:rPr>
                <w:sz w:val="16"/>
              </w:rPr>
            </w:pPr>
            <w:r w:rsidRPr="00EA5936">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1459D" w14:textId="77777777" w:rsidR="00C84410" w:rsidRPr="00EA5936" w:rsidRDefault="00C84410" w:rsidP="00EA5936">
            <w:pPr>
              <w:pStyle w:val="TAL"/>
              <w:rPr>
                <w:sz w:val="16"/>
              </w:rPr>
            </w:pPr>
            <w:r w:rsidRPr="00EA5936">
              <w:rPr>
                <w:sz w:val="16"/>
              </w:rPr>
              <w:t>0422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8540E"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D6384"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FB545"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9C45A" w14:textId="77777777" w:rsidR="00C84410" w:rsidRPr="00EA5936" w:rsidRDefault="00C84410" w:rsidP="00EA5936">
            <w:pPr>
              <w:pStyle w:val="TAL"/>
              <w:rPr>
                <w:sz w:val="16"/>
              </w:rPr>
            </w:pPr>
            <w:r w:rsidRPr="00EA5936">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E7196" w14:textId="77777777" w:rsidR="00C84410" w:rsidRPr="00EA5936" w:rsidRDefault="00C84410" w:rsidP="00EA5936">
            <w:pPr>
              <w:pStyle w:val="TAL"/>
              <w:rPr>
                <w:sz w:val="16"/>
              </w:rPr>
            </w:pPr>
            <w:r w:rsidRPr="00EA5936">
              <w:rPr>
                <w:sz w:val="16"/>
              </w:rPr>
              <w:t>agreed</w:t>
            </w:r>
          </w:p>
        </w:tc>
      </w:tr>
      <w:tr w:rsidR="00EA5936" w:rsidRPr="00EA5936" w14:paraId="1AE5AC2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5B9DA" w14:textId="77777777" w:rsidR="00C84410" w:rsidRPr="00EA5936" w:rsidRDefault="00C84410" w:rsidP="00EA5936">
            <w:pPr>
              <w:pStyle w:val="TAL"/>
              <w:rPr>
                <w:sz w:val="16"/>
              </w:rPr>
            </w:pPr>
            <w:r w:rsidRPr="00EA5936">
              <w:rPr>
                <w:sz w:val="16"/>
              </w:rPr>
              <w:t>C4-221196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7A4C1" w14:textId="77777777" w:rsidR="00C84410" w:rsidRPr="00EA5936" w:rsidRDefault="00C84410" w:rsidP="00EA5936">
            <w:pPr>
              <w:pStyle w:val="TAL"/>
              <w:rPr>
                <w:sz w:val="16"/>
              </w:rPr>
            </w:pPr>
            <w:r w:rsidRPr="00EA5936">
              <w:rPr>
                <w:sz w:val="16"/>
              </w:rPr>
              <w:t>Chapter and OperationId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861AC" w14:textId="77777777" w:rsidR="00C84410" w:rsidRPr="00EA5936" w:rsidRDefault="00C84410" w:rsidP="00EA5936">
            <w:pPr>
              <w:pStyle w:val="TAL"/>
              <w:rPr>
                <w:sz w:val="16"/>
              </w:rPr>
            </w:pPr>
            <w:r w:rsidRPr="00EA593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7C9FF" w14:textId="77777777" w:rsidR="00C84410" w:rsidRPr="00EA5936" w:rsidRDefault="00C84410" w:rsidP="00EA5936">
            <w:pPr>
              <w:pStyle w:val="TAL"/>
              <w:rPr>
                <w:sz w:val="16"/>
              </w:rPr>
            </w:pPr>
            <w:r w:rsidRPr="00EA5936">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CEC31" w14:textId="77777777" w:rsidR="00C84410" w:rsidRPr="00EA5936" w:rsidRDefault="00C84410" w:rsidP="00EA5936">
            <w:pPr>
              <w:pStyle w:val="TAL"/>
              <w:rPr>
                <w:sz w:val="16"/>
              </w:rPr>
            </w:pPr>
            <w:r w:rsidRPr="00EA5936">
              <w:rPr>
                <w:sz w:val="16"/>
              </w:rPr>
              <w:t>0423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DE241"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D91E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35742"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760FB" w14:textId="77777777" w:rsidR="00C84410" w:rsidRPr="00EA5936" w:rsidRDefault="00C84410" w:rsidP="00EA5936">
            <w:pPr>
              <w:pStyle w:val="TAL"/>
              <w:rPr>
                <w:sz w:val="16"/>
              </w:rPr>
            </w:pPr>
            <w:r w:rsidRPr="00EA5936">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06D80" w14:textId="77777777" w:rsidR="00C84410" w:rsidRPr="00EA5936" w:rsidRDefault="00C84410" w:rsidP="00EA5936">
            <w:pPr>
              <w:pStyle w:val="TAL"/>
              <w:rPr>
                <w:sz w:val="16"/>
              </w:rPr>
            </w:pPr>
            <w:r w:rsidRPr="00EA5936">
              <w:rPr>
                <w:sz w:val="16"/>
              </w:rPr>
              <w:t>revised</w:t>
            </w:r>
          </w:p>
        </w:tc>
      </w:tr>
      <w:tr w:rsidR="00EA5936" w:rsidRPr="00EA5936" w14:paraId="410BCD6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945A7" w14:textId="77777777" w:rsidR="00C84410" w:rsidRPr="00EA5936" w:rsidRDefault="00C84410" w:rsidP="00EA5936">
            <w:pPr>
              <w:pStyle w:val="TAL"/>
              <w:rPr>
                <w:sz w:val="16"/>
              </w:rPr>
            </w:pPr>
            <w:r w:rsidRPr="00EA5936">
              <w:rPr>
                <w:sz w:val="16"/>
              </w:rPr>
              <w:t>C4-221436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20571" w14:textId="77777777" w:rsidR="00C84410" w:rsidRPr="00EA5936" w:rsidRDefault="00C84410" w:rsidP="00EA5936">
            <w:pPr>
              <w:pStyle w:val="TAL"/>
              <w:rPr>
                <w:sz w:val="16"/>
              </w:rPr>
            </w:pPr>
            <w:r w:rsidRPr="00EA5936">
              <w:rPr>
                <w:sz w:val="16"/>
              </w:rPr>
              <w:t>Chapter and OperationId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77793" w14:textId="77777777" w:rsidR="00C84410" w:rsidRPr="00EA5936" w:rsidRDefault="00C84410" w:rsidP="00EA5936">
            <w:pPr>
              <w:pStyle w:val="TAL"/>
              <w:rPr>
                <w:sz w:val="16"/>
              </w:rPr>
            </w:pPr>
            <w:r w:rsidRPr="00EA593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30CBB" w14:textId="77777777" w:rsidR="00C84410" w:rsidRPr="00EA5936" w:rsidRDefault="00C84410" w:rsidP="00EA5936">
            <w:pPr>
              <w:pStyle w:val="TAL"/>
              <w:rPr>
                <w:sz w:val="16"/>
              </w:rPr>
            </w:pPr>
            <w:r w:rsidRPr="00EA5936">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42F7" w14:textId="77777777" w:rsidR="00C84410" w:rsidRPr="00EA5936" w:rsidRDefault="00C84410" w:rsidP="00EA5936">
            <w:pPr>
              <w:pStyle w:val="TAL"/>
              <w:rPr>
                <w:sz w:val="16"/>
              </w:rPr>
            </w:pPr>
            <w:r w:rsidRPr="00EA5936">
              <w:rPr>
                <w:sz w:val="16"/>
              </w:rPr>
              <w:t>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1E030"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25ED7"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D29EF"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E88C6" w14:textId="77777777" w:rsidR="00C84410" w:rsidRPr="00EA5936" w:rsidRDefault="00C84410" w:rsidP="00EA5936">
            <w:pPr>
              <w:pStyle w:val="TAL"/>
              <w:rPr>
                <w:sz w:val="16"/>
              </w:rPr>
            </w:pPr>
            <w:r w:rsidRPr="00EA5936">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1CA54" w14:textId="77777777" w:rsidR="00C84410" w:rsidRPr="00EA5936" w:rsidRDefault="00C84410" w:rsidP="00EA5936">
            <w:pPr>
              <w:pStyle w:val="TAL"/>
              <w:rPr>
                <w:sz w:val="16"/>
              </w:rPr>
            </w:pPr>
            <w:r w:rsidRPr="00EA5936">
              <w:rPr>
                <w:sz w:val="16"/>
              </w:rPr>
              <w:t>agreed</w:t>
            </w:r>
          </w:p>
        </w:tc>
      </w:tr>
      <w:tr w:rsidR="00EA5936" w:rsidRPr="00EA5936" w14:paraId="0140270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40743" w14:textId="77777777" w:rsidR="00C84410" w:rsidRPr="00EA5936" w:rsidRDefault="00C84410" w:rsidP="00EA5936">
            <w:pPr>
              <w:pStyle w:val="TAL"/>
              <w:rPr>
                <w:sz w:val="16"/>
              </w:rPr>
            </w:pPr>
            <w:r w:rsidRPr="00EA5936">
              <w:rPr>
                <w:sz w:val="16"/>
              </w:rPr>
              <w:t>C4-221205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79889" w14:textId="77777777" w:rsidR="00C84410" w:rsidRPr="00EA5936" w:rsidRDefault="00C84410" w:rsidP="00EA5936">
            <w:pPr>
              <w:pStyle w:val="TAL"/>
              <w:rPr>
                <w:sz w:val="16"/>
              </w:rPr>
            </w:pPr>
            <w:r w:rsidRPr="00EA5936">
              <w:rPr>
                <w:sz w:val="16"/>
              </w:rPr>
              <w:t>One SDM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3C212" w14:textId="77777777" w:rsidR="00C84410" w:rsidRPr="00EA5936" w:rsidRDefault="00C84410" w:rsidP="00EA5936">
            <w:pPr>
              <w:pStyle w:val="TAL"/>
              <w:rPr>
                <w:sz w:val="16"/>
              </w:rPr>
            </w:pPr>
            <w:r w:rsidRPr="00EA593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90195" w14:textId="77777777" w:rsidR="00C84410" w:rsidRPr="00EA5936" w:rsidRDefault="00C84410" w:rsidP="00EA5936">
            <w:pPr>
              <w:pStyle w:val="TAL"/>
              <w:rPr>
                <w:sz w:val="16"/>
              </w:rPr>
            </w:pPr>
            <w:r w:rsidRPr="00EA5936">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E9131" w14:textId="77777777" w:rsidR="00C84410" w:rsidRPr="00EA5936" w:rsidRDefault="00C84410" w:rsidP="00EA5936">
            <w:pPr>
              <w:pStyle w:val="TAL"/>
              <w:rPr>
                <w:sz w:val="16"/>
              </w:rPr>
            </w:pPr>
            <w:r w:rsidRPr="00EA5936">
              <w:rPr>
                <w:sz w:val="16"/>
              </w:rPr>
              <w:t>0424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4B309"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51684"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DB345"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35ECC" w14:textId="77777777" w:rsidR="00C84410" w:rsidRPr="00EA5936" w:rsidRDefault="00C84410" w:rsidP="00EA5936">
            <w:pPr>
              <w:pStyle w:val="TAL"/>
              <w:rPr>
                <w:sz w:val="16"/>
              </w:rPr>
            </w:pPr>
            <w:r w:rsidRPr="00EA5936">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86DFB" w14:textId="77777777" w:rsidR="00C84410" w:rsidRPr="00EA5936" w:rsidRDefault="00C84410" w:rsidP="00EA5936">
            <w:pPr>
              <w:pStyle w:val="TAL"/>
              <w:rPr>
                <w:sz w:val="16"/>
              </w:rPr>
            </w:pPr>
            <w:r w:rsidRPr="00EA5936">
              <w:rPr>
                <w:sz w:val="16"/>
              </w:rPr>
              <w:t>revised</w:t>
            </w:r>
          </w:p>
        </w:tc>
      </w:tr>
      <w:tr w:rsidR="00EA5936" w:rsidRPr="00EA5936" w14:paraId="2919DF3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60027" w14:textId="77777777" w:rsidR="00C84410" w:rsidRPr="00EA5936" w:rsidRDefault="00C84410" w:rsidP="00EA5936">
            <w:pPr>
              <w:pStyle w:val="TAL"/>
              <w:rPr>
                <w:sz w:val="16"/>
              </w:rPr>
            </w:pPr>
            <w:r w:rsidRPr="00EA5936">
              <w:rPr>
                <w:sz w:val="16"/>
              </w:rPr>
              <w:t>C4-221568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08C04" w14:textId="77777777" w:rsidR="00C84410" w:rsidRPr="00EA5936" w:rsidRDefault="00C84410" w:rsidP="00EA5936">
            <w:pPr>
              <w:pStyle w:val="TAL"/>
              <w:rPr>
                <w:sz w:val="16"/>
              </w:rPr>
            </w:pPr>
            <w:r w:rsidRPr="00EA5936">
              <w:rPr>
                <w:sz w:val="16"/>
              </w:rPr>
              <w:t>One SDM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87578" w14:textId="77777777" w:rsidR="00C84410" w:rsidRPr="00EA5936" w:rsidRDefault="00C84410" w:rsidP="00EA5936">
            <w:pPr>
              <w:pStyle w:val="TAL"/>
              <w:rPr>
                <w:sz w:val="16"/>
              </w:rPr>
            </w:pPr>
            <w:r w:rsidRPr="00EA5936">
              <w:rPr>
                <w:sz w:val="16"/>
              </w:rPr>
              <w:t>Hewlett-Packard Enterprise,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F5023" w14:textId="77777777" w:rsidR="00C84410" w:rsidRPr="00EA5936" w:rsidRDefault="00C84410" w:rsidP="00EA5936">
            <w:pPr>
              <w:pStyle w:val="TAL"/>
              <w:rPr>
                <w:sz w:val="16"/>
              </w:rPr>
            </w:pPr>
            <w:r w:rsidRPr="00EA5936">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23CDB" w14:textId="77777777" w:rsidR="00C84410" w:rsidRPr="00EA5936" w:rsidRDefault="00C84410" w:rsidP="00EA5936">
            <w:pPr>
              <w:pStyle w:val="TAL"/>
              <w:rPr>
                <w:sz w:val="16"/>
              </w:rPr>
            </w:pPr>
            <w:r w:rsidRPr="00EA5936">
              <w:rPr>
                <w:sz w:val="16"/>
              </w:rPr>
              <w:t>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59E5C"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9128D"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9910E"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E73DF" w14:textId="77777777" w:rsidR="00C84410" w:rsidRPr="00EA5936" w:rsidRDefault="00C84410" w:rsidP="00EA5936">
            <w:pPr>
              <w:pStyle w:val="TAL"/>
              <w:rPr>
                <w:sz w:val="16"/>
              </w:rPr>
            </w:pPr>
            <w:r w:rsidRPr="00EA5936">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FE4CF" w14:textId="77777777" w:rsidR="00C84410" w:rsidRPr="00EA5936" w:rsidRDefault="00C84410" w:rsidP="00EA5936">
            <w:pPr>
              <w:pStyle w:val="TAL"/>
              <w:rPr>
                <w:sz w:val="16"/>
              </w:rPr>
            </w:pPr>
            <w:r w:rsidRPr="00EA5936">
              <w:rPr>
                <w:sz w:val="16"/>
              </w:rPr>
              <w:t>agreed</w:t>
            </w:r>
          </w:p>
        </w:tc>
      </w:tr>
      <w:tr w:rsidR="00EA5936" w:rsidRPr="00EA5936" w14:paraId="12B4F9E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64C13" w14:textId="77777777" w:rsidR="00C84410" w:rsidRPr="00EA5936" w:rsidRDefault="00C84410" w:rsidP="00EA5936">
            <w:pPr>
              <w:pStyle w:val="TAL"/>
              <w:rPr>
                <w:sz w:val="16"/>
              </w:rPr>
            </w:pPr>
            <w:r w:rsidRPr="00EA5936">
              <w:rPr>
                <w:sz w:val="16"/>
              </w:rPr>
              <w:t>C4-221289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16D17" w14:textId="77777777" w:rsidR="00C84410" w:rsidRPr="00EA5936" w:rsidRDefault="00C84410" w:rsidP="00EA5936">
            <w:pPr>
              <w:pStyle w:val="TAL"/>
              <w:rPr>
                <w:sz w:val="16"/>
              </w:rPr>
            </w:pPr>
            <w:r w:rsidRPr="00EA5936">
              <w:rPr>
                <w:sz w:val="16"/>
              </w:rPr>
              <w:t>5MBS Subscription Data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2CC51"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52BC6" w14:textId="77777777" w:rsidR="00C84410" w:rsidRPr="00EA5936" w:rsidRDefault="00C84410" w:rsidP="00EA5936">
            <w:pPr>
              <w:pStyle w:val="TAL"/>
              <w:rPr>
                <w:sz w:val="16"/>
              </w:rPr>
            </w:pPr>
            <w:r w:rsidRPr="00EA5936">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D22E5" w14:textId="77777777" w:rsidR="00C84410" w:rsidRPr="00EA5936" w:rsidRDefault="00C84410" w:rsidP="00EA5936">
            <w:pPr>
              <w:pStyle w:val="TAL"/>
              <w:rPr>
                <w:sz w:val="16"/>
              </w:rPr>
            </w:pPr>
            <w:r w:rsidRPr="00EA5936">
              <w:rPr>
                <w:sz w:val="16"/>
              </w:rPr>
              <w:t>0425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08E7A"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6854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40661"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599CE" w14:textId="77777777" w:rsidR="00C84410" w:rsidRPr="00EA5936" w:rsidRDefault="00C84410" w:rsidP="00EA5936">
            <w:pPr>
              <w:pStyle w:val="TAL"/>
              <w:rPr>
                <w:sz w:val="16"/>
              </w:rPr>
            </w:pPr>
            <w:r w:rsidRPr="00EA593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A5ED5" w14:textId="77777777" w:rsidR="00C84410" w:rsidRPr="00EA5936" w:rsidRDefault="00C84410" w:rsidP="00EA5936">
            <w:pPr>
              <w:pStyle w:val="TAL"/>
              <w:rPr>
                <w:sz w:val="16"/>
              </w:rPr>
            </w:pPr>
            <w:r w:rsidRPr="00EA5936">
              <w:rPr>
                <w:sz w:val="16"/>
              </w:rPr>
              <w:t>agreed</w:t>
            </w:r>
          </w:p>
        </w:tc>
      </w:tr>
      <w:tr w:rsidR="00EA5936" w:rsidRPr="00EA5936" w14:paraId="48F5BCA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3FBAB" w14:textId="77777777" w:rsidR="00C84410" w:rsidRPr="00EA5936" w:rsidRDefault="00C84410" w:rsidP="00EA5936">
            <w:pPr>
              <w:pStyle w:val="TAL"/>
              <w:rPr>
                <w:sz w:val="16"/>
              </w:rPr>
            </w:pPr>
            <w:r w:rsidRPr="00EA5936">
              <w:rPr>
                <w:sz w:val="16"/>
              </w:rPr>
              <w:t>C4-221377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AA66A" w14:textId="77777777" w:rsidR="00C84410" w:rsidRPr="00EA5936" w:rsidRDefault="00C84410" w:rsidP="00EA5936">
            <w:pPr>
              <w:pStyle w:val="TAL"/>
              <w:rPr>
                <w:sz w:val="16"/>
              </w:rPr>
            </w:pPr>
            <w:r w:rsidRPr="00EA5936">
              <w:rPr>
                <w:sz w:val="16"/>
              </w:rPr>
              <w:t>EAP-TTLS support in SNPN  (TS 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EFB70" w14:textId="77777777" w:rsidR="00C84410" w:rsidRPr="00EA5936" w:rsidRDefault="00C84410" w:rsidP="00EA5936">
            <w:pPr>
              <w:pStyle w:val="TAL"/>
              <w:rPr>
                <w:sz w:val="16"/>
              </w:rPr>
            </w:pPr>
            <w:r w:rsidRPr="00EA5936">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0C3BE" w14:textId="77777777" w:rsidR="00C84410" w:rsidRPr="00EA5936" w:rsidRDefault="00C84410" w:rsidP="00EA5936">
            <w:pPr>
              <w:pStyle w:val="TAL"/>
              <w:rPr>
                <w:sz w:val="16"/>
              </w:rPr>
            </w:pPr>
            <w:r w:rsidRPr="00EA5936">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21184" w14:textId="77777777" w:rsidR="00C84410" w:rsidRPr="00EA5936" w:rsidRDefault="00C84410" w:rsidP="00EA5936">
            <w:pPr>
              <w:pStyle w:val="TAL"/>
              <w:rPr>
                <w:sz w:val="16"/>
              </w:rPr>
            </w:pPr>
            <w:r w:rsidRPr="00EA5936">
              <w:rPr>
                <w:sz w:val="16"/>
              </w:rPr>
              <w:t>0426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69EFE"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E25EE"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1E305"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EFC34" w14:textId="77777777" w:rsidR="00C84410" w:rsidRPr="00EA5936" w:rsidRDefault="00C84410" w:rsidP="00EA5936">
            <w:pPr>
              <w:pStyle w:val="TAL"/>
              <w:rPr>
                <w:sz w:val="16"/>
              </w:rPr>
            </w:pPr>
            <w:r w:rsidRPr="00EA593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E1202" w14:textId="77777777" w:rsidR="00C84410" w:rsidRPr="00EA5936" w:rsidRDefault="00C84410" w:rsidP="00EA5936">
            <w:pPr>
              <w:pStyle w:val="TAL"/>
              <w:rPr>
                <w:sz w:val="16"/>
              </w:rPr>
            </w:pPr>
            <w:r w:rsidRPr="00EA5936">
              <w:rPr>
                <w:sz w:val="16"/>
              </w:rPr>
              <w:t>revised</w:t>
            </w:r>
          </w:p>
        </w:tc>
      </w:tr>
      <w:tr w:rsidR="00EA5936" w:rsidRPr="00EA5936" w14:paraId="29491C5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24787" w14:textId="77777777" w:rsidR="00C84410" w:rsidRPr="00EA5936" w:rsidRDefault="00C84410" w:rsidP="00EA5936">
            <w:pPr>
              <w:pStyle w:val="TAL"/>
              <w:rPr>
                <w:sz w:val="16"/>
              </w:rPr>
            </w:pPr>
            <w:r w:rsidRPr="00EA5936">
              <w:rPr>
                <w:sz w:val="16"/>
              </w:rPr>
              <w:t>C4-221548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ED41E" w14:textId="77777777" w:rsidR="00C84410" w:rsidRPr="00EA5936" w:rsidRDefault="00C84410" w:rsidP="00EA5936">
            <w:pPr>
              <w:pStyle w:val="TAL"/>
              <w:rPr>
                <w:sz w:val="16"/>
              </w:rPr>
            </w:pPr>
            <w:r w:rsidRPr="00EA5936">
              <w:rPr>
                <w:sz w:val="16"/>
              </w:rPr>
              <w:t>EAP-TTLS support in SNPN  (TS 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C6715" w14:textId="77777777" w:rsidR="00C84410" w:rsidRPr="00EA5936" w:rsidRDefault="00C84410" w:rsidP="00EA5936">
            <w:pPr>
              <w:pStyle w:val="TAL"/>
              <w:rPr>
                <w:sz w:val="16"/>
              </w:rPr>
            </w:pPr>
            <w:r w:rsidRPr="00EA5936">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B3E90" w14:textId="77777777" w:rsidR="00C84410" w:rsidRPr="00EA5936" w:rsidRDefault="00C84410" w:rsidP="00EA5936">
            <w:pPr>
              <w:pStyle w:val="TAL"/>
              <w:rPr>
                <w:sz w:val="16"/>
              </w:rPr>
            </w:pPr>
            <w:r w:rsidRPr="00EA5936">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BDB0D" w14:textId="77777777" w:rsidR="00C84410" w:rsidRPr="00EA5936" w:rsidRDefault="00C84410" w:rsidP="00EA5936">
            <w:pPr>
              <w:pStyle w:val="TAL"/>
              <w:rPr>
                <w:sz w:val="16"/>
              </w:rPr>
            </w:pPr>
            <w:r w:rsidRPr="00EA5936">
              <w:rPr>
                <w:sz w:val="16"/>
              </w:rPr>
              <w:t>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F592B"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C791F"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F846F"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87EEC" w14:textId="77777777" w:rsidR="00C84410" w:rsidRPr="00EA5936" w:rsidRDefault="00C84410" w:rsidP="00EA5936">
            <w:pPr>
              <w:pStyle w:val="TAL"/>
              <w:rPr>
                <w:sz w:val="16"/>
              </w:rPr>
            </w:pPr>
            <w:r w:rsidRPr="00EA593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A1374" w14:textId="77777777" w:rsidR="00C84410" w:rsidRPr="00EA5936" w:rsidRDefault="00C84410" w:rsidP="00EA5936">
            <w:pPr>
              <w:pStyle w:val="TAL"/>
              <w:rPr>
                <w:sz w:val="16"/>
              </w:rPr>
            </w:pPr>
            <w:r w:rsidRPr="00EA5936">
              <w:rPr>
                <w:sz w:val="16"/>
              </w:rPr>
              <w:t>agreed</w:t>
            </w:r>
          </w:p>
        </w:tc>
      </w:tr>
      <w:tr w:rsidR="00EA5936" w:rsidRPr="00EA5936" w14:paraId="5DF44D6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FF45D" w14:textId="77777777" w:rsidR="00C84410" w:rsidRPr="00EA5936" w:rsidRDefault="00C84410" w:rsidP="00EA5936">
            <w:pPr>
              <w:pStyle w:val="TAL"/>
              <w:rPr>
                <w:sz w:val="16"/>
              </w:rPr>
            </w:pPr>
            <w:r w:rsidRPr="00EA5936">
              <w:rPr>
                <w:sz w:val="16"/>
              </w:rPr>
              <w:t>C4-221382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E82AD" w14:textId="77777777" w:rsidR="00C84410" w:rsidRPr="00EA5936" w:rsidRDefault="00C84410" w:rsidP="00EA5936">
            <w:pPr>
              <w:pStyle w:val="TAL"/>
              <w:rPr>
                <w:sz w:val="16"/>
              </w:rPr>
            </w:pPr>
            <w:r w:rsidRPr="00EA5936">
              <w:rPr>
                <w:sz w:val="16"/>
              </w:rPr>
              <w:t>One SDM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82075" w14:textId="77777777" w:rsidR="00C84410" w:rsidRPr="00EA5936" w:rsidRDefault="00C84410" w:rsidP="00EA5936">
            <w:pPr>
              <w:pStyle w:val="TAL"/>
              <w:rPr>
                <w:sz w:val="16"/>
              </w:rPr>
            </w:pPr>
            <w:r w:rsidRPr="00EA593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1FAC6" w14:textId="77777777" w:rsidR="00C84410" w:rsidRPr="00EA5936" w:rsidRDefault="00C84410" w:rsidP="00EA5936">
            <w:pPr>
              <w:pStyle w:val="TAL"/>
              <w:rPr>
                <w:sz w:val="16"/>
              </w:rPr>
            </w:pPr>
            <w:r w:rsidRPr="00EA5936">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E68B4" w14:textId="77777777" w:rsidR="00C84410" w:rsidRPr="00EA5936" w:rsidRDefault="00C84410" w:rsidP="00EA5936">
            <w:pPr>
              <w:pStyle w:val="TAL"/>
              <w:rPr>
                <w:sz w:val="16"/>
              </w:rPr>
            </w:pPr>
            <w:r w:rsidRPr="00EA5936">
              <w:rPr>
                <w:sz w:val="16"/>
              </w:rPr>
              <w:t>0427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39504"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862D6"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4A846"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85AEC" w14:textId="77777777" w:rsidR="00C84410" w:rsidRPr="00EA5936" w:rsidRDefault="00C84410" w:rsidP="00EA5936">
            <w:pPr>
              <w:pStyle w:val="TAL"/>
              <w:rPr>
                <w:sz w:val="16"/>
              </w:rPr>
            </w:pPr>
            <w:r w:rsidRPr="00EA5936">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4F33D" w14:textId="77777777" w:rsidR="00C84410" w:rsidRPr="00EA5936" w:rsidRDefault="00C84410" w:rsidP="00EA5936">
            <w:pPr>
              <w:pStyle w:val="TAL"/>
              <w:rPr>
                <w:sz w:val="16"/>
              </w:rPr>
            </w:pPr>
            <w:r w:rsidRPr="00EA5936">
              <w:rPr>
                <w:sz w:val="16"/>
              </w:rPr>
              <w:t>revised</w:t>
            </w:r>
          </w:p>
        </w:tc>
      </w:tr>
      <w:tr w:rsidR="00EA5936" w:rsidRPr="00EA5936" w14:paraId="5749111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9D431" w14:textId="77777777" w:rsidR="00C84410" w:rsidRPr="00EA5936" w:rsidRDefault="00C84410" w:rsidP="00EA5936">
            <w:pPr>
              <w:pStyle w:val="TAL"/>
              <w:rPr>
                <w:sz w:val="16"/>
              </w:rPr>
            </w:pPr>
            <w:r w:rsidRPr="00EA5936">
              <w:rPr>
                <w:sz w:val="16"/>
              </w:rPr>
              <w:t>C4-221567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E0DA1" w14:textId="77777777" w:rsidR="00C84410" w:rsidRPr="00EA5936" w:rsidRDefault="00C84410" w:rsidP="00EA5936">
            <w:pPr>
              <w:pStyle w:val="TAL"/>
              <w:rPr>
                <w:sz w:val="16"/>
              </w:rPr>
            </w:pPr>
            <w:r w:rsidRPr="00EA5936">
              <w:rPr>
                <w:sz w:val="16"/>
              </w:rPr>
              <w:t>One SDM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DAB50" w14:textId="77777777" w:rsidR="00C84410" w:rsidRPr="00EA5936" w:rsidRDefault="00C84410" w:rsidP="00EA5936">
            <w:pPr>
              <w:pStyle w:val="TAL"/>
              <w:rPr>
                <w:sz w:val="16"/>
              </w:rPr>
            </w:pPr>
            <w:r w:rsidRPr="00EA5936">
              <w:rPr>
                <w:sz w:val="16"/>
              </w:rPr>
              <w:t>Hewlett-Packard Enterprise,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1EB6A" w14:textId="77777777" w:rsidR="00C84410" w:rsidRPr="00EA5936" w:rsidRDefault="00C84410" w:rsidP="00EA5936">
            <w:pPr>
              <w:pStyle w:val="TAL"/>
              <w:rPr>
                <w:sz w:val="16"/>
              </w:rPr>
            </w:pPr>
            <w:r w:rsidRPr="00EA5936">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102B2" w14:textId="77777777" w:rsidR="00C84410" w:rsidRPr="00EA5936" w:rsidRDefault="00C84410" w:rsidP="00EA5936">
            <w:pPr>
              <w:pStyle w:val="TAL"/>
              <w:rPr>
                <w:sz w:val="16"/>
              </w:rPr>
            </w:pPr>
            <w:r w:rsidRPr="00EA5936">
              <w:rPr>
                <w:sz w:val="16"/>
              </w:rPr>
              <w:t>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1418E"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CA4BA"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39A1"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7A8F5" w14:textId="77777777" w:rsidR="00C84410" w:rsidRPr="00EA5936" w:rsidRDefault="00C84410" w:rsidP="00EA5936">
            <w:pPr>
              <w:pStyle w:val="TAL"/>
              <w:rPr>
                <w:sz w:val="16"/>
              </w:rPr>
            </w:pPr>
            <w:r w:rsidRPr="00EA5936">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9A62E" w14:textId="77777777" w:rsidR="00C84410" w:rsidRPr="00EA5936" w:rsidRDefault="00C84410" w:rsidP="00EA5936">
            <w:pPr>
              <w:pStyle w:val="TAL"/>
              <w:rPr>
                <w:sz w:val="16"/>
              </w:rPr>
            </w:pPr>
            <w:r w:rsidRPr="00EA5936">
              <w:rPr>
                <w:sz w:val="16"/>
              </w:rPr>
              <w:t>agreed</w:t>
            </w:r>
          </w:p>
        </w:tc>
      </w:tr>
      <w:tr w:rsidR="00EA5936" w:rsidRPr="00EA5936" w14:paraId="496B2DF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2A702" w14:textId="77777777" w:rsidR="00C84410" w:rsidRPr="00EA5936" w:rsidRDefault="00C84410" w:rsidP="00EA5936">
            <w:pPr>
              <w:pStyle w:val="TAL"/>
              <w:rPr>
                <w:sz w:val="16"/>
              </w:rPr>
            </w:pPr>
            <w:r w:rsidRPr="00EA5936">
              <w:rPr>
                <w:sz w:val="16"/>
              </w:rPr>
              <w:t>C4-221600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DBBEA" w14:textId="77777777" w:rsidR="00C84410" w:rsidRPr="00EA5936" w:rsidRDefault="00C84410" w:rsidP="00EA5936">
            <w:pPr>
              <w:pStyle w:val="TAL"/>
              <w:rPr>
                <w:sz w:val="16"/>
              </w:rPr>
            </w:pPr>
            <w:r w:rsidRPr="00EA5936">
              <w:rPr>
                <w:sz w:val="16"/>
              </w:rPr>
              <w:t>29.505 Rel-17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EBEB9" w14:textId="77777777" w:rsidR="00C84410" w:rsidRPr="00EA5936" w:rsidRDefault="00C84410" w:rsidP="00EA5936">
            <w:pPr>
              <w:pStyle w:val="TAL"/>
              <w:rPr>
                <w:sz w:val="16"/>
              </w:rPr>
            </w:pPr>
            <w:r w:rsidRPr="00EA593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79A51" w14:textId="77777777" w:rsidR="00C84410" w:rsidRPr="00EA5936" w:rsidRDefault="00C84410" w:rsidP="00EA5936">
            <w:pPr>
              <w:pStyle w:val="TAL"/>
              <w:rPr>
                <w:sz w:val="16"/>
              </w:rPr>
            </w:pPr>
            <w:r w:rsidRPr="00EA5936">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810D5" w14:textId="77777777" w:rsidR="00C84410" w:rsidRPr="00EA5936" w:rsidRDefault="00C84410" w:rsidP="00EA5936">
            <w:pPr>
              <w:pStyle w:val="TAL"/>
              <w:rPr>
                <w:sz w:val="16"/>
              </w:rPr>
            </w:pPr>
            <w:r w:rsidRPr="00EA5936">
              <w:rPr>
                <w:sz w:val="16"/>
              </w:rPr>
              <w:t>0428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A9B83"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CCC27"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0CCA9"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836BB"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8546A" w14:textId="77777777" w:rsidR="00C84410" w:rsidRPr="00EA5936" w:rsidRDefault="00C84410" w:rsidP="00EA5936">
            <w:pPr>
              <w:pStyle w:val="TAL"/>
              <w:rPr>
                <w:sz w:val="16"/>
              </w:rPr>
            </w:pPr>
            <w:r w:rsidRPr="00EA5936">
              <w:rPr>
                <w:sz w:val="16"/>
              </w:rPr>
              <w:t>agreed</w:t>
            </w:r>
          </w:p>
        </w:tc>
      </w:tr>
      <w:tr w:rsidR="00EA5936" w:rsidRPr="00EA5936" w14:paraId="79F85B6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027B1" w14:textId="77777777" w:rsidR="00C84410" w:rsidRPr="00EA5936" w:rsidRDefault="00C84410" w:rsidP="00EA5936">
            <w:pPr>
              <w:pStyle w:val="TAL"/>
              <w:rPr>
                <w:sz w:val="16"/>
              </w:rPr>
            </w:pPr>
            <w:r w:rsidRPr="00EA5936">
              <w:rPr>
                <w:sz w:val="16"/>
              </w:rPr>
              <w:t>C4-221620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F708A" w14:textId="77777777" w:rsidR="00C84410" w:rsidRPr="00EA5936" w:rsidRDefault="00C84410" w:rsidP="00EA5936">
            <w:pPr>
              <w:pStyle w:val="TAL"/>
              <w:rPr>
                <w:sz w:val="16"/>
              </w:rPr>
            </w:pPr>
            <w:r w:rsidRPr="00EA5936">
              <w:rPr>
                <w:sz w:val="16"/>
              </w:rPr>
              <w:t>29.505 Rel-16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D43AA" w14:textId="77777777" w:rsidR="00C84410" w:rsidRPr="00EA5936" w:rsidRDefault="00C84410" w:rsidP="00EA5936">
            <w:pPr>
              <w:pStyle w:val="TAL"/>
              <w:rPr>
                <w:sz w:val="16"/>
              </w:rPr>
            </w:pPr>
            <w:r w:rsidRPr="00EA593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988F4" w14:textId="77777777" w:rsidR="00C84410" w:rsidRPr="00EA5936" w:rsidRDefault="00C84410" w:rsidP="00EA5936">
            <w:pPr>
              <w:pStyle w:val="TAL"/>
              <w:rPr>
                <w:sz w:val="16"/>
              </w:rPr>
            </w:pPr>
            <w:r w:rsidRPr="00EA5936">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7DB53" w14:textId="77777777" w:rsidR="00C84410" w:rsidRPr="00EA5936" w:rsidRDefault="00C84410" w:rsidP="00EA5936">
            <w:pPr>
              <w:pStyle w:val="TAL"/>
              <w:rPr>
                <w:sz w:val="16"/>
              </w:rPr>
            </w:pPr>
            <w:r w:rsidRPr="00EA5936">
              <w:rPr>
                <w:sz w:val="16"/>
              </w:rPr>
              <w:t>0429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5BB2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A4D6C"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8D1D1"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637DC"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9D335" w14:textId="77777777" w:rsidR="00C84410" w:rsidRPr="00EA5936" w:rsidRDefault="00C84410" w:rsidP="00EA5936">
            <w:pPr>
              <w:pStyle w:val="TAL"/>
              <w:rPr>
                <w:sz w:val="16"/>
              </w:rPr>
            </w:pPr>
            <w:r w:rsidRPr="00EA5936">
              <w:rPr>
                <w:sz w:val="16"/>
              </w:rPr>
              <w:t>agreed</w:t>
            </w:r>
          </w:p>
        </w:tc>
      </w:tr>
      <w:tr w:rsidR="00EA5936" w:rsidRPr="00EA5936" w14:paraId="2806663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6DB94" w14:textId="77777777" w:rsidR="00C84410" w:rsidRPr="00EA5936" w:rsidRDefault="00C84410" w:rsidP="00EA5936">
            <w:pPr>
              <w:pStyle w:val="TAL"/>
              <w:rPr>
                <w:sz w:val="16"/>
              </w:rPr>
            </w:pPr>
            <w:r w:rsidRPr="00EA5936">
              <w:rPr>
                <w:sz w:val="16"/>
              </w:rPr>
              <w:t>C4-221545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284ED" w14:textId="77777777" w:rsidR="00C84410" w:rsidRPr="00EA5936" w:rsidRDefault="00C84410" w:rsidP="00EA5936">
            <w:pPr>
              <w:pStyle w:val="TAL"/>
              <w:rPr>
                <w:sz w:val="16"/>
              </w:rPr>
            </w:pPr>
            <w:r w:rsidRPr="00EA5936">
              <w:rPr>
                <w:sz w:val="16"/>
              </w:rPr>
              <w:t>NSWO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22881"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89D60" w14:textId="77777777" w:rsidR="00C84410" w:rsidRPr="00EA5936" w:rsidRDefault="00C84410" w:rsidP="00EA5936">
            <w:pPr>
              <w:pStyle w:val="TAL"/>
              <w:rPr>
                <w:sz w:val="16"/>
              </w:rPr>
            </w:pPr>
            <w:r w:rsidRPr="00EA5936">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A54C7" w14:textId="77777777" w:rsidR="00C84410" w:rsidRPr="00EA5936" w:rsidRDefault="00C84410" w:rsidP="00EA5936">
            <w:pPr>
              <w:pStyle w:val="TAL"/>
              <w:rPr>
                <w:sz w:val="16"/>
              </w:rPr>
            </w:pPr>
            <w:r w:rsidRPr="00EA5936">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31529"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F8894"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788ED"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CF344" w14:textId="77777777" w:rsidR="00C84410" w:rsidRPr="00EA5936" w:rsidRDefault="00C84410" w:rsidP="00EA5936">
            <w:pPr>
              <w:pStyle w:val="TAL"/>
              <w:rPr>
                <w:sz w:val="16"/>
              </w:rPr>
            </w:pPr>
            <w:r w:rsidRPr="00EA5936">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D6B9E" w14:textId="77777777" w:rsidR="00C84410" w:rsidRPr="00EA5936" w:rsidRDefault="00C84410" w:rsidP="00EA5936">
            <w:pPr>
              <w:pStyle w:val="TAL"/>
              <w:rPr>
                <w:sz w:val="16"/>
              </w:rPr>
            </w:pPr>
            <w:r w:rsidRPr="00EA5936">
              <w:rPr>
                <w:sz w:val="16"/>
              </w:rPr>
              <w:t>agreed</w:t>
            </w:r>
          </w:p>
        </w:tc>
      </w:tr>
      <w:tr w:rsidR="00EA5936" w:rsidRPr="00EA5936" w14:paraId="1572F40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D03D6" w14:textId="77777777" w:rsidR="00C84410" w:rsidRPr="00EA5936" w:rsidRDefault="00C84410" w:rsidP="00EA5936">
            <w:pPr>
              <w:pStyle w:val="TAL"/>
              <w:rPr>
                <w:sz w:val="16"/>
              </w:rPr>
            </w:pPr>
            <w:r w:rsidRPr="00EA5936">
              <w:rPr>
                <w:sz w:val="16"/>
              </w:rPr>
              <w:t>C4-221185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8DBC4" w14:textId="77777777" w:rsidR="00C84410" w:rsidRPr="00EA5936" w:rsidRDefault="00C84410" w:rsidP="00EA5936">
            <w:pPr>
              <w:pStyle w:val="TAL"/>
              <w:rPr>
                <w:sz w:val="16"/>
              </w:rPr>
            </w:pPr>
            <w:r w:rsidRPr="00EA5936">
              <w:rPr>
                <w:sz w:val="16"/>
              </w:rPr>
              <w:t>PVS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3E2CB" w14:textId="77777777" w:rsidR="00C84410" w:rsidRPr="00EA5936" w:rsidRDefault="00C84410" w:rsidP="00EA5936">
            <w:pPr>
              <w:pStyle w:val="TAL"/>
              <w:rPr>
                <w:sz w:val="16"/>
              </w:rPr>
            </w:pPr>
            <w:r w:rsidRPr="00EA593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0517F" w14:textId="77777777" w:rsidR="00C84410" w:rsidRPr="00EA5936" w:rsidRDefault="00C84410" w:rsidP="00EA5936">
            <w:pPr>
              <w:pStyle w:val="TAL"/>
              <w:rPr>
                <w:sz w:val="16"/>
              </w:rPr>
            </w:pPr>
            <w:r w:rsidRPr="00EA5936">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3677B" w14:textId="77777777" w:rsidR="00C84410" w:rsidRPr="00EA5936" w:rsidRDefault="00C84410" w:rsidP="00EA5936">
            <w:pPr>
              <w:pStyle w:val="TAL"/>
              <w:rPr>
                <w:sz w:val="16"/>
              </w:rPr>
            </w:pPr>
            <w:r w:rsidRPr="00EA5936">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5945B"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92326"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65C92"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A247B" w14:textId="77777777" w:rsidR="00C84410" w:rsidRPr="00EA5936" w:rsidRDefault="00C84410" w:rsidP="00EA5936">
            <w:pPr>
              <w:pStyle w:val="TAL"/>
              <w:rPr>
                <w:sz w:val="16"/>
              </w:rPr>
            </w:pPr>
            <w:r w:rsidRPr="00EA593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65B8D" w14:textId="77777777" w:rsidR="00C84410" w:rsidRPr="00EA5936" w:rsidRDefault="00C84410" w:rsidP="00EA5936">
            <w:pPr>
              <w:pStyle w:val="TAL"/>
              <w:rPr>
                <w:sz w:val="16"/>
              </w:rPr>
            </w:pPr>
            <w:r w:rsidRPr="00EA5936">
              <w:rPr>
                <w:sz w:val="16"/>
              </w:rPr>
              <w:t>revised</w:t>
            </w:r>
          </w:p>
        </w:tc>
      </w:tr>
      <w:tr w:rsidR="00EA5936" w:rsidRPr="00EA5936" w14:paraId="43417A2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8BF81" w14:textId="77777777" w:rsidR="00C84410" w:rsidRPr="00EA5936" w:rsidRDefault="00C84410" w:rsidP="00EA5936">
            <w:pPr>
              <w:pStyle w:val="TAL"/>
              <w:rPr>
                <w:sz w:val="16"/>
              </w:rPr>
            </w:pPr>
            <w:r w:rsidRPr="00EA5936">
              <w:rPr>
                <w:sz w:val="16"/>
              </w:rPr>
              <w:t>C4-221565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7A795" w14:textId="77777777" w:rsidR="00C84410" w:rsidRPr="00EA5936" w:rsidRDefault="00C84410" w:rsidP="00EA5936">
            <w:pPr>
              <w:pStyle w:val="TAL"/>
              <w:rPr>
                <w:sz w:val="16"/>
              </w:rPr>
            </w:pPr>
            <w:r w:rsidRPr="00EA5936">
              <w:rPr>
                <w:sz w:val="16"/>
              </w:rPr>
              <w:t>PVS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4D25F" w14:textId="77777777" w:rsidR="00C84410" w:rsidRPr="00EA5936" w:rsidRDefault="00C84410" w:rsidP="00EA5936">
            <w:pPr>
              <w:pStyle w:val="TAL"/>
              <w:rPr>
                <w:sz w:val="16"/>
              </w:rPr>
            </w:pPr>
            <w:r w:rsidRPr="00EA593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77F26" w14:textId="77777777" w:rsidR="00C84410" w:rsidRPr="00EA5936" w:rsidRDefault="00C84410" w:rsidP="00EA5936">
            <w:pPr>
              <w:pStyle w:val="TAL"/>
              <w:rPr>
                <w:sz w:val="16"/>
              </w:rPr>
            </w:pPr>
            <w:r w:rsidRPr="00EA5936">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59936" w14:textId="77777777" w:rsidR="00C84410" w:rsidRPr="00EA5936" w:rsidRDefault="00C84410" w:rsidP="00EA5936">
            <w:pPr>
              <w:pStyle w:val="TAL"/>
              <w:rPr>
                <w:sz w:val="16"/>
              </w:rPr>
            </w:pPr>
            <w:r w:rsidRPr="00EA5936">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3A699"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B30B3"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7F2D5"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BAADF" w14:textId="77777777" w:rsidR="00C84410" w:rsidRPr="00EA5936" w:rsidRDefault="00C84410" w:rsidP="00EA5936">
            <w:pPr>
              <w:pStyle w:val="TAL"/>
              <w:rPr>
                <w:sz w:val="16"/>
              </w:rPr>
            </w:pPr>
            <w:r w:rsidRPr="00EA593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71085" w14:textId="77777777" w:rsidR="00C84410" w:rsidRPr="00EA5936" w:rsidRDefault="00C84410" w:rsidP="00EA5936">
            <w:pPr>
              <w:pStyle w:val="TAL"/>
              <w:rPr>
                <w:sz w:val="16"/>
              </w:rPr>
            </w:pPr>
            <w:r w:rsidRPr="00EA5936">
              <w:rPr>
                <w:sz w:val="16"/>
              </w:rPr>
              <w:t>revised</w:t>
            </w:r>
          </w:p>
        </w:tc>
      </w:tr>
      <w:tr w:rsidR="00EA5936" w:rsidRPr="00EA5936" w14:paraId="2F27C00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93BEF" w14:textId="77777777" w:rsidR="00C84410" w:rsidRPr="00EA5936" w:rsidRDefault="00C84410" w:rsidP="00EA5936">
            <w:pPr>
              <w:pStyle w:val="TAL"/>
              <w:rPr>
                <w:sz w:val="16"/>
              </w:rPr>
            </w:pPr>
            <w:r w:rsidRPr="00EA5936">
              <w:rPr>
                <w:sz w:val="16"/>
              </w:rPr>
              <w:t>C4-221647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D1805" w14:textId="77777777" w:rsidR="00C84410" w:rsidRPr="00EA5936" w:rsidRDefault="00C84410" w:rsidP="00EA5936">
            <w:pPr>
              <w:pStyle w:val="TAL"/>
              <w:rPr>
                <w:sz w:val="16"/>
              </w:rPr>
            </w:pPr>
            <w:r w:rsidRPr="00EA5936">
              <w:rPr>
                <w:sz w:val="16"/>
              </w:rPr>
              <w:t>PVS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F2347" w14:textId="77777777" w:rsidR="00C84410" w:rsidRPr="00EA5936" w:rsidRDefault="00C84410" w:rsidP="00EA5936">
            <w:pPr>
              <w:pStyle w:val="TAL"/>
              <w:rPr>
                <w:sz w:val="16"/>
              </w:rPr>
            </w:pPr>
            <w:r w:rsidRPr="00EA593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91BC1" w14:textId="77777777" w:rsidR="00C84410" w:rsidRPr="00EA5936" w:rsidRDefault="00C84410" w:rsidP="00EA5936">
            <w:pPr>
              <w:pStyle w:val="TAL"/>
              <w:rPr>
                <w:sz w:val="16"/>
              </w:rPr>
            </w:pPr>
            <w:r w:rsidRPr="00EA5936">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AA776" w14:textId="77777777" w:rsidR="00C84410" w:rsidRPr="00EA5936" w:rsidRDefault="00C84410" w:rsidP="00EA5936">
            <w:pPr>
              <w:pStyle w:val="TAL"/>
              <w:rPr>
                <w:sz w:val="16"/>
              </w:rPr>
            </w:pPr>
            <w:r w:rsidRPr="00EA5936">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72685" w14:textId="77777777" w:rsidR="00C84410" w:rsidRPr="00EA5936" w:rsidRDefault="00C84410" w:rsidP="00EA5936">
            <w:pPr>
              <w:pStyle w:val="TAR"/>
              <w:rPr>
                <w:sz w:val="16"/>
              </w:rPr>
            </w:pPr>
            <w:r w:rsidRPr="00EA593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D8F30"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AFA3C"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E8274" w14:textId="77777777" w:rsidR="00C84410" w:rsidRPr="00EA5936" w:rsidRDefault="00C84410" w:rsidP="00EA5936">
            <w:pPr>
              <w:pStyle w:val="TAL"/>
              <w:rPr>
                <w:sz w:val="16"/>
              </w:rPr>
            </w:pPr>
            <w:r w:rsidRPr="00EA593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F4785" w14:textId="77777777" w:rsidR="00C84410" w:rsidRPr="00EA5936" w:rsidRDefault="00C84410" w:rsidP="00EA5936">
            <w:pPr>
              <w:pStyle w:val="TAL"/>
              <w:rPr>
                <w:sz w:val="16"/>
              </w:rPr>
            </w:pPr>
            <w:r w:rsidRPr="00EA5936">
              <w:rPr>
                <w:sz w:val="16"/>
              </w:rPr>
              <w:t>agreed</w:t>
            </w:r>
          </w:p>
        </w:tc>
      </w:tr>
      <w:tr w:rsidR="00EA5936" w:rsidRPr="00EA5936" w14:paraId="2504BF7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F09E4" w14:textId="77777777" w:rsidR="00C84410" w:rsidRPr="00EA5936" w:rsidRDefault="00C84410" w:rsidP="00EA5936">
            <w:pPr>
              <w:pStyle w:val="TAL"/>
              <w:rPr>
                <w:sz w:val="16"/>
              </w:rPr>
            </w:pPr>
            <w:r w:rsidRPr="00EA5936">
              <w:rPr>
                <w:sz w:val="16"/>
              </w:rPr>
              <w:t>C4-221082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B2388" w14:textId="77777777" w:rsidR="00C84410" w:rsidRPr="00EA5936" w:rsidRDefault="00C84410" w:rsidP="00EA5936">
            <w:pPr>
              <w:pStyle w:val="TAL"/>
              <w:rPr>
                <w:sz w:val="16"/>
              </w:rPr>
            </w:pPr>
            <w:r w:rsidRPr="00EA5936">
              <w:rPr>
                <w:sz w:val="16"/>
              </w:rPr>
              <w:t>HPLMN Control in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ED89E" w14:textId="77777777" w:rsidR="00C84410" w:rsidRPr="00EA5936" w:rsidRDefault="00C84410" w:rsidP="00EA5936">
            <w:pPr>
              <w:pStyle w:val="TAL"/>
              <w:rPr>
                <w:sz w:val="16"/>
              </w:rPr>
            </w:pPr>
            <w:r w:rsidRPr="00EA5936">
              <w:rPr>
                <w:sz w:val="16"/>
              </w:rPr>
              <w:t>Samsung,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918CA" w14:textId="77777777" w:rsidR="00C84410" w:rsidRPr="00EA5936" w:rsidRDefault="00C84410" w:rsidP="00EA5936">
            <w:pPr>
              <w:pStyle w:val="TAL"/>
              <w:rPr>
                <w:sz w:val="16"/>
              </w:rPr>
            </w:pPr>
            <w:r w:rsidRPr="00EA5936">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8CCBC" w14:textId="77777777" w:rsidR="00C84410" w:rsidRPr="00EA5936" w:rsidRDefault="00C84410" w:rsidP="00EA5936">
            <w:pPr>
              <w:pStyle w:val="TAL"/>
              <w:rPr>
                <w:sz w:val="16"/>
              </w:rPr>
            </w:pPr>
            <w:r w:rsidRPr="00EA5936">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3097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FB4F0"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D1B54"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E2B93" w14:textId="77777777" w:rsidR="00C84410" w:rsidRPr="00EA5936" w:rsidRDefault="00C84410" w:rsidP="00EA5936">
            <w:pPr>
              <w:pStyle w:val="TAL"/>
              <w:rPr>
                <w:sz w:val="16"/>
              </w:rPr>
            </w:pPr>
            <w:r w:rsidRPr="00EA5936">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A90E0" w14:textId="77777777" w:rsidR="00C84410" w:rsidRPr="00EA5936" w:rsidRDefault="00C84410" w:rsidP="00EA5936">
            <w:pPr>
              <w:pStyle w:val="TAL"/>
              <w:rPr>
                <w:sz w:val="16"/>
              </w:rPr>
            </w:pPr>
            <w:r w:rsidRPr="00EA5936">
              <w:rPr>
                <w:sz w:val="16"/>
              </w:rPr>
              <w:t>postponed</w:t>
            </w:r>
          </w:p>
        </w:tc>
      </w:tr>
      <w:tr w:rsidR="00EA5936" w:rsidRPr="00EA5936" w14:paraId="14BD64E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2D748" w14:textId="77777777" w:rsidR="00C84410" w:rsidRPr="00EA5936" w:rsidRDefault="00C84410" w:rsidP="00EA5936">
            <w:pPr>
              <w:pStyle w:val="TAL"/>
              <w:rPr>
                <w:sz w:val="16"/>
              </w:rPr>
            </w:pPr>
            <w:r w:rsidRPr="00EA5936">
              <w:rPr>
                <w:sz w:val="16"/>
              </w:rPr>
              <w:t>C4-221103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9B9D4" w14:textId="77777777" w:rsidR="00C84410" w:rsidRPr="00EA5936" w:rsidRDefault="00C84410" w:rsidP="00EA5936">
            <w:pPr>
              <w:pStyle w:val="TAL"/>
              <w:rPr>
                <w:sz w:val="16"/>
              </w:rPr>
            </w:pPr>
            <w:r w:rsidRPr="00EA5936">
              <w:rPr>
                <w:sz w:val="16"/>
              </w:rPr>
              <w:t>Deletion of security context in 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AB73B"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43BA2" w14:textId="77777777" w:rsidR="00C84410" w:rsidRPr="00EA5936" w:rsidRDefault="00C84410" w:rsidP="00EA5936">
            <w:pPr>
              <w:pStyle w:val="TAL"/>
              <w:rPr>
                <w:sz w:val="16"/>
              </w:rPr>
            </w:pPr>
            <w:r w:rsidRPr="00EA5936">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09096" w14:textId="77777777" w:rsidR="00C84410" w:rsidRPr="00EA5936" w:rsidRDefault="00C84410" w:rsidP="00EA5936">
            <w:pPr>
              <w:pStyle w:val="TAL"/>
              <w:rPr>
                <w:sz w:val="16"/>
              </w:rPr>
            </w:pPr>
            <w:r w:rsidRPr="00EA5936">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7C96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02AE"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ED43B"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0C190"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E7AE4" w14:textId="77777777" w:rsidR="00C84410" w:rsidRPr="00EA5936" w:rsidRDefault="00C84410" w:rsidP="00EA5936">
            <w:pPr>
              <w:pStyle w:val="TAL"/>
              <w:rPr>
                <w:sz w:val="16"/>
              </w:rPr>
            </w:pPr>
            <w:r w:rsidRPr="00EA5936">
              <w:rPr>
                <w:sz w:val="16"/>
              </w:rPr>
              <w:t>withdrawn</w:t>
            </w:r>
          </w:p>
        </w:tc>
      </w:tr>
      <w:tr w:rsidR="00EA5936" w:rsidRPr="00EA5936" w14:paraId="0834355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4D739" w14:textId="77777777" w:rsidR="00C84410" w:rsidRPr="00EA5936" w:rsidRDefault="00C84410" w:rsidP="00EA5936">
            <w:pPr>
              <w:pStyle w:val="TAL"/>
              <w:rPr>
                <w:sz w:val="16"/>
              </w:rPr>
            </w:pPr>
            <w:r w:rsidRPr="00EA5936">
              <w:rPr>
                <w:sz w:val="16"/>
              </w:rPr>
              <w:t>C4-221192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16F5D" w14:textId="77777777" w:rsidR="00C84410" w:rsidRPr="00EA5936" w:rsidRDefault="00C84410" w:rsidP="00EA5936">
            <w:pPr>
              <w:pStyle w:val="TAL"/>
              <w:rPr>
                <w:sz w:val="16"/>
              </w:rPr>
            </w:pPr>
            <w:r w:rsidRPr="00EA5936">
              <w:rPr>
                <w:sz w:val="16"/>
              </w:rPr>
              <w:t>Update of RID in 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A0B7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6B569" w14:textId="77777777" w:rsidR="00C84410" w:rsidRPr="00EA5936" w:rsidRDefault="00C84410" w:rsidP="00EA5936">
            <w:pPr>
              <w:pStyle w:val="TAL"/>
              <w:rPr>
                <w:sz w:val="16"/>
              </w:rPr>
            </w:pPr>
            <w:r w:rsidRPr="00EA5936">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A6D8A" w14:textId="77777777" w:rsidR="00C84410" w:rsidRPr="00EA5936" w:rsidRDefault="00C84410" w:rsidP="00EA5936">
            <w:pPr>
              <w:pStyle w:val="TAL"/>
              <w:rPr>
                <w:sz w:val="16"/>
              </w:rPr>
            </w:pPr>
            <w:r w:rsidRPr="00EA5936">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90C4B"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965D2"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41B8E"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1F080" w14:textId="77777777" w:rsidR="00C84410" w:rsidRPr="00EA5936" w:rsidRDefault="00C84410" w:rsidP="00EA5936">
            <w:pPr>
              <w:pStyle w:val="TAL"/>
              <w:rPr>
                <w:sz w:val="16"/>
              </w:rPr>
            </w:pPr>
            <w:r w:rsidRPr="00EA593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43723" w14:textId="77777777" w:rsidR="00C84410" w:rsidRPr="00EA5936" w:rsidRDefault="00C84410" w:rsidP="00EA5936">
            <w:pPr>
              <w:pStyle w:val="TAL"/>
              <w:rPr>
                <w:sz w:val="16"/>
              </w:rPr>
            </w:pPr>
            <w:r w:rsidRPr="00EA5936">
              <w:rPr>
                <w:sz w:val="16"/>
              </w:rPr>
              <w:t>revised</w:t>
            </w:r>
          </w:p>
        </w:tc>
      </w:tr>
      <w:tr w:rsidR="00EA5936" w:rsidRPr="00EA5936" w14:paraId="5AB595D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F65EE" w14:textId="77777777" w:rsidR="00C84410" w:rsidRPr="00EA5936" w:rsidRDefault="00C84410" w:rsidP="00EA5936">
            <w:pPr>
              <w:pStyle w:val="TAL"/>
              <w:rPr>
                <w:sz w:val="16"/>
              </w:rPr>
            </w:pPr>
            <w:r w:rsidRPr="00EA5936">
              <w:rPr>
                <w:sz w:val="16"/>
              </w:rPr>
              <w:t>C4-221550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4A0E" w14:textId="77777777" w:rsidR="00C84410" w:rsidRPr="00EA5936" w:rsidRDefault="00C84410" w:rsidP="00EA5936">
            <w:pPr>
              <w:pStyle w:val="TAL"/>
              <w:rPr>
                <w:sz w:val="16"/>
              </w:rPr>
            </w:pPr>
            <w:r w:rsidRPr="00EA5936">
              <w:rPr>
                <w:sz w:val="16"/>
              </w:rPr>
              <w:t>Update of RID in 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3D8D2"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1D30B" w14:textId="77777777" w:rsidR="00C84410" w:rsidRPr="00EA5936" w:rsidRDefault="00C84410" w:rsidP="00EA5936">
            <w:pPr>
              <w:pStyle w:val="TAL"/>
              <w:rPr>
                <w:sz w:val="16"/>
              </w:rPr>
            </w:pPr>
            <w:r w:rsidRPr="00EA5936">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A3646" w14:textId="77777777" w:rsidR="00C84410" w:rsidRPr="00EA5936" w:rsidRDefault="00C84410" w:rsidP="00EA5936">
            <w:pPr>
              <w:pStyle w:val="TAL"/>
              <w:rPr>
                <w:sz w:val="16"/>
              </w:rPr>
            </w:pPr>
            <w:r w:rsidRPr="00EA5936">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0D6D8"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F1E3E"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82170"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7BB9F" w14:textId="77777777" w:rsidR="00C84410" w:rsidRPr="00EA5936" w:rsidRDefault="00C84410" w:rsidP="00EA5936">
            <w:pPr>
              <w:pStyle w:val="TAL"/>
              <w:rPr>
                <w:sz w:val="16"/>
              </w:rPr>
            </w:pPr>
            <w:r w:rsidRPr="00EA5936">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5BF37" w14:textId="77777777" w:rsidR="00C84410" w:rsidRPr="00EA5936" w:rsidRDefault="00C84410" w:rsidP="00EA5936">
            <w:pPr>
              <w:pStyle w:val="TAL"/>
              <w:rPr>
                <w:sz w:val="16"/>
              </w:rPr>
            </w:pPr>
            <w:r w:rsidRPr="00EA5936">
              <w:rPr>
                <w:sz w:val="16"/>
              </w:rPr>
              <w:t>agreed</w:t>
            </w:r>
          </w:p>
        </w:tc>
      </w:tr>
      <w:tr w:rsidR="00EA5936" w:rsidRPr="00EA5936" w14:paraId="5DCD7AD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34D47" w14:textId="77777777" w:rsidR="00C84410" w:rsidRPr="00EA5936" w:rsidRDefault="00C84410" w:rsidP="00EA5936">
            <w:pPr>
              <w:pStyle w:val="TAL"/>
              <w:rPr>
                <w:sz w:val="16"/>
              </w:rPr>
            </w:pPr>
            <w:r w:rsidRPr="00EA5936">
              <w:rPr>
                <w:sz w:val="16"/>
              </w:rPr>
              <w:t>C4-221199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85849" w14:textId="77777777" w:rsidR="00C84410" w:rsidRPr="00EA5936" w:rsidRDefault="00C84410" w:rsidP="00EA5936">
            <w:pPr>
              <w:pStyle w:val="TAL"/>
              <w:rPr>
                <w:sz w:val="16"/>
              </w:rPr>
            </w:pPr>
            <w:r w:rsidRPr="00EA5936">
              <w:rPr>
                <w:sz w:val="16"/>
              </w:rPr>
              <w:t>Routing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FCAE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7DD5A" w14:textId="77777777" w:rsidR="00C84410" w:rsidRPr="00EA5936" w:rsidRDefault="00C84410" w:rsidP="00EA5936">
            <w:pPr>
              <w:pStyle w:val="TAL"/>
              <w:rPr>
                <w:sz w:val="16"/>
              </w:rPr>
            </w:pPr>
            <w:r w:rsidRPr="00EA5936">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3B2F2" w14:textId="77777777" w:rsidR="00C84410" w:rsidRPr="00EA5936" w:rsidRDefault="00C84410" w:rsidP="00EA5936">
            <w:pPr>
              <w:pStyle w:val="TAL"/>
              <w:rPr>
                <w:sz w:val="16"/>
              </w:rPr>
            </w:pPr>
            <w:r w:rsidRPr="00EA5936">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49B18"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ED5DE"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F59B9"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1F143" w14:textId="77777777" w:rsidR="00C84410" w:rsidRPr="00EA5936" w:rsidRDefault="00C84410" w:rsidP="00EA5936">
            <w:pPr>
              <w:pStyle w:val="TAL"/>
              <w:rPr>
                <w:sz w:val="16"/>
              </w:rPr>
            </w:pPr>
            <w:r w:rsidRPr="00EA5936">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17620" w14:textId="77777777" w:rsidR="00C84410" w:rsidRPr="00EA5936" w:rsidRDefault="00C84410" w:rsidP="00EA5936">
            <w:pPr>
              <w:pStyle w:val="TAL"/>
              <w:rPr>
                <w:sz w:val="16"/>
              </w:rPr>
            </w:pPr>
            <w:r w:rsidRPr="00EA5936">
              <w:rPr>
                <w:sz w:val="16"/>
              </w:rPr>
              <w:t>agreed</w:t>
            </w:r>
          </w:p>
        </w:tc>
      </w:tr>
      <w:tr w:rsidR="00EA5936" w:rsidRPr="00EA5936" w14:paraId="11F1D0F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EACC7" w14:textId="77777777" w:rsidR="00C84410" w:rsidRPr="00EA5936" w:rsidRDefault="00C84410" w:rsidP="00EA5936">
            <w:pPr>
              <w:pStyle w:val="TAL"/>
              <w:rPr>
                <w:sz w:val="16"/>
              </w:rPr>
            </w:pPr>
            <w:r w:rsidRPr="00EA5936">
              <w:rPr>
                <w:sz w:val="16"/>
              </w:rPr>
              <w:t>C4-221200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70EE2" w14:textId="77777777" w:rsidR="00C84410" w:rsidRPr="00EA5936" w:rsidRDefault="00C84410" w:rsidP="00EA5936">
            <w:pPr>
              <w:pStyle w:val="TAL"/>
              <w:rPr>
                <w:sz w:val="16"/>
              </w:rPr>
            </w:pPr>
            <w:r w:rsidRPr="00EA5936">
              <w:rPr>
                <w:sz w:val="16"/>
              </w:rPr>
              <w:t>Routing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BD9C"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0C46B" w14:textId="77777777" w:rsidR="00C84410" w:rsidRPr="00EA5936" w:rsidRDefault="00C84410" w:rsidP="00EA5936">
            <w:pPr>
              <w:pStyle w:val="TAL"/>
              <w:rPr>
                <w:sz w:val="16"/>
              </w:rPr>
            </w:pPr>
            <w:r w:rsidRPr="00EA5936">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BFFEF" w14:textId="77777777" w:rsidR="00C84410" w:rsidRPr="00EA5936" w:rsidRDefault="00C84410" w:rsidP="00EA5936">
            <w:pPr>
              <w:pStyle w:val="TAL"/>
              <w:rPr>
                <w:sz w:val="16"/>
              </w:rPr>
            </w:pPr>
            <w:r w:rsidRPr="00EA5936">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63D1B"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30104"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A9F83"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6531C" w14:textId="77777777" w:rsidR="00C84410" w:rsidRPr="00EA5936" w:rsidRDefault="00C84410" w:rsidP="00EA5936">
            <w:pPr>
              <w:pStyle w:val="TAL"/>
              <w:rPr>
                <w:sz w:val="16"/>
              </w:rPr>
            </w:pPr>
            <w:r w:rsidRPr="00EA5936">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F3003" w14:textId="77777777" w:rsidR="00C84410" w:rsidRPr="00EA5936" w:rsidRDefault="00C84410" w:rsidP="00EA5936">
            <w:pPr>
              <w:pStyle w:val="TAL"/>
              <w:rPr>
                <w:sz w:val="16"/>
              </w:rPr>
            </w:pPr>
            <w:r w:rsidRPr="00EA5936">
              <w:rPr>
                <w:sz w:val="16"/>
              </w:rPr>
              <w:t>agreed</w:t>
            </w:r>
          </w:p>
        </w:tc>
      </w:tr>
      <w:tr w:rsidR="00EA5936" w:rsidRPr="00EA5936" w14:paraId="479B2D7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945C2" w14:textId="77777777" w:rsidR="00C84410" w:rsidRPr="00EA5936" w:rsidRDefault="00C84410" w:rsidP="00EA5936">
            <w:pPr>
              <w:pStyle w:val="TAL"/>
              <w:rPr>
                <w:sz w:val="16"/>
              </w:rPr>
            </w:pPr>
            <w:r w:rsidRPr="00EA5936">
              <w:rPr>
                <w:sz w:val="16"/>
              </w:rPr>
              <w:t>C4-221271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CA4B" w14:textId="77777777" w:rsidR="00C84410" w:rsidRPr="00EA5936" w:rsidRDefault="00C84410" w:rsidP="00EA5936">
            <w:pPr>
              <w:pStyle w:val="TAL"/>
              <w:rPr>
                <w:sz w:val="16"/>
              </w:rPr>
            </w:pPr>
            <w:r w:rsidRPr="00EA5936">
              <w:rPr>
                <w:sz w:val="16"/>
              </w:rPr>
              <w:t>307/308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E562B"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C8EEE" w14:textId="77777777" w:rsidR="00C84410" w:rsidRPr="00EA5936" w:rsidRDefault="00C84410" w:rsidP="00EA5936">
            <w:pPr>
              <w:pStyle w:val="TAL"/>
              <w:rPr>
                <w:sz w:val="16"/>
              </w:rPr>
            </w:pPr>
            <w:r w:rsidRPr="00EA5936">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41C19" w14:textId="77777777" w:rsidR="00C84410" w:rsidRPr="00EA5936" w:rsidRDefault="00C84410" w:rsidP="00EA5936">
            <w:pPr>
              <w:pStyle w:val="TAL"/>
              <w:rPr>
                <w:sz w:val="16"/>
              </w:rPr>
            </w:pPr>
            <w:r w:rsidRPr="00EA5936">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6CA8B"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4F9B5"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C6BF9"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6F36A" w14:textId="77777777" w:rsidR="00C84410" w:rsidRPr="00EA5936" w:rsidRDefault="00C84410" w:rsidP="00EA5936">
            <w:pPr>
              <w:pStyle w:val="TAL"/>
              <w:rPr>
                <w:sz w:val="16"/>
              </w:rPr>
            </w:pPr>
            <w:r w:rsidRPr="00EA5936">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5200C" w14:textId="77777777" w:rsidR="00C84410" w:rsidRPr="00EA5936" w:rsidRDefault="00C84410" w:rsidP="00EA5936">
            <w:pPr>
              <w:pStyle w:val="TAL"/>
              <w:rPr>
                <w:sz w:val="16"/>
              </w:rPr>
            </w:pPr>
            <w:r w:rsidRPr="00EA5936">
              <w:rPr>
                <w:sz w:val="16"/>
              </w:rPr>
              <w:t>agreed</w:t>
            </w:r>
          </w:p>
        </w:tc>
      </w:tr>
      <w:tr w:rsidR="00EA5936" w:rsidRPr="00EA5936" w14:paraId="16973F0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C4EE1" w14:textId="77777777" w:rsidR="00C84410" w:rsidRPr="00EA5936" w:rsidRDefault="00C84410" w:rsidP="00EA5936">
            <w:pPr>
              <w:pStyle w:val="TAL"/>
              <w:rPr>
                <w:sz w:val="16"/>
              </w:rPr>
            </w:pPr>
            <w:r w:rsidRPr="00EA5936">
              <w:rPr>
                <w:sz w:val="16"/>
              </w:rPr>
              <w:t>C4-221272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AD1FF" w14:textId="77777777" w:rsidR="00C84410" w:rsidRPr="00EA5936" w:rsidRDefault="00C84410" w:rsidP="00EA5936">
            <w:pPr>
              <w:pStyle w:val="TAL"/>
              <w:rPr>
                <w:sz w:val="16"/>
              </w:rPr>
            </w:pPr>
            <w:r w:rsidRPr="00EA5936">
              <w:rPr>
                <w:sz w:val="16"/>
              </w:rPr>
              <w:t>307/308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70FB0"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18391" w14:textId="77777777" w:rsidR="00C84410" w:rsidRPr="00EA5936" w:rsidRDefault="00C84410" w:rsidP="00EA5936">
            <w:pPr>
              <w:pStyle w:val="TAL"/>
              <w:rPr>
                <w:sz w:val="16"/>
              </w:rPr>
            </w:pPr>
            <w:r w:rsidRPr="00EA5936">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12719" w14:textId="77777777" w:rsidR="00C84410" w:rsidRPr="00EA5936" w:rsidRDefault="00C84410" w:rsidP="00EA5936">
            <w:pPr>
              <w:pStyle w:val="TAL"/>
              <w:rPr>
                <w:sz w:val="16"/>
              </w:rPr>
            </w:pPr>
            <w:r w:rsidRPr="00EA5936">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5A041"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1C3F8"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7B938"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94EB2" w14:textId="77777777" w:rsidR="00C84410" w:rsidRPr="00EA5936" w:rsidRDefault="00C84410" w:rsidP="00EA5936">
            <w:pPr>
              <w:pStyle w:val="TAL"/>
              <w:rPr>
                <w:sz w:val="16"/>
              </w:rPr>
            </w:pPr>
            <w:r w:rsidRPr="00EA5936">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CC2BA" w14:textId="77777777" w:rsidR="00C84410" w:rsidRPr="00EA5936" w:rsidRDefault="00C84410" w:rsidP="00EA5936">
            <w:pPr>
              <w:pStyle w:val="TAL"/>
              <w:rPr>
                <w:sz w:val="16"/>
              </w:rPr>
            </w:pPr>
            <w:r w:rsidRPr="00EA5936">
              <w:rPr>
                <w:sz w:val="16"/>
              </w:rPr>
              <w:t>agreed</w:t>
            </w:r>
          </w:p>
        </w:tc>
      </w:tr>
      <w:tr w:rsidR="00EA5936" w:rsidRPr="00EA5936" w14:paraId="581878B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A0C5" w14:textId="77777777" w:rsidR="00C84410" w:rsidRPr="00EA5936" w:rsidRDefault="00C84410" w:rsidP="00EA5936">
            <w:pPr>
              <w:pStyle w:val="TAL"/>
              <w:rPr>
                <w:sz w:val="16"/>
              </w:rPr>
            </w:pPr>
            <w:r w:rsidRPr="00EA5936">
              <w:rPr>
                <w:sz w:val="16"/>
              </w:rPr>
              <w:t>C4-221379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98C5E" w14:textId="77777777" w:rsidR="00C84410" w:rsidRPr="00EA5936" w:rsidRDefault="00C84410" w:rsidP="00EA5936">
            <w:pPr>
              <w:pStyle w:val="TAL"/>
              <w:rPr>
                <w:sz w:val="16"/>
              </w:rPr>
            </w:pPr>
            <w:r w:rsidRPr="00EA5936">
              <w:rPr>
                <w:sz w:val="16"/>
              </w:rPr>
              <w:t>EAP-TTLS support in SNPN  (TS 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AD415" w14:textId="77777777" w:rsidR="00C84410" w:rsidRPr="00EA5936" w:rsidRDefault="00C84410" w:rsidP="00EA5936">
            <w:pPr>
              <w:pStyle w:val="TAL"/>
              <w:rPr>
                <w:sz w:val="16"/>
              </w:rPr>
            </w:pPr>
            <w:r w:rsidRPr="00EA5936">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EC9D" w14:textId="77777777" w:rsidR="00C84410" w:rsidRPr="00EA5936" w:rsidRDefault="00C84410" w:rsidP="00EA5936">
            <w:pPr>
              <w:pStyle w:val="TAL"/>
              <w:rPr>
                <w:sz w:val="16"/>
              </w:rPr>
            </w:pPr>
            <w:r w:rsidRPr="00EA5936">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02BB6" w14:textId="77777777" w:rsidR="00C84410" w:rsidRPr="00EA5936" w:rsidRDefault="00C84410" w:rsidP="00EA5936">
            <w:pPr>
              <w:pStyle w:val="TAL"/>
              <w:rPr>
                <w:sz w:val="16"/>
              </w:rPr>
            </w:pPr>
            <w:r w:rsidRPr="00EA5936">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9B571"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27F1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2D420"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094A2" w14:textId="77777777" w:rsidR="00C84410" w:rsidRPr="00EA5936" w:rsidRDefault="00C84410" w:rsidP="00EA5936">
            <w:pPr>
              <w:pStyle w:val="TAL"/>
              <w:rPr>
                <w:sz w:val="16"/>
              </w:rPr>
            </w:pPr>
            <w:r w:rsidRPr="00EA593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2EFDA" w14:textId="77777777" w:rsidR="00C84410" w:rsidRPr="00EA5936" w:rsidRDefault="00C84410" w:rsidP="00EA5936">
            <w:pPr>
              <w:pStyle w:val="TAL"/>
              <w:rPr>
                <w:sz w:val="16"/>
              </w:rPr>
            </w:pPr>
            <w:r w:rsidRPr="00EA5936">
              <w:rPr>
                <w:sz w:val="16"/>
              </w:rPr>
              <w:t>agreed</w:t>
            </w:r>
          </w:p>
        </w:tc>
      </w:tr>
      <w:tr w:rsidR="00EA5936" w:rsidRPr="00EA5936" w14:paraId="13BAC54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B6AA1" w14:textId="77777777" w:rsidR="00C84410" w:rsidRPr="00EA5936" w:rsidRDefault="00C84410" w:rsidP="00EA5936">
            <w:pPr>
              <w:pStyle w:val="TAL"/>
              <w:rPr>
                <w:sz w:val="16"/>
              </w:rPr>
            </w:pPr>
            <w:r w:rsidRPr="00EA5936">
              <w:rPr>
                <w:sz w:val="16"/>
              </w:rPr>
              <w:t>C4-221404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68924" w14:textId="77777777" w:rsidR="00C84410" w:rsidRPr="00EA5936" w:rsidRDefault="00C84410" w:rsidP="00EA5936">
            <w:pPr>
              <w:pStyle w:val="TAL"/>
              <w:rPr>
                <w:sz w:val="16"/>
              </w:rPr>
            </w:pPr>
            <w:r w:rsidRPr="00EA5936">
              <w:rPr>
                <w:sz w:val="16"/>
              </w:rPr>
              <w:t>AUSF support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7FE13" w14:textId="77777777" w:rsidR="00C84410" w:rsidRPr="00EA5936" w:rsidRDefault="00C84410" w:rsidP="00EA5936">
            <w:pPr>
              <w:pStyle w:val="TAL"/>
              <w:rPr>
                <w:sz w:val="16"/>
              </w:rPr>
            </w:pPr>
            <w:r w:rsidRPr="00EA593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AEA22" w14:textId="77777777" w:rsidR="00C84410" w:rsidRPr="00EA5936" w:rsidRDefault="00C84410" w:rsidP="00EA5936">
            <w:pPr>
              <w:pStyle w:val="TAL"/>
              <w:rPr>
                <w:sz w:val="16"/>
              </w:rPr>
            </w:pPr>
            <w:r w:rsidRPr="00EA5936">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4DBEA" w14:textId="77777777" w:rsidR="00C84410" w:rsidRPr="00EA5936" w:rsidRDefault="00C84410" w:rsidP="00EA5936">
            <w:pPr>
              <w:pStyle w:val="TAL"/>
              <w:rPr>
                <w:sz w:val="16"/>
              </w:rPr>
            </w:pPr>
            <w:r w:rsidRPr="00EA5936">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57760"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186C6"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C3F28"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FCA94" w14:textId="77777777" w:rsidR="00C84410" w:rsidRPr="00EA5936" w:rsidRDefault="00C84410" w:rsidP="00EA5936">
            <w:pPr>
              <w:pStyle w:val="TAL"/>
              <w:rPr>
                <w:sz w:val="16"/>
              </w:rPr>
            </w:pPr>
            <w:r w:rsidRPr="00EA5936">
              <w:rPr>
                <w:sz w:val="16"/>
              </w:rPr>
              <w:t>eCPSOR_CON,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B82EF" w14:textId="77777777" w:rsidR="00C84410" w:rsidRPr="00EA5936" w:rsidRDefault="00C84410" w:rsidP="00EA5936">
            <w:pPr>
              <w:pStyle w:val="TAL"/>
              <w:rPr>
                <w:sz w:val="16"/>
              </w:rPr>
            </w:pPr>
            <w:r w:rsidRPr="00EA5936">
              <w:rPr>
                <w:sz w:val="16"/>
              </w:rPr>
              <w:t>noted</w:t>
            </w:r>
          </w:p>
        </w:tc>
      </w:tr>
      <w:tr w:rsidR="00EA5936" w:rsidRPr="00EA5936" w14:paraId="3EDB147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EB59D" w14:textId="77777777" w:rsidR="00C84410" w:rsidRPr="00EA5936" w:rsidRDefault="00C84410" w:rsidP="00EA5936">
            <w:pPr>
              <w:pStyle w:val="TAL"/>
              <w:rPr>
                <w:sz w:val="16"/>
              </w:rPr>
            </w:pPr>
            <w:r w:rsidRPr="00EA5936">
              <w:rPr>
                <w:sz w:val="16"/>
              </w:rPr>
              <w:t>C4-221549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A482A" w14:textId="77777777" w:rsidR="00C84410" w:rsidRPr="00EA5936" w:rsidRDefault="00C84410" w:rsidP="00EA5936">
            <w:pPr>
              <w:pStyle w:val="TAL"/>
              <w:rPr>
                <w:sz w:val="16"/>
              </w:rPr>
            </w:pPr>
            <w:r w:rsidRPr="00EA5936">
              <w:rPr>
                <w:sz w:val="16"/>
              </w:rPr>
              <w:t>Update of RID in 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F3E1C"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EA39E" w14:textId="77777777" w:rsidR="00C84410" w:rsidRPr="00EA5936" w:rsidRDefault="00C84410" w:rsidP="00EA5936">
            <w:pPr>
              <w:pStyle w:val="TAL"/>
              <w:rPr>
                <w:sz w:val="16"/>
              </w:rPr>
            </w:pPr>
            <w:r w:rsidRPr="00EA5936">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7D05F" w14:textId="77777777" w:rsidR="00C84410" w:rsidRPr="00EA5936" w:rsidRDefault="00C84410" w:rsidP="00EA5936">
            <w:pPr>
              <w:pStyle w:val="TAL"/>
              <w:rPr>
                <w:sz w:val="16"/>
              </w:rPr>
            </w:pPr>
            <w:r w:rsidRPr="00EA5936">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19C9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1ED2D"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4D5C1"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91100" w14:textId="77777777" w:rsidR="00C84410" w:rsidRPr="00EA5936" w:rsidRDefault="00C84410" w:rsidP="00EA5936">
            <w:pPr>
              <w:pStyle w:val="TAL"/>
              <w:rPr>
                <w:sz w:val="16"/>
              </w:rPr>
            </w:pPr>
            <w:r w:rsidRPr="00EA5936">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DF635" w14:textId="77777777" w:rsidR="00C84410" w:rsidRPr="00EA5936" w:rsidRDefault="00C84410" w:rsidP="00EA5936">
            <w:pPr>
              <w:pStyle w:val="TAL"/>
              <w:rPr>
                <w:sz w:val="16"/>
              </w:rPr>
            </w:pPr>
            <w:r w:rsidRPr="00EA5936">
              <w:rPr>
                <w:sz w:val="16"/>
              </w:rPr>
              <w:t>agreed</w:t>
            </w:r>
          </w:p>
        </w:tc>
      </w:tr>
      <w:tr w:rsidR="00EA5936" w:rsidRPr="00EA5936" w14:paraId="6EB669F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DD2F4" w14:textId="77777777" w:rsidR="00C84410" w:rsidRPr="00EA5936" w:rsidRDefault="00C84410" w:rsidP="00EA5936">
            <w:pPr>
              <w:pStyle w:val="TAL"/>
              <w:rPr>
                <w:sz w:val="16"/>
              </w:rPr>
            </w:pPr>
            <w:r w:rsidRPr="00EA5936">
              <w:rPr>
                <w:sz w:val="16"/>
              </w:rPr>
              <w:t>C4-221601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2C8C9" w14:textId="77777777" w:rsidR="00C84410" w:rsidRPr="00EA5936" w:rsidRDefault="00C84410" w:rsidP="00EA5936">
            <w:pPr>
              <w:pStyle w:val="TAL"/>
              <w:rPr>
                <w:sz w:val="16"/>
              </w:rPr>
            </w:pPr>
            <w:r w:rsidRPr="00EA5936">
              <w:rPr>
                <w:sz w:val="16"/>
              </w:rPr>
              <w:t>29.509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DA175" w14:textId="77777777" w:rsidR="00C84410" w:rsidRPr="00EA5936" w:rsidRDefault="00C84410" w:rsidP="00EA5936">
            <w:pPr>
              <w:pStyle w:val="TAL"/>
              <w:rPr>
                <w:sz w:val="16"/>
              </w:rPr>
            </w:pPr>
            <w:r w:rsidRPr="00EA5936">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7E88E" w14:textId="77777777" w:rsidR="00C84410" w:rsidRPr="00EA5936" w:rsidRDefault="00C84410" w:rsidP="00EA5936">
            <w:pPr>
              <w:pStyle w:val="TAL"/>
              <w:rPr>
                <w:sz w:val="16"/>
              </w:rPr>
            </w:pPr>
            <w:r w:rsidRPr="00EA5936">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194BC" w14:textId="77777777" w:rsidR="00C84410" w:rsidRPr="00EA5936" w:rsidRDefault="00C84410" w:rsidP="00EA5936">
            <w:pPr>
              <w:pStyle w:val="TAL"/>
              <w:rPr>
                <w:sz w:val="16"/>
              </w:rPr>
            </w:pPr>
            <w:r w:rsidRPr="00EA5936">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3C199"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6C12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BF1D1"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8CF3E"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36214" w14:textId="77777777" w:rsidR="00C84410" w:rsidRPr="00EA5936" w:rsidRDefault="00C84410" w:rsidP="00EA5936">
            <w:pPr>
              <w:pStyle w:val="TAL"/>
              <w:rPr>
                <w:sz w:val="16"/>
              </w:rPr>
            </w:pPr>
            <w:r w:rsidRPr="00EA5936">
              <w:rPr>
                <w:sz w:val="16"/>
              </w:rPr>
              <w:t>agreed</w:t>
            </w:r>
          </w:p>
        </w:tc>
      </w:tr>
      <w:tr w:rsidR="00EA5936" w:rsidRPr="00EA5936" w14:paraId="33025DE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BF442" w14:textId="77777777" w:rsidR="00C84410" w:rsidRPr="00EA5936" w:rsidRDefault="00C84410" w:rsidP="00EA5936">
            <w:pPr>
              <w:pStyle w:val="TAL"/>
              <w:rPr>
                <w:sz w:val="16"/>
              </w:rPr>
            </w:pPr>
            <w:r w:rsidRPr="00EA5936">
              <w:rPr>
                <w:sz w:val="16"/>
              </w:rPr>
              <w:t>C4-221621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66569" w14:textId="77777777" w:rsidR="00C84410" w:rsidRPr="00EA5936" w:rsidRDefault="00C84410" w:rsidP="00EA5936">
            <w:pPr>
              <w:pStyle w:val="TAL"/>
              <w:rPr>
                <w:sz w:val="16"/>
              </w:rPr>
            </w:pPr>
            <w:r w:rsidRPr="00EA5936">
              <w:rPr>
                <w:sz w:val="16"/>
              </w:rPr>
              <w:t>29.509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D5A65" w14:textId="77777777" w:rsidR="00C84410" w:rsidRPr="00EA5936" w:rsidRDefault="00C84410" w:rsidP="00EA5936">
            <w:pPr>
              <w:pStyle w:val="TAL"/>
              <w:rPr>
                <w:sz w:val="16"/>
              </w:rPr>
            </w:pPr>
            <w:r w:rsidRPr="00EA5936">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181B9" w14:textId="77777777" w:rsidR="00C84410" w:rsidRPr="00EA5936" w:rsidRDefault="00C84410" w:rsidP="00EA5936">
            <w:pPr>
              <w:pStyle w:val="TAL"/>
              <w:rPr>
                <w:sz w:val="16"/>
              </w:rPr>
            </w:pPr>
            <w:r w:rsidRPr="00EA5936">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A766A" w14:textId="77777777" w:rsidR="00C84410" w:rsidRPr="00EA5936" w:rsidRDefault="00C84410" w:rsidP="00EA5936">
            <w:pPr>
              <w:pStyle w:val="TAL"/>
              <w:rPr>
                <w:sz w:val="16"/>
              </w:rPr>
            </w:pPr>
            <w:r w:rsidRPr="00EA5936">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DA309"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48B13"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84CF1"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C88C0"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7075D" w14:textId="77777777" w:rsidR="00C84410" w:rsidRPr="00EA5936" w:rsidRDefault="00C84410" w:rsidP="00EA5936">
            <w:pPr>
              <w:pStyle w:val="TAL"/>
              <w:rPr>
                <w:sz w:val="16"/>
              </w:rPr>
            </w:pPr>
            <w:r w:rsidRPr="00EA5936">
              <w:rPr>
                <w:sz w:val="16"/>
              </w:rPr>
              <w:t>agreed</w:t>
            </w:r>
          </w:p>
        </w:tc>
      </w:tr>
      <w:tr w:rsidR="00EA5936" w:rsidRPr="00EA5936" w14:paraId="380D90B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9BFD5" w14:textId="77777777" w:rsidR="00C84410" w:rsidRPr="00EA5936" w:rsidRDefault="00C84410" w:rsidP="00EA5936">
            <w:pPr>
              <w:pStyle w:val="TAL"/>
              <w:rPr>
                <w:sz w:val="16"/>
              </w:rPr>
            </w:pPr>
            <w:r w:rsidRPr="00EA5936">
              <w:rPr>
                <w:sz w:val="16"/>
              </w:rPr>
              <w:t>C4-221054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148D0" w14:textId="77777777" w:rsidR="00C84410" w:rsidRPr="00EA5936" w:rsidRDefault="00C84410" w:rsidP="00EA5936">
            <w:pPr>
              <w:pStyle w:val="TAL"/>
              <w:rPr>
                <w:sz w:val="16"/>
              </w:rPr>
            </w:pPr>
            <w:r w:rsidRPr="00EA5936">
              <w:rPr>
                <w:sz w:val="16"/>
              </w:rPr>
              <w:t>SNPN impacts on NRF - DCS/CH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325E8"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22706"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FE0D4" w14:textId="77777777" w:rsidR="00C84410" w:rsidRPr="00EA5936" w:rsidRDefault="00C84410" w:rsidP="00EA5936">
            <w:pPr>
              <w:pStyle w:val="TAL"/>
              <w:rPr>
                <w:sz w:val="16"/>
              </w:rPr>
            </w:pPr>
            <w:r w:rsidRPr="00EA5936">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10213"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983AB"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D1F32"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2A68B" w14:textId="77777777" w:rsidR="00C84410" w:rsidRPr="00EA5936" w:rsidRDefault="00C84410" w:rsidP="00EA5936">
            <w:pPr>
              <w:pStyle w:val="TAL"/>
              <w:rPr>
                <w:sz w:val="16"/>
              </w:rPr>
            </w:pPr>
            <w:r w:rsidRPr="00EA593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BF331" w14:textId="77777777" w:rsidR="00C84410" w:rsidRPr="00EA5936" w:rsidRDefault="00C84410" w:rsidP="00EA5936">
            <w:pPr>
              <w:pStyle w:val="TAL"/>
              <w:rPr>
                <w:sz w:val="16"/>
              </w:rPr>
            </w:pPr>
            <w:r w:rsidRPr="00EA5936">
              <w:rPr>
                <w:sz w:val="16"/>
              </w:rPr>
              <w:t>revised</w:t>
            </w:r>
          </w:p>
        </w:tc>
      </w:tr>
      <w:tr w:rsidR="00EA5936" w:rsidRPr="00EA5936" w14:paraId="1E6F115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4B3BC" w14:textId="77777777" w:rsidR="00C84410" w:rsidRPr="00EA5936" w:rsidRDefault="00C84410" w:rsidP="00EA5936">
            <w:pPr>
              <w:pStyle w:val="TAL"/>
              <w:rPr>
                <w:sz w:val="16"/>
              </w:rPr>
            </w:pPr>
            <w:r w:rsidRPr="00EA5936">
              <w:rPr>
                <w:sz w:val="16"/>
              </w:rPr>
              <w:t>C4-221532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0208B" w14:textId="77777777" w:rsidR="00C84410" w:rsidRPr="00EA5936" w:rsidRDefault="00C84410" w:rsidP="00EA5936">
            <w:pPr>
              <w:pStyle w:val="TAL"/>
              <w:rPr>
                <w:sz w:val="16"/>
              </w:rPr>
            </w:pPr>
            <w:r w:rsidRPr="00EA5936">
              <w:rPr>
                <w:sz w:val="16"/>
              </w:rPr>
              <w:t>SNPN impacts on NRF - DCS/CH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D480B"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195C7"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BCD94" w14:textId="77777777" w:rsidR="00C84410" w:rsidRPr="00EA5936" w:rsidRDefault="00C84410" w:rsidP="00EA5936">
            <w:pPr>
              <w:pStyle w:val="TAL"/>
              <w:rPr>
                <w:sz w:val="16"/>
              </w:rPr>
            </w:pPr>
            <w:r w:rsidRPr="00EA5936">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A23F" w14:textId="77777777" w:rsidR="00C84410" w:rsidRPr="00EA5936" w:rsidRDefault="00C84410" w:rsidP="00EA5936">
            <w:pPr>
              <w:pStyle w:val="TAR"/>
              <w:rPr>
                <w:sz w:val="16"/>
              </w:rPr>
            </w:pPr>
            <w:r w:rsidRPr="00EA593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F31E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AAE7A"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481AC" w14:textId="77777777" w:rsidR="00C84410" w:rsidRPr="00EA5936" w:rsidRDefault="00C84410" w:rsidP="00EA5936">
            <w:pPr>
              <w:pStyle w:val="TAL"/>
              <w:rPr>
                <w:sz w:val="16"/>
              </w:rPr>
            </w:pPr>
            <w:r w:rsidRPr="00EA593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F66FF" w14:textId="77777777" w:rsidR="00C84410" w:rsidRPr="00EA5936" w:rsidRDefault="00C84410" w:rsidP="00EA5936">
            <w:pPr>
              <w:pStyle w:val="TAL"/>
              <w:rPr>
                <w:sz w:val="16"/>
              </w:rPr>
            </w:pPr>
            <w:r w:rsidRPr="00EA5936">
              <w:rPr>
                <w:sz w:val="16"/>
              </w:rPr>
              <w:t>withdrawn</w:t>
            </w:r>
          </w:p>
        </w:tc>
      </w:tr>
      <w:tr w:rsidR="00EA5936" w:rsidRPr="00EA5936" w14:paraId="171C746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9F6A0" w14:textId="77777777" w:rsidR="00C84410" w:rsidRPr="00EA5936" w:rsidRDefault="00C84410" w:rsidP="00EA5936">
            <w:pPr>
              <w:pStyle w:val="TAL"/>
              <w:rPr>
                <w:sz w:val="16"/>
              </w:rPr>
            </w:pPr>
            <w:r w:rsidRPr="00EA5936">
              <w:rPr>
                <w:sz w:val="16"/>
              </w:rPr>
              <w:t>C4-221533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729CD" w14:textId="77777777" w:rsidR="00C84410" w:rsidRPr="00EA5936" w:rsidRDefault="00C84410" w:rsidP="00EA5936">
            <w:pPr>
              <w:pStyle w:val="TAL"/>
              <w:rPr>
                <w:sz w:val="16"/>
              </w:rPr>
            </w:pPr>
            <w:r w:rsidRPr="00EA5936">
              <w:rPr>
                <w:sz w:val="16"/>
              </w:rPr>
              <w:t>SNPN impacts on NRF - DCS/CH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B507F"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C0CBA"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112C9" w14:textId="77777777" w:rsidR="00C84410" w:rsidRPr="00EA5936" w:rsidRDefault="00C84410" w:rsidP="00EA5936">
            <w:pPr>
              <w:pStyle w:val="TAL"/>
              <w:rPr>
                <w:sz w:val="16"/>
              </w:rPr>
            </w:pPr>
            <w:r w:rsidRPr="00EA5936">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A9357" w14:textId="77777777" w:rsidR="00C84410" w:rsidRPr="00EA5936" w:rsidRDefault="00C84410" w:rsidP="00EA5936">
            <w:pPr>
              <w:pStyle w:val="TAR"/>
              <w:rPr>
                <w:sz w:val="16"/>
              </w:rPr>
            </w:pPr>
            <w:r w:rsidRPr="00EA593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36725"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8B78F"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69682" w14:textId="77777777" w:rsidR="00C84410" w:rsidRPr="00EA5936" w:rsidRDefault="00C84410" w:rsidP="00EA5936">
            <w:pPr>
              <w:pStyle w:val="TAL"/>
              <w:rPr>
                <w:sz w:val="16"/>
              </w:rPr>
            </w:pPr>
            <w:r w:rsidRPr="00EA593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8D47D" w14:textId="77777777" w:rsidR="00C84410" w:rsidRPr="00EA5936" w:rsidRDefault="00C84410" w:rsidP="00EA5936">
            <w:pPr>
              <w:pStyle w:val="TAL"/>
              <w:rPr>
                <w:sz w:val="16"/>
              </w:rPr>
            </w:pPr>
            <w:r w:rsidRPr="00EA5936">
              <w:rPr>
                <w:sz w:val="16"/>
              </w:rPr>
              <w:t>revised</w:t>
            </w:r>
          </w:p>
        </w:tc>
      </w:tr>
      <w:tr w:rsidR="00EA5936" w:rsidRPr="00EA5936" w14:paraId="4115718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9BD8D" w14:textId="77777777" w:rsidR="00C84410" w:rsidRPr="00EA5936" w:rsidRDefault="00C84410" w:rsidP="00EA5936">
            <w:pPr>
              <w:pStyle w:val="TAL"/>
              <w:rPr>
                <w:sz w:val="16"/>
              </w:rPr>
            </w:pPr>
            <w:r w:rsidRPr="00EA5936">
              <w:rPr>
                <w:sz w:val="16"/>
              </w:rPr>
              <w:t>C4-221640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99DEB" w14:textId="77777777" w:rsidR="00C84410" w:rsidRPr="00EA5936" w:rsidRDefault="00C84410" w:rsidP="00EA5936">
            <w:pPr>
              <w:pStyle w:val="TAL"/>
              <w:rPr>
                <w:sz w:val="16"/>
              </w:rPr>
            </w:pPr>
            <w:r w:rsidRPr="00EA5936">
              <w:rPr>
                <w:sz w:val="16"/>
              </w:rPr>
              <w:t>SNPN impacts on NRF - DCS/CH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C1617"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84268"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83F4A" w14:textId="77777777" w:rsidR="00C84410" w:rsidRPr="00EA5936" w:rsidRDefault="00C84410" w:rsidP="00EA5936">
            <w:pPr>
              <w:pStyle w:val="TAL"/>
              <w:rPr>
                <w:sz w:val="16"/>
              </w:rPr>
            </w:pPr>
            <w:r w:rsidRPr="00EA5936">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0B381" w14:textId="77777777" w:rsidR="00C84410" w:rsidRPr="00EA5936" w:rsidRDefault="00C84410" w:rsidP="00EA5936">
            <w:pPr>
              <w:pStyle w:val="TAR"/>
              <w:rPr>
                <w:sz w:val="16"/>
              </w:rPr>
            </w:pPr>
            <w:r w:rsidRPr="00EA5936">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3297E"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8124"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62F06" w14:textId="77777777" w:rsidR="00C84410" w:rsidRPr="00EA5936" w:rsidRDefault="00C84410" w:rsidP="00EA5936">
            <w:pPr>
              <w:pStyle w:val="TAL"/>
              <w:rPr>
                <w:sz w:val="16"/>
              </w:rPr>
            </w:pPr>
            <w:r w:rsidRPr="00EA593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6D710" w14:textId="77777777" w:rsidR="00C84410" w:rsidRPr="00EA5936" w:rsidRDefault="00C84410" w:rsidP="00EA5936">
            <w:pPr>
              <w:pStyle w:val="TAL"/>
              <w:rPr>
                <w:sz w:val="16"/>
              </w:rPr>
            </w:pPr>
            <w:r w:rsidRPr="00EA5936">
              <w:rPr>
                <w:sz w:val="16"/>
              </w:rPr>
              <w:t>revised</w:t>
            </w:r>
          </w:p>
        </w:tc>
      </w:tr>
      <w:tr w:rsidR="00EA5936" w:rsidRPr="00EA5936" w14:paraId="6023542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042E5" w14:textId="77777777" w:rsidR="00C84410" w:rsidRPr="00EA5936" w:rsidRDefault="00C84410" w:rsidP="00EA5936">
            <w:pPr>
              <w:pStyle w:val="TAL"/>
              <w:rPr>
                <w:sz w:val="16"/>
              </w:rPr>
            </w:pPr>
            <w:r w:rsidRPr="00EA5936">
              <w:rPr>
                <w:sz w:val="16"/>
              </w:rPr>
              <w:t>C4-221646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32DA5" w14:textId="77777777" w:rsidR="00C84410" w:rsidRPr="00EA5936" w:rsidRDefault="00C84410" w:rsidP="00EA5936">
            <w:pPr>
              <w:pStyle w:val="TAL"/>
              <w:rPr>
                <w:sz w:val="16"/>
              </w:rPr>
            </w:pPr>
            <w:r w:rsidRPr="00EA5936">
              <w:rPr>
                <w:sz w:val="16"/>
              </w:rPr>
              <w:t>SNPN impacts on NRF - DCS/CH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B06DB"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2D967"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AEFB9" w14:textId="77777777" w:rsidR="00C84410" w:rsidRPr="00EA5936" w:rsidRDefault="00C84410" w:rsidP="00EA5936">
            <w:pPr>
              <w:pStyle w:val="TAL"/>
              <w:rPr>
                <w:sz w:val="16"/>
              </w:rPr>
            </w:pPr>
            <w:r w:rsidRPr="00EA5936">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B8BF6" w14:textId="77777777" w:rsidR="00C84410" w:rsidRPr="00EA5936" w:rsidRDefault="00C84410" w:rsidP="00EA5936">
            <w:pPr>
              <w:pStyle w:val="TAR"/>
              <w:rPr>
                <w:sz w:val="16"/>
              </w:rPr>
            </w:pPr>
            <w:r w:rsidRPr="00EA5936">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52AAB"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2B4D8"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08A54" w14:textId="77777777" w:rsidR="00C84410" w:rsidRPr="00EA5936" w:rsidRDefault="00C84410" w:rsidP="00EA5936">
            <w:pPr>
              <w:pStyle w:val="TAL"/>
              <w:rPr>
                <w:sz w:val="16"/>
              </w:rPr>
            </w:pPr>
            <w:r w:rsidRPr="00EA593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77369" w14:textId="77777777" w:rsidR="00C84410" w:rsidRPr="00EA5936" w:rsidRDefault="00C84410" w:rsidP="00EA5936">
            <w:pPr>
              <w:pStyle w:val="TAL"/>
              <w:rPr>
                <w:sz w:val="16"/>
              </w:rPr>
            </w:pPr>
            <w:r w:rsidRPr="00EA5936">
              <w:rPr>
                <w:sz w:val="16"/>
              </w:rPr>
              <w:t>agreed</w:t>
            </w:r>
          </w:p>
        </w:tc>
      </w:tr>
      <w:tr w:rsidR="00EA5936" w:rsidRPr="00EA5936" w14:paraId="0FC53C6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FD07B" w14:textId="77777777" w:rsidR="00C84410" w:rsidRPr="00EA5936" w:rsidRDefault="00C84410" w:rsidP="00EA5936">
            <w:pPr>
              <w:pStyle w:val="TAL"/>
              <w:rPr>
                <w:sz w:val="16"/>
              </w:rPr>
            </w:pPr>
            <w:r w:rsidRPr="00EA5936">
              <w:rPr>
                <w:sz w:val="16"/>
              </w:rPr>
              <w:t>C4-221184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DCBA2" w14:textId="77777777" w:rsidR="00C84410" w:rsidRPr="00EA5936" w:rsidRDefault="00C84410" w:rsidP="00EA5936">
            <w:pPr>
              <w:pStyle w:val="TAL"/>
              <w:rPr>
                <w:sz w:val="16"/>
              </w:rPr>
            </w:pPr>
            <w:r w:rsidRPr="00EA5936">
              <w:rPr>
                <w:sz w:val="16"/>
              </w:rPr>
              <w:t>Subscription Context in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9F49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956E5"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74358" w14:textId="77777777" w:rsidR="00C84410" w:rsidRPr="00EA5936" w:rsidRDefault="00C84410" w:rsidP="00EA5936">
            <w:pPr>
              <w:pStyle w:val="TAL"/>
              <w:rPr>
                <w:sz w:val="16"/>
              </w:rPr>
            </w:pPr>
            <w:r w:rsidRPr="00EA5936">
              <w:rPr>
                <w:sz w:val="16"/>
              </w:rPr>
              <w:t>0653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F4AA1"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DD26"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F2C4"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C1B9F"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C9B79" w14:textId="77777777" w:rsidR="00C84410" w:rsidRPr="00EA5936" w:rsidRDefault="00C84410" w:rsidP="00EA5936">
            <w:pPr>
              <w:pStyle w:val="TAL"/>
              <w:rPr>
                <w:sz w:val="16"/>
              </w:rPr>
            </w:pPr>
            <w:r w:rsidRPr="00EA5936">
              <w:rPr>
                <w:sz w:val="16"/>
              </w:rPr>
              <w:t>revised</w:t>
            </w:r>
          </w:p>
        </w:tc>
      </w:tr>
      <w:tr w:rsidR="00EA5936" w:rsidRPr="00EA5936" w14:paraId="3A8A09E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B5E9D" w14:textId="77777777" w:rsidR="00C84410" w:rsidRPr="00EA5936" w:rsidRDefault="00C84410" w:rsidP="00EA5936">
            <w:pPr>
              <w:pStyle w:val="TAL"/>
              <w:rPr>
                <w:sz w:val="16"/>
              </w:rPr>
            </w:pPr>
            <w:r w:rsidRPr="00EA5936">
              <w:rPr>
                <w:sz w:val="16"/>
              </w:rPr>
              <w:t>C4-221557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97809" w14:textId="77777777" w:rsidR="00C84410" w:rsidRPr="00EA5936" w:rsidRDefault="00C84410" w:rsidP="00EA5936">
            <w:pPr>
              <w:pStyle w:val="TAL"/>
              <w:rPr>
                <w:sz w:val="16"/>
              </w:rPr>
            </w:pPr>
            <w:r w:rsidRPr="00EA5936">
              <w:rPr>
                <w:sz w:val="16"/>
              </w:rPr>
              <w:t>Subscription Context in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EEAA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CEC66"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5D5D4" w14:textId="77777777" w:rsidR="00C84410" w:rsidRPr="00EA5936" w:rsidRDefault="00C84410" w:rsidP="00EA5936">
            <w:pPr>
              <w:pStyle w:val="TAL"/>
              <w:rPr>
                <w:sz w:val="16"/>
              </w:rPr>
            </w:pPr>
            <w:r w:rsidRPr="00EA5936">
              <w:rPr>
                <w:sz w:val="16"/>
              </w:rPr>
              <w:t>0653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8F884" w14:textId="77777777" w:rsidR="00C84410" w:rsidRPr="00EA5936" w:rsidRDefault="00C84410" w:rsidP="00EA5936">
            <w:pPr>
              <w:pStyle w:val="TAR"/>
              <w:rPr>
                <w:sz w:val="16"/>
              </w:rPr>
            </w:pPr>
            <w:r w:rsidRPr="00EA593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292E7"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A958A"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79F01"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BDB54" w14:textId="77777777" w:rsidR="00C84410" w:rsidRPr="00EA5936" w:rsidRDefault="00C84410" w:rsidP="00EA5936">
            <w:pPr>
              <w:pStyle w:val="TAL"/>
              <w:rPr>
                <w:sz w:val="16"/>
              </w:rPr>
            </w:pPr>
            <w:r w:rsidRPr="00EA5936">
              <w:rPr>
                <w:sz w:val="16"/>
              </w:rPr>
              <w:t>agreed</w:t>
            </w:r>
          </w:p>
        </w:tc>
      </w:tr>
      <w:tr w:rsidR="00EA5936" w:rsidRPr="00EA5936" w14:paraId="1947D52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B657E" w14:textId="77777777" w:rsidR="00C84410" w:rsidRPr="00EA5936" w:rsidRDefault="00C84410" w:rsidP="00EA5936">
            <w:pPr>
              <w:pStyle w:val="TAL"/>
              <w:rPr>
                <w:sz w:val="16"/>
              </w:rPr>
            </w:pPr>
            <w:r w:rsidRPr="00EA5936">
              <w:rPr>
                <w:sz w:val="16"/>
              </w:rPr>
              <w:t>C4-221057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18CE8" w14:textId="77777777" w:rsidR="00C84410" w:rsidRPr="00EA5936" w:rsidRDefault="00C84410" w:rsidP="00EA5936">
            <w:pPr>
              <w:pStyle w:val="TAL"/>
              <w:rPr>
                <w:sz w:val="16"/>
              </w:rPr>
            </w:pPr>
            <w:r w:rsidRPr="00EA5936">
              <w:rPr>
                <w:sz w:val="16"/>
              </w:rPr>
              <w:t>Adding 3GPP release indication to supportedFeatures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77CF7"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20405"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10A0E" w14:textId="77777777" w:rsidR="00C84410" w:rsidRPr="00EA5936" w:rsidRDefault="00C84410" w:rsidP="00EA5936">
            <w:pPr>
              <w:pStyle w:val="TAL"/>
              <w:rPr>
                <w:sz w:val="16"/>
              </w:rPr>
            </w:pPr>
            <w:r w:rsidRPr="00EA5936">
              <w:rPr>
                <w:sz w:val="16"/>
              </w:rPr>
              <w:t>0665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BBDE8"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732D"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C75F7"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65ECC"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F7853" w14:textId="77777777" w:rsidR="00C84410" w:rsidRPr="00EA5936" w:rsidRDefault="00C84410" w:rsidP="00EA5936">
            <w:pPr>
              <w:pStyle w:val="TAL"/>
              <w:rPr>
                <w:sz w:val="16"/>
              </w:rPr>
            </w:pPr>
            <w:r w:rsidRPr="00EA5936">
              <w:rPr>
                <w:sz w:val="16"/>
              </w:rPr>
              <w:t>withdrawn</w:t>
            </w:r>
          </w:p>
        </w:tc>
      </w:tr>
      <w:tr w:rsidR="00EA5936" w:rsidRPr="00EA5936" w14:paraId="7403B1B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A150F" w14:textId="77777777" w:rsidR="00C84410" w:rsidRPr="00EA5936" w:rsidRDefault="00C84410" w:rsidP="00EA5936">
            <w:pPr>
              <w:pStyle w:val="TAL"/>
              <w:rPr>
                <w:sz w:val="16"/>
              </w:rPr>
            </w:pPr>
            <w:r w:rsidRPr="00EA5936">
              <w:rPr>
                <w:sz w:val="16"/>
              </w:rPr>
              <w:t>C4-221072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6C800" w14:textId="77777777" w:rsidR="00C84410" w:rsidRPr="00EA5936" w:rsidRDefault="00C84410" w:rsidP="00EA5936">
            <w:pPr>
              <w:pStyle w:val="TAL"/>
              <w:rPr>
                <w:sz w:val="16"/>
              </w:rPr>
            </w:pPr>
            <w:r w:rsidRPr="00EA5936">
              <w:rPr>
                <w:sz w:val="16"/>
              </w:rPr>
              <w:t>ServiceName data type extension to cover the missing NEF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38309"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6E4B5"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0D816" w14:textId="77777777" w:rsidR="00C84410" w:rsidRPr="00EA5936" w:rsidRDefault="00C84410" w:rsidP="00EA5936">
            <w:pPr>
              <w:pStyle w:val="TAL"/>
              <w:rPr>
                <w:sz w:val="16"/>
              </w:rPr>
            </w:pPr>
            <w:r w:rsidRPr="00EA5936">
              <w:rPr>
                <w:sz w:val="16"/>
              </w:rPr>
              <w:t>0666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E7FC9"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919EA"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3DBF5"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A1774" w14:textId="77777777" w:rsidR="00C84410" w:rsidRPr="00EA5936" w:rsidRDefault="00C84410" w:rsidP="00EA5936">
            <w:pPr>
              <w:pStyle w:val="TAL"/>
              <w:rPr>
                <w:sz w:val="16"/>
              </w:rPr>
            </w:pPr>
            <w:r w:rsidRPr="00EA5936">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281A0" w14:textId="77777777" w:rsidR="00C84410" w:rsidRPr="00EA5936" w:rsidRDefault="00C84410" w:rsidP="00EA5936">
            <w:pPr>
              <w:pStyle w:val="TAL"/>
              <w:rPr>
                <w:sz w:val="16"/>
              </w:rPr>
            </w:pPr>
            <w:r w:rsidRPr="00EA5936">
              <w:rPr>
                <w:sz w:val="16"/>
              </w:rPr>
              <w:t>agreed</w:t>
            </w:r>
          </w:p>
        </w:tc>
      </w:tr>
      <w:tr w:rsidR="00EA5936" w:rsidRPr="00EA5936" w14:paraId="53C2631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5841C" w14:textId="77777777" w:rsidR="00C84410" w:rsidRPr="00EA5936" w:rsidRDefault="00C84410" w:rsidP="00EA5936">
            <w:pPr>
              <w:pStyle w:val="TAL"/>
              <w:rPr>
                <w:sz w:val="16"/>
              </w:rPr>
            </w:pPr>
            <w:r w:rsidRPr="00EA5936">
              <w:rPr>
                <w:sz w:val="16"/>
              </w:rPr>
              <w:t>C4-221073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9FCB7" w14:textId="77777777" w:rsidR="00C84410" w:rsidRPr="00EA5936" w:rsidRDefault="00C84410" w:rsidP="00EA5936">
            <w:pPr>
              <w:pStyle w:val="TAL"/>
              <w:rPr>
                <w:sz w:val="16"/>
              </w:rPr>
            </w:pPr>
            <w:r w:rsidRPr="00EA5936">
              <w:rPr>
                <w:sz w:val="16"/>
              </w:rPr>
              <w:t>ServiceName data type extension to cover the missing NEF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0CA75"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3930A"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CCABD" w14:textId="77777777" w:rsidR="00C84410" w:rsidRPr="00EA5936" w:rsidRDefault="00C84410" w:rsidP="00EA5936">
            <w:pPr>
              <w:pStyle w:val="TAL"/>
              <w:rPr>
                <w:sz w:val="16"/>
              </w:rPr>
            </w:pPr>
            <w:r w:rsidRPr="00EA5936">
              <w:rPr>
                <w:sz w:val="16"/>
              </w:rPr>
              <w:t>0667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A81EA"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6ABE5"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D71BE"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1621C" w14:textId="77777777" w:rsidR="00C84410" w:rsidRPr="00EA5936" w:rsidRDefault="00C84410" w:rsidP="00EA5936">
            <w:pPr>
              <w:pStyle w:val="TAL"/>
              <w:rPr>
                <w:sz w:val="16"/>
              </w:rPr>
            </w:pPr>
            <w:r w:rsidRPr="00EA5936">
              <w:rPr>
                <w:sz w:val="16"/>
              </w:rPr>
              <w:t>TEI17, 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DAF14" w14:textId="77777777" w:rsidR="00C84410" w:rsidRPr="00EA5936" w:rsidRDefault="00C84410" w:rsidP="00EA5936">
            <w:pPr>
              <w:pStyle w:val="TAL"/>
              <w:rPr>
                <w:sz w:val="16"/>
              </w:rPr>
            </w:pPr>
            <w:r w:rsidRPr="00EA5936">
              <w:rPr>
                <w:sz w:val="16"/>
              </w:rPr>
              <w:t>agreed</w:t>
            </w:r>
          </w:p>
        </w:tc>
      </w:tr>
      <w:tr w:rsidR="00EA5936" w:rsidRPr="00EA5936" w14:paraId="46C2A64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128FF" w14:textId="77777777" w:rsidR="00C84410" w:rsidRPr="00EA5936" w:rsidRDefault="00C84410" w:rsidP="00EA5936">
            <w:pPr>
              <w:pStyle w:val="TAL"/>
              <w:rPr>
                <w:sz w:val="16"/>
              </w:rPr>
            </w:pPr>
            <w:r w:rsidRPr="00EA5936">
              <w:rPr>
                <w:sz w:val="16"/>
              </w:rPr>
              <w:t>C4-221074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EBA32" w14:textId="77777777" w:rsidR="00C84410" w:rsidRPr="00EA5936" w:rsidRDefault="00C84410" w:rsidP="00EA5936">
            <w:pPr>
              <w:pStyle w:val="TAL"/>
              <w:rPr>
                <w:sz w:val="16"/>
              </w:rPr>
            </w:pPr>
            <w:r w:rsidRPr="00EA5936">
              <w:rPr>
                <w:sz w:val="16"/>
              </w:rPr>
              <w:t>Additional source in Access Token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9D7CC"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87976"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8813B" w14:textId="77777777" w:rsidR="00C84410" w:rsidRPr="00EA5936" w:rsidRDefault="00C84410" w:rsidP="00EA5936">
            <w:pPr>
              <w:pStyle w:val="TAL"/>
              <w:rPr>
                <w:sz w:val="16"/>
              </w:rPr>
            </w:pPr>
            <w:r w:rsidRPr="00EA5936">
              <w:rPr>
                <w:sz w:val="16"/>
              </w:rPr>
              <w:t>0668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27459"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651D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ED1AB"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E4CCF" w14:textId="77777777" w:rsidR="00C84410" w:rsidRPr="00EA5936" w:rsidRDefault="00C84410" w:rsidP="00EA5936">
            <w:pPr>
              <w:pStyle w:val="TAL"/>
              <w:rPr>
                <w:sz w:val="16"/>
              </w:rPr>
            </w:pPr>
            <w:r w:rsidRPr="00EA593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58A2C" w14:textId="77777777" w:rsidR="00C84410" w:rsidRPr="00EA5936" w:rsidRDefault="00C84410" w:rsidP="00EA5936">
            <w:pPr>
              <w:pStyle w:val="TAL"/>
              <w:rPr>
                <w:sz w:val="16"/>
              </w:rPr>
            </w:pPr>
            <w:r w:rsidRPr="00EA5936">
              <w:rPr>
                <w:sz w:val="16"/>
              </w:rPr>
              <w:t>merged</w:t>
            </w:r>
          </w:p>
        </w:tc>
      </w:tr>
      <w:tr w:rsidR="00EA5936" w:rsidRPr="00EA5936" w14:paraId="2F14BEB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0F783" w14:textId="77777777" w:rsidR="00C84410" w:rsidRPr="00EA5936" w:rsidRDefault="00C84410" w:rsidP="00EA5936">
            <w:pPr>
              <w:pStyle w:val="TAL"/>
              <w:rPr>
                <w:sz w:val="16"/>
              </w:rPr>
            </w:pPr>
            <w:r w:rsidRPr="00EA5936">
              <w:rPr>
                <w:sz w:val="16"/>
              </w:rPr>
              <w:t>C4-221095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425A4" w14:textId="77777777" w:rsidR="00C84410" w:rsidRPr="00EA5936" w:rsidRDefault="00C84410" w:rsidP="00EA5936">
            <w:pPr>
              <w:pStyle w:val="TAL"/>
              <w:rPr>
                <w:sz w:val="16"/>
              </w:rPr>
            </w:pPr>
            <w:r w:rsidRPr="00EA5936">
              <w:rPr>
                <w:sz w:val="16"/>
              </w:rPr>
              <w:t>NSWO 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5089B"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7D7E2"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1CE12" w14:textId="77777777" w:rsidR="00C84410" w:rsidRPr="00EA5936" w:rsidRDefault="00C84410" w:rsidP="00EA5936">
            <w:pPr>
              <w:pStyle w:val="TAL"/>
              <w:rPr>
                <w:sz w:val="16"/>
              </w:rPr>
            </w:pPr>
            <w:r w:rsidRPr="00EA5936">
              <w:rPr>
                <w:sz w:val="16"/>
              </w:rPr>
              <w:t>0669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B61A1"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D3635"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54522"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9CD77" w14:textId="77777777" w:rsidR="00C84410" w:rsidRPr="00EA5936" w:rsidRDefault="00C84410" w:rsidP="00EA5936">
            <w:pPr>
              <w:pStyle w:val="TAL"/>
              <w:rPr>
                <w:sz w:val="16"/>
              </w:rPr>
            </w:pPr>
            <w:r w:rsidRPr="00EA5936">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C3D33" w14:textId="77777777" w:rsidR="00C84410" w:rsidRPr="00EA5936" w:rsidRDefault="00C84410" w:rsidP="00EA5936">
            <w:pPr>
              <w:pStyle w:val="TAL"/>
              <w:rPr>
                <w:sz w:val="16"/>
              </w:rPr>
            </w:pPr>
            <w:r w:rsidRPr="00EA5936">
              <w:rPr>
                <w:sz w:val="16"/>
              </w:rPr>
              <w:t>revised</w:t>
            </w:r>
          </w:p>
        </w:tc>
      </w:tr>
      <w:tr w:rsidR="00EA5936" w:rsidRPr="00EA5936" w14:paraId="1373104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66A78" w14:textId="77777777" w:rsidR="00C84410" w:rsidRPr="00EA5936" w:rsidRDefault="00C84410" w:rsidP="00EA5936">
            <w:pPr>
              <w:pStyle w:val="TAL"/>
              <w:rPr>
                <w:sz w:val="16"/>
              </w:rPr>
            </w:pPr>
            <w:r w:rsidRPr="00EA5936">
              <w:rPr>
                <w:sz w:val="16"/>
              </w:rPr>
              <w:t>C4-221469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F6991" w14:textId="77777777" w:rsidR="00C84410" w:rsidRPr="00EA5936" w:rsidRDefault="00C84410" w:rsidP="00EA5936">
            <w:pPr>
              <w:pStyle w:val="TAL"/>
              <w:rPr>
                <w:sz w:val="16"/>
              </w:rPr>
            </w:pPr>
            <w:r w:rsidRPr="00EA5936">
              <w:rPr>
                <w:sz w:val="16"/>
              </w:rPr>
              <w:t>NSWO 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1AFB3"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E3F91"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979D6" w14:textId="77777777" w:rsidR="00C84410" w:rsidRPr="00EA5936" w:rsidRDefault="00C84410" w:rsidP="00EA5936">
            <w:pPr>
              <w:pStyle w:val="TAL"/>
              <w:rPr>
                <w:sz w:val="16"/>
              </w:rPr>
            </w:pPr>
            <w:r w:rsidRPr="00EA5936">
              <w:rPr>
                <w:sz w:val="16"/>
              </w:rPr>
              <w:t>0669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3F09D"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2AA33"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84756"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57BCB" w14:textId="77777777" w:rsidR="00C84410" w:rsidRPr="00EA5936" w:rsidRDefault="00C84410" w:rsidP="00EA5936">
            <w:pPr>
              <w:pStyle w:val="TAL"/>
              <w:rPr>
                <w:sz w:val="16"/>
              </w:rPr>
            </w:pPr>
            <w:r w:rsidRPr="00EA5936">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AF483" w14:textId="77777777" w:rsidR="00C84410" w:rsidRPr="00EA5936" w:rsidRDefault="00C84410" w:rsidP="00EA5936">
            <w:pPr>
              <w:pStyle w:val="TAL"/>
              <w:rPr>
                <w:sz w:val="16"/>
              </w:rPr>
            </w:pPr>
            <w:r w:rsidRPr="00EA5936">
              <w:rPr>
                <w:sz w:val="16"/>
              </w:rPr>
              <w:t>agreed</w:t>
            </w:r>
          </w:p>
        </w:tc>
      </w:tr>
      <w:tr w:rsidR="00EA5936" w:rsidRPr="00EA5936" w14:paraId="16BC9E9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4EAC2" w14:textId="77777777" w:rsidR="00C84410" w:rsidRPr="00EA5936" w:rsidRDefault="00C84410" w:rsidP="00EA5936">
            <w:pPr>
              <w:pStyle w:val="TAL"/>
              <w:rPr>
                <w:sz w:val="16"/>
              </w:rPr>
            </w:pPr>
            <w:r w:rsidRPr="00EA5936">
              <w:rPr>
                <w:sz w:val="16"/>
              </w:rPr>
              <w:t>C4-221099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EE254" w14:textId="77777777" w:rsidR="00C84410" w:rsidRPr="00EA5936" w:rsidRDefault="00C84410" w:rsidP="00EA5936">
            <w:pPr>
              <w:pStyle w:val="TAL"/>
              <w:rPr>
                <w:sz w:val="16"/>
              </w:rPr>
            </w:pPr>
            <w:r w:rsidRPr="00EA5936">
              <w:rPr>
                <w:sz w:val="16"/>
              </w:rPr>
              <w:t>UDR storing of non-subscriber related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D7FCB"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C48F8"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80ABE" w14:textId="77777777" w:rsidR="00C84410" w:rsidRPr="00EA5936" w:rsidRDefault="00C84410" w:rsidP="00EA5936">
            <w:pPr>
              <w:pStyle w:val="TAL"/>
              <w:rPr>
                <w:sz w:val="16"/>
              </w:rPr>
            </w:pPr>
            <w:r w:rsidRPr="00EA5936">
              <w:rPr>
                <w:sz w:val="16"/>
              </w:rPr>
              <w:t>0670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0DAC9"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640F7"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70597"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E6519"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9317E" w14:textId="77777777" w:rsidR="00C84410" w:rsidRPr="00EA5936" w:rsidRDefault="00C84410" w:rsidP="00EA5936">
            <w:pPr>
              <w:pStyle w:val="TAL"/>
              <w:rPr>
                <w:sz w:val="16"/>
              </w:rPr>
            </w:pPr>
            <w:r w:rsidRPr="00EA5936">
              <w:rPr>
                <w:sz w:val="16"/>
              </w:rPr>
              <w:t>revised</w:t>
            </w:r>
          </w:p>
        </w:tc>
      </w:tr>
      <w:tr w:rsidR="00EA5936" w:rsidRPr="00EA5936" w14:paraId="605769B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BFAD0" w14:textId="77777777" w:rsidR="00C84410" w:rsidRPr="00EA5936" w:rsidRDefault="00C84410" w:rsidP="00EA5936">
            <w:pPr>
              <w:pStyle w:val="TAL"/>
              <w:rPr>
                <w:sz w:val="16"/>
              </w:rPr>
            </w:pPr>
            <w:r w:rsidRPr="00EA5936">
              <w:rPr>
                <w:sz w:val="16"/>
              </w:rPr>
              <w:t>C4-221472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1EB1C" w14:textId="77777777" w:rsidR="00C84410" w:rsidRPr="00EA5936" w:rsidRDefault="00C84410" w:rsidP="00EA5936">
            <w:pPr>
              <w:pStyle w:val="TAL"/>
              <w:rPr>
                <w:sz w:val="16"/>
              </w:rPr>
            </w:pPr>
            <w:r w:rsidRPr="00EA5936">
              <w:rPr>
                <w:sz w:val="16"/>
              </w:rPr>
              <w:t>UDR storing of non-subscriber related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55A14"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D80FD"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A4DF0" w14:textId="77777777" w:rsidR="00C84410" w:rsidRPr="00EA5936" w:rsidRDefault="00C84410" w:rsidP="00EA5936">
            <w:pPr>
              <w:pStyle w:val="TAL"/>
              <w:rPr>
                <w:sz w:val="16"/>
              </w:rPr>
            </w:pPr>
            <w:r w:rsidRPr="00EA5936">
              <w:rPr>
                <w:sz w:val="16"/>
              </w:rPr>
              <w:t>0670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CDCD6"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0BFE7"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EE9AB"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71C69"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9D96F" w14:textId="77777777" w:rsidR="00C84410" w:rsidRPr="00EA5936" w:rsidRDefault="00C84410" w:rsidP="00EA5936">
            <w:pPr>
              <w:pStyle w:val="TAL"/>
              <w:rPr>
                <w:sz w:val="16"/>
              </w:rPr>
            </w:pPr>
            <w:r w:rsidRPr="00EA5936">
              <w:rPr>
                <w:sz w:val="16"/>
              </w:rPr>
              <w:t>agreed</w:t>
            </w:r>
          </w:p>
        </w:tc>
      </w:tr>
      <w:tr w:rsidR="00EA5936" w:rsidRPr="00EA5936" w14:paraId="19233C7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05F84" w14:textId="77777777" w:rsidR="00C84410" w:rsidRPr="00EA5936" w:rsidRDefault="00C84410" w:rsidP="00EA5936">
            <w:pPr>
              <w:pStyle w:val="TAL"/>
              <w:rPr>
                <w:sz w:val="16"/>
              </w:rPr>
            </w:pPr>
            <w:r w:rsidRPr="00EA5936">
              <w:rPr>
                <w:sz w:val="16"/>
              </w:rPr>
              <w:t>C4-221101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CF4FE" w14:textId="77777777" w:rsidR="00C84410" w:rsidRPr="00EA5936" w:rsidRDefault="00C84410" w:rsidP="00EA5936">
            <w:pPr>
              <w:pStyle w:val="TAL"/>
              <w:rPr>
                <w:sz w:val="16"/>
              </w:rPr>
            </w:pPr>
            <w:r w:rsidRPr="00EA5936">
              <w:rPr>
                <w:sz w:val="16"/>
              </w:rPr>
              <w:t>UDR storing data sub-sets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F63EF"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96905"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EAA33" w14:textId="77777777" w:rsidR="00C84410" w:rsidRPr="00EA5936" w:rsidRDefault="00C84410" w:rsidP="00EA5936">
            <w:pPr>
              <w:pStyle w:val="TAL"/>
              <w:rPr>
                <w:sz w:val="16"/>
              </w:rPr>
            </w:pPr>
            <w:r w:rsidRPr="00EA5936">
              <w:rPr>
                <w:sz w:val="16"/>
              </w:rPr>
              <w:t>0671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44802"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B5AA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0AD87"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DE21E"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87D14" w14:textId="77777777" w:rsidR="00C84410" w:rsidRPr="00EA5936" w:rsidRDefault="00C84410" w:rsidP="00EA5936">
            <w:pPr>
              <w:pStyle w:val="TAL"/>
              <w:rPr>
                <w:sz w:val="16"/>
              </w:rPr>
            </w:pPr>
            <w:r w:rsidRPr="00EA5936">
              <w:rPr>
                <w:sz w:val="16"/>
              </w:rPr>
              <w:t>agreed</w:t>
            </w:r>
          </w:p>
        </w:tc>
      </w:tr>
      <w:tr w:rsidR="00EA5936" w:rsidRPr="00EA5936" w14:paraId="3FEFEB0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4412D" w14:textId="77777777" w:rsidR="00C84410" w:rsidRPr="00EA5936" w:rsidRDefault="00C84410" w:rsidP="00EA5936">
            <w:pPr>
              <w:pStyle w:val="TAL"/>
              <w:rPr>
                <w:sz w:val="16"/>
              </w:rPr>
            </w:pPr>
            <w:r w:rsidRPr="00EA5936">
              <w:rPr>
                <w:sz w:val="16"/>
              </w:rPr>
              <w:t>C4-221154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55D46" w14:textId="77777777" w:rsidR="00C84410" w:rsidRPr="00EA5936" w:rsidRDefault="00C84410" w:rsidP="00EA5936">
            <w:pPr>
              <w:pStyle w:val="TAL"/>
              <w:rPr>
                <w:sz w:val="16"/>
              </w:rPr>
            </w:pPr>
            <w:r w:rsidRPr="00EA5936">
              <w:rPr>
                <w:sz w:val="16"/>
              </w:rPr>
              <w:t>Subscription with GuamiListCond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81F12"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CCACF"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D35CC" w14:textId="77777777" w:rsidR="00C84410" w:rsidRPr="00EA5936" w:rsidRDefault="00C84410" w:rsidP="00EA5936">
            <w:pPr>
              <w:pStyle w:val="TAL"/>
              <w:rPr>
                <w:sz w:val="16"/>
              </w:rPr>
            </w:pPr>
            <w:r w:rsidRPr="00EA5936">
              <w:rPr>
                <w:sz w:val="16"/>
              </w:rPr>
              <w:t>0672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5C1B5"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4F420"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65262"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33C83"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54F4C" w14:textId="77777777" w:rsidR="00C84410" w:rsidRPr="00EA5936" w:rsidRDefault="00C84410" w:rsidP="00EA5936">
            <w:pPr>
              <w:pStyle w:val="TAL"/>
              <w:rPr>
                <w:sz w:val="16"/>
              </w:rPr>
            </w:pPr>
            <w:r w:rsidRPr="00EA5936">
              <w:rPr>
                <w:sz w:val="16"/>
              </w:rPr>
              <w:t>agreed</w:t>
            </w:r>
          </w:p>
        </w:tc>
      </w:tr>
      <w:tr w:rsidR="00EA5936" w:rsidRPr="00EA5936" w14:paraId="163DA2A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946C2" w14:textId="77777777" w:rsidR="00C84410" w:rsidRPr="00EA5936" w:rsidRDefault="00C84410" w:rsidP="00EA5936">
            <w:pPr>
              <w:pStyle w:val="TAL"/>
              <w:rPr>
                <w:sz w:val="16"/>
              </w:rPr>
            </w:pPr>
            <w:r w:rsidRPr="00EA5936">
              <w:rPr>
                <w:sz w:val="16"/>
              </w:rPr>
              <w:t>C4-221173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C760A" w14:textId="77777777" w:rsidR="00C84410" w:rsidRPr="00EA5936" w:rsidRDefault="00C84410" w:rsidP="00EA5936">
            <w:pPr>
              <w:pStyle w:val="TAL"/>
              <w:rPr>
                <w:sz w:val="16"/>
              </w:rPr>
            </w:pPr>
            <w:r w:rsidRPr="00EA5936">
              <w:rPr>
                <w:sz w:val="16"/>
              </w:rPr>
              <w:t>Bootstrapping headers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93753"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2EE4"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F9C18" w14:textId="77777777" w:rsidR="00C84410" w:rsidRPr="00EA5936" w:rsidRDefault="00C84410" w:rsidP="00EA5936">
            <w:pPr>
              <w:pStyle w:val="TAL"/>
              <w:rPr>
                <w:sz w:val="16"/>
              </w:rPr>
            </w:pPr>
            <w:r w:rsidRPr="00EA5936">
              <w:rPr>
                <w:sz w:val="16"/>
              </w:rPr>
              <w:t>0673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4388F"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A98E5"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865F5"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C1688"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957E5" w14:textId="77777777" w:rsidR="00C84410" w:rsidRPr="00EA5936" w:rsidRDefault="00C84410" w:rsidP="00EA5936">
            <w:pPr>
              <w:pStyle w:val="TAL"/>
              <w:rPr>
                <w:sz w:val="16"/>
              </w:rPr>
            </w:pPr>
            <w:r w:rsidRPr="00EA5936">
              <w:rPr>
                <w:sz w:val="16"/>
              </w:rPr>
              <w:t>agreed</w:t>
            </w:r>
          </w:p>
        </w:tc>
      </w:tr>
      <w:tr w:rsidR="00EA5936" w:rsidRPr="00EA5936" w14:paraId="3033F9F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62F9E" w14:textId="77777777" w:rsidR="00C84410" w:rsidRPr="00EA5936" w:rsidRDefault="00C84410" w:rsidP="00EA5936">
            <w:pPr>
              <w:pStyle w:val="TAL"/>
              <w:rPr>
                <w:sz w:val="16"/>
              </w:rPr>
            </w:pPr>
            <w:r w:rsidRPr="00EA5936">
              <w:rPr>
                <w:sz w:val="16"/>
              </w:rPr>
              <w:t>C4-221176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DB4C2" w14:textId="77777777" w:rsidR="00C84410" w:rsidRPr="00EA5936" w:rsidRDefault="00C84410" w:rsidP="00EA5936">
            <w:pPr>
              <w:pStyle w:val="TAL"/>
              <w:rPr>
                <w:sz w:val="16"/>
              </w:rPr>
            </w:pPr>
            <w:r w:rsidRPr="00EA5936">
              <w:rPr>
                <w:sz w:val="16"/>
              </w:rPr>
              <w:t>Encoding of Access Token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C7A0E" w14:textId="77777777" w:rsidR="00C84410" w:rsidRPr="00EA5936" w:rsidRDefault="00C84410" w:rsidP="00EA5936">
            <w:pPr>
              <w:pStyle w:val="TAL"/>
              <w:rPr>
                <w:sz w:val="16"/>
              </w:rPr>
            </w:pPr>
            <w:r w:rsidRPr="00EA5936">
              <w:rPr>
                <w:sz w:val="16"/>
              </w:rPr>
              <w:t>Ericsson, 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31D0F"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ECE91" w14:textId="77777777" w:rsidR="00C84410" w:rsidRPr="00EA5936" w:rsidRDefault="00C84410" w:rsidP="00EA5936">
            <w:pPr>
              <w:pStyle w:val="TAL"/>
              <w:rPr>
                <w:sz w:val="16"/>
              </w:rPr>
            </w:pPr>
            <w:r w:rsidRPr="00EA5936">
              <w:rPr>
                <w:sz w:val="16"/>
              </w:rPr>
              <w:t>0674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79646"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CD02D" w14:textId="77777777" w:rsidR="00C84410" w:rsidRPr="00EA5936" w:rsidRDefault="00C84410" w:rsidP="00EA5936">
            <w:pPr>
              <w:pStyle w:val="TAL"/>
              <w:rPr>
                <w:sz w:val="16"/>
              </w:rPr>
            </w:pPr>
            <w:r w:rsidRPr="00EA593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B1288"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2D07C" w14:textId="77777777" w:rsidR="00C84410" w:rsidRPr="00EA5936" w:rsidRDefault="00C84410" w:rsidP="00EA5936">
            <w:pPr>
              <w:pStyle w:val="TAL"/>
              <w:rPr>
                <w:sz w:val="16"/>
              </w:rPr>
            </w:pPr>
            <w:r w:rsidRPr="00EA593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50029" w14:textId="77777777" w:rsidR="00C84410" w:rsidRPr="00EA5936" w:rsidRDefault="00C84410" w:rsidP="00EA5936">
            <w:pPr>
              <w:pStyle w:val="TAL"/>
              <w:rPr>
                <w:sz w:val="16"/>
              </w:rPr>
            </w:pPr>
            <w:r w:rsidRPr="00EA5936">
              <w:rPr>
                <w:sz w:val="16"/>
              </w:rPr>
              <w:t>agreed</w:t>
            </w:r>
          </w:p>
        </w:tc>
      </w:tr>
      <w:tr w:rsidR="00EA5936" w:rsidRPr="00EA5936" w14:paraId="2760580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84C3F" w14:textId="77777777" w:rsidR="00C84410" w:rsidRPr="00EA5936" w:rsidRDefault="00C84410" w:rsidP="00EA5936">
            <w:pPr>
              <w:pStyle w:val="TAL"/>
              <w:rPr>
                <w:sz w:val="16"/>
              </w:rPr>
            </w:pPr>
            <w:r w:rsidRPr="00EA5936">
              <w:rPr>
                <w:sz w:val="16"/>
              </w:rPr>
              <w:t>C4-221177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1E17B" w14:textId="77777777" w:rsidR="00C84410" w:rsidRPr="00EA5936" w:rsidRDefault="00C84410" w:rsidP="00EA5936">
            <w:pPr>
              <w:pStyle w:val="TAL"/>
              <w:rPr>
                <w:sz w:val="16"/>
              </w:rPr>
            </w:pPr>
            <w:r w:rsidRPr="00EA5936">
              <w:rPr>
                <w:sz w:val="16"/>
              </w:rPr>
              <w:t>Encoding of Access Token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4084B" w14:textId="77777777" w:rsidR="00C84410" w:rsidRPr="00EA5936" w:rsidRDefault="00C84410" w:rsidP="00EA5936">
            <w:pPr>
              <w:pStyle w:val="TAL"/>
              <w:rPr>
                <w:sz w:val="16"/>
              </w:rPr>
            </w:pPr>
            <w:r w:rsidRPr="00EA5936">
              <w:rPr>
                <w:sz w:val="16"/>
              </w:rPr>
              <w:t>Ericsson, 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F1292"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81F09" w14:textId="77777777" w:rsidR="00C84410" w:rsidRPr="00EA5936" w:rsidRDefault="00C84410" w:rsidP="00EA5936">
            <w:pPr>
              <w:pStyle w:val="TAL"/>
              <w:rPr>
                <w:sz w:val="16"/>
              </w:rPr>
            </w:pPr>
            <w:r w:rsidRPr="00EA5936">
              <w:rPr>
                <w:sz w:val="16"/>
              </w:rPr>
              <w:t>0675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B9EB9"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4DBD4"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20578"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8B8F0" w14:textId="77777777" w:rsidR="00C84410" w:rsidRPr="00EA5936" w:rsidRDefault="00C84410" w:rsidP="00EA5936">
            <w:pPr>
              <w:pStyle w:val="TAL"/>
              <w:rPr>
                <w:sz w:val="16"/>
              </w:rPr>
            </w:pPr>
            <w:r w:rsidRPr="00EA593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C20D" w14:textId="77777777" w:rsidR="00C84410" w:rsidRPr="00EA5936" w:rsidRDefault="00C84410" w:rsidP="00EA5936">
            <w:pPr>
              <w:pStyle w:val="TAL"/>
              <w:rPr>
                <w:sz w:val="16"/>
              </w:rPr>
            </w:pPr>
            <w:r w:rsidRPr="00EA5936">
              <w:rPr>
                <w:sz w:val="16"/>
              </w:rPr>
              <w:t>agreed</w:t>
            </w:r>
          </w:p>
        </w:tc>
      </w:tr>
      <w:tr w:rsidR="00EA5936" w:rsidRPr="00EA5936" w14:paraId="30D07B9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D95DA" w14:textId="77777777" w:rsidR="00C84410" w:rsidRPr="00EA5936" w:rsidRDefault="00C84410" w:rsidP="00EA5936">
            <w:pPr>
              <w:pStyle w:val="TAL"/>
              <w:rPr>
                <w:sz w:val="16"/>
              </w:rPr>
            </w:pPr>
            <w:r w:rsidRPr="00EA5936">
              <w:rPr>
                <w:sz w:val="16"/>
              </w:rPr>
              <w:t>C4-221178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AA476" w14:textId="77777777" w:rsidR="00C84410" w:rsidRPr="00EA5936" w:rsidRDefault="00C84410" w:rsidP="00EA5936">
            <w:pPr>
              <w:pStyle w:val="TAL"/>
              <w:rPr>
                <w:sz w:val="16"/>
              </w:rPr>
            </w:pPr>
            <w:r w:rsidRPr="00EA5936">
              <w:rPr>
                <w:sz w:val="16"/>
              </w:rPr>
              <w:t>Encoding of Access Token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41BA8" w14:textId="77777777" w:rsidR="00C84410" w:rsidRPr="00EA5936" w:rsidRDefault="00C84410" w:rsidP="00EA5936">
            <w:pPr>
              <w:pStyle w:val="TAL"/>
              <w:rPr>
                <w:sz w:val="16"/>
              </w:rPr>
            </w:pPr>
            <w:r w:rsidRPr="00EA5936">
              <w:rPr>
                <w:sz w:val="16"/>
              </w:rPr>
              <w:t>Ericsson, 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5DF3D"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1ED84" w14:textId="77777777" w:rsidR="00C84410" w:rsidRPr="00EA5936" w:rsidRDefault="00C84410" w:rsidP="00EA5936">
            <w:pPr>
              <w:pStyle w:val="TAL"/>
              <w:rPr>
                <w:sz w:val="16"/>
              </w:rPr>
            </w:pPr>
            <w:r w:rsidRPr="00EA5936">
              <w:rPr>
                <w:sz w:val="16"/>
              </w:rPr>
              <w:t>0676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1D04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0CA73"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38BA0"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037B1" w14:textId="77777777" w:rsidR="00C84410" w:rsidRPr="00EA5936" w:rsidRDefault="00C84410" w:rsidP="00EA5936">
            <w:pPr>
              <w:pStyle w:val="TAL"/>
              <w:rPr>
                <w:sz w:val="16"/>
              </w:rPr>
            </w:pPr>
            <w:r w:rsidRPr="00EA593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54E79" w14:textId="77777777" w:rsidR="00C84410" w:rsidRPr="00EA5936" w:rsidRDefault="00C84410" w:rsidP="00EA5936">
            <w:pPr>
              <w:pStyle w:val="TAL"/>
              <w:rPr>
                <w:sz w:val="16"/>
              </w:rPr>
            </w:pPr>
            <w:r w:rsidRPr="00EA5936">
              <w:rPr>
                <w:sz w:val="16"/>
              </w:rPr>
              <w:t>agreed</w:t>
            </w:r>
          </w:p>
        </w:tc>
      </w:tr>
      <w:tr w:rsidR="00EA5936" w:rsidRPr="00EA5936" w14:paraId="2EB0991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2C8B1" w14:textId="77777777" w:rsidR="00C84410" w:rsidRPr="00EA5936" w:rsidRDefault="00C84410" w:rsidP="00EA5936">
            <w:pPr>
              <w:pStyle w:val="TAL"/>
              <w:rPr>
                <w:sz w:val="16"/>
              </w:rPr>
            </w:pPr>
            <w:r w:rsidRPr="00EA5936">
              <w:rPr>
                <w:sz w:val="16"/>
              </w:rPr>
              <w:t>C4-221179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A10E8" w14:textId="77777777" w:rsidR="00C84410" w:rsidRPr="00EA5936" w:rsidRDefault="00C84410" w:rsidP="00EA5936">
            <w:pPr>
              <w:pStyle w:val="TAL"/>
              <w:rPr>
                <w:sz w:val="16"/>
              </w:rPr>
            </w:pPr>
            <w:r w:rsidRPr="00EA5936">
              <w:rPr>
                <w:sz w:val="16"/>
              </w:rPr>
              <w:t>P-CSCF Restoration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6F9F"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1EA5A"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82C07" w14:textId="77777777" w:rsidR="00C84410" w:rsidRPr="00EA5936" w:rsidRDefault="00C84410" w:rsidP="00EA5936">
            <w:pPr>
              <w:pStyle w:val="TAL"/>
              <w:rPr>
                <w:sz w:val="16"/>
              </w:rPr>
            </w:pPr>
            <w:r w:rsidRPr="00EA5936">
              <w:rPr>
                <w:sz w:val="16"/>
              </w:rPr>
              <w:t>0677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DDE43"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48DDA"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2B20B"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545A3"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D3896" w14:textId="77777777" w:rsidR="00C84410" w:rsidRPr="00EA5936" w:rsidRDefault="00C84410" w:rsidP="00EA5936">
            <w:pPr>
              <w:pStyle w:val="TAL"/>
              <w:rPr>
                <w:sz w:val="16"/>
              </w:rPr>
            </w:pPr>
            <w:r w:rsidRPr="00EA5936">
              <w:rPr>
                <w:sz w:val="16"/>
              </w:rPr>
              <w:t>revised</w:t>
            </w:r>
          </w:p>
        </w:tc>
      </w:tr>
      <w:tr w:rsidR="00EA5936" w:rsidRPr="00EA5936" w14:paraId="0DD8452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D4BCA" w14:textId="77777777" w:rsidR="00C84410" w:rsidRPr="00EA5936" w:rsidRDefault="00C84410" w:rsidP="00EA5936">
            <w:pPr>
              <w:pStyle w:val="TAL"/>
              <w:rPr>
                <w:sz w:val="16"/>
              </w:rPr>
            </w:pPr>
            <w:r w:rsidRPr="00EA5936">
              <w:rPr>
                <w:sz w:val="16"/>
              </w:rPr>
              <w:t>C4-221555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14EB5" w14:textId="77777777" w:rsidR="00C84410" w:rsidRPr="00EA5936" w:rsidRDefault="00C84410" w:rsidP="00EA5936">
            <w:pPr>
              <w:pStyle w:val="TAL"/>
              <w:rPr>
                <w:sz w:val="16"/>
              </w:rPr>
            </w:pPr>
            <w:r w:rsidRPr="00EA5936">
              <w:rPr>
                <w:sz w:val="16"/>
              </w:rPr>
              <w:t>P-CSCF Restoration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57D25"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EFD56"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9A0AF" w14:textId="77777777" w:rsidR="00C84410" w:rsidRPr="00EA5936" w:rsidRDefault="00C84410" w:rsidP="00EA5936">
            <w:pPr>
              <w:pStyle w:val="TAL"/>
              <w:rPr>
                <w:sz w:val="16"/>
              </w:rPr>
            </w:pPr>
            <w:r w:rsidRPr="00EA5936">
              <w:rPr>
                <w:sz w:val="16"/>
              </w:rPr>
              <w:t>0677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64E9C"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2AC3D"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6536A"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AC646"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5512F" w14:textId="77777777" w:rsidR="00C84410" w:rsidRPr="00EA5936" w:rsidRDefault="00C84410" w:rsidP="00EA5936">
            <w:pPr>
              <w:pStyle w:val="TAL"/>
              <w:rPr>
                <w:sz w:val="16"/>
              </w:rPr>
            </w:pPr>
            <w:r w:rsidRPr="00EA5936">
              <w:rPr>
                <w:sz w:val="16"/>
              </w:rPr>
              <w:t>agreed</w:t>
            </w:r>
          </w:p>
        </w:tc>
      </w:tr>
      <w:tr w:rsidR="00EA5936" w:rsidRPr="00EA5936" w14:paraId="0E45E83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2A5AA" w14:textId="77777777" w:rsidR="00C84410" w:rsidRPr="00EA5936" w:rsidRDefault="00C84410" w:rsidP="00EA5936">
            <w:pPr>
              <w:pStyle w:val="TAL"/>
              <w:rPr>
                <w:sz w:val="16"/>
              </w:rPr>
            </w:pPr>
            <w:r w:rsidRPr="00EA5936">
              <w:rPr>
                <w:sz w:val="16"/>
              </w:rPr>
              <w:t>C4-221197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A4E30" w14:textId="77777777" w:rsidR="00C84410" w:rsidRPr="00EA5936" w:rsidRDefault="00C84410" w:rsidP="00EA5936">
            <w:pPr>
              <w:pStyle w:val="TAL"/>
              <w:rPr>
                <w:sz w:val="16"/>
              </w:rPr>
            </w:pPr>
            <w:r w:rsidRPr="00EA5936">
              <w:rPr>
                <w:sz w:val="16"/>
              </w:rPr>
              <w:t>HSS Type is missing for NfGroupCond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662B3" w14:textId="77777777" w:rsidR="00C84410" w:rsidRPr="00EA5936" w:rsidRDefault="00C84410" w:rsidP="00EA5936">
            <w:pPr>
              <w:pStyle w:val="TAL"/>
              <w:rPr>
                <w:sz w:val="16"/>
              </w:rPr>
            </w:pPr>
            <w:r w:rsidRPr="00EA5936">
              <w:rPr>
                <w:sz w:val="16"/>
              </w:rPr>
              <w:t>Hewlett-Packard Enterprise,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55002"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B348C" w14:textId="77777777" w:rsidR="00C84410" w:rsidRPr="00EA5936" w:rsidRDefault="00C84410" w:rsidP="00EA5936">
            <w:pPr>
              <w:pStyle w:val="TAL"/>
              <w:rPr>
                <w:sz w:val="16"/>
              </w:rPr>
            </w:pPr>
            <w:r w:rsidRPr="00EA5936">
              <w:rPr>
                <w:sz w:val="16"/>
              </w:rPr>
              <w:t>0678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B8DD8"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D46AC"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D1EF5"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97B1E" w14:textId="77777777" w:rsidR="00C84410" w:rsidRPr="00EA5936" w:rsidRDefault="00C84410" w:rsidP="00EA5936">
            <w:pPr>
              <w:pStyle w:val="TAL"/>
              <w:rPr>
                <w:sz w:val="16"/>
              </w:rPr>
            </w:pPr>
            <w:r w:rsidRPr="00EA5936">
              <w:rPr>
                <w:sz w:val="16"/>
              </w:rPr>
              <w:t>TEI17, 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E6C5" w14:textId="77777777" w:rsidR="00C84410" w:rsidRPr="00EA5936" w:rsidRDefault="00C84410" w:rsidP="00EA5936">
            <w:pPr>
              <w:pStyle w:val="TAL"/>
              <w:rPr>
                <w:sz w:val="16"/>
              </w:rPr>
            </w:pPr>
            <w:r w:rsidRPr="00EA5936">
              <w:rPr>
                <w:sz w:val="16"/>
              </w:rPr>
              <w:t>agreed</w:t>
            </w:r>
          </w:p>
        </w:tc>
      </w:tr>
      <w:tr w:rsidR="00EA5936" w:rsidRPr="00EA5936" w14:paraId="5F48406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B2961" w14:textId="77777777" w:rsidR="00C84410" w:rsidRPr="00EA5936" w:rsidRDefault="00C84410" w:rsidP="00EA5936">
            <w:pPr>
              <w:pStyle w:val="TAL"/>
              <w:rPr>
                <w:sz w:val="16"/>
              </w:rPr>
            </w:pPr>
            <w:r w:rsidRPr="00EA5936">
              <w:rPr>
                <w:sz w:val="16"/>
              </w:rPr>
              <w:t>C4-221217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F3114" w14:textId="77777777" w:rsidR="00C84410" w:rsidRPr="00EA5936" w:rsidRDefault="00C84410" w:rsidP="00EA5936">
            <w:pPr>
              <w:pStyle w:val="TAL"/>
              <w:rPr>
                <w:sz w:val="16"/>
              </w:rPr>
            </w:pPr>
            <w:r w:rsidRPr="00EA5936">
              <w:rPr>
                <w:sz w:val="16"/>
              </w:rPr>
              <w:t>NF (Service) Set Status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A80A3"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5EC25"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115BE" w14:textId="77777777" w:rsidR="00C84410" w:rsidRPr="00EA5936" w:rsidRDefault="00C84410" w:rsidP="00EA5936">
            <w:pPr>
              <w:pStyle w:val="TAL"/>
              <w:rPr>
                <w:sz w:val="16"/>
              </w:rPr>
            </w:pPr>
            <w:r w:rsidRPr="00EA5936">
              <w:rPr>
                <w:sz w:val="16"/>
              </w:rPr>
              <w:t>0679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BECBE"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6233E"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2E2DA"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5C386" w14:textId="77777777" w:rsidR="00C84410" w:rsidRPr="00EA5936" w:rsidRDefault="00C84410" w:rsidP="00EA5936">
            <w:pPr>
              <w:pStyle w:val="TAL"/>
              <w:rPr>
                <w:sz w:val="16"/>
              </w:rPr>
            </w:pPr>
            <w:r w:rsidRPr="00EA5936">
              <w:rPr>
                <w:sz w:val="16"/>
              </w:rPr>
              <w:t>TEI17, 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ACF1C" w14:textId="77777777" w:rsidR="00C84410" w:rsidRPr="00EA5936" w:rsidRDefault="00C84410" w:rsidP="00EA5936">
            <w:pPr>
              <w:pStyle w:val="TAL"/>
              <w:rPr>
                <w:sz w:val="16"/>
              </w:rPr>
            </w:pPr>
            <w:r w:rsidRPr="00EA5936">
              <w:rPr>
                <w:sz w:val="16"/>
              </w:rPr>
              <w:t>withdrawn</w:t>
            </w:r>
          </w:p>
        </w:tc>
      </w:tr>
      <w:tr w:rsidR="00EA5936" w:rsidRPr="00EA5936" w14:paraId="7DA6916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CC54D" w14:textId="77777777" w:rsidR="00C84410" w:rsidRPr="00EA5936" w:rsidRDefault="00C84410" w:rsidP="00EA5936">
            <w:pPr>
              <w:pStyle w:val="TAL"/>
              <w:rPr>
                <w:sz w:val="16"/>
              </w:rPr>
            </w:pPr>
            <w:r w:rsidRPr="00EA5936">
              <w:rPr>
                <w:sz w:val="16"/>
              </w:rPr>
              <w:t>C4-221218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A1927" w14:textId="77777777" w:rsidR="00C84410" w:rsidRPr="00EA5936" w:rsidRDefault="00C84410" w:rsidP="00EA5936">
            <w:pPr>
              <w:pStyle w:val="TAL"/>
              <w:rPr>
                <w:sz w:val="16"/>
              </w:rPr>
            </w:pPr>
            <w:r w:rsidRPr="00EA5936">
              <w:rPr>
                <w:sz w:val="16"/>
              </w:rPr>
              <w:t>PCSCF Discovery by UE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3C282"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9F129"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57628" w14:textId="77777777" w:rsidR="00C84410" w:rsidRPr="00EA5936" w:rsidRDefault="00C84410" w:rsidP="00EA5936">
            <w:pPr>
              <w:pStyle w:val="TAL"/>
              <w:rPr>
                <w:sz w:val="16"/>
              </w:rPr>
            </w:pPr>
            <w:r w:rsidRPr="00EA5936">
              <w:rPr>
                <w:sz w:val="16"/>
              </w:rPr>
              <w:t>0680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2A236"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5EEF8"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D9BF3"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49CC8"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F86E2" w14:textId="77777777" w:rsidR="00C84410" w:rsidRPr="00EA5936" w:rsidRDefault="00C84410" w:rsidP="00EA5936">
            <w:pPr>
              <w:pStyle w:val="TAL"/>
              <w:rPr>
                <w:sz w:val="16"/>
              </w:rPr>
            </w:pPr>
            <w:r w:rsidRPr="00EA5936">
              <w:rPr>
                <w:sz w:val="16"/>
              </w:rPr>
              <w:t>withdrawn</w:t>
            </w:r>
          </w:p>
        </w:tc>
      </w:tr>
      <w:tr w:rsidR="00EA5936" w:rsidRPr="00EA5936" w14:paraId="21161F5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4D549" w14:textId="77777777" w:rsidR="00C84410" w:rsidRPr="00EA5936" w:rsidRDefault="00C84410" w:rsidP="00EA5936">
            <w:pPr>
              <w:pStyle w:val="TAL"/>
              <w:rPr>
                <w:sz w:val="16"/>
              </w:rPr>
            </w:pPr>
            <w:r w:rsidRPr="00EA5936">
              <w:rPr>
                <w:sz w:val="16"/>
              </w:rPr>
              <w:t>C4-221219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74CA0" w14:textId="77777777" w:rsidR="00C84410" w:rsidRPr="00EA5936" w:rsidRDefault="00C84410" w:rsidP="00EA5936">
            <w:pPr>
              <w:pStyle w:val="TAL"/>
              <w:rPr>
                <w:sz w:val="16"/>
              </w:rPr>
            </w:pPr>
            <w:r w:rsidRPr="00EA5936">
              <w:rPr>
                <w:sz w:val="16"/>
              </w:rPr>
              <w:t>Preferred PGW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380C1"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F0B81"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5830" w14:textId="77777777" w:rsidR="00C84410" w:rsidRPr="00EA5936" w:rsidRDefault="00C84410" w:rsidP="00EA5936">
            <w:pPr>
              <w:pStyle w:val="TAL"/>
              <w:rPr>
                <w:sz w:val="16"/>
              </w:rPr>
            </w:pPr>
            <w:r w:rsidRPr="00EA5936">
              <w:rPr>
                <w:sz w:val="16"/>
              </w:rPr>
              <w:t>0681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911D0"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D335F"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8C968"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38B66"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7A231" w14:textId="77777777" w:rsidR="00C84410" w:rsidRPr="00EA5936" w:rsidRDefault="00C84410" w:rsidP="00EA5936">
            <w:pPr>
              <w:pStyle w:val="TAL"/>
              <w:rPr>
                <w:sz w:val="16"/>
              </w:rPr>
            </w:pPr>
            <w:r w:rsidRPr="00EA5936">
              <w:rPr>
                <w:sz w:val="16"/>
              </w:rPr>
              <w:t>withdrawn</w:t>
            </w:r>
          </w:p>
        </w:tc>
      </w:tr>
      <w:tr w:rsidR="00EA5936" w:rsidRPr="00EA5936" w14:paraId="7842AD6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D6263" w14:textId="77777777" w:rsidR="00C84410" w:rsidRPr="00EA5936" w:rsidRDefault="00C84410" w:rsidP="00EA5936">
            <w:pPr>
              <w:pStyle w:val="TAL"/>
              <w:rPr>
                <w:sz w:val="16"/>
              </w:rPr>
            </w:pPr>
            <w:r w:rsidRPr="00EA5936">
              <w:rPr>
                <w:sz w:val="16"/>
              </w:rPr>
              <w:t>C4-221220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44DA0" w14:textId="77777777" w:rsidR="00C84410" w:rsidRPr="00EA5936" w:rsidRDefault="00C84410" w:rsidP="00EA5936">
            <w:pPr>
              <w:pStyle w:val="TAL"/>
              <w:rPr>
                <w:sz w:val="16"/>
              </w:rPr>
            </w:pPr>
            <w:r w:rsidRPr="00EA5936">
              <w:rPr>
                <w:sz w:val="16"/>
              </w:rPr>
              <w:t>TSCTSF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2CEEA"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8AE09"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996F7" w14:textId="77777777" w:rsidR="00C84410" w:rsidRPr="00EA5936" w:rsidRDefault="00C84410" w:rsidP="00EA5936">
            <w:pPr>
              <w:pStyle w:val="TAL"/>
              <w:rPr>
                <w:sz w:val="16"/>
              </w:rPr>
            </w:pPr>
            <w:r w:rsidRPr="00EA5936">
              <w:rPr>
                <w:sz w:val="16"/>
              </w:rPr>
              <w:t>0682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159C6"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DC4D2"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44F21"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C9096" w14:textId="77777777" w:rsidR="00C84410" w:rsidRPr="00EA5936" w:rsidRDefault="00C84410" w:rsidP="00EA5936">
            <w:pPr>
              <w:pStyle w:val="TAL"/>
              <w:rPr>
                <w:sz w:val="16"/>
              </w:rPr>
            </w:pPr>
            <w:r w:rsidRPr="00EA593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39E0A" w14:textId="77777777" w:rsidR="00C84410" w:rsidRPr="00EA5936" w:rsidRDefault="00C84410" w:rsidP="00EA5936">
            <w:pPr>
              <w:pStyle w:val="TAL"/>
              <w:rPr>
                <w:sz w:val="16"/>
              </w:rPr>
            </w:pPr>
            <w:r w:rsidRPr="00EA5936">
              <w:rPr>
                <w:sz w:val="16"/>
              </w:rPr>
              <w:t>withdrawn</w:t>
            </w:r>
          </w:p>
        </w:tc>
      </w:tr>
      <w:tr w:rsidR="00EA5936" w:rsidRPr="00EA5936" w14:paraId="3F67C13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395CC" w14:textId="77777777" w:rsidR="00C84410" w:rsidRPr="00EA5936" w:rsidRDefault="00C84410" w:rsidP="00EA5936">
            <w:pPr>
              <w:pStyle w:val="TAL"/>
              <w:rPr>
                <w:sz w:val="16"/>
              </w:rPr>
            </w:pPr>
            <w:r w:rsidRPr="00EA5936">
              <w:rPr>
                <w:sz w:val="16"/>
              </w:rPr>
              <w:t>C4-221226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6884D" w14:textId="77777777" w:rsidR="00C84410" w:rsidRPr="00EA5936" w:rsidRDefault="00C84410" w:rsidP="00EA5936">
            <w:pPr>
              <w:pStyle w:val="TAL"/>
              <w:rPr>
                <w:sz w:val="16"/>
              </w:rPr>
            </w:pPr>
            <w:r w:rsidRPr="00EA5936">
              <w:rPr>
                <w:sz w:val="16"/>
              </w:rPr>
              <w:t>PCSCF Discovery by UE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7DFF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7F972"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967C6" w14:textId="77777777" w:rsidR="00C84410" w:rsidRPr="00EA5936" w:rsidRDefault="00C84410" w:rsidP="00EA5936">
            <w:pPr>
              <w:pStyle w:val="TAL"/>
              <w:rPr>
                <w:sz w:val="16"/>
              </w:rPr>
            </w:pPr>
            <w:r w:rsidRPr="00EA5936">
              <w:rPr>
                <w:sz w:val="16"/>
              </w:rPr>
              <w:t>0683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EFD35"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4B1D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79246"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342FF"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E19FC" w14:textId="77777777" w:rsidR="00C84410" w:rsidRPr="00EA5936" w:rsidRDefault="00C84410" w:rsidP="00EA5936">
            <w:pPr>
              <w:pStyle w:val="TAL"/>
              <w:rPr>
                <w:sz w:val="16"/>
              </w:rPr>
            </w:pPr>
            <w:r w:rsidRPr="00EA5936">
              <w:rPr>
                <w:sz w:val="16"/>
              </w:rPr>
              <w:t>withdrawn</w:t>
            </w:r>
          </w:p>
        </w:tc>
      </w:tr>
      <w:tr w:rsidR="00EA5936" w:rsidRPr="00EA5936" w14:paraId="210BEF2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C781C" w14:textId="77777777" w:rsidR="00C84410" w:rsidRPr="00EA5936" w:rsidRDefault="00C84410" w:rsidP="00EA5936">
            <w:pPr>
              <w:pStyle w:val="TAL"/>
              <w:rPr>
                <w:sz w:val="16"/>
              </w:rPr>
            </w:pPr>
            <w:r w:rsidRPr="00EA5936">
              <w:rPr>
                <w:sz w:val="16"/>
              </w:rPr>
              <w:t>C4-221268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879D3" w14:textId="77777777" w:rsidR="00C84410" w:rsidRPr="00EA5936" w:rsidRDefault="00C84410" w:rsidP="00EA5936">
            <w:pPr>
              <w:pStyle w:val="TAL"/>
              <w:rPr>
                <w:sz w:val="16"/>
              </w:rPr>
            </w:pPr>
            <w:r w:rsidRPr="00EA5936">
              <w:rPr>
                <w:sz w:val="16"/>
              </w:rPr>
              <w:t>NF Service Configuration for Inter-PLMN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68193"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5A9DD"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24560" w14:textId="77777777" w:rsidR="00C84410" w:rsidRPr="00EA5936" w:rsidRDefault="00C84410" w:rsidP="00EA5936">
            <w:pPr>
              <w:pStyle w:val="TAL"/>
              <w:rPr>
                <w:sz w:val="16"/>
              </w:rPr>
            </w:pPr>
            <w:r w:rsidRPr="00EA5936">
              <w:rPr>
                <w:sz w:val="16"/>
              </w:rPr>
              <w:t>0684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C2F4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F2BA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ABCF2"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F85DA"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ED26F" w14:textId="77777777" w:rsidR="00C84410" w:rsidRPr="00EA5936" w:rsidRDefault="00C84410" w:rsidP="00EA5936">
            <w:pPr>
              <w:pStyle w:val="TAL"/>
              <w:rPr>
                <w:sz w:val="16"/>
              </w:rPr>
            </w:pPr>
            <w:r w:rsidRPr="00EA5936">
              <w:rPr>
                <w:sz w:val="16"/>
              </w:rPr>
              <w:t>noted</w:t>
            </w:r>
          </w:p>
        </w:tc>
      </w:tr>
      <w:tr w:rsidR="00EA5936" w:rsidRPr="00EA5936" w14:paraId="2DD5782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26456" w14:textId="77777777" w:rsidR="00C84410" w:rsidRPr="00EA5936" w:rsidRDefault="00C84410" w:rsidP="00EA5936">
            <w:pPr>
              <w:pStyle w:val="TAL"/>
              <w:rPr>
                <w:sz w:val="16"/>
              </w:rPr>
            </w:pPr>
            <w:r w:rsidRPr="00EA5936">
              <w:rPr>
                <w:sz w:val="16"/>
              </w:rPr>
              <w:t>C4-221285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027C9" w14:textId="77777777" w:rsidR="00C84410" w:rsidRPr="00EA5936" w:rsidRDefault="00C84410" w:rsidP="00EA5936">
            <w:pPr>
              <w:pStyle w:val="TAL"/>
              <w:rPr>
                <w:sz w:val="16"/>
              </w:rPr>
            </w:pPr>
            <w:r w:rsidRPr="00EA5936">
              <w:rPr>
                <w:sz w:val="16"/>
              </w:rPr>
              <w:t>Corrections to Authorization procedure for eNA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31D1D"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0CC3B"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7E673" w14:textId="77777777" w:rsidR="00C84410" w:rsidRPr="00EA5936" w:rsidRDefault="00C84410" w:rsidP="00EA5936">
            <w:pPr>
              <w:pStyle w:val="TAL"/>
              <w:rPr>
                <w:sz w:val="16"/>
              </w:rPr>
            </w:pPr>
            <w:r w:rsidRPr="00EA5936">
              <w:rPr>
                <w:sz w:val="16"/>
              </w:rPr>
              <w:t>0685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09CA5"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6621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E322C"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79AB4" w14:textId="77777777" w:rsidR="00C84410" w:rsidRPr="00EA5936" w:rsidRDefault="00C84410" w:rsidP="00EA5936">
            <w:pPr>
              <w:pStyle w:val="TAL"/>
              <w:rPr>
                <w:sz w:val="16"/>
              </w:rPr>
            </w:pPr>
            <w:r w:rsidRPr="00EA593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6A144" w14:textId="77777777" w:rsidR="00C84410" w:rsidRPr="00EA5936" w:rsidRDefault="00C84410" w:rsidP="00EA5936">
            <w:pPr>
              <w:pStyle w:val="TAL"/>
              <w:rPr>
                <w:sz w:val="16"/>
              </w:rPr>
            </w:pPr>
            <w:r w:rsidRPr="00EA5936">
              <w:rPr>
                <w:sz w:val="16"/>
              </w:rPr>
              <w:t>revised</w:t>
            </w:r>
          </w:p>
        </w:tc>
      </w:tr>
      <w:tr w:rsidR="00EA5936" w:rsidRPr="00EA5936" w14:paraId="544B069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06BAD" w14:textId="77777777" w:rsidR="00C84410" w:rsidRPr="00EA5936" w:rsidRDefault="00C84410" w:rsidP="00EA5936">
            <w:pPr>
              <w:pStyle w:val="TAL"/>
              <w:rPr>
                <w:sz w:val="16"/>
              </w:rPr>
            </w:pPr>
            <w:r w:rsidRPr="00EA5936">
              <w:rPr>
                <w:sz w:val="16"/>
              </w:rPr>
              <w:t>C4-221501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FCC6E" w14:textId="77777777" w:rsidR="00C84410" w:rsidRPr="00EA5936" w:rsidRDefault="00C84410" w:rsidP="00EA5936">
            <w:pPr>
              <w:pStyle w:val="TAL"/>
              <w:rPr>
                <w:sz w:val="16"/>
              </w:rPr>
            </w:pPr>
            <w:r w:rsidRPr="00EA5936">
              <w:rPr>
                <w:sz w:val="16"/>
              </w:rPr>
              <w:t>Corrections to Authorization procedure for eNA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23FC0" w14:textId="77777777" w:rsidR="00C84410" w:rsidRPr="00EA5936" w:rsidRDefault="00C84410" w:rsidP="00EA5936">
            <w:pPr>
              <w:pStyle w:val="TAL"/>
              <w:rPr>
                <w:sz w:val="16"/>
                <w:lang w:val="fi-FI"/>
              </w:rPr>
            </w:pPr>
            <w:r w:rsidRPr="00EA5936">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46D89"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AFC5F" w14:textId="77777777" w:rsidR="00C84410" w:rsidRPr="00EA5936" w:rsidRDefault="00C84410" w:rsidP="00EA5936">
            <w:pPr>
              <w:pStyle w:val="TAL"/>
              <w:rPr>
                <w:sz w:val="16"/>
              </w:rPr>
            </w:pPr>
            <w:r w:rsidRPr="00EA5936">
              <w:rPr>
                <w:sz w:val="16"/>
              </w:rPr>
              <w:t>0685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09158"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4A5BA"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6925B"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99954" w14:textId="77777777" w:rsidR="00C84410" w:rsidRPr="00EA5936" w:rsidRDefault="00C84410" w:rsidP="00EA5936">
            <w:pPr>
              <w:pStyle w:val="TAL"/>
              <w:rPr>
                <w:sz w:val="16"/>
              </w:rPr>
            </w:pPr>
            <w:r w:rsidRPr="00EA593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C176A" w14:textId="77777777" w:rsidR="00C84410" w:rsidRPr="00EA5936" w:rsidRDefault="00C84410" w:rsidP="00EA5936">
            <w:pPr>
              <w:pStyle w:val="TAL"/>
              <w:rPr>
                <w:sz w:val="16"/>
              </w:rPr>
            </w:pPr>
            <w:r w:rsidRPr="00EA5936">
              <w:rPr>
                <w:sz w:val="16"/>
              </w:rPr>
              <w:t>agreed</w:t>
            </w:r>
          </w:p>
        </w:tc>
      </w:tr>
      <w:tr w:rsidR="00EA5936" w:rsidRPr="00EA5936" w14:paraId="7F9E172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79FF9" w14:textId="77777777" w:rsidR="00C84410" w:rsidRPr="00EA5936" w:rsidRDefault="00C84410" w:rsidP="00EA5936">
            <w:pPr>
              <w:pStyle w:val="TAL"/>
              <w:rPr>
                <w:sz w:val="16"/>
              </w:rPr>
            </w:pPr>
            <w:r w:rsidRPr="00EA5936">
              <w:rPr>
                <w:sz w:val="16"/>
              </w:rPr>
              <w:t>C4-221287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0EF3F" w14:textId="77777777" w:rsidR="00C84410" w:rsidRPr="00EA5936" w:rsidRDefault="00C84410" w:rsidP="00EA5936">
            <w:pPr>
              <w:pStyle w:val="TAL"/>
              <w:rPr>
                <w:sz w:val="16"/>
              </w:rPr>
            </w:pPr>
            <w:r w:rsidRPr="00EA5936">
              <w:rPr>
                <w:sz w:val="16"/>
              </w:rPr>
              <w:t>Subscription Id in message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70AEC"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ABAB4"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9635C" w14:textId="77777777" w:rsidR="00C84410" w:rsidRPr="00EA5936" w:rsidRDefault="00C84410" w:rsidP="00EA5936">
            <w:pPr>
              <w:pStyle w:val="TAL"/>
              <w:rPr>
                <w:sz w:val="16"/>
              </w:rPr>
            </w:pPr>
            <w:r w:rsidRPr="00EA5936">
              <w:rPr>
                <w:sz w:val="16"/>
              </w:rPr>
              <w:t>0686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57D57"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63FEF"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F78AF"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5A8A4" w14:textId="77777777" w:rsidR="00C84410" w:rsidRPr="00EA5936" w:rsidRDefault="00C84410" w:rsidP="00EA5936">
            <w:pPr>
              <w:pStyle w:val="TAL"/>
              <w:rPr>
                <w:sz w:val="16"/>
              </w:rPr>
            </w:pPr>
            <w:r w:rsidRPr="00EA5936">
              <w:rPr>
                <w:sz w:val="16"/>
              </w:rPr>
              <w:t>EoIPR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377F6" w14:textId="77777777" w:rsidR="00C84410" w:rsidRPr="00EA5936" w:rsidRDefault="00C84410" w:rsidP="00EA5936">
            <w:pPr>
              <w:pStyle w:val="TAL"/>
              <w:rPr>
                <w:sz w:val="16"/>
              </w:rPr>
            </w:pPr>
            <w:r w:rsidRPr="00EA5936">
              <w:rPr>
                <w:sz w:val="16"/>
              </w:rPr>
              <w:t>revised</w:t>
            </w:r>
          </w:p>
        </w:tc>
      </w:tr>
      <w:tr w:rsidR="00EA5936" w:rsidRPr="00EA5936" w14:paraId="64E8FFB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ACD2A" w14:textId="77777777" w:rsidR="00C84410" w:rsidRPr="00EA5936" w:rsidRDefault="00C84410" w:rsidP="00EA5936">
            <w:pPr>
              <w:pStyle w:val="TAL"/>
              <w:rPr>
                <w:sz w:val="16"/>
              </w:rPr>
            </w:pPr>
            <w:r w:rsidRPr="00EA5936">
              <w:rPr>
                <w:sz w:val="16"/>
              </w:rPr>
              <w:t>C4-221502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DC5A9" w14:textId="77777777" w:rsidR="00C84410" w:rsidRPr="00EA5936" w:rsidRDefault="00C84410" w:rsidP="00EA5936">
            <w:pPr>
              <w:pStyle w:val="TAL"/>
              <w:rPr>
                <w:sz w:val="16"/>
              </w:rPr>
            </w:pPr>
            <w:r w:rsidRPr="00EA5936">
              <w:rPr>
                <w:sz w:val="16"/>
              </w:rPr>
              <w:t>Subscription Id in message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4B28C"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269A4"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BAF09" w14:textId="77777777" w:rsidR="00C84410" w:rsidRPr="00EA5936" w:rsidRDefault="00C84410" w:rsidP="00EA5936">
            <w:pPr>
              <w:pStyle w:val="TAL"/>
              <w:rPr>
                <w:sz w:val="16"/>
              </w:rPr>
            </w:pPr>
            <w:r w:rsidRPr="00EA5936">
              <w:rPr>
                <w:sz w:val="16"/>
              </w:rPr>
              <w:t>0686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6F325"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A841F"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5D26"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4402" w14:textId="77777777" w:rsidR="00C84410" w:rsidRPr="00EA5936" w:rsidRDefault="00C84410" w:rsidP="00EA5936">
            <w:pPr>
              <w:pStyle w:val="TAL"/>
              <w:rPr>
                <w:sz w:val="16"/>
              </w:rPr>
            </w:pPr>
            <w:r w:rsidRPr="00EA5936">
              <w:rPr>
                <w:sz w:val="16"/>
              </w:rPr>
              <w:t>EoIPR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AEC53" w14:textId="77777777" w:rsidR="00C84410" w:rsidRPr="00EA5936" w:rsidRDefault="00C84410" w:rsidP="00EA5936">
            <w:pPr>
              <w:pStyle w:val="TAL"/>
              <w:rPr>
                <w:sz w:val="16"/>
              </w:rPr>
            </w:pPr>
            <w:r w:rsidRPr="00EA5936">
              <w:rPr>
                <w:sz w:val="16"/>
              </w:rPr>
              <w:t>agreed</w:t>
            </w:r>
          </w:p>
        </w:tc>
      </w:tr>
      <w:tr w:rsidR="00EA5936" w:rsidRPr="00EA5936" w14:paraId="3622FC6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63DCF" w14:textId="77777777" w:rsidR="00C84410" w:rsidRPr="00EA5936" w:rsidRDefault="00C84410" w:rsidP="00EA5936">
            <w:pPr>
              <w:pStyle w:val="TAL"/>
              <w:rPr>
                <w:sz w:val="16"/>
              </w:rPr>
            </w:pPr>
            <w:r w:rsidRPr="00EA5936">
              <w:rPr>
                <w:sz w:val="16"/>
              </w:rPr>
              <w:t>C4-221362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E087D" w14:textId="77777777" w:rsidR="00C84410" w:rsidRPr="00EA5936" w:rsidRDefault="00C84410" w:rsidP="00EA5936">
            <w:pPr>
              <w:pStyle w:val="TAL"/>
              <w:rPr>
                <w:sz w:val="16"/>
              </w:rPr>
            </w:pPr>
            <w:r w:rsidRPr="00EA5936">
              <w:rPr>
                <w:sz w:val="16"/>
              </w:rPr>
              <w:t>Error responses to NRF OAuth 2.0 Access Token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8788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4BA12"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31503" w14:textId="77777777" w:rsidR="00C84410" w:rsidRPr="00EA5936" w:rsidRDefault="00C84410" w:rsidP="00EA5936">
            <w:pPr>
              <w:pStyle w:val="TAL"/>
              <w:rPr>
                <w:sz w:val="16"/>
              </w:rPr>
            </w:pPr>
            <w:r w:rsidRPr="00EA5936">
              <w:rPr>
                <w:sz w:val="16"/>
              </w:rPr>
              <w:t>0687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9F113"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24FB4"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87226"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FF9C3"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DA580" w14:textId="77777777" w:rsidR="00C84410" w:rsidRPr="00EA5936" w:rsidRDefault="00C84410" w:rsidP="00EA5936">
            <w:pPr>
              <w:pStyle w:val="TAL"/>
              <w:rPr>
                <w:sz w:val="16"/>
              </w:rPr>
            </w:pPr>
            <w:r w:rsidRPr="00EA5936">
              <w:rPr>
                <w:sz w:val="16"/>
              </w:rPr>
              <w:t>revised</w:t>
            </w:r>
          </w:p>
        </w:tc>
      </w:tr>
      <w:tr w:rsidR="00EA5936" w:rsidRPr="00EA5936" w14:paraId="1C8F367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A2AF9" w14:textId="77777777" w:rsidR="00C84410" w:rsidRPr="00EA5936" w:rsidRDefault="00C84410" w:rsidP="00EA5936">
            <w:pPr>
              <w:pStyle w:val="TAL"/>
              <w:rPr>
                <w:sz w:val="16"/>
              </w:rPr>
            </w:pPr>
            <w:r w:rsidRPr="00EA5936">
              <w:rPr>
                <w:sz w:val="16"/>
              </w:rPr>
              <w:t>C4-221561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F82B4" w14:textId="77777777" w:rsidR="00C84410" w:rsidRPr="00EA5936" w:rsidRDefault="00C84410" w:rsidP="00EA5936">
            <w:pPr>
              <w:pStyle w:val="TAL"/>
              <w:rPr>
                <w:sz w:val="16"/>
              </w:rPr>
            </w:pPr>
            <w:r w:rsidRPr="00EA5936">
              <w:rPr>
                <w:sz w:val="16"/>
              </w:rPr>
              <w:t>Error responses to NRF OAuth 2.0 Access Token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5EAC3"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C1D98"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8397F" w14:textId="77777777" w:rsidR="00C84410" w:rsidRPr="00EA5936" w:rsidRDefault="00C84410" w:rsidP="00EA5936">
            <w:pPr>
              <w:pStyle w:val="TAL"/>
              <w:rPr>
                <w:sz w:val="16"/>
              </w:rPr>
            </w:pPr>
            <w:r w:rsidRPr="00EA5936">
              <w:rPr>
                <w:sz w:val="16"/>
              </w:rPr>
              <w:t>0687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2788D"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7BB00"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DB98E"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44C29"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A96FC" w14:textId="77777777" w:rsidR="00C84410" w:rsidRPr="00EA5936" w:rsidRDefault="00C84410" w:rsidP="00EA5936">
            <w:pPr>
              <w:pStyle w:val="TAL"/>
              <w:rPr>
                <w:sz w:val="16"/>
              </w:rPr>
            </w:pPr>
            <w:r w:rsidRPr="00EA5936">
              <w:rPr>
                <w:sz w:val="16"/>
              </w:rPr>
              <w:t>agreed</w:t>
            </w:r>
          </w:p>
        </w:tc>
      </w:tr>
      <w:tr w:rsidR="00EA5936" w:rsidRPr="00EA5936" w14:paraId="3EC3E8B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27F3" w14:textId="77777777" w:rsidR="00C84410" w:rsidRPr="00EA5936" w:rsidRDefault="00C84410" w:rsidP="00EA5936">
            <w:pPr>
              <w:pStyle w:val="TAL"/>
              <w:rPr>
                <w:sz w:val="16"/>
              </w:rPr>
            </w:pPr>
            <w:r w:rsidRPr="00EA5936">
              <w:rPr>
                <w:sz w:val="16"/>
              </w:rPr>
              <w:t>C4-221368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17722" w14:textId="77777777" w:rsidR="00C84410" w:rsidRPr="00EA5936" w:rsidRDefault="00C84410" w:rsidP="00EA5936">
            <w:pPr>
              <w:pStyle w:val="TAL"/>
              <w:rPr>
                <w:sz w:val="16"/>
              </w:rPr>
            </w:pPr>
            <w:r w:rsidRPr="00EA5936">
              <w:rPr>
                <w:sz w:val="16"/>
              </w:rPr>
              <w:t>NRF Set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435BC"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E33BB"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35CE2" w14:textId="77777777" w:rsidR="00C84410" w:rsidRPr="00EA5936" w:rsidRDefault="00C84410" w:rsidP="00EA5936">
            <w:pPr>
              <w:pStyle w:val="TAL"/>
              <w:rPr>
                <w:sz w:val="16"/>
              </w:rPr>
            </w:pPr>
            <w:r w:rsidRPr="00EA5936">
              <w:rPr>
                <w:sz w:val="16"/>
              </w:rPr>
              <w:t>0688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F1CA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BD2C4"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192B5"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5D3A3"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502A9" w14:textId="77777777" w:rsidR="00C84410" w:rsidRPr="00EA5936" w:rsidRDefault="00C84410" w:rsidP="00EA5936">
            <w:pPr>
              <w:pStyle w:val="TAL"/>
              <w:rPr>
                <w:sz w:val="16"/>
              </w:rPr>
            </w:pPr>
            <w:r w:rsidRPr="00EA5936">
              <w:rPr>
                <w:sz w:val="16"/>
              </w:rPr>
              <w:t>revised</w:t>
            </w:r>
          </w:p>
        </w:tc>
      </w:tr>
      <w:tr w:rsidR="00EA5936" w:rsidRPr="00EA5936" w14:paraId="66E5332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437E1" w14:textId="77777777" w:rsidR="00C84410" w:rsidRPr="00EA5936" w:rsidRDefault="00C84410" w:rsidP="00EA5936">
            <w:pPr>
              <w:pStyle w:val="TAL"/>
              <w:rPr>
                <w:sz w:val="16"/>
              </w:rPr>
            </w:pPr>
            <w:r w:rsidRPr="00EA5936">
              <w:rPr>
                <w:sz w:val="16"/>
              </w:rPr>
              <w:t>C4-221540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0ACCD" w14:textId="77777777" w:rsidR="00C84410" w:rsidRPr="00EA5936" w:rsidRDefault="00C84410" w:rsidP="00EA5936">
            <w:pPr>
              <w:pStyle w:val="TAL"/>
              <w:rPr>
                <w:sz w:val="16"/>
              </w:rPr>
            </w:pPr>
            <w:r w:rsidRPr="00EA5936">
              <w:rPr>
                <w:sz w:val="16"/>
              </w:rPr>
              <w:t>NRF Set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1E3E7"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0EDEE"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4BB92" w14:textId="77777777" w:rsidR="00C84410" w:rsidRPr="00EA5936" w:rsidRDefault="00C84410" w:rsidP="00EA5936">
            <w:pPr>
              <w:pStyle w:val="TAL"/>
              <w:rPr>
                <w:sz w:val="16"/>
              </w:rPr>
            </w:pPr>
            <w:r w:rsidRPr="00EA5936">
              <w:rPr>
                <w:sz w:val="16"/>
              </w:rPr>
              <w:t>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CB066"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8032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E0806"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696A3"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DB77F" w14:textId="77777777" w:rsidR="00C84410" w:rsidRPr="00EA5936" w:rsidRDefault="00C84410" w:rsidP="00EA5936">
            <w:pPr>
              <w:pStyle w:val="TAL"/>
              <w:rPr>
                <w:sz w:val="16"/>
              </w:rPr>
            </w:pPr>
            <w:r w:rsidRPr="00EA5936">
              <w:rPr>
                <w:sz w:val="16"/>
              </w:rPr>
              <w:t>agreed</w:t>
            </w:r>
          </w:p>
        </w:tc>
      </w:tr>
      <w:tr w:rsidR="00EA5936" w:rsidRPr="00EA5936" w14:paraId="5334545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8BCA9" w14:textId="77777777" w:rsidR="00C84410" w:rsidRPr="00EA5936" w:rsidRDefault="00C84410" w:rsidP="00EA5936">
            <w:pPr>
              <w:pStyle w:val="TAL"/>
              <w:rPr>
                <w:sz w:val="16"/>
              </w:rPr>
            </w:pPr>
            <w:r w:rsidRPr="00EA5936">
              <w:rPr>
                <w:sz w:val="16"/>
              </w:rPr>
              <w:t>C4-221602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A502C" w14:textId="77777777" w:rsidR="00C84410" w:rsidRPr="00EA5936" w:rsidRDefault="00C84410" w:rsidP="00EA5936">
            <w:pPr>
              <w:pStyle w:val="TAL"/>
              <w:rPr>
                <w:sz w:val="16"/>
              </w:rPr>
            </w:pPr>
            <w:r w:rsidRPr="00EA5936">
              <w:rPr>
                <w:sz w:val="16"/>
              </w:rPr>
              <w:t>29.510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28B58"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873E8"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342F3" w14:textId="77777777" w:rsidR="00C84410" w:rsidRPr="00EA5936" w:rsidRDefault="00C84410" w:rsidP="00EA5936">
            <w:pPr>
              <w:pStyle w:val="TAL"/>
              <w:rPr>
                <w:sz w:val="16"/>
              </w:rPr>
            </w:pPr>
            <w:r w:rsidRPr="00EA5936">
              <w:rPr>
                <w:sz w:val="16"/>
              </w:rPr>
              <w:t>0689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C62E9"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B3738"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2507D"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689AE"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C8983" w14:textId="77777777" w:rsidR="00C84410" w:rsidRPr="00EA5936" w:rsidRDefault="00C84410" w:rsidP="00EA5936">
            <w:pPr>
              <w:pStyle w:val="TAL"/>
              <w:rPr>
                <w:sz w:val="16"/>
              </w:rPr>
            </w:pPr>
            <w:r w:rsidRPr="00EA5936">
              <w:rPr>
                <w:sz w:val="16"/>
              </w:rPr>
              <w:t>agreed</w:t>
            </w:r>
          </w:p>
        </w:tc>
      </w:tr>
      <w:tr w:rsidR="00EA5936" w:rsidRPr="00EA5936" w14:paraId="3C932BC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52B3C" w14:textId="77777777" w:rsidR="00C84410" w:rsidRPr="00EA5936" w:rsidRDefault="00C84410" w:rsidP="00EA5936">
            <w:pPr>
              <w:pStyle w:val="TAL"/>
              <w:rPr>
                <w:sz w:val="16"/>
              </w:rPr>
            </w:pPr>
            <w:r w:rsidRPr="00EA5936">
              <w:rPr>
                <w:sz w:val="16"/>
              </w:rPr>
              <w:t>C4-221622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86029" w14:textId="77777777" w:rsidR="00C84410" w:rsidRPr="00EA5936" w:rsidRDefault="00C84410" w:rsidP="00EA5936">
            <w:pPr>
              <w:pStyle w:val="TAL"/>
              <w:rPr>
                <w:sz w:val="16"/>
              </w:rPr>
            </w:pPr>
            <w:r w:rsidRPr="00EA5936">
              <w:rPr>
                <w:sz w:val="16"/>
              </w:rPr>
              <w:t>29.510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DC3AE"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8F2A9"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1E808" w14:textId="77777777" w:rsidR="00C84410" w:rsidRPr="00EA5936" w:rsidRDefault="00C84410" w:rsidP="00EA5936">
            <w:pPr>
              <w:pStyle w:val="TAL"/>
              <w:rPr>
                <w:sz w:val="16"/>
              </w:rPr>
            </w:pPr>
            <w:r w:rsidRPr="00EA5936">
              <w:rPr>
                <w:sz w:val="16"/>
              </w:rPr>
              <w:t>0690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F3BF2"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B7FDE"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53007"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06837"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AE07E" w14:textId="77777777" w:rsidR="00C84410" w:rsidRPr="00EA5936" w:rsidRDefault="00C84410" w:rsidP="00EA5936">
            <w:pPr>
              <w:pStyle w:val="TAL"/>
              <w:rPr>
                <w:sz w:val="16"/>
              </w:rPr>
            </w:pPr>
            <w:r w:rsidRPr="00EA5936">
              <w:rPr>
                <w:sz w:val="16"/>
              </w:rPr>
              <w:t>agreed</w:t>
            </w:r>
          </w:p>
        </w:tc>
      </w:tr>
      <w:tr w:rsidR="00EA5936" w:rsidRPr="00EA5936" w14:paraId="6E1A692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40BD8" w14:textId="77777777" w:rsidR="00C84410" w:rsidRPr="00EA5936" w:rsidRDefault="00C84410" w:rsidP="00EA5936">
            <w:pPr>
              <w:pStyle w:val="TAL"/>
              <w:rPr>
                <w:sz w:val="16"/>
              </w:rPr>
            </w:pPr>
            <w:r w:rsidRPr="00EA5936">
              <w:rPr>
                <w:sz w:val="16"/>
              </w:rPr>
              <w:t>C4-221631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75C66" w14:textId="77777777" w:rsidR="00C84410" w:rsidRPr="00EA5936" w:rsidRDefault="00C84410" w:rsidP="00EA5936">
            <w:pPr>
              <w:pStyle w:val="TAL"/>
              <w:rPr>
                <w:sz w:val="16"/>
              </w:rPr>
            </w:pPr>
            <w:r w:rsidRPr="00EA5936">
              <w:rPr>
                <w:sz w:val="16"/>
              </w:rPr>
              <w:t>29.510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08381"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1CC85" w14:textId="77777777" w:rsidR="00C84410" w:rsidRPr="00EA5936" w:rsidRDefault="00C84410" w:rsidP="00EA5936">
            <w:pPr>
              <w:pStyle w:val="TAL"/>
              <w:rPr>
                <w:sz w:val="16"/>
              </w:rPr>
            </w:pPr>
            <w:r w:rsidRPr="00EA5936">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F04C" w14:textId="77777777" w:rsidR="00C84410" w:rsidRPr="00EA5936" w:rsidRDefault="00C84410" w:rsidP="00EA5936">
            <w:pPr>
              <w:pStyle w:val="TAL"/>
              <w:rPr>
                <w:sz w:val="16"/>
              </w:rPr>
            </w:pPr>
            <w:r w:rsidRPr="00EA5936">
              <w:rPr>
                <w:sz w:val="16"/>
              </w:rPr>
              <w:t>0691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24F41"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73A92" w14:textId="77777777" w:rsidR="00C84410" w:rsidRPr="00EA5936" w:rsidRDefault="00C84410" w:rsidP="00EA5936">
            <w:pPr>
              <w:pStyle w:val="TAL"/>
              <w:rPr>
                <w:sz w:val="16"/>
              </w:rPr>
            </w:pPr>
            <w:r w:rsidRPr="00EA593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EB13B"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1F522" w14:textId="77777777" w:rsidR="00C84410" w:rsidRPr="00EA5936" w:rsidRDefault="00C84410" w:rsidP="00EA5936">
            <w:pPr>
              <w:pStyle w:val="TAL"/>
              <w:rPr>
                <w:sz w:val="16"/>
              </w:rPr>
            </w:pPr>
            <w:r w:rsidRPr="00EA593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5E4E1" w14:textId="77777777" w:rsidR="00C84410" w:rsidRPr="00EA5936" w:rsidRDefault="00C84410" w:rsidP="00EA5936">
            <w:pPr>
              <w:pStyle w:val="TAL"/>
              <w:rPr>
                <w:sz w:val="16"/>
              </w:rPr>
            </w:pPr>
            <w:r w:rsidRPr="00EA5936">
              <w:rPr>
                <w:sz w:val="16"/>
              </w:rPr>
              <w:t>agreed</w:t>
            </w:r>
          </w:p>
        </w:tc>
      </w:tr>
      <w:tr w:rsidR="00EA5936" w:rsidRPr="00EA5936" w14:paraId="02A7160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1AA3C" w14:textId="77777777" w:rsidR="00C84410" w:rsidRPr="00EA5936" w:rsidRDefault="00C84410" w:rsidP="00EA5936">
            <w:pPr>
              <w:pStyle w:val="TAL"/>
              <w:rPr>
                <w:sz w:val="16"/>
              </w:rPr>
            </w:pPr>
            <w:r w:rsidRPr="00EA5936">
              <w:rPr>
                <w:sz w:val="16"/>
              </w:rPr>
              <w:t>C4-221352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C6CFB" w14:textId="77777777" w:rsidR="00C84410" w:rsidRPr="00EA5936" w:rsidRDefault="00C84410" w:rsidP="00EA5936">
            <w:pPr>
              <w:pStyle w:val="TAL"/>
              <w:rPr>
                <w:sz w:val="16"/>
              </w:rPr>
            </w:pPr>
            <w:r w:rsidRPr="00EA5936">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DA0F7"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4FE06" w14:textId="77777777" w:rsidR="00C84410" w:rsidRPr="00EA5936" w:rsidRDefault="00C84410" w:rsidP="00EA5936">
            <w:pPr>
              <w:pStyle w:val="TAL"/>
              <w:rPr>
                <w:sz w:val="16"/>
              </w:rPr>
            </w:pPr>
            <w:r w:rsidRPr="00EA5936">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1DAEF" w14:textId="77777777" w:rsidR="00C84410" w:rsidRPr="00EA5936" w:rsidRDefault="00C84410" w:rsidP="00EA5936">
            <w:pPr>
              <w:pStyle w:val="TAL"/>
              <w:rPr>
                <w:sz w:val="16"/>
              </w:rPr>
            </w:pPr>
            <w:r w:rsidRPr="00EA5936">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8E9DA"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020AC"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21D1C"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37E9B"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CEC6E" w14:textId="77777777" w:rsidR="00C84410" w:rsidRPr="00EA5936" w:rsidRDefault="00C84410" w:rsidP="00EA5936">
            <w:pPr>
              <w:pStyle w:val="TAL"/>
              <w:rPr>
                <w:sz w:val="16"/>
              </w:rPr>
            </w:pPr>
            <w:r w:rsidRPr="00EA5936">
              <w:rPr>
                <w:sz w:val="16"/>
              </w:rPr>
              <w:t>agreed</w:t>
            </w:r>
          </w:p>
        </w:tc>
      </w:tr>
      <w:tr w:rsidR="00EA5936" w:rsidRPr="00EA5936" w14:paraId="6D3F2AA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3AFE7" w14:textId="77777777" w:rsidR="00C84410" w:rsidRPr="00EA5936" w:rsidRDefault="00C84410" w:rsidP="00EA5936">
            <w:pPr>
              <w:pStyle w:val="TAL"/>
              <w:rPr>
                <w:sz w:val="16"/>
              </w:rPr>
            </w:pPr>
            <w:r w:rsidRPr="00EA5936">
              <w:rPr>
                <w:sz w:val="16"/>
              </w:rPr>
              <w:t>C4-221603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009B6" w14:textId="77777777" w:rsidR="00C84410" w:rsidRPr="00EA5936" w:rsidRDefault="00C84410" w:rsidP="00EA5936">
            <w:pPr>
              <w:pStyle w:val="TAL"/>
              <w:rPr>
                <w:sz w:val="16"/>
              </w:rPr>
            </w:pPr>
            <w:r w:rsidRPr="00EA5936">
              <w:rPr>
                <w:sz w:val="16"/>
              </w:rPr>
              <w:t>29.515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15EF6"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4E705" w14:textId="77777777" w:rsidR="00C84410" w:rsidRPr="00EA5936" w:rsidRDefault="00C84410" w:rsidP="00EA5936">
            <w:pPr>
              <w:pStyle w:val="TAL"/>
              <w:rPr>
                <w:sz w:val="16"/>
              </w:rPr>
            </w:pPr>
            <w:r w:rsidRPr="00EA5936">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F9AFC" w14:textId="77777777" w:rsidR="00C84410" w:rsidRPr="00EA5936" w:rsidRDefault="00C84410" w:rsidP="00EA5936">
            <w:pPr>
              <w:pStyle w:val="TAL"/>
              <w:rPr>
                <w:sz w:val="16"/>
              </w:rPr>
            </w:pPr>
            <w:r w:rsidRPr="00EA5936">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98C2A"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30033"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B6F4E"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9E7D0"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F06A8" w14:textId="77777777" w:rsidR="00C84410" w:rsidRPr="00EA5936" w:rsidRDefault="00C84410" w:rsidP="00EA5936">
            <w:pPr>
              <w:pStyle w:val="TAL"/>
              <w:rPr>
                <w:sz w:val="16"/>
              </w:rPr>
            </w:pPr>
            <w:r w:rsidRPr="00EA5936">
              <w:rPr>
                <w:sz w:val="16"/>
              </w:rPr>
              <w:t>agreed</w:t>
            </w:r>
          </w:p>
        </w:tc>
      </w:tr>
      <w:tr w:rsidR="00EA5936" w:rsidRPr="00EA5936" w14:paraId="2C7193F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53246" w14:textId="77777777" w:rsidR="00C84410" w:rsidRPr="00EA5936" w:rsidRDefault="00C84410" w:rsidP="00EA5936">
            <w:pPr>
              <w:pStyle w:val="TAL"/>
              <w:rPr>
                <w:sz w:val="16"/>
              </w:rPr>
            </w:pPr>
            <w:r w:rsidRPr="00EA5936">
              <w:rPr>
                <w:sz w:val="16"/>
              </w:rPr>
              <w:t>C4-221623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71FB" w14:textId="77777777" w:rsidR="00C84410" w:rsidRPr="00EA5936" w:rsidRDefault="00C84410" w:rsidP="00EA5936">
            <w:pPr>
              <w:pStyle w:val="TAL"/>
              <w:rPr>
                <w:sz w:val="16"/>
              </w:rPr>
            </w:pPr>
            <w:r w:rsidRPr="00EA5936">
              <w:rPr>
                <w:sz w:val="16"/>
              </w:rPr>
              <w:t>29.515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FA01F"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E9B82" w14:textId="77777777" w:rsidR="00C84410" w:rsidRPr="00EA5936" w:rsidRDefault="00C84410" w:rsidP="00EA5936">
            <w:pPr>
              <w:pStyle w:val="TAL"/>
              <w:rPr>
                <w:sz w:val="16"/>
              </w:rPr>
            </w:pPr>
            <w:r w:rsidRPr="00EA5936">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08054" w14:textId="77777777" w:rsidR="00C84410" w:rsidRPr="00EA5936" w:rsidRDefault="00C84410" w:rsidP="00EA5936">
            <w:pPr>
              <w:pStyle w:val="TAL"/>
              <w:rPr>
                <w:sz w:val="16"/>
              </w:rPr>
            </w:pPr>
            <w:r w:rsidRPr="00EA5936">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7CF89"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19D60"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F4736"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BCC91"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3AA85" w14:textId="77777777" w:rsidR="00C84410" w:rsidRPr="00EA5936" w:rsidRDefault="00C84410" w:rsidP="00EA5936">
            <w:pPr>
              <w:pStyle w:val="TAL"/>
              <w:rPr>
                <w:sz w:val="16"/>
              </w:rPr>
            </w:pPr>
            <w:r w:rsidRPr="00EA5936">
              <w:rPr>
                <w:sz w:val="16"/>
              </w:rPr>
              <w:t>withdrawn</w:t>
            </w:r>
          </w:p>
        </w:tc>
      </w:tr>
      <w:tr w:rsidR="00EA5936" w:rsidRPr="00EA5936" w14:paraId="2240737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68144" w14:textId="77777777" w:rsidR="00C84410" w:rsidRPr="00EA5936" w:rsidRDefault="00C84410" w:rsidP="00EA5936">
            <w:pPr>
              <w:pStyle w:val="TAL"/>
              <w:rPr>
                <w:sz w:val="16"/>
              </w:rPr>
            </w:pPr>
            <w:r w:rsidRPr="00EA5936">
              <w:rPr>
                <w:sz w:val="16"/>
              </w:rPr>
              <w:t>C4-221167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9BDF5" w14:textId="77777777" w:rsidR="00C84410" w:rsidRPr="00EA5936" w:rsidRDefault="00C84410" w:rsidP="00EA5936">
            <w:pPr>
              <w:pStyle w:val="TAL"/>
              <w:rPr>
                <w:sz w:val="16"/>
              </w:rPr>
            </w:pPr>
            <w:r w:rsidRPr="00EA5936">
              <w:rPr>
                <w:sz w:val="16"/>
              </w:rPr>
              <w:t>Release of old access resources during Intra-AMF HO between 3GPP and non-3GPP accesses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938F1"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A66B2"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278C7" w14:textId="77777777" w:rsidR="00C84410" w:rsidRPr="00EA5936" w:rsidRDefault="00C84410" w:rsidP="00EA5936">
            <w:pPr>
              <w:pStyle w:val="TAL"/>
              <w:rPr>
                <w:sz w:val="16"/>
              </w:rPr>
            </w:pPr>
            <w:r w:rsidRPr="00EA5936">
              <w:rPr>
                <w:sz w:val="16"/>
              </w:rPr>
              <w:t>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05A62"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8579C"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5FF1A"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82CA3" w14:textId="77777777" w:rsidR="00C84410" w:rsidRPr="00EA5936" w:rsidRDefault="00C84410" w:rsidP="00EA5936">
            <w:pPr>
              <w:pStyle w:val="TAL"/>
              <w:rPr>
                <w:sz w:val="16"/>
              </w:rPr>
            </w:pPr>
            <w:r w:rsidRPr="00EA5936">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538CB" w14:textId="77777777" w:rsidR="00C84410" w:rsidRPr="00EA5936" w:rsidRDefault="00C84410" w:rsidP="00EA5936">
            <w:pPr>
              <w:pStyle w:val="TAL"/>
              <w:rPr>
                <w:sz w:val="16"/>
              </w:rPr>
            </w:pPr>
            <w:r w:rsidRPr="00EA5936">
              <w:rPr>
                <w:sz w:val="16"/>
              </w:rPr>
              <w:t>agreed</w:t>
            </w:r>
          </w:p>
        </w:tc>
      </w:tr>
      <w:tr w:rsidR="00EA5936" w:rsidRPr="00EA5936" w14:paraId="2C8D57B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DDD9" w14:textId="77777777" w:rsidR="00C84410" w:rsidRPr="00EA5936" w:rsidRDefault="00C84410" w:rsidP="00EA5936">
            <w:pPr>
              <w:pStyle w:val="TAL"/>
              <w:rPr>
                <w:sz w:val="16"/>
              </w:rPr>
            </w:pPr>
            <w:r w:rsidRPr="00EA5936">
              <w:rPr>
                <w:sz w:val="16"/>
              </w:rPr>
              <w:t>C4-221170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D8F18" w14:textId="77777777" w:rsidR="00C84410" w:rsidRPr="00EA5936" w:rsidRDefault="00C84410" w:rsidP="00EA5936">
            <w:pPr>
              <w:pStyle w:val="TAL"/>
              <w:rPr>
                <w:sz w:val="16"/>
              </w:rPr>
            </w:pPr>
            <w:r w:rsidRPr="00EA5936">
              <w:rPr>
                <w:sz w:val="16"/>
              </w:rPr>
              <w:t>Secondary RAT data usage reporting over N14 during Inter-AMF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76D94"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382C9"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D1F74" w14:textId="77777777" w:rsidR="00C84410" w:rsidRPr="00EA5936" w:rsidRDefault="00C84410" w:rsidP="00EA5936">
            <w:pPr>
              <w:pStyle w:val="TAL"/>
              <w:rPr>
                <w:sz w:val="16"/>
              </w:rPr>
            </w:pPr>
            <w:r w:rsidRPr="00EA5936">
              <w:rPr>
                <w:sz w:val="16"/>
              </w:rPr>
              <w:t>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C7517"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4C5EE"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9F561"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73BC" w14:textId="77777777" w:rsidR="00C84410" w:rsidRPr="00EA5936" w:rsidRDefault="00C84410" w:rsidP="00EA5936">
            <w:pPr>
              <w:pStyle w:val="TAL"/>
              <w:rPr>
                <w:sz w:val="16"/>
              </w:rPr>
            </w:pPr>
            <w:r w:rsidRPr="00EA593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FE9E8" w14:textId="77777777" w:rsidR="00C84410" w:rsidRPr="00EA5936" w:rsidRDefault="00C84410" w:rsidP="00EA5936">
            <w:pPr>
              <w:pStyle w:val="TAL"/>
              <w:rPr>
                <w:sz w:val="16"/>
              </w:rPr>
            </w:pPr>
            <w:r w:rsidRPr="00EA5936">
              <w:rPr>
                <w:sz w:val="16"/>
              </w:rPr>
              <w:t>agreed</w:t>
            </w:r>
          </w:p>
        </w:tc>
      </w:tr>
      <w:tr w:rsidR="00EA5936" w:rsidRPr="00EA5936" w14:paraId="2DA98FF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B4A85" w14:textId="77777777" w:rsidR="00C84410" w:rsidRPr="00EA5936" w:rsidRDefault="00C84410" w:rsidP="00EA5936">
            <w:pPr>
              <w:pStyle w:val="TAL"/>
              <w:rPr>
                <w:sz w:val="16"/>
              </w:rPr>
            </w:pPr>
            <w:r w:rsidRPr="00EA5936">
              <w:rPr>
                <w:sz w:val="16"/>
              </w:rPr>
              <w:t>C4-221227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A2E3" w14:textId="77777777" w:rsidR="00C84410" w:rsidRPr="00EA5936" w:rsidRDefault="00C84410" w:rsidP="00EA5936">
            <w:pPr>
              <w:pStyle w:val="TAL"/>
              <w:rPr>
                <w:sz w:val="16"/>
              </w:rPr>
            </w:pPr>
            <w:r w:rsidRPr="00EA5936">
              <w:rPr>
                <w:sz w:val="16"/>
              </w:rPr>
              <w:t>UE Access Behavior Trends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3BEC0"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98EE2"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B6AB7" w14:textId="77777777" w:rsidR="00C84410" w:rsidRPr="00EA5936" w:rsidRDefault="00C84410" w:rsidP="00EA5936">
            <w:pPr>
              <w:pStyle w:val="TAL"/>
              <w:rPr>
                <w:sz w:val="16"/>
              </w:rPr>
            </w:pPr>
            <w:r w:rsidRPr="00EA5936">
              <w:rPr>
                <w:sz w:val="16"/>
              </w:rPr>
              <w:t>0673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9B690"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D821D"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5572B"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DF526" w14:textId="77777777" w:rsidR="00C84410" w:rsidRPr="00EA5936" w:rsidRDefault="00C84410" w:rsidP="00EA5936">
            <w:pPr>
              <w:pStyle w:val="TAL"/>
              <w:rPr>
                <w:sz w:val="16"/>
              </w:rPr>
            </w:pPr>
            <w:r w:rsidRPr="00EA593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27545" w14:textId="77777777" w:rsidR="00C84410" w:rsidRPr="00EA5936" w:rsidRDefault="00C84410" w:rsidP="00EA5936">
            <w:pPr>
              <w:pStyle w:val="TAL"/>
              <w:rPr>
                <w:sz w:val="16"/>
              </w:rPr>
            </w:pPr>
            <w:r w:rsidRPr="00EA5936">
              <w:rPr>
                <w:sz w:val="16"/>
              </w:rPr>
              <w:t>agreed</w:t>
            </w:r>
          </w:p>
        </w:tc>
      </w:tr>
      <w:tr w:rsidR="00EA5936" w:rsidRPr="00EA5936" w14:paraId="68C04C3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4BD89" w14:textId="77777777" w:rsidR="00C84410" w:rsidRPr="00EA5936" w:rsidRDefault="00C84410" w:rsidP="00EA5936">
            <w:pPr>
              <w:pStyle w:val="TAL"/>
              <w:rPr>
                <w:sz w:val="16"/>
              </w:rPr>
            </w:pPr>
            <w:r w:rsidRPr="00EA5936">
              <w:rPr>
                <w:sz w:val="16"/>
              </w:rPr>
              <w:t>C4-221228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82390" w14:textId="77777777" w:rsidR="00C84410" w:rsidRPr="00EA5936" w:rsidRDefault="00C84410" w:rsidP="00EA5936">
            <w:pPr>
              <w:pStyle w:val="TAL"/>
              <w:rPr>
                <w:sz w:val="16"/>
              </w:rPr>
            </w:pPr>
            <w:r w:rsidRPr="00EA5936">
              <w:rPr>
                <w:sz w:val="16"/>
              </w:rPr>
              <w:t>UE Location Trends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90946"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5CAF2"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7A451" w14:textId="77777777" w:rsidR="00C84410" w:rsidRPr="00EA5936" w:rsidRDefault="00C84410" w:rsidP="00EA5936">
            <w:pPr>
              <w:pStyle w:val="TAL"/>
              <w:rPr>
                <w:sz w:val="16"/>
              </w:rPr>
            </w:pPr>
            <w:r w:rsidRPr="00EA5936">
              <w:rPr>
                <w:sz w:val="16"/>
              </w:rPr>
              <w:t>0674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7A1AE"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23334"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32510"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1A21D" w14:textId="77777777" w:rsidR="00C84410" w:rsidRPr="00EA5936" w:rsidRDefault="00C84410" w:rsidP="00EA5936">
            <w:pPr>
              <w:pStyle w:val="TAL"/>
              <w:rPr>
                <w:sz w:val="16"/>
              </w:rPr>
            </w:pPr>
            <w:r w:rsidRPr="00EA593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5216D" w14:textId="77777777" w:rsidR="00C84410" w:rsidRPr="00EA5936" w:rsidRDefault="00C84410" w:rsidP="00EA5936">
            <w:pPr>
              <w:pStyle w:val="TAL"/>
              <w:rPr>
                <w:sz w:val="16"/>
              </w:rPr>
            </w:pPr>
            <w:r w:rsidRPr="00EA5936">
              <w:rPr>
                <w:sz w:val="16"/>
              </w:rPr>
              <w:t>agreed</w:t>
            </w:r>
          </w:p>
        </w:tc>
      </w:tr>
      <w:tr w:rsidR="00EA5936" w:rsidRPr="00EA5936" w14:paraId="389F3E2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85F87" w14:textId="77777777" w:rsidR="00C84410" w:rsidRPr="00EA5936" w:rsidRDefault="00C84410" w:rsidP="00EA5936">
            <w:pPr>
              <w:pStyle w:val="TAL"/>
              <w:rPr>
                <w:sz w:val="16"/>
              </w:rPr>
            </w:pPr>
            <w:r w:rsidRPr="00EA5936">
              <w:rPr>
                <w:sz w:val="16"/>
              </w:rPr>
              <w:t>C4-221294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58273" w14:textId="77777777" w:rsidR="00C84410" w:rsidRPr="00EA5936" w:rsidRDefault="00C84410" w:rsidP="00EA5936">
            <w:pPr>
              <w:pStyle w:val="TAL"/>
              <w:rPr>
                <w:sz w:val="16"/>
              </w:rPr>
            </w:pPr>
            <w:r w:rsidRPr="00EA5936">
              <w:rPr>
                <w:sz w:val="16"/>
              </w:rPr>
              <w:t>Rerouted 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A6FC2"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E5A97"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62907" w14:textId="77777777" w:rsidR="00C84410" w:rsidRPr="00EA5936" w:rsidRDefault="00C84410" w:rsidP="00EA5936">
            <w:pPr>
              <w:pStyle w:val="TAL"/>
              <w:rPr>
                <w:sz w:val="16"/>
              </w:rPr>
            </w:pPr>
            <w:r w:rsidRPr="00EA5936">
              <w:rPr>
                <w:sz w:val="16"/>
              </w:rPr>
              <w:t>0679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0A0AC"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0C9FD"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1D124"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130EF"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F3F61" w14:textId="77777777" w:rsidR="00C84410" w:rsidRPr="00EA5936" w:rsidRDefault="00C84410" w:rsidP="00EA5936">
            <w:pPr>
              <w:pStyle w:val="TAL"/>
              <w:rPr>
                <w:sz w:val="16"/>
              </w:rPr>
            </w:pPr>
            <w:r w:rsidRPr="00EA5936">
              <w:rPr>
                <w:sz w:val="16"/>
              </w:rPr>
              <w:t>agreed</w:t>
            </w:r>
          </w:p>
        </w:tc>
      </w:tr>
      <w:tr w:rsidR="00EA5936" w:rsidRPr="00EA5936" w14:paraId="54692C2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F8CA5" w14:textId="77777777" w:rsidR="00C84410" w:rsidRPr="00EA5936" w:rsidRDefault="00C84410" w:rsidP="00EA5936">
            <w:pPr>
              <w:pStyle w:val="TAL"/>
              <w:rPr>
                <w:sz w:val="16"/>
              </w:rPr>
            </w:pPr>
            <w:r w:rsidRPr="00EA5936">
              <w:rPr>
                <w:sz w:val="16"/>
              </w:rPr>
              <w:t>C4-221134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37E2A" w14:textId="77777777" w:rsidR="00C84410" w:rsidRPr="00EA5936" w:rsidRDefault="00C84410" w:rsidP="00EA5936">
            <w:pPr>
              <w:pStyle w:val="TAL"/>
              <w:rPr>
                <w:sz w:val="16"/>
              </w:rPr>
            </w:pPr>
            <w:r w:rsidRPr="00EA5936">
              <w:rPr>
                <w:sz w:val="16"/>
              </w:rPr>
              <w:t>Inter-PLMN mobility of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C0480"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563E9"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6D16F" w14:textId="77777777" w:rsidR="00C84410" w:rsidRPr="00EA5936" w:rsidRDefault="00C84410" w:rsidP="00EA5936">
            <w:pPr>
              <w:pStyle w:val="TAL"/>
              <w:rPr>
                <w:sz w:val="16"/>
              </w:rPr>
            </w:pPr>
            <w:r w:rsidRPr="00EA5936">
              <w:rPr>
                <w:sz w:val="16"/>
              </w:rPr>
              <w:t>0682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D8FD3"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37F46"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67061"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20BD0"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BE47B" w14:textId="77777777" w:rsidR="00C84410" w:rsidRPr="00EA5936" w:rsidRDefault="00C84410" w:rsidP="00EA5936">
            <w:pPr>
              <w:pStyle w:val="TAL"/>
              <w:rPr>
                <w:sz w:val="16"/>
              </w:rPr>
            </w:pPr>
            <w:r w:rsidRPr="00EA5936">
              <w:rPr>
                <w:sz w:val="16"/>
              </w:rPr>
              <w:t>revised</w:t>
            </w:r>
          </w:p>
        </w:tc>
      </w:tr>
      <w:tr w:rsidR="00EA5936" w:rsidRPr="00EA5936" w14:paraId="60D61A1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0E2C9" w14:textId="77777777" w:rsidR="00C84410" w:rsidRPr="00EA5936" w:rsidRDefault="00C84410" w:rsidP="00EA5936">
            <w:pPr>
              <w:pStyle w:val="TAL"/>
              <w:rPr>
                <w:sz w:val="16"/>
              </w:rPr>
            </w:pPr>
            <w:r w:rsidRPr="00EA5936">
              <w:rPr>
                <w:sz w:val="16"/>
              </w:rPr>
              <w:t>C4-221481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1F73" w14:textId="77777777" w:rsidR="00C84410" w:rsidRPr="00EA5936" w:rsidRDefault="00C84410" w:rsidP="00EA5936">
            <w:pPr>
              <w:pStyle w:val="TAL"/>
              <w:rPr>
                <w:sz w:val="16"/>
              </w:rPr>
            </w:pPr>
            <w:r w:rsidRPr="00EA5936">
              <w:rPr>
                <w:sz w:val="16"/>
              </w:rPr>
              <w:t>Inter-PLMN mobility of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83DDD" w14:textId="77777777" w:rsidR="00C84410" w:rsidRPr="00EA5936" w:rsidRDefault="00C84410" w:rsidP="00EA5936">
            <w:pPr>
              <w:pStyle w:val="TAL"/>
              <w:rPr>
                <w:sz w:val="16"/>
              </w:rPr>
            </w:pPr>
            <w:r w:rsidRPr="00EA5936">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A453E"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F1C0A" w14:textId="77777777" w:rsidR="00C84410" w:rsidRPr="00EA5936" w:rsidRDefault="00C84410" w:rsidP="00EA5936">
            <w:pPr>
              <w:pStyle w:val="TAL"/>
              <w:rPr>
                <w:sz w:val="16"/>
              </w:rPr>
            </w:pPr>
            <w:r w:rsidRPr="00EA5936">
              <w:rPr>
                <w:sz w:val="16"/>
              </w:rPr>
              <w:t>0682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36E2C"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64CDA"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F09E2"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AEFE8"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251BA" w14:textId="77777777" w:rsidR="00C84410" w:rsidRPr="00EA5936" w:rsidRDefault="00C84410" w:rsidP="00EA5936">
            <w:pPr>
              <w:pStyle w:val="TAL"/>
              <w:rPr>
                <w:sz w:val="16"/>
              </w:rPr>
            </w:pPr>
            <w:r w:rsidRPr="00EA5936">
              <w:rPr>
                <w:sz w:val="16"/>
              </w:rPr>
              <w:t>agreed</w:t>
            </w:r>
          </w:p>
        </w:tc>
      </w:tr>
      <w:tr w:rsidR="00EA5936" w:rsidRPr="00EA5936" w14:paraId="283F201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4F107" w14:textId="77777777" w:rsidR="00C84410" w:rsidRPr="00EA5936" w:rsidRDefault="00C84410" w:rsidP="00EA5936">
            <w:pPr>
              <w:pStyle w:val="TAL"/>
              <w:rPr>
                <w:sz w:val="16"/>
              </w:rPr>
            </w:pPr>
            <w:r w:rsidRPr="00EA5936">
              <w:rPr>
                <w:sz w:val="16"/>
              </w:rPr>
              <w:t>C4-221144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F6440" w14:textId="77777777" w:rsidR="00C84410" w:rsidRPr="00EA5936" w:rsidRDefault="00C84410" w:rsidP="00EA5936">
            <w:pPr>
              <w:pStyle w:val="TAL"/>
              <w:rPr>
                <w:sz w:val="16"/>
              </w:rPr>
            </w:pPr>
            <w:r w:rsidRPr="00EA5936">
              <w:rPr>
                <w:sz w:val="16"/>
              </w:rPr>
              <w:t>Miscellaneous corrections to the Namf_MBSBroadcast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5A267"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3F0E7"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DC38F" w14:textId="77777777" w:rsidR="00C84410" w:rsidRPr="00EA5936" w:rsidRDefault="00C84410" w:rsidP="00EA5936">
            <w:pPr>
              <w:pStyle w:val="TAL"/>
              <w:rPr>
                <w:sz w:val="16"/>
              </w:rPr>
            </w:pPr>
            <w:r w:rsidRPr="00EA5936">
              <w:rPr>
                <w:sz w:val="16"/>
              </w:rPr>
              <w:t>0683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40D1A"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79B93"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83D48"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3B5B1" w14:textId="77777777" w:rsidR="00C84410" w:rsidRPr="00EA5936" w:rsidRDefault="00C84410" w:rsidP="00EA5936">
            <w:pPr>
              <w:pStyle w:val="TAL"/>
              <w:rPr>
                <w:sz w:val="16"/>
              </w:rPr>
            </w:pPr>
            <w:r w:rsidRPr="00EA593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E2C87" w14:textId="77777777" w:rsidR="00C84410" w:rsidRPr="00EA5936" w:rsidRDefault="00C84410" w:rsidP="00EA5936">
            <w:pPr>
              <w:pStyle w:val="TAL"/>
              <w:rPr>
                <w:sz w:val="16"/>
              </w:rPr>
            </w:pPr>
            <w:r w:rsidRPr="00EA5936">
              <w:rPr>
                <w:sz w:val="16"/>
              </w:rPr>
              <w:t>agreed</w:t>
            </w:r>
          </w:p>
        </w:tc>
      </w:tr>
      <w:tr w:rsidR="00EA5936" w:rsidRPr="00EA5936" w14:paraId="1417845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F05AC" w14:textId="77777777" w:rsidR="00C84410" w:rsidRPr="00EA5936" w:rsidRDefault="00C84410" w:rsidP="00EA5936">
            <w:pPr>
              <w:pStyle w:val="TAL"/>
              <w:rPr>
                <w:sz w:val="16"/>
              </w:rPr>
            </w:pPr>
            <w:r w:rsidRPr="00EA5936">
              <w:rPr>
                <w:sz w:val="16"/>
              </w:rPr>
              <w:t>C4-221145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95FDD" w14:textId="77777777" w:rsidR="00C84410" w:rsidRPr="00EA5936" w:rsidRDefault="00C84410" w:rsidP="00EA5936">
            <w:pPr>
              <w:pStyle w:val="TAL"/>
              <w:rPr>
                <w:sz w:val="16"/>
              </w:rPr>
            </w:pPr>
            <w:r w:rsidRPr="00EA5936">
              <w:rPr>
                <w:sz w:val="16"/>
              </w:rPr>
              <w:t>N2 MBS Session Management Information in Namf_MBSBroadcast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F8CF5"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F6D97"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C2AD9" w14:textId="77777777" w:rsidR="00C84410" w:rsidRPr="00EA5936" w:rsidRDefault="00C84410" w:rsidP="00EA5936">
            <w:pPr>
              <w:pStyle w:val="TAL"/>
              <w:rPr>
                <w:sz w:val="16"/>
              </w:rPr>
            </w:pPr>
            <w:r w:rsidRPr="00EA5936">
              <w:rPr>
                <w:sz w:val="16"/>
              </w:rPr>
              <w:t>0684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49D60"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63DD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F7CBC"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0F609" w14:textId="77777777" w:rsidR="00C84410" w:rsidRPr="00EA5936" w:rsidRDefault="00C84410" w:rsidP="00EA5936">
            <w:pPr>
              <w:pStyle w:val="TAL"/>
              <w:rPr>
                <w:sz w:val="16"/>
              </w:rPr>
            </w:pPr>
            <w:r w:rsidRPr="00EA593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BAAE3" w14:textId="77777777" w:rsidR="00C84410" w:rsidRPr="00EA5936" w:rsidRDefault="00C84410" w:rsidP="00EA5936">
            <w:pPr>
              <w:pStyle w:val="TAL"/>
              <w:rPr>
                <w:sz w:val="16"/>
              </w:rPr>
            </w:pPr>
            <w:r w:rsidRPr="00EA5936">
              <w:rPr>
                <w:sz w:val="16"/>
              </w:rPr>
              <w:t>agreed</w:t>
            </w:r>
          </w:p>
        </w:tc>
      </w:tr>
      <w:tr w:rsidR="00EA5936" w:rsidRPr="00EA5936" w14:paraId="5D9DD6B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D723F" w14:textId="77777777" w:rsidR="00C84410" w:rsidRPr="00EA5936" w:rsidRDefault="00C84410" w:rsidP="00EA5936">
            <w:pPr>
              <w:pStyle w:val="TAL"/>
              <w:rPr>
                <w:sz w:val="16"/>
              </w:rPr>
            </w:pPr>
            <w:r w:rsidRPr="00EA5936">
              <w:rPr>
                <w:sz w:val="16"/>
              </w:rPr>
              <w:t>C4-221146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4B6E7" w14:textId="77777777" w:rsidR="00C84410" w:rsidRPr="00EA5936" w:rsidRDefault="00C84410" w:rsidP="00EA5936">
            <w:pPr>
              <w:pStyle w:val="TAL"/>
              <w:rPr>
                <w:sz w:val="16"/>
              </w:rPr>
            </w:pPr>
            <w:r w:rsidRPr="00EA5936">
              <w:rPr>
                <w:sz w:val="16"/>
              </w:rPr>
              <w:t>N2 MBS Session Management Information in Namf_MBSCommunication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9717E"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3C3BE"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9349E" w14:textId="77777777" w:rsidR="00C84410" w:rsidRPr="00EA5936" w:rsidRDefault="00C84410" w:rsidP="00EA5936">
            <w:pPr>
              <w:pStyle w:val="TAL"/>
              <w:rPr>
                <w:sz w:val="16"/>
              </w:rPr>
            </w:pPr>
            <w:r w:rsidRPr="00EA5936">
              <w:rPr>
                <w:sz w:val="16"/>
              </w:rPr>
              <w:t>0685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4526F"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B5FA4"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0DF09"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9288B" w14:textId="77777777" w:rsidR="00C84410" w:rsidRPr="00EA5936" w:rsidRDefault="00C84410" w:rsidP="00EA5936">
            <w:pPr>
              <w:pStyle w:val="TAL"/>
              <w:rPr>
                <w:sz w:val="16"/>
              </w:rPr>
            </w:pPr>
            <w:r w:rsidRPr="00EA593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55941" w14:textId="77777777" w:rsidR="00C84410" w:rsidRPr="00EA5936" w:rsidRDefault="00C84410" w:rsidP="00EA5936">
            <w:pPr>
              <w:pStyle w:val="TAL"/>
              <w:rPr>
                <w:sz w:val="16"/>
              </w:rPr>
            </w:pPr>
            <w:r w:rsidRPr="00EA5936">
              <w:rPr>
                <w:sz w:val="16"/>
              </w:rPr>
              <w:t>revised</w:t>
            </w:r>
          </w:p>
        </w:tc>
      </w:tr>
      <w:tr w:rsidR="00EA5936" w:rsidRPr="00EA5936" w14:paraId="55555E8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35552" w14:textId="77777777" w:rsidR="00C84410" w:rsidRPr="00EA5936" w:rsidRDefault="00C84410" w:rsidP="00EA5936">
            <w:pPr>
              <w:pStyle w:val="TAL"/>
              <w:rPr>
                <w:sz w:val="16"/>
              </w:rPr>
            </w:pPr>
            <w:r w:rsidRPr="00EA5936">
              <w:rPr>
                <w:sz w:val="16"/>
              </w:rPr>
              <w:t>C4-221486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CE3A9" w14:textId="77777777" w:rsidR="00C84410" w:rsidRPr="00EA5936" w:rsidRDefault="00C84410" w:rsidP="00EA5936">
            <w:pPr>
              <w:pStyle w:val="TAL"/>
              <w:rPr>
                <w:sz w:val="16"/>
              </w:rPr>
            </w:pPr>
            <w:r w:rsidRPr="00EA5936">
              <w:rPr>
                <w:sz w:val="16"/>
              </w:rPr>
              <w:t>N2 MBS Session Management Information in Namf_MBSCommunication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69F11"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10C65"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54187" w14:textId="77777777" w:rsidR="00C84410" w:rsidRPr="00EA5936" w:rsidRDefault="00C84410" w:rsidP="00EA5936">
            <w:pPr>
              <w:pStyle w:val="TAL"/>
              <w:rPr>
                <w:sz w:val="16"/>
              </w:rPr>
            </w:pPr>
            <w:r w:rsidRPr="00EA5936">
              <w:rPr>
                <w:sz w:val="16"/>
              </w:rPr>
              <w:t>0685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FB2C7"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A7B3A"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60828"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3C730" w14:textId="77777777" w:rsidR="00C84410" w:rsidRPr="00EA5936" w:rsidRDefault="00C84410" w:rsidP="00EA5936">
            <w:pPr>
              <w:pStyle w:val="TAL"/>
              <w:rPr>
                <w:sz w:val="16"/>
              </w:rPr>
            </w:pPr>
            <w:r w:rsidRPr="00EA593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D626A" w14:textId="77777777" w:rsidR="00C84410" w:rsidRPr="00EA5936" w:rsidRDefault="00C84410" w:rsidP="00EA5936">
            <w:pPr>
              <w:pStyle w:val="TAL"/>
              <w:rPr>
                <w:sz w:val="16"/>
              </w:rPr>
            </w:pPr>
            <w:r w:rsidRPr="00EA5936">
              <w:rPr>
                <w:sz w:val="16"/>
              </w:rPr>
              <w:t>agreed</w:t>
            </w:r>
          </w:p>
        </w:tc>
      </w:tr>
      <w:tr w:rsidR="00EA5936" w:rsidRPr="00EA5936" w14:paraId="287CF61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7B7E8" w14:textId="77777777" w:rsidR="00C84410" w:rsidRPr="00EA5936" w:rsidRDefault="00C84410" w:rsidP="00EA5936">
            <w:pPr>
              <w:pStyle w:val="TAL"/>
              <w:rPr>
                <w:sz w:val="16"/>
              </w:rPr>
            </w:pPr>
            <w:r w:rsidRPr="00EA5936">
              <w:rPr>
                <w:sz w:val="16"/>
              </w:rPr>
              <w:t>C4-221166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723D5" w14:textId="77777777" w:rsidR="00C84410" w:rsidRPr="00EA5936" w:rsidRDefault="00C84410" w:rsidP="00EA5936">
            <w:pPr>
              <w:pStyle w:val="TAL"/>
              <w:rPr>
                <w:sz w:val="16"/>
              </w:rPr>
            </w:pPr>
            <w:r w:rsidRPr="00EA5936">
              <w:rPr>
                <w:sz w:val="16"/>
              </w:rPr>
              <w:t>Release of old access resources during Intra-AMF HO between 3GPP and non-3GPP accesses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69970"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94FA7"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19E26" w14:textId="77777777" w:rsidR="00C84410" w:rsidRPr="00EA5936" w:rsidRDefault="00C84410" w:rsidP="00EA5936">
            <w:pPr>
              <w:pStyle w:val="TAL"/>
              <w:rPr>
                <w:sz w:val="16"/>
              </w:rPr>
            </w:pPr>
            <w:r w:rsidRPr="00EA5936">
              <w:rPr>
                <w:sz w:val="16"/>
              </w:rPr>
              <w:t>0686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CE188"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5146C"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D2A02"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16019" w14:textId="77777777" w:rsidR="00C84410" w:rsidRPr="00EA5936" w:rsidRDefault="00C84410" w:rsidP="00EA5936">
            <w:pPr>
              <w:pStyle w:val="TAL"/>
              <w:rPr>
                <w:sz w:val="16"/>
              </w:rPr>
            </w:pPr>
            <w:r w:rsidRPr="00EA5936">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082F7" w14:textId="77777777" w:rsidR="00C84410" w:rsidRPr="00EA5936" w:rsidRDefault="00C84410" w:rsidP="00EA5936">
            <w:pPr>
              <w:pStyle w:val="TAL"/>
              <w:rPr>
                <w:sz w:val="16"/>
              </w:rPr>
            </w:pPr>
            <w:r w:rsidRPr="00EA5936">
              <w:rPr>
                <w:sz w:val="16"/>
              </w:rPr>
              <w:t>agreed</w:t>
            </w:r>
          </w:p>
        </w:tc>
      </w:tr>
      <w:tr w:rsidR="00EA5936" w:rsidRPr="00EA5936" w14:paraId="3CC584D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92785" w14:textId="77777777" w:rsidR="00C84410" w:rsidRPr="00EA5936" w:rsidRDefault="00C84410" w:rsidP="00EA5936">
            <w:pPr>
              <w:pStyle w:val="TAL"/>
              <w:rPr>
                <w:sz w:val="16"/>
              </w:rPr>
            </w:pPr>
            <w:r w:rsidRPr="00EA5936">
              <w:rPr>
                <w:sz w:val="16"/>
              </w:rPr>
              <w:t>C4-221168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DF361" w14:textId="77777777" w:rsidR="00C84410" w:rsidRPr="00EA5936" w:rsidRDefault="00C84410" w:rsidP="00EA5936">
            <w:pPr>
              <w:pStyle w:val="TAL"/>
              <w:rPr>
                <w:sz w:val="16"/>
              </w:rPr>
            </w:pPr>
            <w:r w:rsidRPr="00EA5936">
              <w:rPr>
                <w:sz w:val="16"/>
              </w:rPr>
              <w:t>Secondary RAT data usage reporting over N14 during Inter-AMF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EB6D0"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83CF3"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72BFD" w14:textId="77777777" w:rsidR="00C84410" w:rsidRPr="00EA5936" w:rsidRDefault="00C84410" w:rsidP="00EA5936">
            <w:pPr>
              <w:pStyle w:val="TAL"/>
              <w:rPr>
                <w:sz w:val="16"/>
              </w:rPr>
            </w:pPr>
            <w:r w:rsidRPr="00EA5936">
              <w:rPr>
                <w:sz w:val="16"/>
              </w:rPr>
              <w:t>0687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F7075"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A39C1" w14:textId="77777777" w:rsidR="00C84410" w:rsidRPr="00EA5936" w:rsidRDefault="00C84410" w:rsidP="00EA5936">
            <w:pPr>
              <w:pStyle w:val="TAL"/>
              <w:rPr>
                <w:sz w:val="16"/>
              </w:rPr>
            </w:pPr>
            <w:r w:rsidRPr="00EA593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687B1"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05E54" w14:textId="77777777" w:rsidR="00C84410" w:rsidRPr="00EA5936" w:rsidRDefault="00C84410" w:rsidP="00EA5936">
            <w:pPr>
              <w:pStyle w:val="TAL"/>
              <w:rPr>
                <w:sz w:val="16"/>
              </w:rPr>
            </w:pPr>
            <w:r w:rsidRPr="00EA593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F8BDE" w14:textId="77777777" w:rsidR="00C84410" w:rsidRPr="00EA5936" w:rsidRDefault="00C84410" w:rsidP="00EA5936">
            <w:pPr>
              <w:pStyle w:val="TAL"/>
              <w:rPr>
                <w:sz w:val="16"/>
              </w:rPr>
            </w:pPr>
            <w:r w:rsidRPr="00EA5936">
              <w:rPr>
                <w:sz w:val="16"/>
              </w:rPr>
              <w:t>agreed</w:t>
            </w:r>
          </w:p>
        </w:tc>
      </w:tr>
      <w:tr w:rsidR="00EA5936" w:rsidRPr="00EA5936" w14:paraId="1A09F30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5E0A2" w14:textId="77777777" w:rsidR="00C84410" w:rsidRPr="00EA5936" w:rsidRDefault="00C84410" w:rsidP="00EA5936">
            <w:pPr>
              <w:pStyle w:val="TAL"/>
              <w:rPr>
                <w:sz w:val="16"/>
              </w:rPr>
            </w:pPr>
            <w:r w:rsidRPr="00EA5936">
              <w:rPr>
                <w:sz w:val="16"/>
              </w:rPr>
              <w:t>C4-221169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766FE" w14:textId="77777777" w:rsidR="00C84410" w:rsidRPr="00EA5936" w:rsidRDefault="00C84410" w:rsidP="00EA5936">
            <w:pPr>
              <w:pStyle w:val="TAL"/>
              <w:rPr>
                <w:sz w:val="16"/>
              </w:rPr>
            </w:pPr>
            <w:r w:rsidRPr="00EA5936">
              <w:rPr>
                <w:sz w:val="16"/>
              </w:rPr>
              <w:t>Secondary RAT data usage reporting over N14 during Inter-AMF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6E455"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26FD9"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9CD9E" w14:textId="77777777" w:rsidR="00C84410" w:rsidRPr="00EA5936" w:rsidRDefault="00C84410" w:rsidP="00EA5936">
            <w:pPr>
              <w:pStyle w:val="TAL"/>
              <w:rPr>
                <w:sz w:val="16"/>
              </w:rPr>
            </w:pPr>
            <w:r w:rsidRPr="00EA5936">
              <w:rPr>
                <w:sz w:val="16"/>
              </w:rPr>
              <w:t>0688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214E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95237"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3CF77"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AC6A6" w14:textId="77777777" w:rsidR="00C84410" w:rsidRPr="00EA5936" w:rsidRDefault="00C84410" w:rsidP="00EA5936">
            <w:pPr>
              <w:pStyle w:val="TAL"/>
              <w:rPr>
                <w:sz w:val="16"/>
              </w:rPr>
            </w:pPr>
            <w:r w:rsidRPr="00EA593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38D8C" w14:textId="77777777" w:rsidR="00C84410" w:rsidRPr="00EA5936" w:rsidRDefault="00C84410" w:rsidP="00EA5936">
            <w:pPr>
              <w:pStyle w:val="TAL"/>
              <w:rPr>
                <w:sz w:val="16"/>
              </w:rPr>
            </w:pPr>
            <w:r w:rsidRPr="00EA5936">
              <w:rPr>
                <w:sz w:val="16"/>
              </w:rPr>
              <w:t>agreed</w:t>
            </w:r>
          </w:p>
        </w:tc>
      </w:tr>
      <w:tr w:rsidR="00EA5936" w:rsidRPr="00EA5936" w14:paraId="1F5CF9D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D0BBE" w14:textId="77777777" w:rsidR="00C84410" w:rsidRPr="00EA5936" w:rsidRDefault="00C84410" w:rsidP="00EA5936">
            <w:pPr>
              <w:pStyle w:val="TAL"/>
              <w:rPr>
                <w:sz w:val="16"/>
              </w:rPr>
            </w:pPr>
            <w:r w:rsidRPr="00EA5936">
              <w:rPr>
                <w:sz w:val="16"/>
              </w:rPr>
              <w:t>C4-221221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83458" w14:textId="77777777" w:rsidR="00C84410" w:rsidRPr="00EA5936" w:rsidRDefault="00C84410" w:rsidP="00EA5936">
            <w:pPr>
              <w:pStyle w:val="TAL"/>
              <w:rPr>
                <w:sz w:val="16"/>
              </w:rPr>
            </w:pPr>
            <w:r w:rsidRPr="00EA5936">
              <w:rPr>
                <w:sz w:val="16"/>
              </w:rPr>
              <w:t>Essential Clarification for SMF ID in N1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CCFE9"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1037A"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F0D06" w14:textId="77777777" w:rsidR="00C84410" w:rsidRPr="00EA5936" w:rsidRDefault="00C84410" w:rsidP="00EA5936">
            <w:pPr>
              <w:pStyle w:val="TAL"/>
              <w:rPr>
                <w:sz w:val="16"/>
              </w:rPr>
            </w:pPr>
            <w:r w:rsidRPr="00EA5936">
              <w:rPr>
                <w:sz w:val="16"/>
              </w:rPr>
              <w:t>0689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397B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1118A"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AB9EA"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3D98" w14:textId="77777777" w:rsidR="00C84410" w:rsidRPr="00EA5936" w:rsidRDefault="00C84410" w:rsidP="00EA5936">
            <w:pPr>
              <w:pStyle w:val="TAL"/>
              <w:rPr>
                <w:sz w:val="16"/>
              </w:rPr>
            </w:pPr>
            <w:r w:rsidRPr="00EA5936">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6C62A" w14:textId="77777777" w:rsidR="00C84410" w:rsidRPr="00EA5936" w:rsidRDefault="00C84410" w:rsidP="00EA5936">
            <w:pPr>
              <w:pStyle w:val="TAL"/>
              <w:rPr>
                <w:sz w:val="16"/>
              </w:rPr>
            </w:pPr>
            <w:r w:rsidRPr="00EA5936">
              <w:rPr>
                <w:sz w:val="16"/>
              </w:rPr>
              <w:t>withdrawn</w:t>
            </w:r>
          </w:p>
        </w:tc>
      </w:tr>
      <w:tr w:rsidR="00EA5936" w:rsidRPr="00EA5936" w14:paraId="1CDD950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9C356" w14:textId="77777777" w:rsidR="00C84410" w:rsidRPr="00EA5936" w:rsidRDefault="00C84410" w:rsidP="00EA5936">
            <w:pPr>
              <w:pStyle w:val="TAL"/>
              <w:rPr>
                <w:sz w:val="16"/>
              </w:rPr>
            </w:pPr>
            <w:r w:rsidRPr="00EA5936">
              <w:rPr>
                <w:sz w:val="16"/>
              </w:rPr>
              <w:t>C4-221222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79B5A" w14:textId="77777777" w:rsidR="00C84410" w:rsidRPr="00EA5936" w:rsidRDefault="00C84410" w:rsidP="00EA5936">
            <w:pPr>
              <w:pStyle w:val="TAL"/>
              <w:rPr>
                <w:sz w:val="16"/>
              </w:rPr>
            </w:pPr>
            <w:r w:rsidRPr="00EA5936">
              <w:rPr>
                <w:sz w:val="16"/>
              </w:rPr>
              <w:t>UE Access Behavior Trends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F8EC2"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471C2"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CEBAE" w14:textId="77777777" w:rsidR="00C84410" w:rsidRPr="00EA5936" w:rsidRDefault="00C84410" w:rsidP="00EA5936">
            <w:pPr>
              <w:pStyle w:val="TAL"/>
              <w:rPr>
                <w:sz w:val="16"/>
              </w:rPr>
            </w:pPr>
            <w:r w:rsidRPr="00EA5936">
              <w:rPr>
                <w:sz w:val="16"/>
              </w:rPr>
              <w:t>0690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A41A3"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4D25E"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75D47"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53AB" w14:textId="77777777" w:rsidR="00C84410" w:rsidRPr="00EA5936" w:rsidRDefault="00C84410" w:rsidP="00EA5936">
            <w:pPr>
              <w:pStyle w:val="TAL"/>
              <w:rPr>
                <w:sz w:val="16"/>
              </w:rPr>
            </w:pPr>
            <w:r w:rsidRPr="00EA593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0B006" w14:textId="77777777" w:rsidR="00C84410" w:rsidRPr="00EA5936" w:rsidRDefault="00C84410" w:rsidP="00EA5936">
            <w:pPr>
              <w:pStyle w:val="TAL"/>
              <w:rPr>
                <w:sz w:val="16"/>
              </w:rPr>
            </w:pPr>
            <w:r w:rsidRPr="00EA5936">
              <w:rPr>
                <w:sz w:val="16"/>
              </w:rPr>
              <w:t>withdrawn</w:t>
            </w:r>
          </w:p>
        </w:tc>
      </w:tr>
      <w:tr w:rsidR="00EA5936" w:rsidRPr="00EA5936" w14:paraId="2A242ED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BB00B" w14:textId="77777777" w:rsidR="00C84410" w:rsidRPr="00EA5936" w:rsidRDefault="00C84410" w:rsidP="00EA5936">
            <w:pPr>
              <w:pStyle w:val="TAL"/>
              <w:rPr>
                <w:sz w:val="16"/>
              </w:rPr>
            </w:pPr>
            <w:r w:rsidRPr="00EA5936">
              <w:rPr>
                <w:sz w:val="16"/>
              </w:rPr>
              <w:t>C4-221223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D892A" w14:textId="77777777" w:rsidR="00C84410" w:rsidRPr="00EA5936" w:rsidRDefault="00C84410" w:rsidP="00EA5936">
            <w:pPr>
              <w:pStyle w:val="TAL"/>
              <w:rPr>
                <w:sz w:val="16"/>
              </w:rPr>
            </w:pPr>
            <w:r w:rsidRPr="00EA5936">
              <w:rPr>
                <w:sz w:val="16"/>
              </w:rPr>
              <w:t>UE Location Trends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3CAC7"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708D1"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9E934" w14:textId="77777777" w:rsidR="00C84410" w:rsidRPr="00EA5936" w:rsidRDefault="00C84410" w:rsidP="00EA5936">
            <w:pPr>
              <w:pStyle w:val="TAL"/>
              <w:rPr>
                <w:sz w:val="16"/>
              </w:rPr>
            </w:pPr>
            <w:r w:rsidRPr="00EA5936">
              <w:rPr>
                <w:sz w:val="16"/>
              </w:rPr>
              <w:t>0691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46154"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6D3DE"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ACB54"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753FF" w14:textId="77777777" w:rsidR="00C84410" w:rsidRPr="00EA5936" w:rsidRDefault="00C84410" w:rsidP="00EA5936">
            <w:pPr>
              <w:pStyle w:val="TAL"/>
              <w:rPr>
                <w:sz w:val="16"/>
              </w:rPr>
            </w:pPr>
            <w:r w:rsidRPr="00EA593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E287D" w14:textId="77777777" w:rsidR="00C84410" w:rsidRPr="00EA5936" w:rsidRDefault="00C84410" w:rsidP="00EA5936">
            <w:pPr>
              <w:pStyle w:val="TAL"/>
              <w:rPr>
                <w:sz w:val="16"/>
              </w:rPr>
            </w:pPr>
            <w:r w:rsidRPr="00EA5936">
              <w:rPr>
                <w:sz w:val="16"/>
              </w:rPr>
              <w:t>withdrawn</w:t>
            </w:r>
          </w:p>
        </w:tc>
      </w:tr>
      <w:tr w:rsidR="00EA5936" w:rsidRPr="00EA5936" w14:paraId="723526B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67388" w14:textId="77777777" w:rsidR="00C84410" w:rsidRPr="00EA5936" w:rsidRDefault="00C84410" w:rsidP="00EA5936">
            <w:pPr>
              <w:pStyle w:val="TAL"/>
              <w:rPr>
                <w:sz w:val="16"/>
              </w:rPr>
            </w:pPr>
            <w:r w:rsidRPr="00EA5936">
              <w:rPr>
                <w:sz w:val="16"/>
              </w:rPr>
              <w:t>C4-221224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AF86E" w14:textId="77777777" w:rsidR="00C84410" w:rsidRPr="00EA5936" w:rsidRDefault="00C84410" w:rsidP="00EA5936">
            <w:pPr>
              <w:pStyle w:val="TAL"/>
              <w:rPr>
                <w:sz w:val="16"/>
              </w:rPr>
            </w:pPr>
            <w:r w:rsidRPr="00EA5936">
              <w:rPr>
                <w:sz w:val="16"/>
              </w:rPr>
              <w:t>UE MM Transactions Report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96D81"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AA3A9"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57444" w14:textId="77777777" w:rsidR="00C84410" w:rsidRPr="00EA5936" w:rsidRDefault="00C84410" w:rsidP="00EA5936">
            <w:pPr>
              <w:pStyle w:val="TAL"/>
              <w:rPr>
                <w:sz w:val="16"/>
              </w:rPr>
            </w:pPr>
            <w:r w:rsidRPr="00EA5936">
              <w:rPr>
                <w:sz w:val="16"/>
              </w:rPr>
              <w:t>0692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A5EC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388F5"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9F877"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DE8C9" w14:textId="77777777" w:rsidR="00C84410" w:rsidRPr="00EA5936" w:rsidRDefault="00C84410" w:rsidP="00EA5936">
            <w:pPr>
              <w:pStyle w:val="TAL"/>
              <w:rPr>
                <w:sz w:val="16"/>
              </w:rPr>
            </w:pPr>
            <w:r w:rsidRPr="00EA593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85516" w14:textId="77777777" w:rsidR="00C84410" w:rsidRPr="00EA5936" w:rsidRDefault="00C84410" w:rsidP="00EA5936">
            <w:pPr>
              <w:pStyle w:val="TAL"/>
              <w:rPr>
                <w:sz w:val="16"/>
              </w:rPr>
            </w:pPr>
            <w:r w:rsidRPr="00EA5936">
              <w:rPr>
                <w:sz w:val="16"/>
              </w:rPr>
              <w:t>withdrawn</w:t>
            </w:r>
          </w:p>
        </w:tc>
      </w:tr>
      <w:tr w:rsidR="00EA5936" w:rsidRPr="00EA5936" w14:paraId="2A732B9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C7408" w14:textId="77777777" w:rsidR="00C84410" w:rsidRPr="00EA5936" w:rsidRDefault="00C84410" w:rsidP="00EA5936">
            <w:pPr>
              <w:pStyle w:val="TAL"/>
              <w:rPr>
                <w:sz w:val="16"/>
              </w:rPr>
            </w:pPr>
            <w:r w:rsidRPr="00EA5936">
              <w:rPr>
                <w:sz w:val="16"/>
              </w:rPr>
              <w:t>C4-221238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C407A" w14:textId="77777777" w:rsidR="00C84410" w:rsidRPr="00EA5936" w:rsidRDefault="00C84410" w:rsidP="00EA5936">
            <w:pPr>
              <w:pStyle w:val="TAL"/>
              <w:rPr>
                <w:sz w:val="16"/>
              </w:rPr>
            </w:pPr>
            <w:r w:rsidRPr="00EA5936">
              <w:rPr>
                <w:sz w:val="16"/>
              </w:rPr>
              <w:t>Additional Subscribed Policy Request Triggers in 3GPP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285FB"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A92BF"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C9BCE" w14:textId="77777777" w:rsidR="00C84410" w:rsidRPr="00EA5936" w:rsidRDefault="00C84410" w:rsidP="00EA5936">
            <w:pPr>
              <w:pStyle w:val="TAL"/>
              <w:rPr>
                <w:sz w:val="16"/>
              </w:rPr>
            </w:pPr>
            <w:r w:rsidRPr="00EA5936">
              <w:rPr>
                <w:sz w:val="16"/>
              </w:rPr>
              <w:t>0693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1EF53"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7138D"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5DE3E"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BB814"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C304" w14:textId="77777777" w:rsidR="00C84410" w:rsidRPr="00EA5936" w:rsidRDefault="00C84410" w:rsidP="00EA5936">
            <w:pPr>
              <w:pStyle w:val="TAL"/>
              <w:rPr>
                <w:sz w:val="16"/>
              </w:rPr>
            </w:pPr>
            <w:r w:rsidRPr="00EA5936">
              <w:rPr>
                <w:sz w:val="16"/>
              </w:rPr>
              <w:t>agreed</w:t>
            </w:r>
          </w:p>
        </w:tc>
      </w:tr>
      <w:tr w:rsidR="00EA5936" w:rsidRPr="00EA5936" w14:paraId="51EF8C7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B65F2" w14:textId="77777777" w:rsidR="00C84410" w:rsidRPr="00EA5936" w:rsidRDefault="00C84410" w:rsidP="00EA5936">
            <w:pPr>
              <w:pStyle w:val="TAL"/>
              <w:rPr>
                <w:sz w:val="16"/>
              </w:rPr>
            </w:pPr>
            <w:r w:rsidRPr="00EA5936">
              <w:rPr>
                <w:sz w:val="16"/>
              </w:rPr>
              <w:t>C4-221239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2A998" w14:textId="77777777" w:rsidR="00C84410" w:rsidRPr="00EA5936" w:rsidRDefault="00C84410" w:rsidP="00EA5936">
            <w:pPr>
              <w:pStyle w:val="TAL"/>
              <w:rPr>
                <w:sz w:val="16"/>
              </w:rPr>
            </w:pPr>
            <w:r w:rsidRPr="00EA5936">
              <w:rPr>
                <w:sz w:val="16"/>
              </w:rPr>
              <w:t>Essential Correction on Policy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0D3EF"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F35A5"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9A8CC" w14:textId="77777777" w:rsidR="00C84410" w:rsidRPr="00EA5936" w:rsidRDefault="00C84410" w:rsidP="00EA5936">
            <w:pPr>
              <w:pStyle w:val="TAL"/>
              <w:rPr>
                <w:sz w:val="16"/>
              </w:rPr>
            </w:pPr>
            <w:r w:rsidRPr="00EA5936">
              <w:rPr>
                <w:sz w:val="16"/>
              </w:rPr>
              <w:t>0694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D7A3E"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77829" w14:textId="77777777" w:rsidR="00C84410" w:rsidRPr="00EA5936" w:rsidRDefault="00C84410" w:rsidP="00EA5936">
            <w:pPr>
              <w:pStyle w:val="TAL"/>
              <w:rPr>
                <w:sz w:val="16"/>
              </w:rPr>
            </w:pPr>
            <w:r w:rsidRPr="00EA593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99C5A"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01244" w14:textId="77777777" w:rsidR="00C84410" w:rsidRPr="00EA5936" w:rsidRDefault="00C84410" w:rsidP="00EA5936">
            <w:pPr>
              <w:pStyle w:val="TAL"/>
              <w:rPr>
                <w:sz w:val="16"/>
              </w:rPr>
            </w:pPr>
            <w:r w:rsidRPr="00EA593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9B849" w14:textId="77777777" w:rsidR="00C84410" w:rsidRPr="00EA5936" w:rsidRDefault="00C84410" w:rsidP="00EA5936">
            <w:pPr>
              <w:pStyle w:val="TAL"/>
              <w:rPr>
                <w:sz w:val="16"/>
              </w:rPr>
            </w:pPr>
            <w:r w:rsidRPr="00EA5936">
              <w:rPr>
                <w:sz w:val="16"/>
              </w:rPr>
              <w:t>agreed</w:t>
            </w:r>
          </w:p>
        </w:tc>
      </w:tr>
      <w:tr w:rsidR="00EA5936" w:rsidRPr="00EA5936" w14:paraId="2605C6B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D1ADB" w14:textId="77777777" w:rsidR="00C84410" w:rsidRPr="00EA5936" w:rsidRDefault="00C84410" w:rsidP="00EA5936">
            <w:pPr>
              <w:pStyle w:val="TAL"/>
              <w:rPr>
                <w:sz w:val="16"/>
              </w:rPr>
            </w:pPr>
            <w:r w:rsidRPr="00EA5936">
              <w:rPr>
                <w:sz w:val="16"/>
              </w:rPr>
              <w:t>C4-221240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C2B09" w14:textId="77777777" w:rsidR="00C84410" w:rsidRPr="00EA5936" w:rsidRDefault="00C84410" w:rsidP="00EA5936">
            <w:pPr>
              <w:pStyle w:val="TAL"/>
              <w:rPr>
                <w:sz w:val="16"/>
              </w:rPr>
            </w:pPr>
            <w:r w:rsidRPr="00EA5936">
              <w:rPr>
                <w:sz w:val="16"/>
              </w:rPr>
              <w:t>Essential Correction on Policy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BCC45"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817EE"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AED63" w14:textId="77777777" w:rsidR="00C84410" w:rsidRPr="00EA5936" w:rsidRDefault="00C84410" w:rsidP="00EA5936">
            <w:pPr>
              <w:pStyle w:val="TAL"/>
              <w:rPr>
                <w:sz w:val="16"/>
              </w:rPr>
            </w:pPr>
            <w:r w:rsidRPr="00EA5936">
              <w:rPr>
                <w:sz w:val="16"/>
              </w:rPr>
              <w:t>0695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1C668"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55CA5"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0101E"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71122" w14:textId="77777777" w:rsidR="00C84410" w:rsidRPr="00EA5936" w:rsidRDefault="00C84410" w:rsidP="00EA5936">
            <w:pPr>
              <w:pStyle w:val="TAL"/>
              <w:rPr>
                <w:sz w:val="16"/>
              </w:rPr>
            </w:pPr>
            <w:r w:rsidRPr="00EA593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93512" w14:textId="77777777" w:rsidR="00C84410" w:rsidRPr="00EA5936" w:rsidRDefault="00C84410" w:rsidP="00EA5936">
            <w:pPr>
              <w:pStyle w:val="TAL"/>
              <w:rPr>
                <w:sz w:val="16"/>
              </w:rPr>
            </w:pPr>
            <w:r w:rsidRPr="00EA5936">
              <w:rPr>
                <w:sz w:val="16"/>
              </w:rPr>
              <w:t>agreed</w:t>
            </w:r>
          </w:p>
        </w:tc>
      </w:tr>
      <w:tr w:rsidR="00EA5936" w:rsidRPr="00EA5936" w14:paraId="3A24202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4FF6C" w14:textId="77777777" w:rsidR="00C84410" w:rsidRPr="00EA5936" w:rsidRDefault="00C84410" w:rsidP="00EA5936">
            <w:pPr>
              <w:pStyle w:val="TAL"/>
              <w:rPr>
                <w:sz w:val="16"/>
              </w:rPr>
            </w:pPr>
            <w:r w:rsidRPr="00EA5936">
              <w:rPr>
                <w:sz w:val="16"/>
              </w:rPr>
              <w:t>C4-221241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79AC4" w14:textId="77777777" w:rsidR="00C84410" w:rsidRPr="00EA5936" w:rsidRDefault="00C84410" w:rsidP="00EA5936">
            <w:pPr>
              <w:pStyle w:val="TAL"/>
              <w:rPr>
                <w:sz w:val="16"/>
              </w:rPr>
            </w:pPr>
            <w:r w:rsidRPr="00EA5936">
              <w:rPr>
                <w:sz w:val="16"/>
              </w:rPr>
              <w:t>Essential Correction on Policy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92473"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8220D"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F1121" w14:textId="77777777" w:rsidR="00C84410" w:rsidRPr="00EA5936" w:rsidRDefault="00C84410" w:rsidP="00EA5936">
            <w:pPr>
              <w:pStyle w:val="TAL"/>
              <w:rPr>
                <w:sz w:val="16"/>
              </w:rPr>
            </w:pPr>
            <w:r w:rsidRPr="00EA5936">
              <w:rPr>
                <w:sz w:val="16"/>
              </w:rPr>
              <w:t>0696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118F9"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7D734"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7E26B"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61EBB" w14:textId="77777777" w:rsidR="00C84410" w:rsidRPr="00EA5936" w:rsidRDefault="00C84410" w:rsidP="00EA5936">
            <w:pPr>
              <w:pStyle w:val="TAL"/>
              <w:rPr>
                <w:sz w:val="16"/>
              </w:rPr>
            </w:pPr>
            <w:r w:rsidRPr="00EA593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5A914" w14:textId="77777777" w:rsidR="00C84410" w:rsidRPr="00EA5936" w:rsidRDefault="00C84410" w:rsidP="00EA5936">
            <w:pPr>
              <w:pStyle w:val="TAL"/>
              <w:rPr>
                <w:sz w:val="16"/>
              </w:rPr>
            </w:pPr>
            <w:r w:rsidRPr="00EA5936">
              <w:rPr>
                <w:sz w:val="16"/>
              </w:rPr>
              <w:t>agreed</w:t>
            </w:r>
          </w:p>
        </w:tc>
      </w:tr>
      <w:tr w:rsidR="00EA5936" w:rsidRPr="00EA5936" w14:paraId="2A050F5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19737" w14:textId="77777777" w:rsidR="00C84410" w:rsidRPr="00EA5936" w:rsidRDefault="00C84410" w:rsidP="00EA5936">
            <w:pPr>
              <w:pStyle w:val="TAL"/>
              <w:rPr>
                <w:sz w:val="16"/>
              </w:rPr>
            </w:pPr>
            <w:r w:rsidRPr="00EA5936">
              <w:rPr>
                <w:sz w:val="16"/>
              </w:rPr>
              <w:t>C4-221242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2CACF" w14:textId="77777777" w:rsidR="00C84410" w:rsidRPr="00EA5936" w:rsidRDefault="00C84410" w:rsidP="00EA5936">
            <w:pPr>
              <w:pStyle w:val="TAL"/>
              <w:rPr>
                <w:sz w:val="16"/>
              </w:rPr>
            </w:pPr>
            <w:r w:rsidRPr="00EA5936">
              <w:rPr>
                <w:sz w:val="16"/>
              </w:rPr>
              <w:t>Missing Subscribed Policy Request Triggers in 3GPP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B3906"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75C25"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BD6D" w14:textId="77777777" w:rsidR="00C84410" w:rsidRPr="00EA5936" w:rsidRDefault="00C84410" w:rsidP="00EA5936">
            <w:pPr>
              <w:pStyle w:val="TAL"/>
              <w:rPr>
                <w:sz w:val="16"/>
              </w:rPr>
            </w:pPr>
            <w:r w:rsidRPr="00EA5936">
              <w:rPr>
                <w:sz w:val="16"/>
              </w:rPr>
              <w:t>0697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DCB19"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56961"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88C46"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A31B2"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15275" w14:textId="77777777" w:rsidR="00C84410" w:rsidRPr="00EA5936" w:rsidRDefault="00C84410" w:rsidP="00EA5936">
            <w:pPr>
              <w:pStyle w:val="TAL"/>
              <w:rPr>
                <w:sz w:val="16"/>
              </w:rPr>
            </w:pPr>
            <w:r w:rsidRPr="00EA5936">
              <w:rPr>
                <w:sz w:val="16"/>
              </w:rPr>
              <w:t>agreed</w:t>
            </w:r>
          </w:p>
        </w:tc>
      </w:tr>
      <w:tr w:rsidR="00EA5936" w:rsidRPr="00EA5936" w14:paraId="6C62D93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A8FB1" w14:textId="77777777" w:rsidR="00C84410" w:rsidRPr="00EA5936" w:rsidRDefault="00C84410" w:rsidP="00EA5936">
            <w:pPr>
              <w:pStyle w:val="TAL"/>
              <w:rPr>
                <w:sz w:val="16"/>
              </w:rPr>
            </w:pPr>
            <w:r w:rsidRPr="00EA5936">
              <w:rPr>
                <w:sz w:val="16"/>
              </w:rPr>
              <w:t>C4-221243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74248" w14:textId="77777777" w:rsidR="00C84410" w:rsidRPr="00EA5936" w:rsidRDefault="00C84410" w:rsidP="00EA5936">
            <w:pPr>
              <w:pStyle w:val="TAL"/>
              <w:rPr>
                <w:sz w:val="16"/>
              </w:rPr>
            </w:pPr>
            <w:r w:rsidRPr="00EA5936">
              <w:rPr>
                <w:sz w:val="16"/>
              </w:rPr>
              <w:t>Missing Subscribed Policy Request Triggers in 3GPP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69AD9"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F56BD"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F7DAF" w14:textId="77777777" w:rsidR="00C84410" w:rsidRPr="00EA5936" w:rsidRDefault="00C84410" w:rsidP="00EA5936">
            <w:pPr>
              <w:pStyle w:val="TAL"/>
              <w:rPr>
                <w:sz w:val="16"/>
              </w:rPr>
            </w:pPr>
            <w:r w:rsidRPr="00EA5936">
              <w:rPr>
                <w:sz w:val="16"/>
              </w:rPr>
              <w:t>0698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56124"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C6F4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4EDE6"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6FDD"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B4CED" w14:textId="77777777" w:rsidR="00C84410" w:rsidRPr="00EA5936" w:rsidRDefault="00C84410" w:rsidP="00EA5936">
            <w:pPr>
              <w:pStyle w:val="TAL"/>
              <w:rPr>
                <w:sz w:val="16"/>
              </w:rPr>
            </w:pPr>
            <w:r w:rsidRPr="00EA5936">
              <w:rPr>
                <w:sz w:val="16"/>
              </w:rPr>
              <w:t>agreed</w:t>
            </w:r>
          </w:p>
        </w:tc>
      </w:tr>
      <w:tr w:rsidR="00EA5936" w:rsidRPr="00EA5936" w14:paraId="4C13433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31661" w14:textId="77777777" w:rsidR="00C84410" w:rsidRPr="00EA5936" w:rsidRDefault="00C84410" w:rsidP="00EA5936">
            <w:pPr>
              <w:pStyle w:val="TAL"/>
              <w:rPr>
                <w:sz w:val="16"/>
              </w:rPr>
            </w:pPr>
            <w:r w:rsidRPr="00EA5936">
              <w:rPr>
                <w:sz w:val="16"/>
              </w:rPr>
              <w:t>C4-221244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E4F18" w14:textId="77777777" w:rsidR="00C84410" w:rsidRPr="00EA5936" w:rsidRDefault="00C84410" w:rsidP="00EA5936">
            <w:pPr>
              <w:pStyle w:val="TAL"/>
              <w:rPr>
                <w:sz w:val="16"/>
              </w:rPr>
            </w:pPr>
            <w:r w:rsidRPr="00EA5936">
              <w:rPr>
                <w:sz w:val="16"/>
              </w:rPr>
              <w:t>SM Context Consistency Validation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D2CF9"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343F8"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35012" w14:textId="77777777" w:rsidR="00C84410" w:rsidRPr="00EA5936" w:rsidRDefault="00C84410" w:rsidP="00EA5936">
            <w:pPr>
              <w:pStyle w:val="TAL"/>
              <w:rPr>
                <w:sz w:val="16"/>
              </w:rPr>
            </w:pPr>
            <w:r w:rsidRPr="00EA5936">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3873F"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86B6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C4CDF"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DB850"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4C2D4" w14:textId="77777777" w:rsidR="00C84410" w:rsidRPr="00EA5936" w:rsidRDefault="00C84410" w:rsidP="00EA5936">
            <w:pPr>
              <w:pStyle w:val="TAL"/>
              <w:rPr>
                <w:sz w:val="16"/>
              </w:rPr>
            </w:pPr>
            <w:r w:rsidRPr="00EA5936">
              <w:rPr>
                <w:sz w:val="16"/>
              </w:rPr>
              <w:t>revised</w:t>
            </w:r>
          </w:p>
        </w:tc>
      </w:tr>
      <w:tr w:rsidR="00EA5936" w:rsidRPr="00EA5936" w14:paraId="36CFB44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5722A" w14:textId="77777777" w:rsidR="00C84410" w:rsidRPr="00EA5936" w:rsidRDefault="00C84410" w:rsidP="00EA5936">
            <w:pPr>
              <w:pStyle w:val="TAL"/>
              <w:rPr>
                <w:sz w:val="16"/>
              </w:rPr>
            </w:pPr>
            <w:r w:rsidRPr="00EA5936">
              <w:rPr>
                <w:sz w:val="16"/>
              </w:rPr>
              <w:t>C4-221582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740C" w14:textId="77777777" w:rsidR="00C84410" w:rsidRPr="00EA5936" w:rsidRDefault="00C84410" w:rsidP="00EA5936">
            <w:pPr>
              <w:pStyle w:val="TAL"/>
              <w:rPr>
                <w:sz w:val="16"/>
              </w:rPr>
            </w:pPr>
            <w:r w:rsidRPr="00EA5936">
              <w:rPr>
                <w:sz w:val="16"/>
              </w:rPr>
              <w:t>SM Context Consistency Validation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5D271"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709FA"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675E4" w14:textId="77777777" w:rsidR="00C84410" w:rsidRPr="00EA5936" w:rsidRDefault="00C84410" w:rsidP="00EA5936">
            <w:pPr>
              <w:pStyle w:val="TAL"/>
              <w:rPr>
                <w:sz w:val="16"/>
              </w:rPr>
            </w:pPr>
            <w:r w:rsidRPr="00EA5936">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57CE7"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571ED"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059ED"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6C837"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BCE22" w14:textId="77777777" w:rsidR="00C84410" w:rsidRPr="00EA5936" w:rsidRDefault="00C84410" w:rsidP="00EA5936">
            <w:pPr>
              <w:pStyle w:val="TAL"/>
              <w:rPr>
                <w:sz w:val="16"/>
              </w:rPr>
            </w:pPr>
            <w:r w:rsidRPr="00EA5936">
              <w:rPr>
                <w:sz w:val="16"/>
              </w:rPr>
              <w:t>revised</w:t>
            </w:r>
          </w:p>
        </w:tc>
      </w:tr>
      <w:tr w:rsidR="00EA5936" w:rsidRPr="00EA5936" w14:paraId="3BD8753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333DF" w14:textId="77777777" w:rsidR="00C84410" w:rsidRPr="00EA5936" w:rsidRDefault="00C84410" w:rsidP="00EA5936">
            <w:pPr>
              <w:pStyle w:val="TAL"/>
              <w:rPr>
                <w:sz w:val="16"/>
              </w:rPr>
            </w:pPr>
            <w:r w:rsidRPr="00EA5936">
              <w:rPr>
                <w:sz w:val="16"/>
              </w:rPr>
              <w:t>C4-221585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9E16F" w14:textId="77777777" w:rsidR="00C84410" w:rsidRPr="00EA5936" w:rsidRDefault="00C84410" w:rsidP="00EA5936">
            <w:pPr>
              <w:pStyle w:val="TAL"/>
              <w:rPr>
                <w:sz w:val="16"/>
              </w:rPr>
            </w:pPr>
            <w:r w:rsidRPr="00EA5936">
              <w:rPr>
                <w:sz w:val="16"/>
              </w:rPr>
              <w:t>SM Context Consistency Validation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A16A0"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2AD8D"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8D841" w14:textId="77777777" w:rsidR="00C84410" w:rsidRPr="00EA5936" w:rsidRDefault="00C84410" w:rsidP="00EA5936">
            <w:pPr>
              <w:pStyle w:val="TAL"/>
              <w:rPr>
                <w:sz w:val="16"/>
              </w:rPr>
            </w:pPr>
            <w:r w:rsidRPr="00EA5936">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D343F"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A0777"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D2B02"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7D036"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B4AFC" w14:textId="77777777" w:rsidR="00C84410" w:rsidRPr="00EA5936" w:rsidRDefault="00C84410" w:rsidP="00EA5936">
            <w:pPr>
              <w:pStyle w:val="TAL"/>
              <w:rPr>
                <w:sz w:val="16"/>
              </w:rPr>
            </w:pPr>
            <w:r w:rsidRPr="00EA5936">
              <w:rPr>
                <w:sz w:val="16"/>
              </w:rPr>
              <w:t>agreed</w:t>
            </w:r>
          </w:p>
        </w:tc>
      </w:tr>
      <w:tr w:rsidR="00EA5936" w:rsidRPr="00EA5936" w14:paraId="45C8329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4DC39" w14:textId="77777777" w:rsidR="00C84410" w:rsidRPr="00EA5936" w:rsidRDefault="00C84410" w:rsidP="00EA5936">
            <w:pPr>
              <w:pStyle w:val="TAL"/>
              <w:rPr>
                <w:sz w:val="16"/>
              </w:rPr>
            </w:pPr>
            <w:r w:rsidRPr="00EA5936">
              <w:rPr>
                <w:sz w:val="16"/>
              </w:rPr>
              <w:t>C4-221264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1677A" w14:textId="77777777" w:rsidR="00C84410" w:rsidRPr="00EA5936" w:rsidRDefault="00C84410" w:rsidP="00EA5936">
            <w:pPr>
              <w:pStyle w:val="TAL"/>
              <w:rPr>
                <w:sz w:val="16"/>
              </w:rPr>
            </w:pPr>
            <w:r w:rsidRPr="00EA5936">
              <w:rPr>
                <w:sz w:val="16"/>
              </w:rPr>
              <w:t>Add UE triggered policy provisioning pocedure in N1MessageNotify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B7509"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59935"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37645" w14:textId="77777777" w:rsidR="00C84410" w:rsidRPr="00EA5936" w:rsidRDefault="00C84410" w:rsidP="00EA5936">
            <w:pPr>
              <w:pStyle w:val="TAL"/>
              <w:rPr>
                <w:sz w:val="16"/>
              </w:rPr>
            </w:pPr>
            <w:r w:rsidRPr="00EA5936">
              <w:rPr>
                <w:sz w:val="16"/>
              </w:rPr>
              <w:t>0700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D2430"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2074D"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EE1D9"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B299B" w14:textId="77777777" w:rsidR="00C84410" w:rsidRPr="00EA5936" w:rsidRDefault="00C84410" w:rsidP="00EA5936">
            <w:pPr>
              <w:pStyle w:val="TAL"/>
              <w:rPr>
                <w:sz w:val="16"/>
              </w:rPr>
            </w:pPr>
            <w:r w:rsidRPr="00EA5936">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80F1A" w14:textId="77777777" w:rsidR="00C84410" w:rsidRPr="00EA5936" w:rsidRDefault="00C84410" w:rsidP="00EA5936">
            <w:pPr>
              <w:pStyle w:val="TAL"/>
              <w:rPr>
                <w:sz w:val="16"/>
              </w:rPr>
            </w:pPr>
            <w:r w:rsidRPr="00EA5936">
              <w:rPr>
                <w:sz w:val="16"/>
              </w:rPr>
              <w:t>revised</w:t>
            </w:r>
          </w:p>
        </w:tc>
      </w:tr>
      <w:tr w:rsidR="00EA5936" w:rsidRPr="00EA5936" w14:paraId="6E3EF7E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96BAD" w14:textId="77777777" w:rsidR="00C84410" w:rsidRPr="00EA5936" w:rsidRDefault="00C84410" w:rsidP="00EA5936">
            <w:pPr>
              <w:pStyle w:val="TAL"/>
              <w:rPr>
                <w:sz w:val="16"/>
              </w:rPr>
            </w:pPr>
            <w:r w:rsidRPr="00EA5936">
              <w:rPr>
                <w:sz w:val="16"/>
              </w:rPr>
              <w:t>C4-221516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494C1" w14:textId="77777777" w:rsidR="00C84410" w:rsidRPr="00EA5936" w:rsidRDefault="00C84410" w:rsidP="00EA5936">
            <w:pPr>
              <w:pStyle w:val="TAL"/>
              <w:rPr>
                <w:sz w:val="16"/>
              </w:rPr>
            </w:pPr>
            <w:r w:rsidRPr="00EA5936">
              <w:rPr>
                <w:sz w:val="16"/>
              </w:rPr>
              <w:t>Add UE triggered policy provisioning pocedure in N1MessageNotify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B7FD7"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418C6"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72A36" w14:textId="77777777" w:rsidR="00C84410" w:rsidRPr="00EA5936" w:rsidRDefault="00C84410" w:rsidP="00EA5936">
            <w:pPr>
              <w:pStyle w:val="TAL"/>
              <w:rPr>
                <w:sz w:val="16"/>
              </w:rPr>
            </w:pPr>
            <w:r w:rsidRPr="00EA5936">
              <w:rPr>
                <w:sz w:val="16"/>
              </w:rPr>
              <w:t>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B41FE"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F8816"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49386"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C6C39" w14:textId="77777777" w:rsidR="00C84410" w:rsidRPr="00EA5936" w:rsidRDefault="00C84410" w:rsidP="00EA5936">
            <w:pPr>
              <w:pStyle w:val="TAL"/>
              <w:rPr>
                <w:sz w:val="16"/>
              </w:rPr>
            </w:pPr>
            <w:r w:rsidRPr="00EA5936">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099F4" w14:textId="77777777" w:rsidR="00C84410" w:rsidRPr="00EA5936" w:rsidRDefault="00C84410" w:rsidP="00EA5936">
            <w:pPr>
              <w:pStyle w:val="TAL"/>
              <w:rPr>
                <w:sz w:val="16"/>
              </w:rPr>
            </w:pPr>
            <w:r w:rsidRPr="00EA5936">
              <w:rPr>
                <w:sz w:val="16"/>
              </w:rPr>
              <w:t>agreed</w:t>
            </w:r>
          </w:p>
        </w:tc>
      </w:tr>
      <w:tr w:rsidR="00EA5936" w:rsidRPr="00EA5936" w14:paraId="6EC4832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9906C" w14:textId="77777777" w:rsidR="00C84410" w:rsidRPr="00EA5936" w:rsidRDefault="00C84410" w:rsidP="00EA5936">
            <w:pPr>
              <w:pStyle w:val="TAL"/>
              <w:rPr>
                <w:sz w:val="16"/>
              </w:rPr>
            </w:pPr>
            <w:r w:rsidRPr="00EA5936">
              <w:rPr>
                <w:sz w:val="16"/>
              </w:rPr>
              <w:t>C4-221265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62C90" w14:textId="77777777" w:rsidR="00C84410" w:rsidRPr="00EA5936" w:rsidRDefault="00C84410" w:rsidP="00EA5936">
            <w:pPr>
              <w:pStyle w:val="TAL"/>
              <w:rPr>
                <w:sz w:val="16"/>
              </w:rPr>
            </w:pPr>
            <w:r w:rsidRPr="00EA5936">
              <w:rPr>
                <w:sz w:val="16"/>
              </w:rPr>
              <w:t>Add UE triggered policy provisioning pocedure in N1MessageNotify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88C65"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EDC35"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284BF" w14:textId="77777777" w:rsidR="00C84410" w:rsidRPr="00EA5936" w:rsidRDefault="00C84410" w:rsidP="00EA5936">
            <w:pPr>
              <w:pStyle w:val="TAL"/>
              <w:rPr>
                <w:sz w:val="16"/>
              </w:rPr>
            </w:pPr>
            <w:r w:rsidRPr="00EA5936">
              <w:rPr>
                <w:sz w:val="16"/>
              </w:rPr>
              <w:t>0701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B3C4D"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51E90"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26408"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4926C" w14:textId="77777777" w:rsidR="00C84410" w:rsidRPr="00EA5936" w:rsidRDefault="00C84410" w:rsidP="00EA5936">
            <w:pPr>
              <w:pStyle w:val="TAL"/>
              <w:rPr>
                <w:sz w:val="16"/>
              </w:rPr>
            </w:pPr>
            <w:r w:rsidRPr="00EA5936">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21B78" w14:textId="77777777" w:rsidR="00C84410" w:rsidRPr="00EA5936" w:rsidRDefault="00C84410" w:rsidP="00EA5936">
            <w:pPr>
              <w:pStyle w:val="TAL"/>
              <w:rPr>
                <w:sz w:val="16"/>
              </w:rPr>
            </w:pPr>
            <w:r w:rsidRPr="00EA5936">
              <w:rPr>
                <w:sz w:val="16"/>
              </w:rPr>
              <w:t>revised</w:t>
            </w:r>
          </w:p>
        </w:tc>
      </w:tr>
      <w:tr w:rsidR="00EA5936" w:rsidRPr="00EA5936" w14:paraId="04B7DE5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8C16C" w14:textId="77777777" w:rsidR="00C84410" w:rsidRPr="00EA5936" w:rsidRDefault="00C84410" w:rsidP="00EA5936">
            <w:pPr>
              <w:pStyle w:val="TAL"/>
              <w:rPr>
                <w:sz w:val="16"/>
              </w:rPr>
            </w:pPr>
            <w:r w:rsidRPr="00EA5936">
              <w:rPr>
                <w:sz w:val="16"/>
              </w:rPr>
              <w:t>C4-221517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0F3BA" w14:textId="77777777" w:rsidR="00C84410" w:rsidRPr="00EA5936" w:rsidRDefault="00C84410" w:rsidP="00EA5936">
            <w:pPr>
              <w:pStyle w:val="TAL"/>
              <w:rPr>
                <w:sz w:val="16"/>
              </w:rPr>
            </w:pPr>
            <w:r w:rsidRPr="00EA5936">
              <w:rPr>
                <w:sz w:val="16"/>
              </w:rPr>
              <w:t>Add UE triggered policy provisioning pocedure in N1MessageNotify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2CF7C"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E8244"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849B7" w14:textId="77777777" w:rsidR="00C84410" w:rsidRPr="00EA5936" w:rsidRDefault="00C84410" w:rsidP="00EA5936">
            <w:pPr>
              <w:pStyle w:val="TAL"/>
              <w:rPr>
                <w:sz w:val="16"/>
              </w:rPr>
            </w:pPr>
            <w:r w:rsidRPr="00EA5936">
              <w:rPr>
                <w:sz w:val="16"/>
              </w:rPr>
              <w:t>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0B13F"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C8776"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5C84E"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23DB8" w14:textId="77777777" w:rsidR="00C84410" w:rsidRPr="00EA5936" w:rsidRDefault="00C84410" w:rsidP="00EA5936">
            <w:pPr>
              <w:pStyle w:val="TAL"/>
              <w:rPr>
                <w:sz w:val="16"/>
              </w:rPr>
            </w:pPr>
            <w:r w:rsidRPr="00EA5936">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6661B" w14:textId="77777777" w:rsidR="00C84410" w:rsidRPr="00EA5936" w:rsidRDefault="00C84410" w:rsidP="00EA5936">
            <w:pPr>
              <w:pStyle w:val="TAL"/>
              <w:rPr>
                <w:sz w:val="16"/>
              </w:rPr>
            </w:pPr>
            <w:r w:rsidRPr="00EA5936">
              <w:rPr>
                <w:sz w:val="16"/>
              </w:rPr>
              <w:t>agreed</w:t>
            </w:r>
          </w:p>
        </w:tc>
      </w:tr>
      <w:tr w:rsidR="00EA5936" w:rsidRPr="00EA5936" w14:paraId="6E574C0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A9DB5" w14:textId="77777777" w:rsidR="00C84410" w:rsidRPr="00EA5936" w:rsidRDefault="00C84410" w:rsidP="00EA5936">
            <w:pPr>
              <w:pStyle w:val="TAL"/>
              <w:rPr>
                <w:sz w:val="16"/>
              </w:rPr>
            </w:pPr>
            <w:r w:rsidRPr="00EA5936">
              <w:rPr>
                <w:sz w:val="16"/>
              </w:rPr>
              <w:t>C4-221276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0EF44" w14:textId="77777777" w:rsidR="00C84410" w:rsidRPr="00EA5936" w:rsidRDefault="00C84410" w:rsidP="00EA5936">
            <w:pPr>
              <w:pStyle w:val="TAL"/>
              <w:rPr>
                <w:sz w:val="16"/>
              </w:rPr>
            </w:pPr>
            <w:r w:rsidRPr="00EA5936">
              <w:rPr>
                <w:sz w:val="16"/>
              </w:rPr>
              <w:t>SMF URI change in target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7B442"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B166C"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83441" w14:textId="77777777" w:rsidR="00C84410" w:rsidRPr="00EA5936" w:rsidRDefault="00C84410" w:rsidP="00EA5936">
            <w:pPr>
              <w:pStyle w:val="TAL"/>
              <w:rPr>
                <w:sz w:val="16"/>
              </w:rPr>
            </w:pPr>
            <w:r w:rsidRPr="00EA5936">
              <w:rPr>
                <w:sz w:val="16"/>
              </w:rPr>
              <w:t>0702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987BD"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94D9B"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2F505"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EA61F" w14:textId="77777777" w:rsidR="00C84410" w:rsidRPr="00EA5936" w:rsidRDefault="00C84410" w:rsidP="00EA5936">
            <w:pPr>
              <w:pStyle w:val="TAL"/>
              <w:rPr>
                <w:sz w:val="16"/>
              </w:rPr>
            </w:pPr>
            <w:r w:rsidRPr="00EA5936">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7BCEA" w14:textId="77777777" w:rsidR="00C84410" w:rsidRPr="00EA5936" w:rsidRDefault="00C84410" w:rsidP="00EA5936">
            <w:pPr>
              <w:pStyle w:val="TAL"/>
              <w:rPr>
                <w:sz w:val="16"/>
              </w:rPr>
            </w:pPr>
            <w:r w:rsidRPr="00EA5936">
              <w:rPr>
                <w:sz w:val="16"/>
              </w:rPr>
              <w:t>not pursued</w:t>
            </w:r>
          </w:p>
        </w:tc>
      </w:tr>
      <w:tr w:rsidR="00EA5936" w:rsidRPr="00EA5936" w14:paraId="6408945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D6FE8" w14:textId="77777777" w:rsidR="00C84410" w:rsidRPr="00EA5936" w:rsidRDefault="00C84410" w:rsidP="00EA5936">
            <w:pPr>
              <w:pStyle w:val="TAL"/>
              <w:rPr>
                <w:sz w:val="16"/>
              </w:rPr>
            </w:pPr>
            <w:r w:rsidRPr="00EA5936">
              <w:rPr>
                <w:sz w:val="16"/>
              </w:rPr>
              <w:t>C4-221277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AE162" w14:textId="77777777" w:rsidR="00C84410" w:rsidRPr="00EA5936" w:rsidRDefault="00C84410" w:rsidP="00EA5936">
            <w:pPr>
              <w:pStyle w:val="TAL"/>
              <w:rPr>
                <w:sz w:val="16"/>
              </w:rPr>
            </w:pPr>
            <w:r w:rsidRPr="00EA5936">
              <w:rPr>
                <w:sz w:val="16"/>
              </w:rPr>
              <w:t>SMF URI change in target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55F18"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DE42D"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75E9F" w14:textId="77777777" w:rsidR="00C84410" w:rsidRPr="00EA5936" w:rsidRDefault="00C84410" w:rsidP="00EA5936">
            <w:pPr>
              <w:pStyle w:val="TAL"/>
              <w:rPr>
                <w:sz w:val="16"/>
              </w:rPr>
            </w:pPr>
            <w:r w:rsidRPr="00EA5936">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5F684"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F106D"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603B6"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915FE" w14:textId="77777777" w:rsidR="00C84410" w:rsidRPr="00EA5936" w:rsidRDefault="00C84410" w:rsidP="00EA5936">
            <w:pPr>
              <w:pStyle w:val="TAL"/>
              <w:rPr>
                <w:sz w:val="16"/>
              </w:rPr>
            </w:pPr>
            <w:r w:rsidRPr="00EA5936">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D5F95" w14:textId="77777777" w:rsidR="00C84410" w:rsidRPr="00EA5936" w:rsidRDefault="00C84410" w:rsidP="00EA5936">
            <w:pPr>
              <w:pStyle w:val="TAL"/>
              <w:rPr>
                <w:sz w:val="16"/>
              </w:rPr>
            </w:pPr>
            <w:r w:rsidRPr="00EA5936">
              <w:rPr>
                <w:sz w:val="16"/>
              </w:rPr>
              <w:t>merged</w:t>
            </w:r>
          </w:p>
        </w:tc>
      </w:tr>
      <w:tr w:rsidR="00EA5936" w:rsidRPr="00EA5936" w14:paraId="46E6E1E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FDD2B" w14:textId="77777777" w:rsidR="00C84410" w:rsidRPr="00EA5936" w:rsidRDefault="00C84410" w:rsidP="00EA5936">
            <w:pPr>
              <w:pStyle w:val="TAL"/>
              <w:rPr>
                <w:sz w:val="16"/>
              </w:rPr>
            </w:pPr>
            <w:r w:rsidRPr="00EA5936">
              <w:rPr>
                <w:sz w:val="16"/>
              </w:rPr>
              <w:t>C4-221282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4955D" w14:textId="77777777" w:rsidR="00C84410" w:rsidRPr="00EA5936" w:rsidRDefault="00C84410" w:rsidP="00EA5936">
            <w:pPr>
              <w:pStyle w:val="TAL"/>
              <w:rPr>
                <w:sz w:val="16"/>
              </w:rPr>
            </w:pPr>
            <w:r w:rsidRPr="00EA5936">
              <w:rPr>
                <w:sz w:val="16"/>
              </w:rPr>
              <w:t>V-SMF removal during Inter-AMF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2C2FD"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F3236"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61457" w14:textId="77777777" w:rsidR="00C84410" w:rsidRPr="00EA5936" w:rsidRDefault="00C84410" w:rsidP="00EA5936">
            <w:pPr>
              <w:pStyle w:val="TAL"/>
              <w:rPr>
                <w:sz w:val="16"/>
              </w:rPr>
            </w:pPr>
            <w:r w:rsidRPr="00EA5936">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71576"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F311F"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C699F"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CE03D" w14:textId="77777777" w:rsidR="00C84410" w:rsidRPr="00EA5936" w:rsidRDefault="00C84410" w:rsidP="00EA5936">
            <w:pPr>
              <w:pStyle w:val="TAL"/>
              <w:rPr>
                <w:sz w:val="16"/>
              </w:rPr>
            </w:pPr>
            <w:r w:rsidRPr="00EA5936">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35816" w14:textId="77777777" w:rsidR="00C84410" w:rsidRPr="00EA5936" w:rsidRDefault="00C84410" w:rsidP="00EA5936">
            <w:pPr>
              <w:pStyle w:val="TAL"/>
              <w:rPr>
                <w:sz w:val="16"/>
              </w:rPr>
            </w:pPr>
            <w:r w:rsidRPr="00EA5936">
              <w:rPr>
                <w:sz w:val="16"/>
              </w:rPr>
              <w:t>agreed</w:t>
            </w:r>
          </w:p>
        </w:tc>
      </w:tr>
      <w:tr w:rsidR="00EA5936" w:rsidRPr="00EA5936" w14:paraId="155C65F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4AD84" w14:textId="77777777" w:rsidR="00C84410" w:rsidRPr="00EA5936" w:rsidRDefault="00C84410" w:rsidP="00EA5936">
            <w:pPr>
              <w:pStyle w:val="TAL"/>
              <w:rPr>
                <w:sz w:val="16"/>
              </w:rPr>
            </w:pPr>
            <w:r w:rsidRPr="00EA5936">
              <w:rPr>
                <w:sz w:val="16"/>
              </w:rPr>
              <w:t>C4-221283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15D0B" w14:textId="77777777" w:rsidR="00C84410" w:rsidRPr="00EA5936" w:rsidRDefault="00C84410" w:rsidP="00EA5936">
            <w:pPr>
              <w:pStyle w:val="TAL"/>
              <w:rPr>
                <w:sz w:val="16"/>
              </w:rPr>
            </w:pPr>
            <w:r w:rsidRPr="00EA5936">
              <w:rPr>
                <w:sz w:val="16"/>
              </w:rPr>
              <w:t>V-SMF removal during Inter-AMF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B62C4"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89EBE"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EB8F0" w14:textId="77777777" w:rsidR="00C84410" w:rsidRPr="00EA5936" w:rsidRDefault="00C84410" w:rsidP="00EA5936">
            <w:pPr>
              <w:pStyle w:val="TAL"/>
              <w:rPr>
                <w:sz w:val="16"/>
              </w:rPr>
            </w:pPr>
            <w:r w:rsidRPr="00EA5936">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9A7D3"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8454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6D01F"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AFD7E" w14:textId="77777777" w:rsidR="00C84410" w:rsidRPr="00EA5936" w:rsidRDefault="00C84410" w:rsidP="00EA5936">
            <w:pPr>
              <w:pStyle w:val="TAL"/>
              <w:rPr>
                <w:sz w:val="16"/>
              </w:rPr>
            </w:pPr>
            <w:r w:rsidRPr="00EA5936">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BA882" w14:textId="77777777" w:rsidR="00C84410" w:rsidRPr="00EA5936" w:rsidRDefault="00C84410" w:rsidP="00EA5936">
            <w:pPr>
              <w:pStyle w:val="TAL"/>
              <w:rPr>
                <w:sz w:val="16"/>
              </w:rPr>
            </w:pPr>
            <w:r w:rsidRPr="00EA5936">
              <w:rPr>
                <w:sz w:val="16"/>
              </w:rPr>
              <w:t>agreed</w:t>
            </w:r>
          </w:p>
        </w:tc>
      </w:tr>
      <w:tr w:rsidR="00EA5936" w:rsidRPr="00EA5936" w14:paraId="47E586D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13776" w14:textId="77777777" w:rsidR="00C84410" w:rsidRPr="00EA5936" w:rsidRDefault="00C84410" w:rsidP="00EA5936">
            <w:pPr>
              <w:pStyle w:val="TAL"/>
              <w:rPr>
                <w:sz w:val="16"/>
              </w:rPr>
            </w:pPr>
            <w:r w:rsidRPr="00EA5936">
              <w:rPr>
                <w:sz w:val="16"/>
              </w:rPr>
              <w:t>C4-221286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96536" w14:textId="77777777" w:rsidR="00C84410" w:rsidRPr="00EA5936" w:rsidRDefault="00C84410" w:rsidP="00EA5936">
            <w:pPr>
              <w:pStyle w:val="TAL"/>
              <w:rPr>
                <w:sz w:val="16"/>
              </w:rPr>
            </w:pPr>
            <w:r w:rsidRPr="00EA5936">
              <w:rPr>
                <w:sz w:val="16"/>
              </w:rPr>
              <w:t>Removal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C9D0F" w14:textId="77777777" w:rsidR="00C84410" w:rsidRPr="00EA5936" w:rsidRDefault="00C84410" w:rsidP="00EA5936">
            <w:pPr>
              <w:pStyle w:val="TAL"/>
              <w:rPr>
                <w:sz w:val="16"/>
              </w:rPr>
            </w:pPr>
            <w:r w:rsidRPr="00EA5936">
              <w:rPr>
                <w:sz w:val="16"/>
              </w:rPr>
              <w:t>Huawe,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23D7E"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DB3C3" w14:textId="77777777" w:rsidR="00C84410" w:rsidRPr="00EA5936" w:rsidRDefault="00C84410" w:rsidP="00EA5936">
            <w:pPr>
              <w:pStyle w:val="TAL"/>
              <w:rPr>
                <w:sz w:val="16"/>
              </w:rPr>
            </w:pPr>
            <w:r w:rsidRPr="00EA5936">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60106"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2446F"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81677"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2994A" w14:textId="77777777" w:rsidR="00C84410" w:rsidRPr="00EA5936" w:rsidRDefault="00C84410" w:rsidP="00EA5936">
            <w:pPr>
              <w:pStyle w:val="TAL"/>
              <w:rPr>
                <w:sz w:val="16"/>
              </w:rPr>
            </w:pPr>
            <w:r w:rsidRPr="00EA593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F7F59" w14:textId="77777777" w:rsidR="00C84410" w:rsidRPr="00EA5936" w:rsidRDefault="00C84410" w:rsidP="00EA5936">
            <w:pPr>
              <w:pStyle w:val="TAL"/>
              <w:rPr>
                <w:sz w:val="16"/>
              </w:rPr>
            </w:pPr>
            <w:r w:rsidRPr="00EA5936">
              <w:rPr>
                <w:sz w:val="16"/>
              </w:rPr>
              <w:t>agreed</w:t>
            </w:r>
          </w:p>
        </w:tc>
      </w:tr>
      <w:tr w:rsidR="00EA5936" w:rsidRPr="00EA5936" w14:paraId="4123369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3F77F" w14:textId="77777777" w:rsidR="00C84410" w:rsidRPr="00EA5936" w:rsidRDefault="00C84410" w:rsidP="00EA5936">
            <w:pPr>
              <w:pStyle w:val="TAL"/>
              <w:rPr>
                <w:sz w:val="16"/>
              </w:rPr>
            </w:pPr>
            <w:r w:rsidRPr="00EA5936">
              <w:rPr>
                <w:sz w:val="16"/>
              </w:rPr>
              <w:t>C4-221292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A9ED9" w14:textId="77777777" w:rsidR="00C84410" w:rsidRPr="00EA5936" w:rsidRDefault="00C84410" w:rsidP="00EA5936">
            <w:pPr>
              <w:pStyle w:val="TAL"/>
              <w:rPr>
                <w:sz w:val="16"/>
              </w:rPr>
            </w:pPr>
            <w:r w:rsidRPr="00EA5936">
              <w:rPr>
                <w:sz w:val="16"/>
              </w:rPr>
              <w:t xml:space="preserve">204 No Content in </w:t>
            </w:r>
            <w:r w:rsidRPr="00EA5936">
              <w:rPr>
                <w:sz w:val="16"/>
              </w:rPr>
              <w:lastRenderedPageBreak/>
              <w:t>subscription modification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CD142" w14:textId="77777777" w:rsidR="00C84410" w:rsidRPr="00EA5936" w:rsidRDefault="00C84410" w:rsidP="00EA5936">
            <w:pPr>
              <w:pStyle w:val="TAL"/>
              <w:rPr>
                <w:sz w:val="16"/>
              </w:rPr>
            </w:pPr>
            <w:r w:rsidRPr="00EA5936">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4B66F"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7718E" w14:textId="77777777" w:rsidR="00C84410" w:rsidRPr="00EA5936" w:rsidRDefault="00C84410" w:rsidP="00EA5936">
            <w:pPr>
              <w:pStyle w:val="TAL"/>
              <w:rPr>
                <w:sz w:val="16"/>
              </w:rPr>
            </w:pPr>
            <w:r w:rsidRPr="00EA5936">
              <w:rPr>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C1506"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F691C" w14:textId="77777777" w:rsidR="00C84410" w:rsidRPr="00EA5936" w:rsidRDefault="00C84410" w:rsidP="00EA5936">
            <w:pPr>
              <w:pStyle w:val="TAL"/>
              <w:rPr>
                <w:sz w:val="16"/>
              </w:rPr>
            </w:pPr>
            <w:r w:rsidRPr="00EA5936">
              <w:rPr>
                <w:sz w:val="16"/>
              </w:rPr>
              <w:t>Rel-</w:t>
            </w:r>
            <w:r w:rsidRPr="00EA5936">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04085" w14:textId="77777777" w:rsidR="00C84410" w:rsidRPr="00EA5936" w:rsidRDefault="00C84410" w:rsidP="00EA5936">
            <w:pPr>
              <w:pStyle w:val="TAL"/>
              <w:rPr>
                <w:sz w:val="16"/>
              </w:rPr>
            </w:pPr>
            <w:r w:rsidRPr="00EA5936">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81723"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C9E57" w14:textId="77777777" w:rsidR="00C84410" w:rsidRPr="00EA5936" w:rsidRDefault="00C84410" w:rsidP="00EA5936">
            <w:pPr>
              <w:pStyle w:val="TAL"/>
              <w:rPr>
                <w:sz w:val="16"/>
              </w:rPr>
            </w:pPr>
            <w:r w:rsidRPr="00EA5936">
              <w:rPr>
                <w:sz w:val="16"/>
              </w:rPr>
              <w:t>revised</w:t>
            </w:r>
          </w:p>
        </w:tc>
      </w:tr>
      <w:tr w:rsidR="00EA5936" w:rsidRPr="00EA5936" w14:paraId="0E5D784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10CAC" w14:textId="77777777" w:rsidR="00C84410" w:rsidRPr="00EA5936" w:rsidRDefault="00C84410" w:rsidP="00EA5936">
            <w:pPr>
              <w:pStyle w:val="TAL"/>
              <w:rPr>
                <w:sz w:val="16"/>
              </w:rPr>
            </w:pPr>
            <w:r w:rsidRPr="00EA5936">
              <w:rPr>
                <w:sz w:val="16"/>
              </w:rPr>
              <w:t>C4-221504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024F0" w14:textId="77777777" w:rsidR="00C84410" w:rsidRPr="00EA5936" w:rsidRDefault="00C84410" w:rsidP="00EA5936">
            <w:pPr>
              <w:pStyle w:val="TAL"/>
              <w:rPr>
                <w:sz w:val="16"/>
              </w:rPr>
            </w:pPr>
            <w:r w:rsidRPr="00EA5936">
              <w:rPr>
                <w:sz w:val="16"/>
              </w:rPr>
              <w:t>204 No Content in subscription modification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5C7CE"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F01A8"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F447A" w14:textId="77777777" w:rsidR="00C84410" w:rsidRPr="00EA5936" w:rsidRDefault="00C84410" w:rsidP="00EA5936">
            <w:pPr>
              <w:pStyle w:val="TAL"/>
              <w:rPr>
                <w:sz w:val="16"/>
              </w:rPr>
            </w:pPr>
            <w:r w:rsidRPr="00EA5936">
              <w:rPr>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2C9E0"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749C7"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621FF"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31126"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5ACA8" w14:textId="77777777" w:rsidR="00C84410" w:rsidRPr="00EA5936" w:rsidRDefault="00C84410" w:rsidP="00EA5936">
            <w:pPr>
              <w:pStyle w:val="TAL"/>
              <w:rPr>
                <w:sz w:val="16"/>
              </w:rPr>
            </w:pPr>
            <w:r w:rsidRPr="00EA5936">
              <w:rPr>
                <w:sz w:val="16"/>
              </w:rPr>
              <w:t>agreed</w:t>
            </w:r>
          </w:p>
        </w:tc>
      </w:tr>
      <w:tr w:rsidR="00EA5936" w:rsidRPr="00EA5936" w14:paraId="61DE60C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D28EB" w14:textId="77777777" w:rsidR="00C84410" w:rsidRPr="00EA5936" w:rsidRDefault="00C84410" w:rsidP="00EA5936">
            <w:pPr>
              <w:pStyle w:val="TAL"/>
              <w:rPr>
                <w:sz w:val="16"/>
              </w:rPr>
            </w:pPr>
            <w:r w:rsidRPr="00EA5936">
              <w:rPr>
                <w:sz w:val="16"/>
              </w:rPr>
              <w:t>C4-221311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79E61" w14:textId="77777777" w:rsidR="00C84410" w:rsidRPr="00EA5936" w:rsidRDefault="00C84410" w:rsidP="00EA5936">
            <w:pPr>
              <w:pStyle w:val="TAL"/>
              <w:rPr>
                <w:sz w:val="16"/>
              </w:rPr>
            </w:pPr>
            <w:r w:rsidRPr="00EA5936">
              <w:rPr>
                <w:sz w:val="16"/>
              </w:rPr>
              <w:t>Handling of SmContextRef during Inter-PLMN AMF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3D55E"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D40BB"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907A6" w14:textId="77777777" w:rsidR="00C84410" w:rsidRPr="00EA5936" w:rsidRDefault="00C84410" w:rsidP="00EA5936">
            <w:pPr>
              <w:pStyle w:val="TAL"/>
              <w:rPr>
                <w:sz w:val="16"/>
              </w:rPr>
            </w:pPr>
            <w:r w:rsidRPr="00EA5936">
              <w:rPr>
                <w:sz w:val="16"/>
              </w:rPr>
              <w:t>0708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72A3E"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C7C8B"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2A940"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3E466"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E0979" w14:textId="77777777" w:rsidR="00C84410" w:rsidRPr="00EA5936" w:rsidRDefault="00C84410" w:rsidP="00EA5936">
            <w:pPr>
              <w:pStyle w:val="TAL"/>
              <w:rPr>
                <w:sz w:val="16"/>
              </w:rPr>
            </w:pPr>
            <w:r w:rsidRPr="00EA5936">
              <w:rPr>
                <w:sz w:val="16"/>
              </w:rPr>
              <w:t>noted</w:t>
            </w:r>
          </w:p>
        </w:tc>
      </w:tr>
      <w:tr w:rsidR="00EA5936" w:rsidRPr="00EA5936" w14:paraId="492F893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40CB6" w14:textId="77777777" w:rsidR="00C84410" w:rsidRPr="00EA5936" w:rsidRDefault="00C84410" w:rsidP="00EA5936">
            <w:pPr>
              <w:pStyle w:val="TAL"/>
              <w:rPr>
                <w:sz w:val="16"/>
              </w:rPr>
            </w:pPr>
            <w:r w:rsidRPr="00EA5936">
              <w:rPr>
                <w:sz w:val="16"/>
              </w:rPr>
              <w:t>C4-221343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681B" w14:textId="77777777" w:rsidR="00C84410" w:rsidRPr="00EA5936" w:rsidRDefault="00C84410" w:rsidP="00EA5936">
            <w:pPr>
              <w:pStyle w:val="TAL"/>
              <w:rPr>
                <w:sz w:val="16"/>
              </w:rPr>
            </w:pPr>
            <w:r w:rsidRPr="00EA5936">
              <w:rPr>
                <w:sz w:val="16"/>
              </w:rPr>
              <w:t>Update on AMF exposure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E79F3"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92437"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F09A7" w14:textId="77777777" w:rsidR="00C84410" w:rsidRPr="00EA5936" w:rsidRDefault="00C84410" w:rsidP="00EA5936">
            <w:pPr>
              <w:pStyle w:val="TAL"/>
              <w:rPr>
                <w:sz w:val="16"/>
              </w:rPr>
            </w:pPr>
            <w:r w:rsidRPr="00EA5936">
              <w:rPr>
                <w:sz w:val="16"/>
              </w:rPr>
              <w:t>0709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223EE"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9609E"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C4A3D"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8F2E2" w14:textId="77777777" w:rsidR="00C84410" w:rsidRPr="00EA5936" w:rsidRDefault="00C84410" w:rsidP="00EA5936">
            <w:pPr>
              <w:pStyle w:val="TAL"/>
              <w:rPr>
                <w:sz w:val="16"/>
              </w:rPr>
            </w:pPr>
            <w:r w:rsidRPr="00EA5936">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A9127" w14:textId="77777777" w:rsidR="00C84410" w:rsidRPr="00EA5936" w:rsidRDefault="00C84410" w:rsidP="00EA5936">
            <w:pPr>
              <w:pStyle w:val="TAL"/>
              <w:rPr>
                <w:sz w:val="16"/>
              </w:rPr>
            </w:pPr>
            <w:r w:rsidRPr="00EA5936">
              <w:rPr>
                <w:sz w:val="16"/>
              </w:rPr>
              <w:t>revised</w:t>
            </w:r>
          </w:p>
        </w:tc>
      </w:tr>
      <w:tr w:rsidR="00EA5936" w:rsidRPr="00EA5936" w14:paraId="44F2D8B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EF8BD" w14:textId="77777777" w:rsidR="00C84410" w:rsidRPr="00EA5936" w:rsidRDefault="00C84410" w:rsidP="00EA5936">
            <w:pPr>
              <w:pStyle w:val="TAL"/>
              <w:rPr>
                <w:sz w:val="16"/>
              </w:rPr>
            </w:pPr>
            <w:r w:rsidRPr="00EA5936">
              <w:rPr>
                <w:sz w:val="16"/>
              </w:rPr>
              <w:t>C4-221520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93FA1" w14:textId="77777777" w:rsidR="00C84410" w:rsidRPr="00EA5936" w:rsidRDefault="00C84410" w:rsidP="00EA5936">
            <w:pPr>
              <w:pStyle w:val="TAL"/>
              <w:rPr>
                <w:sz w:val="16"/>
              </w:rPr>
            </w:pPr>
            <w:r w:rsidRPr="00EA5936">
              <w:rPr>
                <w:sz w:val="16"/>
              </w:rPr>
              <w:t>Update on AMF exposure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ADC94"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CF27C"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F34EC" w14:textId="77777777" w:rsidR="00C84410" w:rsidRPr="00EA5936" w:rsidRDefault="00C84410" w:rsidP="00EA5936">
            <w:pPr>
              <w:pStyle w:val="TAL"/>
              <w:rPr>
                <w:sz w:val="16"/>
              </w:rPr>
            </w:pPr>
            <w:r w:rsidRPr="00EA5936">
              <w:rPr>
                <w:sz w:val="16"/>
              </w:rPr>
              <w:t>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E0C38"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76296"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DEEB5"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B7AE8" w14:textId="77777777" w:rsidR="00C84410" w:rsidRPr="00EA5936" w:rsidRDefault="00C84410" w:rsidP="00EA5936">
            <w:pPr>
              <w:pStyle w:val="TAL"/>
              <w:rPr>
                <w:sz w:val="16"/>
              </w:rPr>
            </w:pPr>
            <w:r w:rsidRPr="00EA5936">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6F85D" w14:textId="77777777" w:rsidR="00C84410" w:rsidRPr="00EA5936" w:rsidRDefault="00C84410" w:rsidP="00EA5936">
            <w:pPr>
              <w:pStyle w:val="TAL"/>
              <w:rPr>
                <w:sz w:val="16"/>
              </w:rPr>
            </w:pPr>
            <w:r w:rsidRPr="00EA5936">
              <w:rPr>
                <w:sz w:val="16"/>
              </w:rPr>
              <w:t>agreed</w:t>
            </w:r>
          </w:p>
        </w:tc>
      </w:tr>
      <w:tr w:rsidR="00EA5936" w:rsidRPr="00EA5936" w14:paraId="108B6FA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7830" w14:textId="77777777" w:rsidR="00C84410" w:rsidRPr="00EA5936" w:rsidRDefault="00C84410" w:rsidP="00EA5936">
            <w:pPr>
              <w:pStyle w:val="TAL"/>
              <w:rPr>
                <w:sz w:val="16"/>
              </w:rPr>
            </w:pPr>
            <w:r w:rsidRPr="00EA5936">
              <w:rPr>
                <w:sz w:val="16"/>
              </w:rPr>
              <w:t>C4-221364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F9A82" w14:textId="77777777" w:rsidR="00C84410" w:rsidRPr="00EA5936" w:rsidRDefault="00C84410" w:rsidP="00EA5936">
            <w:pPr>
              <w:pStyle w:val="TAL"/>
              <w:rPr>
                <w:sz w:val="16"/>
              </w:rPr>
            </w:pPr>
            <w:r w:rsidRPr="00EA5936">
              <w:rPr>
                <w:sz w:val="16"/>
              </w:rPr>
              <w:t>200 OK in subscription modification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75B98"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1C57E"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21C22" w14:textId="77777777" w:rsidR="00C84410" w:rsidRPr="00EA5936" w:rsidRDefault="00C84410" w:rsidP="00EA5936">
            <w:pPr>
              <w:pStyle w:val="TAL"/>
              <w:rPr>
                <w:sz w:val="16"/>
              </w:rPr>
            </w:pPr>
            <w:r w:rsidRPr="00EA5936">
              <w:rPr>
                <w:sz w:val="16"/>
              </w:rPr>
              <w:t>0710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E2862"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FFDE3"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BAF7A"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7B622"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315E3" w14:textId="77777777" w:rsidR="00C84410" w:rsidRPr="00EA5936" w:rsidRDefault="00C84410" w:rsidP="00EA5936">
            <w:pPr>
              <w:pStyle w:val="TAL"/>
              <w:rPr>
                <w:sz w:val="16"/>
              </w:rPr>
            </w:pPr>
            <w:r w:rsidRPr="00EA5936">
              <w:rPr>
                <w:sz w:val="16"/>
              </w:rPr>
              <w:t>revised</w:t>
            </w:r>
          </w:p>
        </w:tc>
      </w:tr>
      <w:tr w:rsidR="00EA5936" w:rsidRPr="00EA5936" w14:paraId="50C6D08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6E009" w14:textId="77777777" w:rsidR="00C84410" w:rsidRPr="00EA5936" w:rsidRDefault="00C84410" w:rsidP="00EA5936">
            <w:pPr>
              <w:pStyle w:val="TAL"/>
              <w:rPr>
                <w:sz w:val="16"/>
              </w:rPr>
            </w:pPr>
            <w:r w:rsidRPr="00EA5936">
              <w:rPr>
                <w:sz w:val="16"/>
              </w:rPr>
              <w:t>C4-221510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DA3F8" w14:textId="77777777" w:rsidR="00C84410" w:rsidRPr="00EA5936" w:rsidRDefault="00C84410" w:rsidP="00EA5936">
            <w:pPr>
              <w:pStyle w:val="TAL"/>
              <w:rPr>
                <w:sz w:val="16"/>
              </w:rPr>
            </w:pPr>
            <w:r w:rsidRPr="00EA5936">
              <w:rPr>
                <w:sz w:val="16"/>
              </w:rPr>
              <w:t>200 OK in subscription modification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82DC0"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FCB42"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578C5" w14:textId="77777777" w:rsidR="00C84410" w:rsidRPr="00EA5936" w:rsidRDefault="00C84410" w:rsidP="00EA5936">
            <w:pPr>
              <w:pStyle w:val="TAL"/>
              <w:rPr>
                <w:sz w:val="16"/>
              </w:rPr>
            </w:pPr>
            <w:r w:rsidRPr="00EA5936">
              <w:rPr>
                <w:sz w:val="16"/>
              </w:rPr>
              <w:t>0710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6F694"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E83E1"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608CE"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CBE46"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C4B6F" w14:textId="77777777" w:rsidR="00C84410" w:rsidRPr="00EA5936" w:rsidRDefault="00C84410" w:rsidP="00EA5936">
            <w:pPr>
              <w:pStyle w:val="TAL"/>
              <w:rPr>
                <w:sz w:val="16"/>
              </w:rPr>
            </w:pPr>
            <w:r w:rsidRPr="00EA5936">
              <w:rPr>
                <w:sz w:val="16"/>
              </w:rPr>
              <w:t>agreed</w:t>
            </w:r>
          </w:p>
        </w:tc>
      </w:tr>
      <w:tr w:rsidR="00EA5936" w:rsidRPr="00EA5936" w14:paraId="72FDF16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A4712" w14:textId="77777777" w:rsidR="00C84410" w:rsidRPr="00EA5936" w:rsidRDefault="00C84410" w:rsidP="00EA5936">
            <w:pPr>
              <w:pStyle w:val="TAL"/>
              <w:rPr>
                <w:sz w:val="16"/>
              </w:rPr>
            </w:pPr>
            <w:r w:rsidRPr="00EA5936">
              <w:rPr>
                <w:sz w:val="16"/>
              </w:rPr>
              <w:t>C4-221365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565B1" w14:textId="77777777" w:rsidR="00C84410" w:rsidRPr="00EA5936" w:rsidRDefault="00C84410" w:rsidP="00EA5936">
            <w:pPr>
              <w:pStyle w:val="TAL"/>
              <w:rPr>
                <w:sz w:val="16"/>
              </w:rPr>
            </w:pPr>
            <w:r w:rsidRPr="00EA5936">
              <w:rPr>
                <w:sz w:val="16"/>
              </w:rPr>
              <w:t>200 OK in subscription modification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AFD5D"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685E4"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B6300" w14:textId="77777777" w:rsidR="00C84410" w:rsidRPr="00EA5936" w:rsidRDefault="00C84410" w:rsidP="00EA5936">
            <w:pPr>
              <w:pStyle w:val="TAL"/>
              <w:rPr>
                <w:sz w:val="16"/>
              </w:rPr>
            </w:pPr>
            <w:r w:rsidRPr="00EA5936">
              <w:rPr>
                <w:sz w:val="16"/>
              </w:rPr>
              <w:t>0711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FBC6"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4AFAD"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44408"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2CBFC"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85DAA" w14:textId="77777777" w:rsidR="00C84410" w:rsidRPr="00EA5936" w:rsidRDefault="00C84410" w:rsidP="00EA5936">
            <w:pPr>
              <w:pStyle w:val="TAL"/>
              <w:rPr>
                <w:sz w:val="16"/>
              </w:rPr>
            </w:pPr>
            <w:r w:rsidRPr="00EA5936">
              <w:rPr>
                <w:sz w:val="16"/>
              </w:rPr>
              <w:t>revised</w:t>
            </w:r>
          </w:p>
        </w:tc>
      </w:tr>
      <w:tr w:rsidR="00EA5936" w:rsidRPr="00EA5936" w14:paraId="1DEC8C4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435C0" w14:textId="77777777" w:rsidR="00C84410" w:rsidRPr="00EA5936" w:rsidRDefault="00C84410" w:rsidP="00EA5936">
            <w:pPr>
              <w:pStyle w:val="TAL"/>
              <w:rPr>
                <w:sz w:val="16"/>
              </w:rPr>
            </w:pPr>
            <w:r w:rsidRPr="00EA5936">
              <w:rPr>
                <w:sz w:val="16"/>
              </w:rPr>
              <w:t>C4-221511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ECC0E" w14:textId="77777777" w:rsidR="00C84410" w:rsidRPr="00EA5936" w:rsidRDefault="00C84410" w:rsidP="00EA5936">
            <w:pPr>
              <w:pStyle w:val="TAL"/>
              <w:rPr>
                <w:sz w:val="16"/>
              </w:rPr>
            </w:pPr>
            <w:r w:rsidRPr="00EA5936">
              <w:rPr>
                <w:sz w:val="16"/>
              </w:rPr>
              <w:t>200 OK in subscription modification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735F6"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E0864"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4BF11" w14:textId="77777777" w:rsidR="00C84410" w:rsidRPr="00EA5936" w:rsidRDefault="00C84410" w:rsidP="00EA5936">
            <w:pPr>
              <w:pStyle w:val="TAL"/>
              <w:rPr>
                <w:sz w:val="16"/>
              </w:rPr>
            </w:pPr>
            <w:r w:rsidRPr="00EA5936">
              <w:rPr>
                <w:sz w:val="16"/>
              </w:rPr>
              <w:t>0711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2C7BE"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59253"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B4CDF"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0F53C"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CB9B0" w14:textId="77777777" w:rsidR="00C84410" w:rsidRPr="00EA5936" w:rsidRDefault="00C84410" w:rsidP="00EA5936">
            <w:pPr>
              <w:pStyle w:val="TAL"/>
              <w:rPr>
                <w:sz w:val="16"/>
              </w:rPr>
            </w:pPr>
            <w:r w:rsidRPr="00EA5936">
              <w:rPr>
                <w:sz w:val="16"/>
              </w:rPr>
              <w:t>agreed</w:t>
            </w:r>
          </w:p>
        </w:tc>
      </w:tr>
      <w:tr w:rsidR="00EA5936" w:rsidRPr="00EA5936" w14:paraId="7C862B1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F2717" w14:textId="77777777" w:rsidR="00C84410" w:rsidRPr="00EA5936" w:rsidRDefault="00C84410" w:rsidP="00EA5936">
            <w:pPr>
              <w:pStyle w:val="TAL"/>
              <w:rPr>
                <w:sz w:val="16"/>
              </w:rPr>
            </w:pPr>
            <w:r w:rsidRPr="00EA5936">
              <w:rPr>
                <w:sz w:val="16"/>
              </w:rPr>
              <w:t>C4-221604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B4AEA" w14:textId="77777777" w:rsidR="00C84410" w:rsidRPr="00EA5936" w:rsidRDefault="00C84410" w:rsidP="00EA5936">
            <w:pPr>
              <w:pStyle w:val="TAL"/>
              <w:rPr>
                <w:sz w:val="16"/>
              </w:rPr>
            </w:pPr>
            <w:r w:rsidRPr="00EA5936">
              <w:rPr>
                <w:sz w:val="16"/>
              </w:rPr>
              <w:t>29.518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5B744"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497C0"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E77BD" w14:textId="77777777" w:rsidR="00C84410" w:rsidRPr="00EA5936" w:rsidRDefault="00C84410" w:rsidP="00EA5936">
            <w:pPr>
              <w:pStyle w:val="TAL"/>
              <w:rPr>
                <w:sz w:val="16"/>
              </w:rPr>
            </w:pPr>
            <w:r w:rsidRPr="00EA5936">
              <w:rPr>
                <w:sz w:val="16"/>
              </w:rPr>
              <w:t>0712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48972"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99097"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CB0D9"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92CF5"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E685B" w14:textId="77777777" w:rsidR="00C84410" w:rsidRPr="00EA5936" w:rsidRDefault="00C84410" w:rsidP="00EA5936">
            <w:pPr>
              <w:pStyle w:val="TAL"/>
              <w:rPr>
                <w:sz w:val="16"/>
              </w:rPr>
            </w:pPr>
            <w:r w:rsidRPr="00EA5936">
              <w:rPr>
                <w:sz w:val="16"/>
              </w:rPr>
              <w:t>agreed</w:t>
            </w:r>
          </w:p>
        </w:tc>
      </w:tr>
      <w:tr w:rsidR="00EA5936" w:rsidRPr="00EA5936" w14:paraId="31B9284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129B7" w14:textId="77777777" w:rsidR="00C84410" w:rsidRPr="00EA5936" w:rsidRDefault="00C84410" w:rsidP="00EA5936">
            <w:pPr>
              <w:pStyle w:val="TAL"/>
              <w:rPr>
                <w:sz w:val="16"/>
              </w:rPr>
            </w:pPr>
            <w:r w:rsidRPr="00EA5936">
              <w:rPr>
                <w:sz w:val="16"/>
              </w:rPr>
              <w:t>C4-221624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A2938" w14:textId="77777777" w:rsidR="00C84410" w:rsidRPr="00EA5936" w:rsidRDefault="00C84410" w:rsidP="00EA5936">
            <w:pPr>
              <w:pStyle w:val="TAL"/>
              <w:rPr>
                <w:sz w:val="16"/>
              </w:rPr>
            </w:pPr>
            <w:r w:rsidRPr="00EA5936">
              <w:rPr>
                <w:sz w:val="16"/>
              </w:rPr>
              <w:t>29.518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C3E15"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68577"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B1E44" w14:textId="77777777" w:rsidR="00C84410" w:rsidRPr="00EA5936" w:rsidRDefault="00C84410" w:rsidP="00EA5936">
            <w:pPr>
              <w:pStyle w:val="TAL"/>
              <w:rPr>
                <w:sz w:val="16"/>
              </w:rPr>
            </w:pPr>
            <w:r w:rsidRPr="00EA5936">
              <w:rPr>
                <w:sz w:val="16"/>
              </w:rPr>
              <w:t>0713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4F019"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B96F3"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A8DAB"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9A51A"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F90F7" w14:textId="77777777" w:rsidR="00C84410" w:rsidRPr="00EA5936" w:rsidRDefault="00C84410" w:rsidP="00EA5936">
            <w:pPr>
              <w:pStyle w:val="TAL"/>
              <w:rPr>
                <w:sz w:val="16"/>
              </w:rPr>
            </w:pPr>
            <w:r w:rsidRPr="00EA5936">
              <w:rPr>
                <w:sz w:val="16"/>
              </w:rPr>
              <w:t>agreed</w:t>
            </w:r>
          </w:p>
        </w:tc>
      </w:tr>
      <w:tr w:rsidR="00EA5936" w:rsidRPr="00EA5936" w14:paraId="74D7D1E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9F4E5" w14:textId="77777777" w:rsidR="00C84410" w:rsidRPr="00EA5936" w:rsidRDefault="00C84410" w:rsidP="00EA5936">
            <w:pPr>
              <w:pStyle w:val="TAL"/>
              <w:rPr>
                <w:sz w:val="16"/>
              </w:rPr>
            </w:pPr>
            <w:r w:rsidRPr="00EA5936">
              <w:rPr>
                <w:sz w:val="16"/>
              </w:rPr>
              <w:t>C4-221632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C045" w14:textId="77777777" w:rsidR="00C84410" w:rsidRPr="00EA5936" w:rsidRDefault="00C84410" w:rsidP="00EA5936">
            <w:pPr>
              <w:pStyle w:val="TAL"/>
              <w:rPr>
                <w:sz w:val="16"/>
              </w:rPr>
            </w:pPr>
            <w:r w:rsidRPr="00EA5936">
              <w:rPr>
                <w:sz w:val="16"/>
              </w:rPr>
              <w:t>29.518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F10D"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C85B3" w14:textId="77777777" w:rsidR="00C84410" w:rsidRPr="00EA5936" w:rsidRDefault="00C84410" w:rsidP="00EA5936">
            <w:pPr>
              <w:pStyle w:val="TAL"/>
              <w:rPr>
                <w:sz w:val="16"/>
              </w:rPr>
            </w:pPr>
            <w:r w:rsidRPr="00EA5936">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1CECF" w14:textId="77777777" w:rsidR="00C84410" w:rsidRPr="00EA5936" w:rsidRDefault="00C84410" w:rsidP="00EA5936">
            <w:pPr>
              <w:pStyle w:val="TAL"/>
              <w:rPr>
                <w:sz w:val="16"/>
              </w:rPr>
            </w:pPr>
            <w:r w:rsidRPr="00EA5936">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7D089"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802D7" w14:textId="77777777" w:rsidR="00C84410" w:rsidRPr="00EA5936" w:rsidRDefault="00C84410" w:rsidP="00EA5936">
            <w:pPr>
              <w:pStyle w:val="TAL"/>
              <w:rPr>
                <w:sz w:val="16"/>
              </w:rPr>
            </w:pPr>
            <w:r w:rsidRPr="00EA593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1E19A"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88F37" w14:textId="77777777" w:rsidR="00C84410" w:rsidRPr="00EA5936" w:rsidRDefault="00C84410" w:rsidP="00EA5936">
            <w:pPr>
              <w:pStyle w:val="TAL"/>
              <w:rPr>
                <w:sz w:val="16"/>
              </w:rPr>
            </w:pPr>
            <w:r w:rsidRPr="00EA593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AE249" w14:textId="77777777" w:rsidR="00C84410" w:rsidRPr="00EA5936" w:rsidRDefault="00C84410" w:rsidP="00EA5936">
            <w:pPr>
              <w:pStyle w:val="TAL"/>
              <w:rPr>
                <w:sz w:val="16"/>
              </w:rPr>
            </w:pPr>
            <w:r w:rsidRPr="00EA5936">
              <w:rPr>
                <w:sz w:val="16"/>
              </w:rPr>
              <w:t>agreed</w:t>
            </w:r>
          </w:p>
        </w:tc>
      </w:tr>
      <w:tr w:rsidR="00EA5936" w:rsidRPr="00EA5936" w14:paraId="1D6A449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D4EE9" w14:textId="77777777" w:rsidR="00C84410" w:rsidRPr="00EA5936" w:rsidRDefault="00C84410" w:rsidP="00EA5936">
            <w:pPr>
              <w:pStyle w:val="TAL"/>
              <w:rPr>
                <w:sz w:val="16"/>
              </w:rPr>
            </w:pPr>
            <w:r w:rsidRPr="00EA5936">
              <w:rPr>
                <w:sz w:val="16"/>
              </w:rPr>
              <w:t>C4-221553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90402" w14:textId="77777777" w:rsidR="00C84410" w:rsidRPr="00EA5936" w:rsidRDefault="00C84410" w:rsidP="00EA5936">
            <w:pPr>
              <w:pStyle w:val="TAL"/>
              <w:rPr>
                <w:sz w:val="16"/>
              </w:rPr>
            </w:pPr>
            <w:r w:rsidRPr="00EA5936">
              <w:rPr>
                <w:sz w:val="16"/>
              </w:rPr>
              <w:t>AIW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B7F85" w14:textId="77777777" w:rsidR="00C84410" w:rsidRPr="00EA5936" w:rsidRDefault="00C84410" w:rsidP="00EA5936">
            <w:pPr>
              <w:pStyle w:val="TAL"/>
              <w:rPr>
                <w:sz w:val="16"/>
              </w:rPr>
            </w:pPr>
            <w:r w:rsidRPr="00EA5936">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7CD08" w14:textId="77777777" w:rsidR="00C84410" w:rsidRPr="00EA5936" w:rsidRDefault="00C84410" w:rsidP="00EA5936">
            <w:pPr>
              <w:pStyle w:val="TAL"/>
              <w:rPr>
                <w:sz w:val="16"/>
              </w:rPr>
            </w:pPr>
            <w:r w:rsidRPr="00EA5936">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1A332" w14:textId="77777777" w:rsidR="00C84410" w:rsidRPr="00EA5936" w:rsidRDefault="00C84410" w:rsidP="00EA5936">
            <w:pPr>
              <w:pStyle w:val="TAL"/>
              <w:rPr>
                <w:sz w:val="16"/>
              </w:rPr>
            </w:pPr>
            <w:r w:rsidRPr="00EA5936">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E6F3C"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E21DE"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63005"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CF8A7" w14:textId="77777777" w:rsidR="00C84410" w:rsidRPr="00EA5936" w:rsidRDefault="00C84410" w:rsidP="00EA5936">
            <w:pPr>
              <w:pStyle w:val="TAL"/>
              <w:rPr>
                <w:sz w:val="16"/>
              </w:rPr>
            </w:pPr>
            <w:r w:rsidRPr="00EA593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BC10F" w14:textId="77777777" w:rsidR="00C84410" w:rsidRPr="00EA5936" w:rsidRDefault="00C84410" w:rsidP="00EA5936">
            <w:pPr>
              <w:pStyle w:val="TAL"/>
              <w:rPr>
                <w:sz w:val="16"/>
              </w:rPr>
            </w:pPr>
            <w:r w:rsidRPr="00EA5936">
              <w:rPr>
                <w:sz w:val="16"/>
              </w:rPr>
              <w:t>revised</w:t>
            </w:r>
          </w:p>
        </w:tc>
      </w:tr>
      <w:tr w:rsidR="00EA5936" w:rsidRPr="00EA5936" w14:paraId="033AF5A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68DDB" w14:textId="77777777" w:rsidR="00C84410" w:rsidRPr="00EA5936" w:rsidRDefault="00C84410" w:rsidP="00EA5936">
            <w:pPr>
              <w:pStyle w:val="TAL"/>
              <w:rPr>
                <w:sz w:val="16"/>
              </w:rPr>
            </w:pPr>
            <w:r w:rsidRPr="00EA5936">
              <w:rPr>
                <w:sz w:val="16"/>
              </w:rPr>
              <w:t>C4-221644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CD018" w14:textId="77777777" w:rsidR="00C84410" w:rsidRPr="00EA5936" w:rsidRDefault="00C84410" w:rsidP="00EA5936">
            <w:pPr>
              <w:pStyle w:val="TAL"/>
              <w:rPr>
                <w:sz w:val="16"/>
              </w:rPr>
            </w:pPr>
            <w:r w:rsidRPr="00EA5936">
              <w:rPr>
                <w:sz w:val="16"/>
              </w:rPr>
              <w:t>AIW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7F1C7" w14:textId="77777777" w:rsidR="00C84410" w:rsidRPr="00EA5936" w:rsidRDefault="00C84410" w:rsidP="00EA5936">
            <w:pPr>
              <w:pStyle w:val="TAL"/>
              <w:rPr>
                <w:sz w:val="16"/>
              </w:rPr>
            </w:pPr>
            <w:r w:rsidRPr="00EA5936">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31697" w14:textId="77777777" w:rsidR="00C84410" w:rsidRPr="00EA5936" w:rsidRDefault="00C84410" w:rsidP="00EA5936">
            <w:pPr>
              <w:pStyle w:val="TAL"/>
              <w:rPr>
                <w:sz w:val="16"/>
              </w:rPr>
            </w:pPr>
            <w:r w:rsidRPr="00EA5936">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67AA4" w14:textId="77777777" w:rsidR="00C84410" w:rsidRPr="00EA5936" w:rsidRDefault="00C84410" w:rsidP="00EA5936">
            <w:pPr>
              <w:pStyle w:val="TAL"/>
              <w:rPr>
                <w:sz w:val="16"/>
              </w:rPr>
            </w:pPr>
            <w:r w:rsidRPr="00EA5936">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BD2F9" w14:textId="77777777" w:rsidR="00C84410" w:rsidRPr="00EA5936" w:rsidRDefault="00C84410" w:rsidP="00EA5936">
            <w:pPr>
              <w:pStyle w:val="TAR"/>
              <w:rPr>
                <w:sz w:val="16"/>
              </w:rPr>
            </w:pPr>
            <w:r w:rsidRPr="00EA593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97BCB"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ECC5A"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2559C" w14:textId="77777777" w:rsidR="00C84410" w:rsidRPr="00EA5936" w:rsidRDefault="00C84410" w:rsidP="00EA5936">
            <w:pPr>
              <w:pStyle w:val="TAL"/>
              <w:rPr>
                <w:sz w:val="16"/>
              </w:rPr>
            </w:pPr>
            <w:r w:rsidRPr="00EA593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B355D" w14:textId="77777777" w:rsidR="00C84410" w:rsidRPr="00EA5936" w:rsidRDefault="00C84410" w:rsidP="00EA5936">
            <w:pPr>
              <w:pStyle w:val="TAL"/>
              <w:rPr>
                <w:sz w:val="16"/>
              </w:rPr>
            </w:pPr>
            <w:r w:rsidRPr="00EA5936">
              <w:rPr>
                <w:sz w:val="16"/>
              </w:rPr>
              <w:t>agreed</w:t>
            </w:r>
          </w:p>
        </w:tc>
      </w:tr>
      <w:tr w:rsidR="00EA5936" w:rsidRPr="00EA5936" w14:paraId="29A8A4F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E9203" w14:textId="77777777" w:rsidR="00C84410" w:rsidRPr="00EA5936" w:rsidRDefault="00C84410" w:rsidP="00EA5936">
            <w:pPr>
              <w:pStyle w:val="TAL"/>
              <w:rPr>
                <w:sz w:val="16"/>
              </w:rPr>
            </w:pPr>
            <w:r w:rsidRPr="00EA5936">
              <w:rPr>
                <w:sz w:val="16"/>
              </w:rPr>
              <w:t>C4-221050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4331D" w14:textId="77777777" w:rsidR="00C84410" w:rsidRPr="00EA5936" w:rsidRDefault="00C84410" w:rsidP="00EA5936">
            <w:pPr>
              <w:pStyle w:val="TAL"/>
              <w:rPr>
                <w:sz w:val="16"/>
              </w:rPr>
            </w:pPr>
            <w:r w:rsidRPr="00EA5936">
              <w:rPr>
                <w:sz w:val="16"/>
              </w:rPr>
              <w:t>3xx Redirect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9CEF2"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4E849" w14:textId="77777777" w:rsidR="00C84410" w:rsidRPr="00EA5936" w:rsidRDefault="00C84410" w:rsidP="00EA5936">
            <w:pPr>
              <w:pStyle w:val="TAL"/>
              <w:rPr>
                <w:sz w:val="16"/>
              </w:rPr>
            </w:pPr>
            <w:r w:rsidRPr="00EA5936">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03893" w14:textId="77777777" w:rsidR="00C84410" w:rsidRPr="00EA5936" w:rsidRDefault="00C84410" w:rsidP="00EA5936">
            <w:pPr>
              <w:pStyle w:val="TAL"/>
              <w:rPr>
                <w:sz w:val="16"/>
              </w:rPr>
            </w:pPr>
            <w:r w:rsidRPr="00EA5936">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72336"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B737"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7A8B3"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FAE32" w14:textId="77777777" w:rsidR="00C84410" w:rsidRPr="00EA5936" w:rsidRDefault="00C84410" w:rsidP="00EA5936">
            <w:pPr>
              <w:pStyle w:val="TAL"/>
              <w:rPr>
                <w:sz w:val="16"/>
              </w:rPr>
            </w:pPr>
            <w:r w:rsidRPr="00EA5936">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AA5D5" w14:textId="77777777" w:rsidR="00C84410" w:rsidRPr="00EA5936" w:rsidRDefault="00C84410" w:rsidP="00EA5936">
            <w:pPr>
              <w:pStyle w:val="TAL"/>
              <w:rPr>
                <w:sz w:val="16"/>
              </w:rPr>
            </w:pPr>
            <w:r w:rsidRPr="00EA5936">
              <w:rPr>
                <w:sz w:val="16"/>
              </w:rPr>
              <w:t>revised</w:t>
            </w:r>
          </w:p>
        </w:tc>
      </w:tr>
      <w:tr w:rsidR="00EA5936" w:rsidRPr="00EA5936" w14:paraId="0125AC5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E31C3" w14:textId="77777777" w:rsidR="00C84410" w:rsidRPr="00EA5936" w:rsidRDefault="00C84410" w:rsidP="00EA5936">
            <w:pPr>
              <w:pStyle w:val="TAL"/>
              <w:rPr>
                <w:sz w:val="16"/>
              </w:rPr>
            </w:pPr>
            <w:r w:rsidRPr="00EA5936">
              <w:rPr>
                <w:sz w:val="16"/>
              </w:rPr>
              <w:t>C4-221455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7D3FE" w14:textId="77777777" w:rsidR="00C84410" w:rsidRPr="00EA5936" w:rsidRDefault="00C84410" w:rsidP="00EA5936">
            <w:pPr>
              <w:pStyle w:val="TAL"/>
              <w:rPr>
                <w:sz w:val="16"/>
              </w:rPr>
            </w:pPr>
            <w:r w:rsidRPr="00EA5936">
              <w:rPr>
                <w:sz w:val="16"/>
              </w:rPr>
              <w:t>3xx Redirect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C7C0F"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01B8C" w14:textId="77777777" w:rsidR="00C84410" w:rsidRPr="00EA5936" w:rsidRDefault="00C84410" w:rsidP="00EA5936">
            <w:pPr>
              <w:pStyle w:val="TAL"/>
              <w:rPr>
                <w:sz w:val="16"/>
              </w:rPr>
            </w:pPr>
            <w:r w:rsidRPr="00EA5936">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DAA5E" w14:textId="77777777" w:rsidR="00C84410" w:rsidRPr="00EA5936" w:rsidRDefault="00C84410" w:rsidP="00EA5936">
            <w:pPr>
              <w:pStyle w:val="TAL"/>
              <w:rPr>
                <w:sz w:val="16"/>
              </w:rPr>
            </w:pPr>
            <w:r w:rsidRPr="00EA5936">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DB031"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D0BAF"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62825"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ED8BF" w14:textId="77777777" w:rsidR="00C84410" w:rsidRPr="00EA5936" w:rsidRDefault="00C84410" w:rsidP="00EA5936">
            <w:pPr>
              <w:pStyle w:val="TAL"/>
              <w:rPr>
                <w:sz w:val="16"/>
              </w:rPr>
            </w:pPr>
            <w:r w:rsidRPr="00EA5936">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E1844" w14:textId="77777777" w:rsidR="00C84410" w:rsidRPr="00EA5936" w:rsidRDefault="00C84410" w:rsidP="00EA5936">
            <w:pPr>
              <w:pStyle w:val="TAL"/>
              <w:rPr>
                <w:sz w:val="16"/>
              </w:rPr>
            </w:pPr>
            <w:r w:rsidRPr="00EA5936">
              <w:rPr>
                <w:sz w:val="16"/>
              </w:rPr>
              <w:t>agreed</w:t>
            </w:r>
          </w:p>
        </w:tc>
      </w:tr>
      <w:tr w:rsidR="00EA5936" w:rsidRPr="00EA5936" w14:paraId="62E92CF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24673" w14:textId="77777777" w:rsidR="00C84410" w:rsidRPr="00EA5936" w:rsidRDefault="00C84410" w:rsidP="00EA5936">
            <w:pPr>
              <w:pStyle w:val="TAL"/>
              <w:rPr>
                <w:sz w:val="16"/>
              </w:rPr>
            </w:pPr>
            <w:r w:rsidRPr="00EA5936">
              <w:rPr>
                <w:sz w:val="16"/>
              </w:rPr>
              <w:t>C4-221051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57B5F" w14:textId="77777777" w:rsidR="00C84410" w:rsidRPr="00EA5936" w:rsidRDefault="00C84410" w:rsidP="00EA5936">
            <w:pPr>
              <w:pStyle w:val="TAL"/>
              <w:rPr>
                <w:sz w:val="16"/>
              </w:rPr>
            </w:pPr>
            <w:r w:rsidRPr="00EA5936">
              <w:rPr>
                <w:sz w:val="16"/>
              </w:rPr>
              <w:t>3xx Redirect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AEFCC"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E4624" w14:textId="77777777" w:rsidR="00C84410" w:rsidRPr="00EA5936" w:rsidRDefault="00C84410" w:rsidP="00EA5936">
            <w:pPr>
              <w:pStyle w:val="TAL"/>
              <w:rPr>
                <w:sz w:val="16"/>
              </w:rPr>
            </w:pPr>
            <w:r w:rsidRPr="00EA5936">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5B589" w14:textId="77777777" w:rsidR="00C84410" w:rsidRPr="00EA5936" w:rsidRDefault="00C84410" w:rsidP="00EA5936">
            <w:pPr>
              <w:pStyle w:val="TAL"/>
              <w:rPr>
                <w:sz w:val="16"/>
              </w:rPr>
            </w:pPr>
            <w:r w:rsidRPr="00EA5936">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2162B"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961D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A3B82"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C6FD" w14:textId="77777777" w:rsidR="00C84410" w:rsidRPr="00EA5936" w:rsidRDefault="00C84410" w:rsidP="00EA5936">
            <w:pPr>
              <w:pStyle w:val="TAL"/>
              <w:rPr>
                <w:sz w:val="16"/>
              </w:rPr>
            </w:pPr>
            <w:r w:rsidRPr="00EA5936">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3ACCE" w14:textId="77777777" w:rsidR="00C84410" w:rsidRPr="00EA5936" w:rsidRDefault="00C84410" w:rsidP="00EA5936">
            <w:pPr>
              <w:pStyle w:val="TAL"/>
              <w:rPr>
                <w:sz w:val="16"/>
              </w:rPr>
            </w:pPr>
            <w:r w:rsidRPr="00EA5936">
              <w:rPr>
                <w:sz w:val="16"/>
              </w:rPr>
              <w:t>revised</w:t>
            </w:r>
          </w:p>
        </w:tc>
      </w:tr>
      <w:tr w:rsidR="00EA5936" w:rsidRPr="00EA5936" w14:paraId="099A4D0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E8FD8" w14:textId="77777777" w:rsidR="00C84410" w:rsidRPr="00EA5936" w:rsidRDefault="00C84410" w:rsidP="00EA5936">
            <w:pPr>
              <w:pStyle w:val="TAL"/>
              <w:rPr>
                <w:sz w:val="16"/>
              </w:rPr>
            </w:pPr>
            <w:r w:rsidRPr="00EA5936">
              <w:rPr>
                <w:sz w:val="16"/>
              </w:rPr>
              <w:t>C4-221456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106F7" w14:textId="77777777" w:rsidR="00C84410" w:rsidRPr="00EA5936" w:rsidRDefault="00C84410" w:rsidP="00EA5936">
            <w:pPr>
              <w:pStyle w:val="TAL"/>
              <w:rPr>
                <w:sz w:val="16"/>
              </w:rPr>
            </w:pPr>
            <w:r w:rsidRPr="00EA5936">
              <w:rPr>
                <w:sz w:val="16"/>
              </w:rPr>
              <w:t>3xx Redirect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52619"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34402" w14:textId="77777777" w:rsidR="00C84410" w:rsidRPr="00EA5936" w:rsidRDefault="00C84410" w:rsidP="00EA5936">
            <w:pPr>
              <w:pStyle w:val="TAL"/>
              <w:rPr>
                <w:sz w:val="16"/>
              </w:rPr>
            </w:pPr>
            <w:r w:rsidRPr="00EA5936">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4B9AC" w14:textId="77777777" w:rsidR="00C84410" w:rsidRPr="00EA5936" w:rsidRDefault="00C84410" w:rsidP="00EA5936">
            <w:pPr>
              <w:pStyle w:val="TAL"/>
              <w:rPr>
                <w:sz w:val="16"/>
              </w:rPr>
            </w:pPr>
            <w:r w:rsidRPr="00EA5936">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3D71E"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09FB8"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C3F91"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F82D5" w14:textId="77777777" w:rsidR="00C84410" w:rsidRPr="00EA5936" w:rsidRDefault="00C84410" w:rsidP="00EA5936">
            <w:pPr>
              <w:pStyle w:val="TAL"/>
              <w:rPr>
                <w:sz w:val="16"/>
              </w:rPr>
            </w:pPr>
            <w:r w:rsidRPr="00EA5936">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AE119" w14:textId="77777777" w:rsidR="00C84410" w:rsidRPr="00EA5936" w:rsidRDefault="00C84410" w:rsidP="00EA5936">
            <w:pPr>
              <w:pStyle w:val="TAL"/>
              <w:rPr>
                <w:sz w:val="16"/>
              </w:rPr>
            </w:pPr>
            <w:r w:rsidRPr="00EA5936">
              <w:rPr>
                <w:sz w:val="16"/>
              </w:rPr>
              <w:t>agreed</w:t>
            </w:r>
          </w:p>
        </w:tc>
      </w:tr>
      <w:tr w:rsidR="00EA5936" w:rsidRPr="00EA5936" w14:paraId="73C7C19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8FFCB" w14:textId="77777777" w:rsidR="00C84410" w:rsidRPr="00EA5936" w:rsidRDefault="00C84410" w:rsidP="00EA5936">
            <w:pPr>
              <w:pStyle w:val="TAL"/>
              <w:rPr>
                <w:sz w:val="16"/>
              </w:rPr>
            </w:pPr>
            <w:r w:rsidRPr="00EA5936">
              <w:rPr>
                <w:sz w:val="16"/>
              </w:rPr>
              <w:t>C4-221052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A062F" w14:textId="77777777" w:rsidR="00C84410" w:rsidRPr="00EA5936" w:rsidRDefault="00C84410" w:rsidP="00EA5936">
            <w:pPr>
              <w:pStyle w:val="TAL"/>
              <w:rPr>
                <w:sz w:val="16"/>
              </w:rPr>
            </w:pPr>
            <w:r w:rsidRPr="00EA5936">
              <w:rPr>
                <w:sz w:val="16"/>
              </w:rPr>
              <w:t>Incorrect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C013A"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80B33" w14:textId="77777777" w:rsidR="00C84410" w:rsidRPr="00EA5936" w:rsidRDefault="00C84410" w:rsidP="00EA5936">
            <w:pPr>
              <w:pStyle w:val="TAL"/>
              <w:rPr>
                <w:sz w:val="16"/>
              </w:rPr>
            </w:pPr>
            <w:r w:rsidRPr="00EA5936">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28A8E" w14:textId="77777777" w:rsidR="00C84410" w:rsidRPr="00EA5936" w:rsidRDefault="00C84410" w:rsidP="00EA5936">
            <w:pPr>
              <w:pStyle w:val="TAL"/>
              <w:rPr>
                <w:sz w:val="16"/>
              </w:rPr>
            </w:pPr>
            <w:r w:rsidRPr="00EA5936">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A3A10"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22E70"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C421F"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18B63" w14:textId="77777777" w:rsidR="00C84410" w:rsidRPr="00EA5936" w:rsidRDefault="00C84410" w:rsidP="00EA5936">
            <w:pPr>
              <w:pStyle w:val="TAL"/>
              <w:rPr>
                <w:sz w:val="16"/>
              </w:rPr>
            </w:pPr>
            <w:r w:rsidRPr="00EA5936">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D0C8F" w14:textId="77777777" w:rsidR="00C84410" w:rsidRPr="00EA5936" w:rsidRDefault="00C84410" w:rsidP="00EA5936">
            <w:pPr>
              <w:pStyle w:val="TAL"/>
              <w:rPr>
                <w:sz w:val="16"/>
              </w:rPr>
            </w:pPr>
            <w:r w:rsidRPr="00EA5936">
              <w:rPr>
                <w:sz w:val="16"/>
              </w:rPr>
              <w:t>not pursued</w:t>
            </w:r>
          </w:p>
        </w:tc>
      </w:tr>
      <w:tr w:rsidR="00EA5936" w:rsidRPr="00EA5936" w14:paraId="1C3BEF4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B5AA8" w14:textId="77777777" w:rsidR="00C84410" w:rsidRPr="00EA5936" w:rsidRDefault="00C84410" w:rsidP="00EA5936">
            <w:pPr>
              <w:pStyle w:val="TAL"/>
              <w:rPr>
                <w:sz w:val="16"/>
              </w:rPr>
            </w:pPr>
            <w:r w:rsidRPr="00EA5936">
              <w:rPr>
                <w:sz w:val="16"/>
              </w:rPr>
              <w:t>C4-221053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1C8E8" w14:textId="77777777" w:rsidR="00C84410" w:rsidRPr="00EA5936" w:rsidRDefault="00C84410" w:rsidP="00EA5936">
            <w:pPr>
              <w:pStyle w:val="TAL"/>
              <w:rPr>
                <w:sz w:val="16"/>
              </w:rPr>
            </w:pPr>
            <w:r w:rsidRPr="00EA5936">
              <w:rPr>
                <w:sz w:val="16"/>
              </w:rPr>
              <w:t>Incorrect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53903"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8DB92" w14:textId="77777777" w:rsidR="00C84410" w:rsidRPr="00EA5936" w:rsidRDefault="00C84410" w:rsidP="00EA5936">
            <w:pPr>
              <w:pStyle w:val="TAL"/>
              <w:rPr>
                <w:sz w:val="16"/>
              </w:rPr>
            </w:pPr>
            <w:r w:rsidRPr="00EA5936">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C1B59" w14:textId="77777777" w:rsidR="00C84410" w:rsidRPr="00EA5936" w:rsidRDefault="00C84410" w:rsidP="00EA5936">
            <w:pPr>
              <w:pStyle w:val="TAL"/>
              <w:rPr>
                <w:sz w:val="16"/>
              </w:rPr>
            </w:pPr>
            <w:r w:rsidRPr="00EA5936">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1FEB8"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5CD6F"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6E714"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BB63E" w14:textId="77777777" w:rsidR="00C84410" w:rsidRPr="00EA5936" w:rsidRDefault="00C84410" w:rsidP="00EA5936">
            <w:pPr>
              <w:pStyle w:val="TAL"/>
              <w:rPr>
                <w:sz w:val="16"/>
              </w:rPr>
            </w:pPr>
            <w:r w:rsidRPr="00EA5936">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B4968" w14:textId="77777777" w:rsidR="00C84410" w:rsidRPr="00EA5936" w:rsidRDefault="00C84410" w:rsidP="00EA5936">
            <w:pPr>
              <w:pStyle w:val="TAL"/>
              <w:rPr>
                <w:sz w:val="16"/>
              </w:rPr>
            </w:pPr>
            <w:r w:rsidRPr="00EA5936">
              <w:rPr>
                <w:sz w:val="16"/>
              </w:rPr>
              <w:t>revised</w:t>
            </w:r>
          </w:p>
        </w:tc>
      </w:tr>
      <w:tr w:rsidR="00EA5936" w:rsidRPr="00EA5936" w14:paraId="771DBDF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8329E" w14:textId="77777777" w:rsidR="00C84410" w:rsidRPr="00EA5936" w:rsidRDefault="00C84410" w:rsidP="00EA5936">
            <w:pPr>
              <w:pStyle w:val="TAL"/>
              <w:rPr>
                <w:sz w:val="16"/>
              </w:rPr>
            </w:pPr>
            <w:r w:rsidRPr="00EA5936">
              <w:rPr>
                <w:sz w:val="16"/>
              </w:rPr>
              <w:t>C4-221457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AA27A" w14:textId="77777777" w:rsidR="00C84410" w:rsidRPr="00EA5936" w:rsidRDefault="00C84410" w:rsidP="00EA5936">
            <w:pPr>
              <w:pStyle w:val="TAL"/>
              <w:rPr>
                <w:sz w:val="16"/>
              </w:rPr>
            </w:pPr>
            <w:r w:rsidRPr="00EA5936">
              <w:rPr>
                <w:sz w:val="16"/>
              </w:rPr>
              <w:t>Incorrect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7FC4F"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7424F" w14:textId="77777777" w:rsidR="00C84410" w:rsidRPr="00EA5936" w:rsidRDefault="00C84410" w:rsidP="00EA5936">
            <w:pPr>
              <w:pStyle w:val="TAL"/>
              <w:rPr>
                <w:sz w:val="16"/>
              </w:rPr>
            </w:pPr>
            <w:r w:rsidRPr="00EA5936">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7A1D9" w14:textId="77777777" w:rsidR="00C84410" w:rsidRPr="00EA5936" w:rsidRDefault="00C84410" w:rsidP="00EA5936">
            <w:pPr>
              <w:pStyle w:val="TAL"/>
              <w:rPr>
                <w:sz w:val="16"/>
              </w:rPr>
            </w:pPr>
            <w:r w:rsidRPr="00EA5936">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8D0CE"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F59E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908C6"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2788E"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7DD9D" w14:textId="77777777" w:rsidR="00C84410" w:rsidRPr="00EA5936" w:rsidRDefault="00C84410" w:rsidP="00EA5936">
            <w:pPr>
              <w:pStyle w:val="TAL"/>
              <w:rPr>
                <w:sz w:val="16"/>
              </w:rPr>
            </w:pPr>
            <w:r w:rsidRPr="00EA5936">
              <w:rPr>
                <w:sz w:val="16"/>
              </w:rPr>
              <w:t>agreed</w:t>
            </w:r>
          </w:p>
        </w:tc>
      </w:tr>
      <w:tr w:rsidR="00EA5936" w:rsidRPr="00EA5936" w14:paraId="6D2DBAB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D2563" w14:textId="77777777" w:rsidR="00C84410" w:rsidRPr="00EA5936" w:rsidRDefault="00C84410" w:rsidP="00EA5936">
            <w:pPr>
              <w:pStyle w:val="TAL"/>
              <w:rPr>
                <w:sz w:val="16"/>
              </w:rPr>
            </w:pPr>
            <w:r w:rsidRPr="00EA5936">
              <w:rPr>
                <w:sz w:val="16"/>
              </w:rPr>
              <w:t>C4-221273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2898" w14:textId="77777777" w:rsidR="00C84410" w:rsidRPr="00EA5936" w:rsidRDefault="00C84410" w:rsidP="00EA5936">
            <w:pPr>
              <w:pStyle w:val="TAL"/>
              <w:rPr>
                <w:sz w:val="16"/>
              </w:rPr>
            </w:pPr>
            <w:r w:rsidRPr="00EA5936">
              <w:rPr>
                <w:sz w:val="16"/>
              </w:rPr>
              <w:t>EAP ID Response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2430F"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3693F" w14:textId="77777777" w:rsidR="00C84410" w:rsidRPr="00EA5936" w:rsidRDefault="00C84410" w:rsidP="00EA5936">
            <w:pPr>
              <w:pStyle w:val="TAL"/>
              <w:rPr>
                <w:sz w:val="16"/>
              </w:rPr>
            </w:pPr>
            <w:r w:rsidRPr="00EA5936">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964B7" w14:textId="77777777" w:rsidR="00C84410" w:rsidRPr="00EA5936" w:rsidRDefault="00C84410" w:rsidP="00EA5936">
            <w:pPr>
              <w:pStyle w:val="TAL"/>
              <w:rPr>
                <w:sz w:val="16"/>
              </w:rPr>
            </w:pPr>
            <w:r w:rsidRPr="00EA5936">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97742"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0C9FC"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1AC6E"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0B04F" w14:textId="77777777" w:rsidR="00C84410" w:rsidRPr="00EA5936" w:rsidRDefault="00C84410" w:rsidP="00EA5936">
            <w:pPr>
              <w:pStyle w:val="TAL"/>
              <w:rPr>
                <w:sz w:val="16"/>
              </w:rPr>
            </w:pPr>
            <w:r w:rsidRPr="00EA5936">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890F5" w14:textId="77777777" w:rsidR="00C84410" w:rsidRPr="00EA5936" w:rsidRDefault="00C84410" w:rsidP="00EA5936">
            <w:pPr>
              <w:pStyle w:val="TAL"/>
              <w:rPr>
                <w:sz w:val="16"/>
              </w:rPr>
            </w:pPr>
            <w:r w:rsidRPr="00EA5936">
              <w:rPr>
                <w:sz w:val="16"/>
              </w:rPr>
              <w:t>agreed</w:t>
            </w:r>
          </w:p>
        </w:tc>
      </w:tr>
      <w:tr w:rsidR="00EA5936" w:rsidRPr="00EA5936" w14:paraId="3640B88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071F9" w14:textId="77777777" w:rsidR="00C84410" w:rsidRPr="00EA5936" w:rsidRDefault="00C84410" w:rsidP="00EA5936">
            <w:pPr>
              <w:pStyle w:val="TAL"/>
              <w:rPr>
                <w:sz w:val="16"/>
              </w:rPr>
            </w:pPr>
            <w:r w:rsidRPr="00EA5936">
              <w:rPr>
                <w:sz w:val="16"/>
              </w:rPr>
              <w:t>C4-221274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10432" w14:textId="77777777" w:rsidR="00C84410" w:rsidRPr="00EA5936" w:rsidRDefault="00C84410" w:rsidP="00EA5936">
            <w:pPr>
              <w:pStyle w:val="TAL"/>
              <w:rPr>
                <w:sz w:val="16"/>
              </w:rPr>
            </w:pPr>
            <w:r w:rsidRPr="00EA5936">
              <w:rPr>
                <w:sz w:val="16"/>
              </w:rPr>
              <w:t>EAP ID Response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AC87C"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9FA1D" w14:textId="77777777" w:rsidR="00C84410" w:rsidRPr="00EA5936" w:rsidRDefault="00C84410" w:rsidP="00EA5936">
            <w:pPr>
              <w:pStyle w:val="TAL"/>
              <w:rPr>
                <w:sz w:val="16"/>
              </w:rPr>
            </w:pPr>
            <w:r w:rsidRPr="00EA5936">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D05CC" w14:textId="77777777" w:rsidR="00C84410" w:rsidRPr="00EA5936" w:rsidRDefault="00C84410" w:rsidP="00EA5936">
            <w:pPr>
              <w:pStyle w:val="TAL"/>
              <w:rPr>
                <w:sz w:val="16"/>
              </w:rPr>
            </w:pPr>
            <w:r w:rsidRPr="00EA5936">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44617"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1B82D"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34554"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77D16" w14:textId="77777777" w:rsidR="00C84410" w:rsidRPr="00EA5936" w:rsidRDefault="00C84410" w:rsidP="00EA5936">
            <w:pPr>
              <w:pStyle w:val="TAL"/>
              <w:rPr>
                <w:sz w:val="16"/>
              </w:rPr>
            </w:pPr>
            <w:r w:rsidRPr="00EA5936">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6791A" w14:textId="77777777" w:rsidR="00C84410" w:rsidRPr="00EA5936" w:rsidRDefault="00C84410" w:rsidP="00EA5936">
            <w:pPr>
              <w:pStyle w:val="TAL"/>
              <w:rPr>
                <w:sz w:val="16"/>
              </w:rPr>
            </w:pPr>
            <w:r w:rsidRPr="00EA5936">
              <w:rPr>
                <w:sz w:val="16"/>
              </w:rPr>
              <w:t>agreed</w:t>
            </w:r>
          </w:p>
        </w:tc>
      </w:tr>
      <w:tr w:rsidR="00EA5936" w:rsidRPr="00EA5936" w14:paraId="3029267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4FED1" w14:textId="77777777" w:rsidR="00C84410" w:rsidRPr="00EA5936" w:rsidRDefault="00C84410" w:rsidP="00EA5936">
            <w:pPr>
              <w:pStyle w:val="TAL"/>
              <w:rPr>
                <w:sz w:val="16"/>
              </w:rPr>
            </w:pPr>
            <w:r w:rsidRPr="00EA5936">
              <w:rPr>
                <w:sz w:val="16"/>
              </w:rPr>
              <w:t>C4-221605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092F6" w14:textId="77777777" w:rsidR="00C84410" w:rsidRPr="00EA5936" w:rsidRDefault="00C84410" w:rsidP="00EA5936">
            <w:pPr>
              <w:pStyle w:val="TAL"/>
              <w:rPr>
                <w:sz w:val="16"/>
              </w:rPr>
            </w:pPr>
            <w:r w:rsidRPr="00EA5936">
              <w:rPr>
                <w:sz w:val="16"/>
              </w:rPr>
              <w:t>29.526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2A4BC"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69111" w14:textId="77777777" w:rsidR="00C84410" w:rsidRPr="00EA5936" w:rsidRDefault="00C84410" w:rsidP="00EA5936">
            <w:pPr>
              <w:pStyle w:val="TAL"/>
              <w:rPr>
                <w:sz w:val="16"/>
              </w:rPr>
            </w:pPr>
            <w:r w:rsidRPr="00EA5936">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83209" w14:textId="77777777" w:rsidR="00C84410" w:rsidRPr="00EA5936" w:rsidRDefault="00C84410" w:rsidP="00EA5936">
            <w:pPr>
              <w:pStyle w:val="TAL"/>
              <w:rPr>
                <w:sz w:val="16"/>
              </w:rPr>
            </w:pPr>
            <w:r w:rsidRPr="00EA5936">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45CA9"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38D9E"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CD884"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B0BEE"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58A59" w14:textId="77777777" w:rsidR="00C84410" w:rsidRPr="00EA5936" w:rsidRDefault="00C84410" w:rsidP="00EA5936">
            <w:pPr>
              <w:pStyle w:val="TAL"/>
              <w:rPr>
                <w:sz w:val="16"/>
              </w:rPr>
            </w:pPr>
            <w:r w:rsidRPr="00EA5936">
              <w:rPr>
                <w:sz w:val="16"/>
              </w:rPr>
              <w:t>agreed</w:t>
            </w:r>
          </w:p>
        </w:tc>
      </w:tr>
      <w:tr w:rsidR="00EA5936" w:rsidRPr="00EA5936" w14:paraId="6E7641F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65F0E" w14:textId="77777777" w:rsidR="00C84410" w:rsidRPr="00EA5936" w:rsidRDefault="00C84410" w:rsidP="00EA5936">
            <w:pPr>
              <w:pStyle w:val="TAL"/>
              <w:rPr>
                <w:sz w:val="16"/>
              </w:rPr>
            </w:pPr>
            <w:r w:rsidRPr="00EA5936">
              <w:rPr>
                <w:sz w:val="16"/>
              </w:rPr>
              <w:t>C4-221625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672A" w14:textId="77777777" w:rsidR="00C84410" w:rsidRPr="00EA5936" w:rsidRDefault="00C84410" w:rsidP="00EA5936">
            <w:pPr>
              <w:pStyle w:val="TAL"/>
              <w:rPr>
                <w:sz w:val="16"/>
              </w:rPr>
            </w:pPr>
            <w:r w:rsidRPr="00EA5936">
              <w:rPr>
                <w:sz w:val="16"/>
              </w:rPr>
              <w:t>29.526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7903F"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5A07E" w14:textId="77777777" w:rsidR="00C84410" w:rsidRPr="00EA5936" w:rsidRDefault="00C84410" w:rsidP="00EA5936">
            <w:pPr>
              <w:pStyle w:val="TAL"/>
              <w:rPr>
                <w:sz w:val="16"/>
              </w:rPr>
            </w:pPr>
            <w:r w:rsidRPr="00EA5936">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AF948" w14:textId="77777777" w:rsidR="00C84410" w:rsidRPr="00EA5936" w:rsidRDefault="00C84410" w:rsidP="00EA5936">
            <w:pPr>
              <w:pStyle w:val="TAL"/>
              <w:rPr>
                <w:sz w:val="16"/>
              </w:rPr>
            </w:pPr>
            <w:r w:rsidRPr="00EA5936">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A3491"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F90CB"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287B9"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DA516"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337F3" w14:textId="77777777" w:rsidR="00C84410" w:rsidRPr="00EA5936" w:rsidRDefault="00C84410" w:rsidP="00EA5936">
            <w:pPr>
              <w:pStyle w:val="TAL"/>
              <w:rPr>
                <w:sz w:val="16"/>
              </w:rPr>
            </w:pPr>
            <w:r w:rsidRPr="00EA5936">
              <w:rPr>
                <w:sz w:val="16"/>
              </w:rPr>
              <w:t>agreed</w:t>
            </w:r>
          </w:p>
        </w:tc>
      </w:tr>
      <w:tr w:rsidR="00EA5936" w:rsidRPr="00EA5936" w14:paraId="2DDE49C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D6EA8" w14:textId="77777777" w:rsidR="00C84410" w:rsidRPr="00EA5936" w:rsidRDefault="00C84410" w:rsidP="00EA5936">
            <w:pPr>
              <w:pStyle w:val="TAL"/>
              <w:rPr>
                <w:sz w:val="16"/>
              </w:rPr>
            </w:pPr>
            <w:r w:rsidRPr="00EA5936">
              <w:rPr>
                <w:sz w:val="16"/>
              </w:rPr>
              <w:t>C4-221293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AF946" w14:textId="77777777" w:rsidR="00C84410" w:rsidRPr="00EA5936" w:rsidRDefault="00C84410" w:rsidP="00EA5936">
            <w:pPr>
              <w:pStyle w:val="TAL"/>
              <w:rPr>
                <w:sz w:val="16"/>
              </w:rPr>
            </w:pPr>
            <w:r w:rsidRPr="00EA5936">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9CEE4"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2E037" w14:textId="77777777" w:rsidR="00C84410" w:rsidRPr="00EA5936" w:rsidRDefault="00C84410" w:rsidP="00EA5936">
            <w:pPr>
              <w:pStyle w:val="TAL"/>
              <w:rPr>
                <w:sz w:val="16"/>
              </w:rPr>
            </w:pPr>
            <w:r w:rsidRPr="00EA5936">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05A39" w14:textId="77777777" w:rsidR="00C84410" w:rsidRPr="00EA5936" w:rsidRDefault="00C84410" w:rsidP="00EA5936">
            <w:pPr>
              <w:pStyle w:val="TAL"/>
              <w:rPr>
                <w:sz w:val="16"/>
              </w:rPr>
            </w:pPr>
            <w:r w:rsidRPr="00EA5936">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2180D"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147F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1E29C"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F5EC6"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3C58C" w14:textId="77777777" w:rsidR="00C84410" w:rsidRPr="00EA5936" w:rsidRDefault="00C84410" w:rsidP="00EA5936">
            <w:pPr>
              <w:pStyle w:val="TAL"/>
              <w:rPr>
                <w:sz w:val="16"/>
              </w:rPr>
            </w:pPr>
            <w:r w:rsidRPr="00EA5936">
              <w:rPr>
                <w:sz w:val="16"/>
              </w:rPr>
              <w:t>agreed</w:t>
            </w:r>
          </w:p>
        </w:tc>
      </w:tr>
      <w:tr w:rsidR="00EA5936" w:rsidRPr="00EA5936" w14:paraId="78C3F3D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025F0" w14:textId="77777777" w:rsidR="00C84410" w:rsidRPr="00EA5936" w:rsidRDefault="00C84410" w:rsidP="00EA5936">
            <w:pPr>
              <w:pStyle w:val="TAL"/>
              <w:rPr>
                <w:sz w:val="16"/>
              </w:rPr>
            </w:pPr>
            <w:r w:rsidRPr="00EA5936">
              <w:rPr>
                <w:sz w:val="16"/>
              </w:rPr>
              <w:t>C4-221606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C4433" w14:textId="77777777" w:rsidR="00C84410" w:rsidRPr="00EA5936" w:rsidRDefault="00C84410" w:rsidP="00EA5936">
            <w:pPr>
              <w:pStyle w:val="TAL"/>
              <w:rPr>
                <w:sz w:val="16"/>
              </w:rPr>
            </w:pPr>
            <w:r w:rsidRPr="00EA5936">
              <w:rPr>
                <w:sz w:val="16"/>
              </w:rPr>
              <w:t>29.531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13476"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68E33" w14:textId="77777777" w:rsidR="00C84410" w:rsidRPr="00EA5936" w:rsidRDefault="00C84410" w:rsidP="00EA5936">
            <w:pPr>
              <w:pStyle w:val="TAL"/>
              <w:rPr>
                <w:sz w:val="16"/>
              </w:rPr>
            </w:pPr>
            <w:r w:rsidRPr="00EA5936">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A139E" w14:textId="77777777" w:rsidR="00C84410" w:rsidRPr="00EA5936" w:rsidRDefault="00C84410" w:rsidP="00EA5936">
            <w:pPr>
              <w:pStyle w:val="TAL"/>
              <w:rPr>
                <w:sz w:val="16"/>
              </w:rPr>
            </w:pPr>
            <w:r w:rsidRPr="00EA5936">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F6D1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9CDC5"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7EF7B"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B379E"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1A500" w14:textId="77777777" w:rsidR="00C84410" w:rsidRPr="00EA5936" w:rsidRDefault="00C84410" w:rsidP="00EA5936">
            <w:pPr>
              <w:pStyle w:val="TAL"/>
              <w:rPr>
                <w:sz w:val="16"/>
              </w:rPr>
            </w:pPr>
            <w:r w:rsidRPr="00EA5936">
              <w:rPr>
                <w:sz w:val="16"/>
              </w:rPr>
              <w:t>agreed</w:t>
            </w:r>
          </w:p>
        </w:tc>
      </w:tr>
      <w:tr w:rsidR="00EA5936" w:rsidRPr="00EA5936" w14:paraId="5255A87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C530" w14:textId="77777777" w:rsidR="00C84410" w:rsidRPr="00EA5936" w:rsidRDefault="00C84410" w:rsidP="00EA5936">
            <w:pPr>
              <w:pStyle w:val="TAL"/>
              <w:rPr>
                <w:sz w:val="16"/>
              </w:rPr>
            </w:pPr>
            <w:r w:rsidRPr="00EA5936">
              <w:rPr>
                <w:sz w:val="16"/>
              </w:rPr>
              <w:t>C4-221035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28CB1" w14:textId="77777777" w:rsidR="00C84410" w:rsidRPr="00EA5936" w:rsidRDefault="00C84410" w:rsidP="00EA5936">
            <w:pPr>
              <w:pStyle w:val="TAL"/>
              <w:rPr>
                <w:sz w:val="16"/>
              </w:rPr>
            </w:pPr>
            <w:r w:rsidRPr="00EA5936">
              <w:rPr>
                <w:sz w:val="16"/>
              </w:rPr>
              <w:t>Introduce HTTP PATCH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C3C5D"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4A25E" w14:textId="77777777" w:rsidR="00C84410" w:rsidRPr="00EA5936" w:rsidRDefault="00C84410" w:rsidP="00EA5936">
            <w:pPr>
              <w:pStyle w:val="TAL"/>
              <w:rPr>
                <w:sz w:val="16"/>
              </w:rPr>
            </w:pPr>
            <w:r w:rsidRPr="00EA5936">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596D0" w14:textId="77777777" w:rsidR="00C84410" w:rsidRPr="00EA5936" w:rsidRDefault="00C84410" w:rsidP="00EA5936">
            <w:pPr>
              <w:pStyle w:val="TAL"/>
              <w:rPr>
                <w:sz w:val="16"/>
              </w:rPr>
            </w:pPr>
            <w:r w:rsidRPr="00EA5936">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778E9"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66A32"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4DB0D"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4683A"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F3F22" w14:textId="77777777" w:rsidR="00C84410" w:rsidRPr="00EA5936" w:rsidRDefault="00C84410" w:rsidP="00EA5936">
            <w:pPr>
              <w:pStyle w:val="TAL"/>
              <w:rPr>
                <w:sz w:val="16"/>
              </w:rPr>
            </w:pPr>
            <w:r w:rsidRPr="00EA5936">
              <w:rPr>
                <w:sz w:val="16"/>
              </w:rPr>
              <w:t>revised</w:t>
            </w:r>
          </w:p>
        </w:tc>
      </w:tr>
      <w:tr w:rsidR="00EA5936" w:rsidRPr="00EA5936" w14:paraId="49F0A1C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C77AF" w14:textId="77777777" w:rsidR="00C84410" w:rsidRPr="00EA5936" w:rsidRDefault="00C84410" w:rsidP="00EA5936">
            <w:pPr>
              <w:pStyle w:val="TAL"/>
              <w:rPr>
                <w:sz w:val="16"/>
              </w:rPr>
            </w:pPr>
            <w:r w:rsidRPr="00EA5936">
              <w:rPr>
                <w:sz w:val="16"/>
              </w:rPr>
              <w:t>C4-221444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843A0" w14:textId="77777777" w:rsidR="00C84410" w:rsidRPr="00EA5936" w:rsidRDefault="00C84410" w:rsidP="00EA5936">
            <w:pPr>
              <w:pStyle w:val="TAL"/>
              <w:rPr>
                <w:sz w:val="16"/>
              </w:rPr>
            </w:pPr>
            <w:r w:rsidRPr="00EA5936">
              <w:rPr>
                <w:sz w:val="16"/>
              </w:rPr>
              <w:t>Introduce HTTP PATCH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71CCD"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8CFD9" w14:textId="77777777" w:rsidR="00C84410" w:rsidRPr="00EA5936" w:rsidRDefault="00C84410" w:rsidP="00EA5936">
            <w:pPr>
              <w:pStyle w:val="TAL"/>
              <w:rPr>
                <w:sz w:val="16"/>
              </w:rPr>
            </w:pPr>
            <w:r w:rsidRPr="00EA5936">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A767A" w14:textId="77777777" w:rsidR="00C84410" w:rsidRPr="00EA5936" w:rsidRDefault="00C84410" w:rsidP="00EA5936">
            <w:pPr>
              <w:pStyle w:val="TAL"/>
              <w:rPr>
                <w:sz w:val="16"/>
              </w:rPr>
            </w:pPr>
            <w:r w:rsidRPr="00EA5936">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D41B" w14:textId="77777777" w:rsidR="00C84410" w:rsidRPr="00EA5936" w:rsidRDefault="00C84410" w:rsidP="00EA5936">
            <w:pPr>
              <w:pStyle w:val="TAR"/>
              <w:rPr>
                <w:sz w:val="16"/>
              </w:rPr>
            </w:pPr>
            <w:r w:rsidRPr="00EA593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8CE1C"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7F680"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88B6D"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9C969" w14:textId="77777777" w:rsidR="00C84410" w:rsidRPr="00EA5936" w:rsidRDefault="00C84410" w:rsidP="00EA5936">
            <w:pPr>
              <w:pStyle w:val="TAL"/>
              <w:rPr>
                <w:sz w:val="16"/>
              </w:rPr>
            </w:pPr>
            <w:r w:rsidRPr="00EA5936">
              <w:rPr>
                <w:sz w:val="16"/>
              </w:rPr>
              <w:t>agreed</w:t>
            </w:r>
          </w:p>
        </w:tc>
      </w:tr>
      <w:tr w:rsidR="00EA5936" w:rsidRPr="00EA5936" w14:paraId="2882A63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C1B74" w14:textId="77777777" w:rsidR="00C84410" w:rsidRPr="00EA5936" w:rsidRDefault="00C84410" w:rsidP="00EA5936">
            <w:pPr>
              <w:pStyle w:val="TAL"/>
              <w:rPr>
                <w:sz w:val="16"/>
              </w:rPr>
            </w:pPr>
            <w:r w:rsidRPr="00EA5936">
              <w:rPr>
                <w:sz w:val="16"/>
              </w:rPr>
              <w:t>C4-221036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5ECC9" w14:textId="77777777" w:rsidR="00C84410" w:rsidRPr="00EA5936" w:rsidRDefault="00C84410" w:rsidP="00EA5936">
            <w:pPr>
              <w:pStyle w:val="TAL"/>
              <w:rPr>
                <w:sz w:val="16"/>
              </w:rPr>
            </w:pPr>
            <w:r w:rsidRPr="00EA5936">
              <w:rPr>
                <w:sz w:val="16"/>
              </w:rPr>
              <w:t>Simplify 307/308 Response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9A4F8"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AC903" w14:textId="77777777" w:rsidR="00C84410" w:rsidRPr="00EA5936" w:rsidRDefault="00C84410" w:rsidP="00EA5936">
            <w:pPr>
              <w:pStyle w:val="TAL"/>
              <w:rPr>
                <w:sz w:val="16"/>
              </w:rPr>
            </w:pPr>
            <w:r w:rsidRPr="00EA5936">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E48F1" w14:textId="77777777" w:rsidR="00C84410" w:rsidRPr="00EA5936" w:rsidRDefault="00C84410" w:rsidP="00EA5936">
            <w:pPr>
              <w:pStyle w:val="TAL"/>
              <w:rPr>
                <w:sz w:val="16"/>
              </w:rPr>
            </w:pPr>
            <w:r w:rsidRPr="00EA5936">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0F8A6"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FF3DD"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B2CFF"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9DF97"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3A376" w14:textId="77777777" w:rsidR="00C84410" w:rsidRPr="00EA5936" w:rsidRDefault="00C84410" w:rsidP="00EA5936">
            <w:pPr>
              <w:pStyle w:val="TAL"/>
              <w:rPr>
                <w:sz w:val="16"/>
              </w:rPr>
            </w:pPr>
            <w:r w:rsidRPr="00EA5936">
              <w:rPr>
                <w:sz w:val="16"/>
              </w:rPr>
              <w:t>agreed</w:t>
            </w:r>
          </w:p>
        </w:tc>
      </w:tr>
      <w:tr w:rsidR="00EA5936" w:rsidRPr="00EA5936" w14:paraId="7CD85EE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00066" w14:textId="77777777" w:rsidR="00C84410" w:rsidRPr="00EA5936" w:rsidRDefault="00C84410" w:rsidP="00EA5936">
            <w:pPr>
              <w:pStyle w:val="TAL"/>
              <w:rPr>
                <w:sz w:val="16"/>
              </w:rPr>
            </w:pPr>
            <w:r w:rsidRPr="00EA5936">
              <w:rPr>
                <w:sz w:val="16"/>
              </w:rPr>
              <w:t>C4-221048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C1029" w14:textId="77777777" w:rsidR="00C84410" w:rsidRPr="00EA5936" w:rsidRDefault="00C84410" w:rsidP="00EA5936">
            <w:pPr>
              <w:pStyle w:val="TAL"/>
              <w:rPr>
                <w:sz w:val="16"/>
              </w:rPr>
            </w:pPr>
            <w:r w:rsidRPr="00EA5936">
              <w:rPr>
                <w:sz w:val="16"/>
              </w:rPr>
              <w:t>3xx Redirect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4DD31"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69B02" w14:textId="77777777" w:rsidR="00C84410" w:rsidRPr="00EA5936" w:rsidRDefault="00C84410" w:rsidP="00EA5936">
            <w:pPr>
              <w:pStyle w:val="TAL"/>
              <w:rPr>
                <w:sz w:val="16"/>
              </w:rPr>
            </w:pPr>
            <w:r w:rsidRPr="00EA5936">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57F61" w14:textId="77777777" w:rsidR="00C84410" w:rsidRPr="00EA5936" w:rsidRDefault="00C84410" w:rsidP="00EA5936">
            <w:pPr>
              <w:pStyle w:val="TAL"/>
              <w:rPr>
                <w:sz w:val="16"/>
              </w:rPr>
            </w:pPr>
            <w:r w:rsidRPr="00EA5936">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49C68"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1187A"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4B9DD"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B404F" w14:textId="77777777" w:rsidR="00C84410" w:rsidRPr="00EA5936" w:rsidRDefault="00C84410" w:rsidP="00EA5936">
            <w:pPr>
              <w:pStyle w:val="TAL"/>
              <w:rPr>
                <w:sz w:val="16"/>
              </w:rPr>
            </w:pPr>
            <w:r w:rsidRPr="00EA5936">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ED544" w14:textId="77777777" w:rsidR="00C84410" w:rsidRPr="00EA5936" w:rsidRDefault="00C84410" w:rsidP="00EA5936">
            <w:pPr>
              <w:pStyle w:val="TAL"/>
              <w:rPr>
                <w:sz w:val="16"/>
              </w:rPr>
            </w:pPr>
            <w:r w:rsidRPr="00EA5936">
              <w:rPr>
                <w:sz w:val="16"/>
              </w:rPr>
              <w:t>revised</w:t>
            </w:r>
          </w:p>
        </w:tc>
      </w:tr>
      <w:tr w:rsidR="00EA5936" w:rsidRPr="00EA5936" w14:paraId="29AF3A7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BB07" w14:textId="77777777" w:rsidR="00C84410" w:rsidRPr="00EA5936" w:rsidRDefault="00C84410" w:rsidP="00EA5936">
            <w:pPr>
              <w:pStyle w:val="TAL"/>
              <w:rPr>
                <w:sz w:val="16"/>
              </w:rPr>
            </w:pPr>
            <w:r w:rsidRPr="00EA5936">
              <w:rPr>
                <w:sz w:val="16"/>
              </w:rPr>
              <w:t>C4-221453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FB490" w14:textId="77777777" w:rsidR="00C84410" w:rsidRPr="00EA5936" w:rsidRDefault="00C84410" w:rsidP="00EA5936">
            <w:pPr>
              <w:pStyle w:val="TAL"/>
              <w:rPr>
                <w:sz w:val="16"/>
              </w:rPr>
            </w:pPr>
            <w:r w:rsidRPr="00EA5936">
              <w:rPr>
                <w:sz w:val="16"/>
              </w:rPr>
              <w:t>3xx Redirect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EDAEB"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144B5" w14:textId="77777777" w:rsidR="00C84410" w:rsidRPr="00EA5936" w:rsidRDefault="00C84410" w:rsidP="00EA5936">
            <w:pPr>
              <w:pStyle w:val="TAL"/>
              <w:rPr>
                <w:sz w:val="16"/>
              </w:rPr>
            </w:pPr>
            <w:r w:rsidRPr="00EA5936">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5BDB3" w14:textId="77777777" w:rsidR="00C84410" w:rsidRPr="00EA5936" w:rsidRDefault="00C84410" w:rsidP="00EA5936">
            <w:pPr>
              <w:pStyle w:val="TAL"/>
              <w:rPr>
                <w:sz w:val="16"/>
              </w:rPr>
            </w:pPr>
            <w:r w:rsidRPr="00EA5936">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B763D"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3BF87"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76ED2"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31A6B" w14:textId="77777777" w:rsidR="00C84410" w:rsidRPr="00EA5936" w:rsidRDefault="00C84410" w:rsidP="00EA5936">
            <w:pPr>
              <w:pStyle w:val="TAL"/>
              <w:rPr>
                <w:sz w:val="16"/>
              </w:rPr>
            </w:pPr>
            <w:r w:rsidRPr="00EA5936">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97A8C" w14:textId="77777777" w:rsidR="00C84410" w:rsidRPr="00EA5936" w:rsidRDefault="00C84410" w:rsidP="00EA5936">
            <w:pPr>
              <w:pStyle w:val="TAL"/>
              <w:rPr>
                <w:sz w:val="16"/>
              </w:rPr>
            </w:pPr>
            <w:r w:rsidRPr="00EA5936">
              <w:rPr>
                <w:sz w:val="16"/>
              </w:rPr>
              <w:t>agreed</w:t>
            </w:r>
          </w:p>
        </w:tc>
      </w:tr>
      <w:tr w:rsidR="00EA5936" w:rsidRPr="00EA5936" w14:paraId="0B0F11E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350A2" w14:textId="77777777" w:rsidR="00C84410" w:rsidRPr="00EA5936" w:rsidRDefault="00C84410" w:rsidP="00EA5936">
            <w:pPr>
              <w:pStyle w:val="TAL"/>
              <w:rPr>
                <w:sz w:val="16"/>
              </w:rPr>
            </w:pPr>
            <w:r w:rsidRPr="00EA5936">
              <w:rPr>
                <w:sz w:val="16"/>
              </w:rPr>
              <w:t>C4-221049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9296B" w14:textId="77777777" w:rsidR="00C84410" w:rsidRPr="00EA5936" w:rsidRDefault="00C84410" w:rsidP="00EA5936">
            <w:pPr>
              <w:pStyle w:val="TAL"/>
              <w:rPr>
                <w:sz w:val="16"/>
              </w:rPr>
            </w:pPr>
            <w:r w:rsidRPr="00EA5936">
              <w:rPr>
                <w:sz w:val="16"/>
              </w:rPr>
              <w:t>3xx Redirect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6F485"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F5586" w14:textId="77777777" w:rsidR="00C84410" w:rsidRPr="00EA5936" w:rsidRDefault="00C84410" w:rsidP="00EA5936">
            <w:pPr>
              <w:pStyle w:val="TAL"/>
              <w:rPr>
                <w:sz w:val="16"/>
              </w:rPr>
            </w:pPr>
            <w:r w:rsidRPr="00EA5936">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0F343" w14:textId="77777777" w:rsidR="00C84410" w:rsidRPr="00EA5936" w:rsidRDefault="00C84410" w:rsidP="00EA5936">
            <w:pPr>
              <w:pStyle w:val="TAL"/>
              <w:rPr>
                <w:sz w:val="16"/>
              </w:rPr>
            </w:pPr>
            <w:r w:rsidRPr="00EA5936">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1154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AFB25"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1A212"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4808" w14:textId="77777777" w:rsidR="00C84410" w:rsidRPr="00EA5936" w:rsidRDefault="00C84410" w:rsidP="00EA5936">
            <w:pPr>
              <w:pStyle w:val="TAL"/>
              <w:rPr>
                <w:sz w:val="16"/>
              </w:rPr>
            </w:pPr>
            <w:r w:rsidRPr="00EA5936">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F3D4B" w14:textId="77777777" w:rsidR="00C84410" w:rsidRPr="00EA5936" w:rsidRDefault="00C84410" w:rsidP="00EA5936">
            <w:pPr>
              <w:pStyle w:val="TAL"/>
              <w:rPr>
                <w:sz w:val="16"/>
              </w:rPr>
            </w:pPr>
            <w:r w:rsidRPr="00EA5936">
              <w:rPr>
                <w:sz w:val="16"/>
              </w:rPr>
              <w:t>revised</w:t>
            </w:r>
          </w:p>
        </w:tc>
      </w:tr>
      <w:tr w:rsidR="00EA5936" w:rsidRPr="00EA5936" w14:paraId="356232E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FAD54" w14:textId="77777777" w:rsidR="00C84410" w:rsidRPr="00EA5936" w:rsidRDefault="00C84410" w:rsidP="00EA5936">
            <w:pPr>
              <w:pStyle w:val="TAL"/>
              <w:rPr>
                <w:sz w:val="16"/>
              </w:rPr>
            </w:pPr>
            <w:r w:rsidRPr="00EA5936">
              <w:rPr>
                <w:sz w:val="16"/>
              </w:rPr>
              <w:t>C4-221454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94F80" w14:textId="77777777" w:rsidR="00C84410" w:rsidRPr="00EA5936" w:rsidRDefault="00C84410" w:rsidP="00EA5936">
            <w:pPr>
              <w:pStyle w:val="TAL"/>
              <w:rPr>
                <w:sz w:val="16"/>
              </w:rPr>
            </w:pPr>
            <w:r w:rsidRPr="00EA5936">
              <w:rPr>
                <w:sz w:val="16"/>
              </w:rPr>
              <w:t>3xx Redirect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BAF20"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A3F5B" w14:textId="77777777" w:rsidR="00C84410" w:rsidRPr="00EA5936" w:rsidRDefault="00C84410" w:rsidP="00EA5936">
            <w:pPr>
              <w:pStyle w:val="TAL"/>
              <w:rPr>
                <w:sz w:val="16"/>
              </w:rPr>
            </w:pPr>
            <w:r w:rsidRPr="00EA5936">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D7301" w14:textId="77777777" w:rsidR="00C84410" w:rsidRPr="00EA5936" w:rsidRDefault="00C84410" w:rsidP="00EA5936">
            <w:pPr>
              <w:pStyle w:val="TAL"/>
              <w:rPr>
                <w:sz w:val="16"/>
              </w:rPr>
            </w:pPr>
            <w:r w:rsidRPr="00EA5936">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1CB66"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4E05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E8294"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44AF9" w14:textId="77777777" w:rsidR="00C84410" w:rsidRPr="00EA5936" w:rsidRDefault="00C84410" w:rsidP="00EA5936">
            <w:pPr>
              <w:pStyle w:val="TAL"/>
              <w:rPr>
                <w:sz w:val="16"/>
              </w:rPr>
            </w:pPr>
            <w:r w:rsidRPr="00EA5936">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CF8D0" w14:textId="77777777" w:rsidR="00C84410" w:rsidRPr="00EA5936" w:rsidRDefault="00C84410" w:rsidP="00EA5936">
            <w:pPr>
              <w:pStyle w:val="TAL"/>
              <w:rPr>
                <w:sz w:val="16"/>
              </w:rPr>
            </w:pPr>
            <w:r w:rsidRPr="00EA5936">
              <w:rPr>
                <w:sz w:val="16"/>
              </w:rPr>
              <w:t>agreed</w:t>
            </w:r>
          </w:p>
        </w:tc>
      </w:tr>
      <w:tr w:rsidR="00EA5936" w:rsidRPr="00EA5936" w14:paraId="7851829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7C4FA" w14:textId="77777777" w:rsidR="00C84410" w:rsidRPr="00EA5936" w:rsidRDefault="00C84410" w:rsidP="00EA5936">
            <w:pPr>
              <w:pStyle w:val="TAL"/>
              <w:rPr>
                <w:sz w:val="16"/>
              </w:rPr>
            </w:pPr>
            <w:r w:rsidRPr="00EA5936">
              <w:rPr>
                <w:sz w:val="16"/>
              </w:rPr>
              <w:t>C4-221607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C645E" w14:textId="77777777" w:rsidR="00C84410" w:rsidRPr="00EA5936" w:rsidRDefault="00C84410" w:rsidP="00EA5936">
            <w:pPr>
              <w:pStyle w:val="TAL"/>
              <w:rPr>
                <w:sz w:val="16"/>
              </w:rPr>
            </w:pPr>
            <w:r w:rsidRPr="00EA5936">
              <w:rPr>
                <w:sz w:val="16"/>
              </w:rPr>
              <w:t>29.540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330CE"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433B1" w14:textId="77777777" w:rsidR="00C84410" w:rsidRPr="00EA5936" w:rsidRDefault="00C84410" w:rsidP="00EA5936">
            <w:pPr>
              <w:pStyle w:val="TAL"/>
              <w:rPr>
                <w:sz w:val="16"/>
              </w:rPr>
            </w:pPr>
            <w:r w:rsidRPr="00EA5936">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FD383" w14:textId="77777777" w:rsidR="00C84410" w:rsidRPr="00EA5936" w:rsidRDefault="00C84410" w:rsidP="00EA5936">
            <w:pPr>
              <w:pStyle w:val="TAL"/>
              <w:rPr>
                <w:sz w:val="16"/>
              </w:rPr>
            </w:pPr>
            <w:r w:rsidRPr="00EA5936">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203A1"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23CC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2CA41"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5F448"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951BC" w14:textId="77777777" w:rsidR="00C84410" w:rsidRPr="00EA5936" w:rsidRDefault="00C84410" w:rsidP="00EA5936">
            <w:pPr>
              <w:pStyle w:val="TAL"/>
              <w:rPr>
                <w:sz w:val="16"/>
              </w:rPr>
            </w:pPr>
            <w:r w:rsidRPr="00EA5936">
              <w:rPr>
                <w:sz w:val="16"/>
              </w:rPr>
              <w:t>agreed</w:t>
            </w:r>
          </w:p>
        </w:tc>
      </w:tr>
      <w:tr w:rsidR="00EA5936" w:rsidRPr="00EA5936" w14:paraId="4EAE6E6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AFCBE" w14:textId="77777777" w:rsidR="00C84410" w:rsidRPr="00EA5936" w:rsidRDefault="00C84410" w:rsidP="00EA5936">
            <w:pPr>
              <w:pStyle w:val="TAL"/>
              <w:rPr>
                <w:sz w:val="16"/>
              </w:rPr>
            </w:pPr>
            <w:r w:rsidRPr="00EA5936">
              <w:rPr>
                <w:sz w:val="16"/>
              </w:rPr>
              <w:t>C4-221626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EFFD5" w14:textId="77777777" w:rsidR="00C84410" w:rsidRPr="00EA5936" w:rsidRDefault="00C84410" w:rsidP="00EA5936">
            <w:pPr>
              <w:pStyle w:val="TAL"/>
              <w:rPr>
                <w:sz w:val="16"/>
              </w:rPr>
            </w:pPr>
            <w:r w:rsidRPr="00EA5936">
              <w:rPr>
                <w:sz w:val="16"/>
              </w:rPr>
              <w:t>29.540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95D0F" w14:textId="77777777" w:rsidR="00C84410" w:rsidRPr="00EA5936" w:rsidRDefault="00C84410" w:rsidP="00EA5936">
            <w:pPr>
              <w:pStyle w:val="TAL"/>
              <w:rPr>
                <w:sz w:val="16"/>
              </w:rPr>
            </w:pPr>
            <w:r w:rsidRPr="00EA593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3B149" w14:textId="77777777" w:rsidR="00C84410" w:rsidRPr="00EA5936" w:rsidRDefault="00C84410" w:rsidP="00EA5936">
            <w:pPr>
              <w:pStyle w:val="TAL"/>
              <w:rPr>
                <w:sz w:val="16"/>
              </w:rPr>
            </w:pPr>
            <w:r w:rsidRPr="00EA5936">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51722" w14:textId="77777777" w:rsidR="00C84410" w:rsidRPr="00EA5936" w:rsidRDefault="00C84410" w:rsidP="00EA5936">
            <w:pPr>
              <w:pStyle w:val="TAL"/>
              <w:rPr>
                <w:sz w:val="16"/>
              </w:rPr>
            </w:pPr>
            <w:r w:rsidRPr="00EA5936">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56D7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60AE1"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C5BF6"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0E0E2"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002F5" w14:textId="77777777" w:rsidR="00C84410" w:rsidRPr="00EA5936" w:rsidRDefault="00C84410" w:rsidP="00EA5936">
            <w:pPr>
              <w:pStyle w:val="TAL"/>
              <w:rPr>
                <w:sz w:val="16"/>
              </w:rPr>
            </w:pPr>
            <w:r w:rsidRPr="00EA5936">
              <w:rPr>
                <w:sz w:val="16"/>
              </w:rPr>
              <w:t>agreed</w:t>
            </w:r>
          </w:p>
        </w:tc>
      </w:tr>
      <w:tr w:rsidR="00EA5936" w:rsidRPr="00EA5936" w14:paraId="6C4F2D3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F74DD" w14:textId="77777777" w:rsidR="00C84410" w:rsidRPr="00EA5936" w:rsidRDefault="00C84410" w:rsidP="00EA5936">
            <w:pPr>
              <w:pStyle w:val="TAL"/>
              <w:rPr>
                <w:sz w:val="16"/>
              </w:rPr>
            </w:pPr>
            <w:r w:rsidRPr="00EA5936">
              <w:rPr>
                <w:sz w:val="16"/>
              </w:rPr>
              <w:t>C4-221225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30245" w14:textId="77777777" w:rsidR="00C84410" w:rsidRPr="00EA5936" w:rsidRDefault="00C84410" w:rsidP="00EA5936">
            <w:pPr>
              <w:pStyle w:val="TAL"/>
              <w:rPr>
                <w:sz w:val="16"/>
              </w:rPr>
            </w:pPr>
            <w:r w:rsidRPr="00EA5936">
              <w:rPr>
                <w:sz w:val="16"/>
              </w:rPr>
              <w:t xml:space="preserve">Update Binding Indication </w:t>
            </w:r>
            <w:r w:rsidRPr="00EA5936">
              <w:rPr>
                <w:sz w:val="16"/>
              </w:rPr>
              <w:lastRenderedPageBreak/>
              <w:t>for Multiple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B15EA" w14:textId="77777777" w:rsidR="00C84410" w:rsidRPr="00EA5936" w:rsidRDefault="00C84410" w:rsidP="00EA5936">
            <w:pPr>
              <w:pStyle w:val="TAL"/>
              <w:rPr>
                <w:sz w:val="16"/>
              </w:rPr>
            </w:pPr>
            <w:r w:rsidRPr="00EA5936">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48DCB" w14:textId="77777777" w:rsidR="00C84410" w:rsidRPr="00EA5936" w:rsidRDefault="00C84410" w:rsidP="00EA5936">
            <w:pPr>
              <w:pStyle w:val="TAL"/>
              <w:rPr>
                <w:sz w:val="16"/>
              </w:rPr>
            </w:pPr>
            <w:r w:rsidRPr="00EA5936">
              <w:rPr>
                <w:sz w:val="16"/>
              </w:rPr>
              <w:t>29.541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09224" w14:textId="77777777" w:rsidR="00C84410" w:rsidRPr="00EA5936" w:rsidRDefault="00C84410" w:rsidP="00EA5936">
            <w:pPr>
              <w:pStyle w:val="TAL"/>
              <w:rPr>
                <w:sz w:val="16"/>
              </w:rPr>
            </w:pPr>
            <w:r w:rsidRPr="00EA5936">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35069"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0A41C" w14:textId="77777777" w:rsidR="00C84410" w:rsidRPr="00EA5936" w:rsidRDefault="00C84410" w:rsidP="00EA5936">
            <w:pPr>
              <w:pStyle w:val="TAL"/>
              <w:rPr>
                <w:sz w:val="16"/>
              </w:rPr>
            </w:pPr>
            <w:r w:rsidRPr="00EA5936">
              <w:rPr>
                <w:sz w:val="16"/>
              </w:rPr>
              <w:t>Rel-</w:t>
            </w:r>
            <w:r w:rsidRPr="00EA5936">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4A973" w14:textId="77777777" w:rsidR="00C84410" w:rsidRPr="00EA5936" w:rsidRDefault="00C84410" w:rsidP="00EA5936">
            <w:pPr>
              <w:pStyle w:val="TAL"/>
              <w:rPr>
                <w:sz w:val="16"/>
              </w:rPr>
            </w:pPr>
            <w:r w:rsidRPr="00EA5936">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59478"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D8473" w14:textId="77777777" w:rsidR="00C84410" w:rsidRPr="00EA5936" w:rsidRDefault="00C84410" w:rsidP="00EA5936">
            <w:pPr>
              <w:pStyle w:val="TAL"/>
              <w:rPr>
                <w:sz w:val="16"/>
              </w:rPr>
            </w:pPr>
            <w:r w:rsidRPr="00EA5936">
              <w:rPr>
                <w:sz w:val="16"/>
              </w:rPr>
              <w:t>withdrawn</w:t>
            </w:r>
          </w:p>
        </w:tc>
      </w:tr>
      <w:tr w:rsidR="00EA5936" w:rsidRPr="00EA5936" w14:paraId="2AD87F5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626A4" w14:textId="77777777" w:rsidR="00C84410" w:rsidRPr="00EA5936" w:rsidRDefault="00C84410" w:rsidP="00EA5936">
            <w:pPr>
              <w:pStyle w:val="TAL"/>
              <w:rPr>
                <w:sz w:val="16"/>
              </w:rPr>
            </w:pPr>
            <w:r w:rsidRPr="00EA5936">
              <w:rPr>
                <w:sz w:val="16"/>
              </w:rPr>
              <w:t>C4-221608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53A12" w14:textId="77777777" w:rsidR="00C84410" w:rsidRPr="00EA5936" w:rsidRDefault="00C84410" w:rsidP="00EA5936">
            <w:pPr>
              <w:pStyle w:val="TAL"/>
              <w:rPr>
                <w:sz w:val="16"/>
              </w:rPr>
            </w:pPr>
            <w:r w:rsidRPr="00EA5936">
              <w:rPr>
                <w:sz w:val="16"/>
              </w:rPr>
              <w:t>29.541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18BDF"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FC0DA" w14:textId="77777777" w:rsidR="00C84410" w:rsidRPr="00EA5936" w:rsidRDefault="00C84410" w:rsidP="00EA5936">
            <w:pPr>
              <w:pStyle w:val="TAL"/>
              <w:rPr>
                <w:sz w:val="16"/>
              </w:rPr>
            </w:pPr>
            <w:r w:rsidRPr="00EA5936">
              <w:rPr>
                <w:sz w:val="16"/>
              </w:rPr>
              <w:t>29.541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6590B" w14:textId="77777777" w:rsidR="00C84410" w:rsidRPr="00EA5936" w:rsidRDefault="00C84410" w:rsidP="00EA5936">
            <w:pPr>
              <w:pStyle w:val="TAL"/>
              <w:rPr>
                <w:sz w:val="16"/>
              </w:rPr>
            </w:pPr>
            <w:r w:rsidRPr="00EA5936">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2B969"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FD6BF"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E42EA"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9E992"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2425B" w14:textId="77777777" w:rsidR="00C84410" w:rsidRPr="00EA5936" w:rsidRDefault="00C84410" w:rsidP="00EA5936">
            <w:pPr>
              <w:pStyle w:val="TAL"/>
              <w:rPr>
                <w:sz w:val="16"/>
              </w:rPr>
            </w:pPr>
            <w:r w:rsidRPr="00EA5936">
              <w:rPr>
                <w:sz w:val="16"/>
              </w:rPr>
              <w:t>withdrawn</w:t>
            </w:r>
          </w:p>
        </w:tc>
      </w:tr>
      <w:tr w:rsidR="00EA5936" w:rsidRPr="00EA5936" w14:paraId="50481C6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AF89D" w14:textId="77777777" w:rsidR="00C84410" w:rsidRPr="00EA5936" w:rsidRDefault="00C84410" w:rsidP="00EA5936">
            <w:pPr>
              <w:pStyle w:val="TAL"/>
              <w:rPr>
                <w:sz w:val="16"/>
              </w:rPr>
            </w:pPr>
            <w:r w:rsidRPr="00EA5936">
              <w:rPr>
                <w:sz w:val="16"/>
              </w:rPr>
              <w:t>C4-221290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0731B" w14:textId="77777777" w:rsidR="00C84410" w:rsidRPr="00EA5936" w:rsidRDefault="00C84410" w:rsidP="00EA5936">
            <w:pPr>
              <w:pStyle w:val="TAL"/>
              <w:rPr>
                <w:sz w:val="16"/>
              </w:rPr>
            </w:pPr>
            <w:r w:rsidRPr="00EA5936">
              <w:rPr>
                <w:sz w:val="16"/>
              </w:rPr>
              <w:t>SMF reference model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CA502"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2FB2A" w14:textId="77777777" w:rsidR="00C84410" w:rsidRPr="00EA5936" w:rsidRDefault="00C84410" w:rsidP="00EA5936">
            <w:pPr>
              <w:pStyle w:val="TAL"/>
              <w:rPr>
                <w:sz w:val="16"/>
              </w:rPr>
            </w:pPr>
            <w:r w:rsidRPr="00EA5936">
              <w:rPr>
                <w:sz w:val="16"/>
              </w:rPr>
              <w:t>29.542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A785D" w14:textId="77777777" w:rsidR="00C84410" w:rsidRPr="00EA5936" w:rsidRDefault="00C84410" w:rsidP="00EA5936">
            <w:pPr>
              <w:pStyle w:val="TAL"/>
              <w:rPr>
                <w:sz w:val="16"/>
              </w:rPr>
            </w:pPr>
            <w:r w:rsidRPr="00EA5936">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8563D"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11C75"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D741E"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C84E7"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3823C" w14:textId="77777777" w:rsidR="00C84410" w:rsidRPr="00EA5936" w:rsidRDefault="00C84410" w:rsidP="00EA5936">
            <w:pPr>
              <w:pStyle w:val="TAL"/>
              <w:rPr>
                <w:sz w:val="16"/>
              </w:rPr>
            </w:pPr>
            <w:r w:rsidRPr="00EA5936">
              <w:rPr>
                <w:sz w:val="16"/>
              </w:rPr>
              <w:t>revised</w:t>
            </w:r>
          </w:p>
        </w:tc>
      </w:tr>
      <w:tr w:rsidR="00EA5936" w:rsidRPr="00EA5936" w14:paraId="477E995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75943" w14:textId="77777777" w:rsidR="00C84410" w:rsidRPr="00EA5936" w:rsidRDefault="00C84410" w:rsidP="00EA5936">
            <w:pPr>
              <w:pStyle w:val="TAL"/>
              <w:rPr>
                <w:sz w:val="16"/>
              </w:rPr>
            </w:pPr>
            <w:r w:rsidRPr="00EA5936">
              <w:rPr>
                <w:sz w:val="16"/>
              </w:rPr>
              <w:t>C4-221503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84D1B" w14:textId="77777777" w:rsidR="00C84410" w:rsidRPr="00EA5936" w:rsidRDefault="00C84410" w:rsidP="00EA5936">
            <w:pPr>
              <w:pStyle w:val="TAL"/>
              <w:rPr>
                <w:sz w:val="16"/>
              </w:rPr>
            </w:pPr>
            <w:r w:rsidRPr="00EA5936">
              <w:rPr>
                <w:sz w:val="16"/>
              </w:rPr>
              <w:t>SMF reference model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3090F"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F4EDB" w14:textId="77777777" w:rsidR="00C84410" w:rsidRPr="00EA5936" w:rsidRDefault="00C84410" w:rsidP="00EA5936">
            <w:pPr>
              <w:pStyle w:val="TAL"/>
              <w:rPr>
                <w:sz w:val="16"/>
              </w:rPr>
            </w:pPr>
            <w:r w:rsidRPr="00EA5936">
              <w:rPr>
                <w:sz w:val="16"/>
              </w:rPr>
              <w:t>29.542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0E933" w14:textId="77777777" w:rsidR="00C84410" w:rsidRPr="00EA5936" w:rsidRDefault="00C84410" w:rsidP="00EA5936">
            <w:pPr>
              <w:pStyle w:val="TAL"/>
              <w:rPr>
                <w:sz w:val="16"/>
              </w:rPr>
            </w:pPr>
            <w:r w:rsidRPr="00EA5936">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F0180"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95946"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2C11A"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6C0C9"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EBDA8" w14:textId="77777777" w:rsidR="00C84410" w:rsidRPr="00EA5936" w:rsidRDefault="00C84410" w:rsidP="00EA5936">
            <w:pPr>
              <w:pStyle w:val="TAL"/>
              <w:rPr>
                <w:sz w:val="16"/>
              </w:rPr>
            </w:pPr>
            <w:r w:rsidRPr="00EA5936">
              <w:rPr>
                <w:sz w:val="16"/>
              </w:rPr>
              <w:t>agreed</w:t>
            </w:r>
          </w:p>
        </w:tc>
      </w:tr>
      <w:tr w:rsidR="00EA5936" w:rsidRPr="00EA5936" w14:paraId="0BCA41F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C969C" w14:textId="77777777" w:rsidR="00C84410" w:rsidRPr="00EA5936" w:rsidRDefault="00C84410" w:rsidP="00EA5936">
            <w:pPr>
              <w:pStyle w:val="TAL"/>
              <w:rPr>
                <w:sz w:val="16"/>
              </w:rPr>
            </w:pPr>
            <w:r w:rsidRPr="00EA5936">
              <w:rPr>
                <w:sz w:val="16"/>
              </w:rPr>
              <w:t>C4-221609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AC4DF" w14:textId="77777777" w:rsidR="00C84410" w:rsidRPr="00EA5936" w:rsidRDefault="00C84410" w:rsidP="00EA5936">
            <w:pPr>
              <w:pStyle w:val="TAL"/>
              <w:rPr>
                <w:sz w:val="16"/>
              </w:rPr>
            </w:pPr>
            <w:r w:rsidRPr="00EA5936">
              <w:rPr>
                <w:sz w:val="16"/>
              </w:rPr>
              <w:t>29.542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F95EC"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762AF" w14:textId="77777777" w:rsidR="00C84410" w:rsidRPr="00EA5936" w:rsidRDefault="00C84410" w:rsidP="00EA5936">
            <w:pPr>
              <w:pStyle w:val="TAL"/>
              <w:rPr>
                <w:sz w:val="16"/>
              </w:rPr>
            </w:pPr>
            <w:r w:rsidRPr="00EA5936">
              <w:rPr>
                <w:sz w:val="16"/>
              </w:rPr>
              <w:t>29.542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1DF9E" w14:textId="77777777" w:rsidR="00C84410" w:rsidRPr="00EA5936" w:rsidRDefault="00C84410" w:rsidP="00EA5936">
            <w:pPr>
              <w:pStyle w:val="TAL"/>
              <w:rPr>
                <w:sz w:val="16"/>
              </w:rPr>
            </w:pPr>
            <w:r w:rsidRPr="00EA5936">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C769B"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EF9B7"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EC06A"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881AB"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34AD3" w14:textId="77777777" w:rsidR="00C84410" w:rsidRPr="00EA5936" w:rsidRDefault="00C84410" w:rsidP="00EA5936">
            <w:pPr>
              <w:pStyle w:val="TAL"/>
              <w:rPr>
                <w:sz w:val="16"/>
              </w:rPr>
            </w:pPr>
            <w:r w:rsidRPr="00EA5936">
              <w:rPr>
                <w:sz w:val="16"/>
              </w:rPr>
              <w:t>withdrawn</w:t>
            </w:r>
          </w:p>
        </w:tc>
      </w:tr>
      <w:tr w:rsidR="00EA5936" w:rsidRPr="00EA5936" w14:paraId="16AD130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26FBC" w14:textId="77777777" w:rsidR="00C84410" w:rsidRPr="00EA5936" w:rsidRDefault="00C84410" w:rsidP="00EA5936">
            <w:pPr>
              <w:pStyle w:val="TAL"/>
              <w:rPr>
                <w:sz w:val="16"/>
              </w:rPr>
            </w:pPr>
            <w:r w:rsidRPr="00EA5936">
              <w:rPr>
                <w:sz w:val="16"/>
              </w:rPr>
              <w:t>C4-221610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55D8F" w14:textId="77777777" w:rsidR="00C84410" w:rsidRPr="00EA5936" w:rsidRDefault="00C84410" w:rsidP="00EA5936">
            <w:pPr>
              <w:pStyle w:val="TAL"/>
              <w:rPr>
                <w:sz w:val="16"/>
              </w:rPr>
            </w:pPr>
            <w:r w:rsidRPr="00EA5936">
              <w:rPr>
                <w:sz w:val="16"/>
              </w:rPr>
              <w:t>29.544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2FDC1" w14:textId="77777777" w:rsidR="00C84410" w:rsidRPr="00EA5936" w:rsidRDefault="00C84410" w:rsidP="00EA5936">
            <w:pPr>
              <w:pStyle w:val="TAL"/>
              <w:rPr>
                <w:sz w:val="16"/>
              </w:rPr>
            </w:pPr>
            <w:r w:rsidRPr="00EA5936">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DC7E8" w14:textId="77777777" w:rsidR="00C84410" w:rsidRPr="00EA5936" w:rsidRDefault="00C84410" w:rsidP="00EA5936">
            <w:pPr>
              <w:pStyle w:val="TAL"/>
              <w:rPr>
                <w:sz w:val="16"/>
              </w:rPr>
            </w:pPr>
            <w:r w:rsidRPr="00EA5936">
              <w:rPr>
                <w:sz w:val="16"/>
              </w:rPr>
              <w:t>29.544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ACD3F" w14:textId="77777777" w:rsidR="00C84410" w:rsidRPr="00EA5936" w:rsidRDefault="00C84410" w:rsidP="00EA5936">
            <w:pPr>
              <w:pStyle w:val="TAL"/>
              <w:rPr>
                <w:sz w:val="16"/>
              </w:rPr>
            </w:pPr>
            <w:r w:rsidRPr="00EA5936">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0CC0A"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099E3"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C75DA"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2049D"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7BB65" w14:textId="77777777" w:rsidR="00C84410" w:rsidRPr="00EA5936" w:rsidRDefault="00C84410" w:rsidP="00EA5936">
            <w:pPr>
              <w:pStyle w:val="TAL"/>
              <w:rPr>
                <w:sz w:val="16"/>
              </w:rPr>
            </w:pPr>
            <w:r w:rsidRPr="00EA5936">
              <w:rPr>
                <w:sz w:val="16"/>
              </w:rPr>
              <w:t>agreed</w:t>
            </w:r>
          </w:p>
        </w:tc>
      </w:tr>
      <w:tr w:rsidR="00EA5936" w:rsidRPr="00EA5936" w14:paraId="3C504E5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F6E14" w14:textId="77777777" w:rsidR="00C84410" w:rsidRPr="00EA5936" w:rsidRDefault="00C84410" w:rsidP="00EA5936">
            <w:pPr>
              <w:pStyle w:val="TAL"/>
              <w:rPr>
                <w:sz w:val="16"/>
              </w:rPr>
            </w:pPr>
            <w:r w:rsidRPr="00EA5936">
              <w:rPr>
                <w:sz w:val="16"/>
              </w:rPr>
              <w:t>C4-221206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E9EC7" w14:textId="77777777" w:rsidR="00C84410" w:rsidRPr="00EA5936" w:rsidRDefault="00C84410" w:rsidP="00EA5936">
            <w:pPr>
              <w:pStyle w:val="TAL"/>
              <w:rPr>
                <w:sz w:val="16"/>
              </w:rPr>
            </w:pPr>
            <w:r w:rsidRPr="00EA5936">
              <w:rPr>
                <w:sz w:val="16"/>
              </w:rPr>
              <w:t>User Identifier Pattern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E03E6"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84C98" w14:textId="77777777" w:rsidR="00C84410" w:rsidRPr="00EA5936" w:rsidRDefault="00C84410" w:rsidP="00EA5936">
            <w:pPr>
              <w:pStyle w:val="TAL"/>
              <w:rPr>
                <w:sz w:val="16"/>
              </w:rPr>
            </w:pPr>
            <w:r w:rsidRPr="00EA5936">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F4C59" w14:textId="77777777" w:rsidR="00C84410" w:rsidRPr="00EA5936" w:rsidRDefault="00C84410" w:rsidP="00EA5936">
            <w:pPr>
              <w:pStyle w:val="TAL"/>
              <w:rPr>
                <w:sz w:val="16"/>
              </w:rPr>
            </w:pPr>
            <w:r w:rsidRPr="00EA5936">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09FBE"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CF25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A0E42"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1D037" w14:textId="77777777" w:rsidR="00C84410" w:rsidRPr="00EA5936" w:rsidRDefault="00C84410" w:rsidP="00EA5936">
            <w:pPr>
              <w:pStyle w:val="TAL"/>
              <w:rPr>
                <w:sz w:val="16"/>
              </w:rPr>
            </w:pPr>
            <w:r w:rsidRPr="00EA5936">
              <w:rPr>
                <w:sz w:val="16"/>
              </w:rPr>
              <w:t>GBA_5G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DD0CE" w14:textId="77777777" w:rsidR="00C84410" w:rsidRPr="00EA5936" w:rsidRDefault="00C84410" w:rsidP="00EA5936">
            <w:pPr>
              <w:pStyle w:val="TAL"/>
              <w:rPr>
                <w:sz w:val="16"/>
              </w:rPr>
            </w:pPr>
            <w:r w:rsidRPr="00EA5936">
              <w:rPr>
                <w:sz w:val="16"/>
              </w:rPr>
              <w:t>revised</w:t>
            </w:r>
          </w:p>
        </w:tc>
      </w:tr>
      <w:tr w:rsidR="00EA5936" w:rsidRPr="00EA5936" w14:paraId="39F01F5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B5CB0" w14:textId="77777777" w:rsidR="00C84410" w:rsidRPr="00EA5936" w:rsidRDefault="00C84410" w:rsidP="00EA5936">
            <w:pPr>
              <w:pStyle w:val="TAL"/>
              <w:rPr>
                <w:sz w:val="16"/>
              </w:rPr>
            </w:pPr>
            <w:r w:rsidRPr="00EA5936">
              <w:rPr>
                <w:sz w:val="16"/>
              </w:rPr>
              <w:t>C4-221560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FC565" w14:textId="77777777" w:rsidR="00C84410" w:rsidRPr="00EA5936" w:rsidRDefault="00C84410" w:rsidP="00EA5936">
            <w:pPr>
              <w:pStyle w:val="TAL"/>
              <w:rPr>
                <w:sz w:val="16"/>
              </w:rPr>
            </w:pPr>
            <w:r w:rsidRPr="00EA5936">
              <w:rPr>
                <w:sz w:val="16"/>
              </w:rPr>
              <w:t>User Identifier Pattern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9E77"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00EDA" w14:textId="77777777" w:rsidR="00C84410" w:rsidRPr="00EA5936" w:rsidRDefault="00C84410" w:rsidP="00EA5936">
            <w:pPr>
              <w:pStyle w:val="TAL"/>
              <w:rPr>
                <w:sz w:val="16"/>
              </w:rPr>
            </w:pPr>
            <w:r w:rsidRPr="00EA5936">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68FF1" w14:textId="77777777" w:rsidR="00C84410" w:rsidRPr="00EA5936" w:rsidRDefault="00C84410" w:rsidP="00EA5936">
            <w:pPr>
              <w:pStyle w:val="TAL"/>
              <w:rPr>
                <w:sz w:val="16"/>
              </w:rPr>
            </w:pPr>
            <w:r w:rsidRPr="00EA5936">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D0D14"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BB41F"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9ECD7"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FDD62" w14:textId="77777777" w:rsidR="00C84410" w:rsidRPr="00EA5936" w:rsidRDefault="00C84410" w:rsidP="00EA5936">
            <w:pPr>
              <w:pStyle w:val="TAL"/>
              <w:rPr>
                <w:sz w:val="16"/>
              </w:rPr>
            </w:pPr>
            <w:r w:rsidRPr="00EA5936">
              <w:rPr>
                <w:sz w:val="16"/>
              </w:rPr>
              <w:t>GBA_5G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CB3F1" w14:textId="77777777" w:rsidR="00C84410" w:rsidRPr="00EA5936" w:rsidRDefault="00C84410" w:rsidP="00EA5936">
            <w:pPr>
              <w:pStyle w:val="TAL"/>
              <w:rPr>
                <w:sz w:val="16"/>
              </w:rPr>
            </w:pPr>
            <w:r w:rsidRPr="00EA5936">
              <w:rPr>
                <w:sz w:val="16"/>
              </w:rPr>
              <w:t>agreed</w:t>
            </w:r>
          </w:p>
        </w:tc>
      </w:tr>
      <w:tr w:rsidR="00EA5936" w:rsidRPr="00EA5936" w14:paraId="3C3FCC8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FDB2C" w14:textId="77777777" w:rsidR="00C84410" w:rsidRPr="00EA5936" w:rsidRDefault="00C84410" w:rsidP="00EA5936">
            <w:pPr>
              <w:pStyle w:val="TAL"/>
              <w:rPr>
                <w:sz w:val="16"/>
              </w:rPr>
            </w:pPr>
            <w:r w:rsidRPr="00EA5936">
              <w:rPr>
                <w:sz w:val="16"/>
              </w:rPr>
              <w:t>C4-221611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7FD27" w14:textId="77777777" w:rsidR="00C84410" w:rsidRPr="00EA5936" w:rsidRDefault="00C84410" w:rsidP="00EA5936">
            <w:pPr>
              <w:pStyle w:val="TAL"/>
              <w:rPr>
                <w:sz w:val="16"/>
              </w:rPr>
            </w:pPr>
            <w:r w:rsidRPr="00EA5936">
              <w:rPr>
                <w:sz w:val="16"/>
              </w:rPr>
              <w:t>29.562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796A9"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BB4E6" w14:textId="77777777" w:rsidR="00C84410" w:rsidRPr="00EA5936" w:rsidRDefault="00C84410" w:rsidP="00EA5936">
            <w:pPr>
              <w:pStyle w:val="TAL"/>
              <w:rPr>
                <w:sz w:val="16"/>
              </w:rPr>
            </w:pPr>
            <w:r w:rsidRPr="00EA5936">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7BDCA" w14:textId="77777777" w:rsidR="00C84410" w:rsidRPr="00EA5936" w:rsidRDefault="00C84410" w:rsidP="00EA5936">
            <w:pPr>
              <w:pStyle w:val="TAL"/>
              <w:rPr>
                <w:sz w:val="16"/>
              </w:rPr>
            </w:pPr>
            <w:r w:rsidRPr="00EA5936">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8A6E2"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6DDEE"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CDC48"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B814F"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C94A8" w14:textId="77777777" w:rsidR="00C84410" w:rsidRPr="00EA5936" w:rsidRDefault="00C84410" w:rsidP="00EA5936">
            <w:pPr>
              <w:pStyle w:val="TAL"/>
              <w:rPr>
                <w:sz w:val="16"/>
              </w:rPr>
            </w:pPr>
            <w:r w:rsidRPr="00EA5936">
              <w:rPr>
                <w:sz w:val="16"/>
              </w:rPr>
              <w:t>agreed</w:t>
            </w:r>
          </w:p>
        </w:tc>
      </w:tr>
      <w:tr w:rsidR="00EA5936" w:rsidRPr="00EA5936" w14:paraId="7A09CEB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DBD6" w14:textId="77777777" w:rsidR="00C84410" w:rsidRPr="00EA5936" w:rsidRDefault="00C84410" w:rsidP="00EA5936">
            <w:pPr>
              <w:pStyle w:val="TAL"/>
              <w:rPr>
                <w:sz w:val="16"/>
              </w:rPr>
            </w:pPr>
            <w:r w:rsidRPr="00EA5936">
              <w:rPr>
                <w:sz w:val="16"/>
              </w:rPr>
              <w:t>C4-221627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F928E" w14:textId="77777777" w:rsidR="00C84410" w:rsidRPr="00EA5936" w:rsidRDefault="00C84410" w:rsidP="00EA5936">
            <w:pPr>
              <w:pStyle w:val="TAL"/>
              <w:rPr>
                <w:sz w:val="16"/>
              </w:rPr>
            </w:pPr>
            <w:r w:rsidRPr="00EA5936">
              <w:rPr>
                <w:sz w:val="16"/>
              </w:rPr>
              <w:t>29.562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64E7E"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E09D2" w14:textId="77777777" w:rsidR="00C84410" w:rsidRPr="00EA5936" w:rsidRDefault="00C84410" w:rsidP="00EA5936">
            <w:pPr>
              <w:pStyle w:val="TAL"/>
              <w:rPr>
                <w:sz w:val="16"/>
              </w:rPr>
            </w:pPr>
            <w:r w:rsidRPr="00EA5936">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B9329" w14:textId="77777777" w:rsidR="00C84410" w:rsidRPr="00EA5936" w:rsidRDefault="00C84410" w:rsidP="00EA5936">
            <w:pPr>
              <w:pStyle w:val="TAL"/>
              <w:rPr>
                <w:sz w:val="16"/>
              </w:rPr>
            </w:pPr>
            <w:r w:rsidRPr="00EA5936">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94585"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CA695"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F5C81"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C7816"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7B8D0" w14:textId="77777777" w:rsidR="00C84410" w:rsidRPr="00EA5936" w:rsidRDefault="00C84410" w:rsidP="00EA5936">
            <w:pPr>
              <w:pStyle w:val="TAL"/>
              <w:rPr>
                <w:sz w:val="16"/>
              </w:rPr>
            </w:pPr>
            <w:r w:rsidRPr="00EA5936">
              <w:rPr>
                <w:sz w:val="16"/>
              </w:rPr>
              <w:t>withdrawn</w:t>
            </w:r>
          </w:p>
        </w:tc>
      </w:tr>
      <w:tr w:rsidR="00EA5936" w:rsidRPr="00EA5936" w14:paraId="6A325F0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C2370" w14:textId="77777777" w:rsidR="00C84410" w:rsidRPr="00EA5936" w:rsidRDefault="00C84410" w:rsidP="00EA5936">
            <w:pPr>
              <w:pStyle w:val="TAL"/>
              <w:rPr>
                <w:sz w:val="16"/>
              </w:rPr>
            </w:pPr>
            <w:r w:rsidRPr="00EA5936">
              <w:rPr>
                <w:sz w:val="16"/>
              </w:rPr>
              <w:t>C4-221245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85B53" w14:textId="77777777" w:rsidR="00C84410" w:rsidRPr="00EA5936" w:rsidRDefault="00C84410" w:rsidP="00EA5936">
            <w:pPr>
              <w:pStyle w:val="TAL"/>
              <w:rPr>
                <w:sz w:val="16"/>
              </w:rPr>
            </w:pPr>
            <w:r w:rsidRPr="00EA5936">
              <w:rPr>
                <w:sz w:val="16"/>
              </w:rPr>
              <w:t>Essential Correction on Monitoring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45E9D"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E7040" w14:textId="77777777" w:rsidR="00C84410" w:rsidRPr="00EA5936" w:rsidRDefault="00C84410" w:rsidP="00EA5936">
            <w:pPr>
              <w:pStyle w:val="TAL"/>
              <w:rPr>
                <w:sz w:val="16"/>
              </w:rPr>
            </w:pPr>
            <w:r w:rsidRPr="00EA5936">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4F81A" w14:textId="77777777" w:rsidR="00C84410" w:rsidRPr="00EA5936" w:rsidRDefault="00C84410" w:rsidP="00EA5936">
            <w:pPr>
              <w:pStyle w:val="TAL"/>
              <w:rPr>
                <w:sz w:val="16"/>
              </w:rPr>
            </w:pPr>
            <w:r w:rsidRPr="00EA5936">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EE7C6"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E40BE"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67A23"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864A2" w14:textId="77777777" w:rsidR="00C84410" w:rsidRPr="00EA5936" w:rsidRDefault="00C84410" w:rsidP="00EA5936">
            <w:pPr>
              <w:pStyle w:val="TAL"/>
              <w:rPr>
                <w:sz w:val="16"/>
              </w:rPr>
            </w:pPr>
            <w:r w:rsidRPr="00EA5936">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9857A" w14:textId="77777777" w:rsidR="00C84410" w:rsidRPr="00EA5936" w:rsidRDefault="00C84410" w:rsidP="00EA5936">
            <w:pPr>
              <w:pStyle w:val="TAL"/>
              <w:rPr>
                <w:sz w:val="16"/>
              </w:rPr>
            </w:pPr>
            <w:r w:rsidRPr="00EA5936">
              <w:rPr>
                <w:sz w:val="16"/>
              </w:rPr>
              <w:t>agreed</w:t>
            </w:r>
          </w:p>
        </w:tc>
      </w:tr>
      <w:tr w:rsidR="00EA5936" w:rsidRPr="00EA5936" w14:paraId="0C3583D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3805B" w14:textId="77777777" w:rsidR="00C84410" w:rsidRPr="00EA5936" w:rsidRDefault="00C84410" w:rsidP="00EA5936">
            <w:pPr>
              <w:pStyle w:val="TAL"/>
              <w:rPr>
                <w:sz w:val="16"/>
              </w:rPr>
            </w:pPr>
            <w:r w:rsidRPr="00EA5936">
              <w:rPr>
                <w:sz w:val="16"/>
              </w:rPr>
              <w:t>C4-221246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FF87A" w14:textId="77777777" w:rsidR="00C84410" w:rsidRPr="00EA5936" w:rsidRDefault="00C84410" w:rsidP="00EA5936">
            <w:pPr>
              <w:pStyle w:val="TAL"/>
              <w:rPr>
                <w:sz w:val="16"/>
              </w:rPr>
            </w:pPr>
            <w:r w:rsidRPr="00EA5936">
              <w:rPr>
                <w:sz w:val="16"/>
              </w:rPr>
              <w:t>Essential Correction on Monitoring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C3CDC"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783E8" w14:textId="77777777" w:rsidR="00C84410" w:rsidRPr="00EA5936" w:rsidRDefault="00C84410" w:rsidP="00EA5936">
            <w:pPr>
              <w:pStyle w:val="TAL"/>
              <w:rPr>
                <w:sz w:val="16"/>
              </w:rPr>
            </w:pPr>
            <w:r w:rsidRPr="00EA5936">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C6021" w14:textId="77777777" w:rsidR="00C84410" w:rsidRPr="00EA5936" w:rsidRDefault="00C84410" w:rsidP="00EA5936">
            <w:pPr>
              <w:pStyle w:val="TAL"/>
              <w:rPr>
                <w:sz w:val="16"/>
              </w:rPr>
            </w:pPr>
            <w:r w:rsidRPr="00EA5936">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ADC7"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77253"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BB7D"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A5C03" w14:textId="77777777" w:rsidR="00C84410" w:rsidRPr="00EA5936" w:rsidRDefault="00C84410" w:rsidP="00EA5936">
            <w:pPr>
              <w:pStyle w:val="TAL"/>
              <w:rPr>
                <w:sz w:val="16"/>
              </w:rPr>
            </w:pPr>
            <w:r w:rsidRPr="00EA5936">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8C25E" w14:textId="77777777" w:rsidR="00C84410" w:rsidRPr="00EA5936" w:rsidRDefault="00C84410" w:rsidP="00EA5936">
            <w:pPr>
              <w:pStyle w:val="TAL"/>
              <w:rPr>
                <w:sz w:val="16"/>
              </w:rPr>
            </w:pPr>
            <w:r w:rsidRPr="00EA5936">
              <w:rPr>
                <w:sz w:val="16"/>
              </w:rPr>
              <w:t>agreed</w:t>
            </w:r>
          </w:p>
        </w:tc>
      </w:tr>
      <w:tr w:rsidR="00EA5936" w:rsidRPr="00EA5936" w14:paraId="4AF1AA2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F93F6" w14:textId="77777777" w:rsidR="00C84410" w:rsidRPr="00EA5936" w:rsidRDefault="00C84410" w:rsidP="00EA5936">
            <w:pPr>
              <w:pStyle w:val="TAL"/>
              <w:rPr>
                <w:sz w:val="16"/>
              </w:rPr>
            </w:pPr>
            <w:r w:rsidRPr="00EA5936">
              <w:rPr>
                <w:sz w:val="16"/>
              </w:rPr>
              <w:t>C4-221247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C41CB" w14:textId="77777777" w:rsidR="00C84410" w:rsidRPr="00EA5936" w:rsidRDefault="00C84410" w:rsidP="00EA5936">
            <w:pPr>
              <w:pStyle w:val="TAL"/>
              <w:rPr>
                <w:sz w:val="16"/>
              </w:rPr>
            </w:pPr>
            <w:r w:rsidRPr="00EA5936">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50BA5"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C9F5D" w14:textId="77777777" w:rsidR="00C84410" w:rsidRPr="00EA5936" w:rsidRDefault="00C84410" w:rsidP="00EA5936">
            <w:pPr>
              <w:pStyle w:val="TAL"/>
              <w:rPr>
                <w:sz w:val="16"/>
              </w:rPr>
            </w:pPr>
            <w:r w:rsidRPr="00EA5936">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ABEAE" w14:textId="77777777" w:rsidR="00C84410" w:rsidRPr="00EA5936" w:rsidRDefault="00C84410" w:rsidP="00EA5936">
            <w:pPr>
              <w:pStyle w:val="TAL"/>
              <w:rPr>
                <w:sz w:val="16"/>
              </w:rPr>
            </w:pPr>
            <w:r w:rsidRPr="00EA5936">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1D17B"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E4556"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6AC11"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3C804" w14:textId="77777777" w:rsidR="00C84410" w:rsidRPr="00EA5936" w:rsidRDefault="00C84410" w:rsidP="00EA5936">
            <w:pPr>
              <w:pStyle w:val="TAL"/>
              <w:rPr>
                <w:sz w:val="16"/>
              </w:rPr>
            </w:pPr>
            <w:r w:rsidRPr="00EA5936">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D1D81" w14:textId="77777777" w:rsidR="00C84410" w:rsidRPr="00EA5936" w:rsidRDefault="00C84410" w:rsidP="00EA5936">
            <w:pPr>
              <w:pStyle w:val="TAL"/>
              <w:rPr>
                <w:sz w:val="16"/>
              </w:rPr>
            </w:pPr>
            <w:r w:rsidRPr="00EA5936">
              <w:rPr>
                <w:sz w:val="16"/>
              </w:rPr>
              <w:t>agreed</w:t>
            </w:r>
          </w:p>
        </w:tc>
      </w:tr>
      <w:tr w:rsidR="00EA5936" w:rsidRPr="00EA5936" w14:paraId="74149DC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8FD79" w14:textId="77777777" w:rsidR="00C84410" w:rsidRPr="00EA5936" w:rsidRDefault="00C84410" w:rsidP="00EA5936">
            <w:pPr>
              <w:pStyle w:val="TAL"/>
              <w:rPr>
                <w:sz w:val="16"/>
              </w:rPr>
            </w:pPr>
            <w:r w:rsidRPr="00EA5936">
              <w:rPr>
                <w:sz w:val="16"/>
              </w:rPr>
              <w:t>C4-221248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0CEFE" w14:textId="77777777" w:rsidR="00C84410" w:rsidRPr="00EA5936" w:rsidRDefault="00C84410" w:rsidP="00EA5936">
            <w:pPr>
              <w:pStyle w:val="TAL"/>
              <w:rPr>
                <w:sz w:val="16"/>
              </w:rPr>
            </w:pPr>
            <w:r w:rsidRPr="00EA5936">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1BD6B"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C6EDE" w14:textId="77777777" w:rsidR="00C84410" w:rsidRPr="00EA5936" w:rsidRDefault="00C84410" w:rsidP="00EA5936">
            <w:pPr>
              <w:pStyle w:val="TAL"/>
              <w:rPr>
                <w:sz w:val="16"/>
              </w:rPr>
            </w:pPr>
            <w:r w:rsidRPr="00EA5936">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E895" w14:textId="77777777" w:rsidR="00C84410" w:rsidRPr="00EA5936" w:rsidRDefault="00C84410" w:rsidP="00EA5936">
            <w:pPr>
              <w:pStyle w:val="TAL"/>
              <w:rPr>
                <w:sz w:val="16"/>
              </w:rPr>
            </w:pPr>
            <w:r w:rsidRPr="00EA5936">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85CDE"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F8817"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4B338"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C5585" w14:textId="77777777" w:rsidR="00C84410" w:rsidRPr="00EA5936" w:rsidRDefault="00C84410" w:rsidP="00EA5936">
            <w:pPr>
              <w:pStyle w:val="TAL"/>
              <w:rPr>
                <w:sz w:val="16"/>
              </w:rPr>
            </w:pPr>
            <w:r w:rsidRPr="00EA5936">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991A2" w14:textId="77777777" w:rsidR="00C84410" w:rsidRPr="00EA5936" w:rsidRDefault="00C84410" w:rsidP="00EA5936">
            <w:pPr>
              <w:pStyle w:val="TAL"/>
              <w:rPr>
                <w:sz w:val="16"/>
              </w:rPr>
            </w:pPr>
            <w:r w:rsidRPr="00EA5936">
              <w:rPr>
                <w:sz w:val="16"/>
              </w:rPr>
              <w:t>agreed</w:t>
            </w:r>
          </w:p>
        </w:tc>
      </w:tr>
      <w:tr w:rsidR="00EA5936" w:rsidRPr="00EA5936" w14:paraId="316A917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7039C" w14:textId="77777777" w:rsidR="00C84410" w:rsidRPr="00EA5936" w:rsidRDefault="00C84410" w:rsidP="00EA5936">
            <w:pPr>
              <w:pStyle w:val="TAL"/>
              <w:rPr>
                <w:sz w:val="16"/>
              </w:rPr>
            </w:pPr>
            <w:r w:rsidRPr="00EA5936">
              <w:rPr>
                <w:sz w:val="16"/>
              </w:rPr>
              <w:t>C4-221353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269CB" w14:textId="77777777" w:rsidR="00C84410" w:rsidRPr="00EA5936" w:rsidRDefault="00C84410" w:rsidP="00EA5936">
            <w:pPr>
              <w:pStyle w:val="TAL"/>
              <w:rPr>
                <w:sz w:val="16"/>
              </w:rPr>
            </w:pPr>
            <w:r w:rsidRPr="00EA5936">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1365B"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F484E" w14:textId="77777777" w:rsidR="00C84410" w:rsidRPr="00EA5936" w:rsidRDefault="00C84410" w:rsidP="00EA5936">
            <w:pPr>
              <w:pStyle w:val="TAL"/>
              <w:rPr>
                <w:sz w:val="16"/>
              </w:rPr>
            </w:pPr>
            <w:r w:rsidRPr="00EA5936">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5BB51" w14:textId="77777777" w:rsidR="00C84410" w:rsidRPr="00EA5936" w:rsidRDefault="00C84410" w:rsidP="00EA5936">
            <w:pPr>
              <w:pStyle w:val="TAL"/>
              <w:rPr>
                <w:sz w:val="16"/>
              </w:rPr>
            </w:pPr>
            <w:r w:rsidRPr="00EA5936">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FEA3E"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A21DF"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21738"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18375"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CD740" w14:textId="77777777" w:rsidR="00C84410" w:rsidRPr="00EA5936" w:rsidRDefault="00C84410" w:rsidP="00EA5936">
            <w:pPr>
              <w:pStyle w:val="TAL"/>
              <w:rPr>
                <w:sz w:val="16"/>
              </w:rPr>
            </w:pPr>
            <w:r w:rsidRPr="00EA5936">
              <w:rPr>
                <w:sz w:val="16"/>
              </w:rPr>
              <w:t>agreed</w:t>
            </w:r>
          </w:p>
        </w:tc>
      </w:tr>
      <w:tr w:rsidR="00EA5936" w:rsidRPr="00EA5936" w14:paraId="667952A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C16B7" w14:textId="77777777" w:rsidR="00C84410" w:rsidRPr="00EA5936" w:rsidRDefault="00C84410" w:rsidP="00EA5936">
            <w:pPr>
              <w:pStyle w:val="TAL"/>
              <w:rPr>
                <w:sz w:val="16"/>
              </w:rPr>
            </w:pPr>
            <w:r w:rsidRPr="00EA5936">
              <w:rPr>
                <w:sz w:val="16"/>
              </w:rPr>
              <w:t>C4-221612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04E0F" w14:textId="77777777" w:rsidR="00C84410" w:rsidRPr="00EA5936" w:rsidRDefault="00C84410" w:rsidP="00EA5936">
            <w:pPr>
              <w:pStyle w:val="TAL"/>
              <w:rPr>
                <w:sz w:val="16"/>
              </w:rPr>
            </w:pPr>
            <w:r w:rsidRPr="00EA5936">
              <w:rPr>
                <w:sz w:val="16"/>
              </w:rPr>
              <w:t>29.563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F7EA7"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A810A" w14:textId="77777777" w:rsidR="00C84410" w:rsidRPr="00EA5936" w:rsidRDefault="00C84410" w:rsidP="00EA5936">
            <w:pPr>
              <w:pStyle w:val="TAL"/>
              <w:rPr>
                <w:sz w:val="16"/>
              </w:rPr>
            </w:pPr>
            <w:r w:rsidRPr="00EA5936">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55B90" w14:textId="77777777" w:rsidR="00C84410" w:rsidRPr="00EA5936" w:rsidRDefault="00C84410" w:rsidP="00EA5936">
            <w:pPr>
              <w:pStyle w:val="TAL"/>
              <w:rPr>
                <w:sz w:val="16"/>
              </w:rPr>
            </w:pPr>
            <w:r w:rsidRPr="00EA5936">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6889D"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3DF0E"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0E4C3"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51462"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BE411" w14:textId="77777777" w:rsidR="00C84410" w:rsidRPr="00EA5936" w:rsidRDefault="00C84410" w:rsidP="00EA5936">
            <w:pPr>
              <w:pStyle w:val="TAL"/>
              <w:rPr>
                <w:sz w:val="16"/>
              </w:rPr>
            </w:pPr>
            <w:r w:rsidRPr="00EA5936">
              <w:rPr>
                <w:sz w:val="16"/>
              </w:rPr>
              <w:t>agreed</w:t>
            </w:r>
          </w:p>
        </w:tc>
      </w:tr>
      <w:tr w:rsidR="00EA5936" w:rsidRPr="00EA5936" w14:paraId="0236035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53293" w14:textId="77777777" w:rsidR="00C84410" w:rsidRPr="00EA5936" w:rsidRDefault="00C84410" w:rsidP="00EA5936">
            <w:pPr>
              <w:pStyle w:val="TAL"/>
              <w:rPr>
                <w:sz w:val="16"/>
              </w:rPr>
            </w:pPr>
            <w:r w:rsidRPr="00EA5936">
              <w:rPr>
                <w:sz w:val="16"/>
              </w:rPr>
              <w:t>C4-221628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2240A" w14:textId="77777777" w:rsidR="00C84410" w:rsidRPr="00EA5936" w:rsidRDefault="00C84410" w:rsidP="00EA5936">
            <w:pPr>
              <w:pStyle w:val="TAL"/>
              <w:rPr>
                <w:sz w:val="16"/>
              </w:rPr>
            </w:pPr>
            <w:r w:rsidRPr="00EA5936">
              <w:rPr>
                <w:sz w:val="16"/>
              </w:rPr>
              <w:t>29.563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D9063"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9105D" w14:textId="77777777" w:rsidR="00C84410" w:rsidRPr="00EA5936" w:rsidRDefault="00C84410" w:rsidP="00EA5936">
            <w:pPr>
              <w:pStyle w:val="TAL"/>
              <w:rPr>
                <w:sz w:val="16"/>
              </w:rPr>
            </w:pPr>
            <w:r w:rsidRPr="00EA5936">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596ED" w14:textId="77777777" w:rsidR="00C84410" w:rsidRPr="00EA5936" w:rsidRDefault="00C84410" w:rsidP="00EA5936">
            <w:pPr>
              <w:pStyle w:val="TAL"/>
              <w:rPr>
                <w:sz w:val="16"/>
              </w:rPr>
            </w:pPr>
            <w:r w:rsidRPr="00EA5936">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BE574"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E676F"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2F46E"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7D10A"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B4580" w14:textId="77777777" w:rsidR="00C84410" w:rsidRPr="00EA5936" w:rsidRDefault="00C84410" w:rsidP="00EA5936">
            <w:pPr>
              <w:pStyle w:val="TAL"/>
              <w:rPr>
                <w:sz w:val="16"/>
              </w:rPr>
            </w:pPr>
            <w:r w:rsidRPr="00EA5936">
              <w:rPr>
                <w:sz w:val="16"/>
              </w:rPr>
              <w:t>agreed</w:t>
            </w:r>
          </w:p>
        </w:tc>
      </w:tr>
      <w:tr w:rsidR="00EA5936" w:rsidRPr="00EA5936" w14:paraId="1818DF8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9D64C" w14:textId="77777777" w:rsidR="00C84410" w:rsidRPr="00EA5936" w:rsidRDefault="00C84410" w:rsidP="00EA5936">
            <w:pPr>
              <w:pStyle w:val="TAL"/>
              <w:rPr>
                <w:sz w:val="16"/>
              </w:rPr>
            </w:pPr>
            <w:r w:rsidRPr="00EA5936">
              <w:rPr>
                <w:sz w:val="16"/>
              </w:rPr>
              <w:t>C4-221180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F1154" w14:textId="77777777" w:rsidR="00C84410" w:rsidRPr="00EA5936" w:rsidRDefault="00C84410" w:rsidP="00EA5936">
            <w:pPr>
              <w:pStyle w:val="TAL"/>
              <w:rPr>
                <w:sz w:val="16"/>
              </w:rPr>
            </w:pPr>
            <w:r w:rsidRPr="00EA5936">
              <w:rPr>
                <w:sz w:val="16"/>
              </w:rPr>
              <w:t>Fqdn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ADB0"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C219D" w14:textId="77777777" w:rsidR="00C84410" w:rsidRPr="00EA5936" w:rsidRDefault="00C84410" w:rsidP="00EA5936">
            <w:pPr>
              <w:pStyle w:val="TAL"/>
              <w:rPr>
                <w:sz w:val="16"/>
              </w:rPr>
            </w:pPr>
            <w:r w:rsidRPr="00EA5936">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545D" w14:textId="77777777" w:rsidR="00C84410" w:rsidRPr="00EA5936" w:rsidRDefault="00C84410" w:rsidP="00EA5936">
            <w:pPr>
              <w:pStyle w:val="TAL"/>
              <w:rPr>
                <w:sz w:val="16"/>
              </w:rPr>
            </w:pPr>
            <w:r w:rsidRPr="00EA5936">
              <w:rPr>
                <w:sz w:val="16"/>
              </w:rPr>
              <w:t>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B1C78"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019A3"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4473A"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D3AB7"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22C43" w14:textId="77777777" w:rsidR="00C84410" w:rsidRPr="00EA5936" w:rsidRDefault="00C84410" w:rsidP="00EA5936">
            <w:pPr>
              <w:pStyle w:val="TAL"/>
              <w:rPr>
                <w:sz w:val="16"/>
              </w:rPr>
            </w:pPr>
            <w:r w:rsidRPr="00EA5936">
              <w:rPr>
                <w:sz w:val="16"/>
              </w:rPr>
              <w:t>agreed</w:t>
            </w:r>
          </w:p>
        </w:tc>
      </w:tr>
      <w:tr w:rsidR="00EA5936" w:rsidRPr="00EA5936" w14:paraId="04ECC26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3378D" w14:textId="77777777" w:rsidR="00C84410" w:rsidRPr="00EA5936" w:rsidRDefault="00C84410" w:rsidP="00EA5936">
            <w:pPr>
              <w:pStyle w:val="TAL"/>
              <w:rPr>
                <w:sz w:val="16"/>
              </w:rPr>
            </w:pPr>
            <w:r w:rsidRPr="00EA5936">
              <w:rPr>
                <w:sz w:val="16"/>
              </w:rPr>
              <w:t>C4-221186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6CDF9" w14:textId="77777777" w:rsidR="00C84410" w:rsidRPr="00EA5936" w:rsidRDefault="00C84410" w:rsidP="00EA5936">
            <w:pPr>
              <w:pStyle w:val="TAL"/>
              <w:rPr>
                <w:sz w:val="16"/>
              </w:rPr>
            </w:pPr>
            <w:r w:rsidRPr="00EA5936">
              <w:rPr>
                <w:sz w:val="16"/>
              </w:rPr>
              <w:t>PVS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8BAAD"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E43EE" w14:textId="77777777" w:rsidR="00C84410" w:rsidRPr="00EA5936" w:rsidRDefault="00C84410" w:rsidP="00EA5936">
            <w:pPr>
              <w:pStyle w:val="TAL"/>
              <w:rPr>
                <w:sz w:val="16"/>
              </w:rPr>
            </w:pPr>
            <w:r w:rsidRPr="00EA5936">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0ED6E" w14:textId="77777777" w:rsidR="00C84410" w:rsidRPr="00EA5936" w:rsidRDefault="00C84410" w:rsidP="00EA5936">
            <w:pPr>
              <w:pStyle w:val="TAL"/>
              <w:rPr>
                <w:sz w:val="16"/>
              </w:rPr>
            </w:pPr>
            <w:r w:rsidRPr="00EA5936">
              <w:rPr>
                <w:sz w:val="16"/>
              </w:rPr>
              <w:t>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18B6D"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E8ED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9C6F0"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1A4F3" w14:textId="77777777" w:rsidR="00C84410" w:rsidRPr="00EA5936" w:rsidRDefault="00C84410" w:rsidP="00EA5936">
            <w:pPr>
              <w:pStyle w:val="TAL"/>
              <w:rPr>
                <w:sz w:val="16"/>
              </w:rPr>
            </w:pPr>
            <w:r w:rsidRPr="00EA593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1EE39" w14:textId="77777777" w:rsidR="00C84410" w:rsidRPr="00EA5936" w:rsidRDefault="00C84410" w:rsidP="00EA5936">
            <w:pPr>
              <w:pStyle w:val="TAL"/>
              <w:rPr>
                <w:sz w:val="16"/>
              </w:rPr>
            </w:pPr>
            <w:r w:rsidRPr="00EA5936">
              <w:rPr>
                <w:sz w:val="16"/>
              </w:rPr>
              <w:t>revised</w:t>
            </w:r>
          </w:p>
        </w:tc>
      </w:tr>
      <w:tr w:rsidR="00EA5936" w:rsidRPr="00EA5936" w14:paraId="2EDAF3D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B682E" w14:textId="77777777" w:rsidR="00C84410" w:rsidRPr="00EA5936" w:rsidRDefault="00C84410" w:rsidP="00EA5936">
            <w:pPr>
              <w:pStyle w:val="TAL"/>
              <w:rPr>
                <w:sz w:val="16"/>
              </w:rPr>
            </w:pPr>
            <w:r w:rsidRPr="00EA5936">
              <w:rPr>
                <w:sz w:val="16"/>
              </w:rPr>
              <w:t>C4-221558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866FF" w14:textId="77777777" w:rsidR="00C84410" w:rsidRPr="00EA5936" w:rsidRDefault="00C84410" w:rsidP="00EA5936">
            <w:pPr>
              <w:pStyle w:val="TAL"/>
              <w:rPr>
                <w:sz w:val="16"/>
              </w:rPr>
            </w:pPr>
            <w:r w:rsidRPr="00EA5936">
              <w:rPr>
                <w:sz w:val="16"/>
              </w:rPr>
              <w:t>PVS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41B5C"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A5964" w14:textId="77777777" w:rsidR="00C84410" w:rsidRPr="00EA5936" w:rsidRDefault="00C84410" w:rsidP="00EA5936">
            <w:pPr>
              <w:pStyle w:val="TAL"/>
              <w:rPr>
                <w:sz w:val="16"/>
              </w:rPr>
            </w:pPr>
            <w:r w:rsidRPr="00EA5936">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3F0F4" w14:textId="77777777" w:rsidR="00C84410" w:rsidRPr="00EA5936" w:rsidRDefault="00C84410" w:rsidP="00EA5936">
            <w:pPr>
              <w:pStyle w:val="TAL"/>
              <w:rPr>
                <w:sz w:val="16"/>
              </w:rPr>
            </w:pPr>
            <w:r w:rsidRPr="00EA5936">
              <w:rPr>
                <w:sz w:val="16"/>
              </w:rPr>
              <w:t>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F66C8"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6CB98"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D3DE4"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C4319" w14:textId="77777777" w:rsidR="00C84410" w:rsidRPr="00EA5936" w:rsidRDefault="00C84410" w:rsidP="00EA5936">
            <w:pPr>
              <w:pStyle w:val="TAL"/>
              <w:rPr>
                <w:sz w:val="16"/>
              </w:rPr>
            </w:pPr>
            <w:r w:rsidRPr="00EA593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6E5CF" w14:textId="77777777" w:rsidR="00C84410" w:rsidRPr="00EA5936" w:rsidRDefault="00C84410" w:rsidP="00EA5936">
            <w:pPr>
              <w:pStyle w:val="TAL"/>
              <w:rPr>
                <w:sz w:val="16"/>
              </w:rPr>
            </w:pPr>
            <w:r w:rsidRPr="00EA5936">
              <w:rPr>
                <w:sz w:val="16"/>
              </w:rPr>
              <w:t>revised</w:t>
            </w:r>
          </w:p>
        </w:tc>
      </w:tr>
      <w:tr w:rsidR="00EA5936" w:rsidRPr="00EA5936" w14:paraId="13DAD38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A51EF" w14:textId="77777777" w:rsidR="00C84410" w:rsidRPr="00EA5936" w:rsidRDefault="00C84410" w:rsidP="00EA5936">
            <w:pPr>
              <w:pStyle w:val="TAL"/>
              <w:rPr>
                <w:sz w:val="16"/>
              </w:rPr>
            </w:pPr>
            <w:r w:rsidRPr="00EA5936">
              <w:rPr>
                <w:sz w:val="16"/>
              </w:rPr>
              <w:t>C4-221645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5FFD7" w14:textId="77777777" w:rsidR="00C84410" w:rsidRPr="00EA5936" w:rsidRDefault="00C84410" w:rsidP="00EA5936">
            <w:pPr>
              <w:pStyle w:val="TAL"/>
              <w:rPr>
                <w:sz w:val="16"/>
              </w:rPr>
            </w:pPr>
            <w:r w:rsidRPr="00EA5936">
              <w:rPr>
                <w:sz w:val="16"/>
              </w:rPr>
              <w:t>PVS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48F8E"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41A1F" w14:textId="77777777" w:rsidR="00C84410" w:rsidRPr="00EA5936" w:rsidRDefault="00C84410" w:rsidP="00EA5936">
            <w:pPr>
              <w:pStyle w:val="TAL"/>
              <w:rPr>
                <w:sz w:val="16"/>
              </w:rPr>
            </w:pPr>
            <w:r w:rsidRPr="00EA5936">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AE171" w14:textId="77777777" w:rsidR="00C84410" w:rsidRPr="00EA5936" w:rsidRDefault="00C84410" w:rsidP="00EA5936">
            <w:pPr>
              <w:pStyle w:val="TAL"/>
              <w:rPr>
                <w:sz w:val="16"/>
              </w:rPr>
            </w:pPr>
            <w:r w:rsidRPr="00EA5936">
              <w:rPr>
                <w:sz w:val="16"/>
              </w:rPr>
              <w:t>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77F25" w14:textId="77777777" w:rsidR="00C84410" w:rsidRPr="00EA5936" w:rsidRDefault="00C84410" w:rsidP="00EA5936">
            <w:pPr>
              <w:pStyle w:val="TAR"/>
              <w:rPr>
                <w:sz w:val="16"/>
              </w:rPr>
            </w:pPr>
            <w:r w:rsidRPr="00EA593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59924"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0C6BB"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4C6CD" w14:textId="77777777" w:rsidR="00C84410" w:rsidRPr="00EA5936" w:rsidRDefault="00C84410" w:rsidP="00EA5936">
            <w:pPr>
              <w:pStyle w:val="TAL"/>
              <w:rPr>
                <w:sz w:val="16"/>
              </w:rPr>
            </w:pPr>
            <w:r w:rsidRPr="00EA593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BA2A2" w14:textId="77777777" w:rsidR="00C84410" w:rsidRPr="00EA5936" w:rsidRDefault="00C84410" w:rsidP="00EA5936">
            <w:pPr>
              <w:pStyle w:val="TAL"/>
              <w:rPr>
                <w:sz w:val="16"/>
              </w:rPr>
            </w:pPr>
            <w:r w:rsidRPr="00EA5936">
              <w:rPr>
                <w:sz w:val="16"/>
              </w:rPr>
              <w:t>agreed</w:t>
            </w:r>
          </w:p>
        </w:tc>
      </w:tr>
      <w:tr w:rsidR="00EA5936" w:rsidRPr="00EA5936" w14:paraId="18BFCF9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0CD9C" w14:textId="77777777" w:rsidR="00C84410" w:rsidRPr="00EA5936" w:rsidRDefault="00C84410" w:rsidP="00EA5936">
            <w:pPr>
              <w:pStyle w:val="TAL"/>
              <w:rPr>
                <w:sz w:val="16"/>
              </w:rPr>
            </w:pPr>
            <w:r w:rsidRPr="00EA5936">
              <w:rPr>
                <w:sz w:val="16"/>
              </w:rPr>
              <w:t>C4-221059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BA07" w14:textId="77777777" w:rsidR="00C84410" w:rsidRPr="00EA5936" w:rsidRDefault="00C84410" w:rsidP="00EA5936">
            <w:pPr>
              <w:pStyle w:val="TAL"/>
              <w:rPr>
                <w:sz w:val="16"/>
              </w:rPr>
            </w:pPr>
            <w:r w:rsidRPr="00EA5936">
              <w:rPr>
                <w:sz w:val="16"/>
              </w:rPr>
              <w:t>Alignment of desription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98F02" w14:textId="77777777" w:rsidR="00C84410" w:rsidRPr="00EA5936" w:rsidRDefault="00C84410" w:rsidP="00EA5936">
            <w:pPr>
              <w:pStyle w:val="TAL"/>
              <w:rPr>
                <w:sz w:val="16"/>
              </w:rPr>
            </w:pPr>
            <w:r w:rsidRPr="00EA593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03238" w14:textId="77777777" w:rsidR="00C84410" w:rsidRPr="00EA5936" w:rsidRDefault="00C84410" w:rsidP="00EA5936">
            <w:pPr>
              <w:pStyle w:val="TAL"/>
              <w:rPr>
                <w:sz w:val="16"/>
              </w:rPr>
            </w:pPr>
            <w:r w:rsidRPr="00EA5936">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356CC" w14:textId="77777777" w:rsidR="00C84410" w:rsidRPr="00EA5936" w:rsidRDefault="00C84410" w:rsidP="00EA5936">
            <w:pPr>
              <w:pStyle w:val="TAL"/>
              <w:rPr>
                <w:sz w:val="16"/>
              </w:rPr>
            </w:pPr>
            <w:r w:rsidRPr="00EA5936">
              <w:rPr>
                <w:sz w:val="16"/>
              </w:rPr>
              <w:t>0330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5C2C0"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D164A"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D0D37"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0EC3F"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3EAB4" w14:textId="77777777" w:rsidR="00C84410" w:rsidRPr="00EA5936" w:rsidRDefault="00C84410" w:rsidP="00EA5936">
            <w:pPr>
              <w:pStyle w:val="TAL"/>
              <w:rPr>
                <w:sz w:val="16"/>
              </w:rPr>
            </w:pPr>
            <w:r w:rsidRPr="00EA5936">
              <w:rPr>
                <w:sz w:val="16"/>
              </w:rPr>
              <w:t>revised</w:t>
            </w:r>
          </w:p>
        </w:tc>
      </w:tr>
      <w:tr w:rsidR="00EA5936" w:rsidRPr="00EA5936" w14:paraId="62D3A2F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C73CF" w14:textId="77777777" w:rsidR="00C84410" w:rsidRPr="00EA5936" w:rsidRDefault="00C84410" w:rsidP="00EA5936">
            <w:pPr>
              <w:pStyle w:val="TAL"/>
              <w:rPr>
                <w:sz w:val="16"/>
              </w:rPr>
            </w:pPr>
            <w:r w:rsidRPr="00EA5936">
              <w:rPr>
                <w:sz w:val="16"/>
              </w:rPr>
              <w:t>C4-221495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38166" w14:textId="77777777" w:rsidR="00C84410" w:rsidRPr="00EA5936" w:rsidRDefault="00C84410" w:rsidP="00EA5936">
            <w:pPr>
              <w:pStyle w:val="TAL"/>
              <w:rPr>
                <w:sz w:val="16"/>
              </w:rPr>
            </w:pPr>
            <w:r w:rsidRPr="00EA5936">
              <w:rPr>
                <w:sz w:val="16"/>
              </w:rPr>
              <w:t>Alignment of desription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7FE8C" w14:textId="77777777" w:rsidR="00C84410" w:rsidRPr="00EA5936" w:rsidRDefault="00C84410" w:rsidP="00EA5936">
            <w:pPr>
              <w:pStyle w:val="TAL"/>
              <w:rPr>
                <w:sz w:val="16"/>
              </w:rPr>
            </w:pPr>
            <w:r w:rsidRPr="00EA593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D0831" w14:textId="77777777" w:rsidR="00C84410" w:rsidRPr="00EA5936" w:rsidRDefault="00C84410" w:rsidP="00EA5936">
            <w:pPr>
              <w:pStyle w:val="TAL"/>
              <w:rPr>
                <w:sz w:val="16"/>
              </w:rPr>
            </w:pPr>
            <w:r w:rsidRPr="00EA5936">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016A4" w14:textId="77777777" w:rsidR="00C84410" w:rsidRPr="00EA5936" w:rsidRDefault="00C84410" w:rsidP="00EA5936">
            <w:pPr>
              <w:pStyle w:val="TAL"/>
              <w:rPr>
                <w:sz w:val="16"/>
              </w:rPr>
            </w:pPr>
            <w:r w:rsidRPr="00EA5936">
              <w:rPr>
                <w:sz w:val="16"/>
              </w:rPr>
              <w:t>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17F6D"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23704"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553B0"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892D4"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5ADA6" w14:textId="77777777" w:rsidR="00C84410" w:rsidRPr="00EA5936" w:rsidRDefault="00C84410" w:rsidP="00EA5936">
            <w:pPr>
              <w:pStyle w:val="TAL"/>
              <w:rPr>
                <w:sz w:val="16"/>
              </w:rPr>
            </w:pPr>
            <w:r w:rsidRPr="00EA5936">
              <w:rPr>
                <w:sz w:val="16"/>
              </w:rPr>
              <w:t>agreed</w:t>
            </w:r>
          </w:p>
        </w:tc>
      </w:tr>
      <w:tr w:rsidR="00EA5936" w:rsidRPr="00EA5936" w14:paraId="5B214CA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F48D3" w14:textId="77777777" w:rsidR="00C84410" w:rsidRPr="00EA5936" w:rsidRDefault="00C84410" w:rsidP="00EA5936">
            <w:pPr>
              <w:pStyle w:val="TAL"/>
              <w:rPr>
                <w:sz w:val="16"/>
              </w:rPr>
            </w:pPr>
            <w:r w:rsidRPr="00EA5936">
              <w:rPr>
                <w:sz w:val="16"/>
              </w:rPr>
              <w:t>C4-221085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9ACDC" w14:textId="77777777" w:rsidR="00C84410" w:rsidRPr="00EA5936" w:rsidRDefault="00C84410" w:rsidP="00EA5936">
            <w:pPr>
              <w:pStyle w:val="TAL"/>
              <w:rPr>
                <w:sz w:val="16"/>
              </w:rPr>
            </w:pPr>
            <w:r w:rsidRPr="00EA5936">
              <w:rPr>
                <w:sz w:val="16"/>
              </w:rPr>
              <w:t>Correction to 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91E1B" w14:textId="77777777" w:rsidR="00C84410" w:rsidRPr="00EA5936" w:rsidRDefault="00C84410" w:rsidP="00EA5936">
            <w:pPr>
              <w:pStyle w:val="TAL"/>
              <w:rPr>
                <w:sz w:val="16"/>
              </w:rPr>
            </w:pPr>
            <w:r w:rsidRPr="00EA5936">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4D5C3" w14:textId="77777777" w:rsidR="00C84410" w:rsidRPr="00EA5936" w:rsidRDefault="00C84410" w:rsidP="00EA5936">
            <w:pPr>
              <w:pStyle w:val="TAL"/>
              <w:rPr>
                <w:sz w:val="16"/>
              </w:rPr>
            </w:pPr>
            <w:r w:rsidRPr="00EA5936">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97F84" w14:textId="77777777" w:rsidR="00C84410" w:rsidRPr="00EA5936" w:rsidRDefault="00C84410" w:rsidP="00EA5936">
            <w:pPr>
              <w:pStyle w:val="TAL"/>
              <w:rPr>
                <w:sz w:val="16"/>
              </w:rPr>
            </w:pPr>
            <w:r w:rsidRPr="00EA5936">
              <w:rPr>
                <w:sz w:val="16"/>
              </w:rPr>
              <w:t>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DD774"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F3138"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FEE09"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BAE0F" w14:textId="77777777" w:rsidR="00C84410" w:rsidRPr="00EA5936" w:rsidRDefault="00C84410" w:rsidP="00EA5936">
            <w:pPr>
              <w:pStyle w:val="TAL"/>
              <w:rPr>
                <w:sz w:val="16"/>
              </w:rPr>
            </w:pPr>
            <w:r w:rsidRPr="00EA5936">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1204F" w14:textId="77777777" w:rsidR="00C84410" w:rsidRPr="00EA5936" w:rsidRDefault="00C84410" w:rsidP="00EA5936">
            <w:pPr>
              <w:pStyle w:val="TAL"/>
              <w:rPr>
                <w:sz w:val="16"/>
              </w:rPr>
            </w:pPr>
            <w:r w:rsidRPr="00EA5936">
              <w:rPr>
                <w:sz w:val="16"/>
              </w:rPr>
              <w:t>agreed</w:t>
            </w:r>
          </w:p>
        </w:tc>
      </w:tr>
      <w:tr w:rsidR="00EA5936" w:rsidRPr="00EA5936" w14:paraId="2E2F90C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61688" w14:textId="77777777" w:rsidR="00C84410" w:rsidRPr="00EA5936" w:rsidRDefault="00C84410" w:rsidP="00EA5936">
            <w:pPr>
              <w:pStyle w:val="TAL"/>
              <w:rPr>
                <w:sz w:val="16"/>
              </w:rPr>
            </w:pPr>
            <w:r w:rsidRPr="00EA5936">
              <w:rPr>
                <w:sz w:val="16"/>
              </w:rPr>
              <w:t>C4-221086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B28E9" w14:textId="77777777" w:rsidR="00C84410" w:rsidRPr="00EA5936" w:rsidRDefault="00C84410" w:rsidP="00EA5936">
            <w:pPr>
              <w:pStyle w:val="TAL"/>
              <w:rPr>
                <w:sz w:val="16"/>
              </w:rPr>
            </w:pPr>
            <w:r w:rsidRPr="00EA5936">
              <w:rPr>
                <w:sz w:val="16"/>
              </w:rPr>
              <w:t>Correction to 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D53C0" w14:textId="77777777" w:rsidR="00C84410" w:rsidRPr="00EA5936" w:rsidRDefault="00C84410" w:rsidP="00EA5936">
            <w:pPr>
              <w:pStyle w:val="TAL"/>
              <w:rPr>
                <w:sz w:val="16"/>
              </w:rPr>
            </w:pPr>
            <w:r w:rsidRPr="00EA5936">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2D62C" w14:textId="77777777" w:rsidR="00C84410" w:rsidRPr="00EA5936" w:rsidRDefault="00C84410" w:rsidP="00EA5936">
            <w:pPr>
              <w:pStyle w:val="TAL"/>
              <w:rPr>
                <w:sz w:val="16"/>
              </w:rPr>
            </w:pPr>
            <w:r w:rsidRPr="00EA5936">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F45A1" w14:textId="77777777" w:rsidR="00C84410" w:rsidRPr="00EA5936" w:rsidRDefault="00C84410" w:rsidP="00EA5936">
            <w:pPr>
              <w:pStyle w:val="TAL"/>
              <w:rPr>
                <w:sz w:val="16"/>
              </w:rPr>
            </w:pPr>
            <w:r w:rsidRPr="00EA5936">
              <w:rPr>
                <w:sz w:val="16"/>
              </w:rPr>
              <w:t>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EFDB0"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3EBA"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E2DBB"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D0F56" w14:textId="77777777" w:rsidR="00C84410" w:rsidRPr="00EA5936" w:rsidRDefault="00C84410" w:rsidP="00EA5936">
            <w:pPr>
              <w:pStyle w:val="TAL"/>
              <w:rPr>
                <w:sz w:val="16"/>
              </w:rPr>
            </w:pPr>
            <w:r w:rsidRPr="00EA5936">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23D1E" w14:textId="77777777" w:rsidR="00C84410" w:rsidRPr="00EA5936" w:rsidRDefault="00C84410" w:rsidP="00EA5936">
            <w:pPr>
              <w:pStyle w:val="TAL"/>
              <w:rPr>
                <w:sz w:val="16"/>
              </w:rPr>
            </w:pPr>
            <w:r w:rsidRPr="00EA5936">
              <w:rPr>
                <w:sz w:val="16"/>
              </w:rPr>
              <w:t>agreed</w:t>
            </w:r>
          </w:p>
        </w:tc>
      </w:tr>
      <w:tr w:rsidR="00EA5936" w:rsidRPr="00EA5936" w14:paraId="0FA55BD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2C756" w14:textId="77777777" w:rsidR="00C84410" w:rsidRPr="00EA5936" w:rsidRDefault="00C84410" w:rsidP="00EA5936">
            <w:pPr>
              <w:pStyle w:val="TAL"/>
              <w:rPr>
                <w:sz w:val="16"/>
              </w:rPr>
            </w:pPr>
            <w:r w:rsidRPr="00EA5936">
              <w:rPr>
                <w:sz w:val="16"/>
              </w:rPr>
              <w:t>C4-221122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6174B" w14:textId="77777777" w:rsidR="00C84410" w:rsidRPr="00EA5936" w:rsidRDefault="00C84410" w:rsidP="00EA5936">
            <w:pPr>
              <w:pStyle w:val="TAL"/>
              <w:rPr>
                <w:sz w:val="16"/>
              </w:rPr>
            </w:pPr>
            <w:r w:rsidRPr="00EA5936">
              <w:rPr>
                <w:sz w:val="16"/>
              </w:rPr>
              <w:t>Notification Target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86533"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F1DE8" w14:textId="77777777" w:rsidR="00C84410" w:rsidRPr="00EA5936" w:rsidRDefault="00C84410" w:rsidP="00EA5936">
            <w:pPr>
              <w:pStyle w:val="TAL"/>
              <w:rPr>
                <w:sz w:val="16"/>
              </w:rPr>
            </w:pPr>
            <w:r w:rsidRPr="00EA5936">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B38F4" w14:textId="77777777" w:rsidR="00C84410" w:rsidRPr="00EA5936" w:rsidRDefault="00C84410" w:rsidP="00EA5936">
            <w:pPr>
              <w:pStyle w:val="TAL"/>
              <w:rPr>
                <w:sz w:val="16"/>
              </w:rPr>
            </w:pPr>
            <w:r w:rsidRPr="00EA5936">
              <w:rPr>
                <w:sz w:val="16"/>
              </w:rPr>
              <w:t>0333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4C33A"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2790F"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B315B"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1421C" w14:textId="77777777" w:rsidR="00C84410" w:rsidRPr="00EA5936" w:rsidRDefault="00C84410" w:rsidP="00EA5936">
            <w:pPr>
              <w:pStyle w:val="TAL"/>
              <w:rPr>
                <w:sz w:val="16"/>
              </w:rPr>
            </w:pPr>
            <w:r w:rsidRPr="00EA593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1DBAD" w14:textId="77777777" w:rsidR="00C84410" w:rsidRPr="00EA5936" w:rsidRDefault="00C84410" w:rsidP="00EA5936">
            <w:pPr>
              <w:pStyle w:val="TAL"/>
              <w:rPr>
                <w:sz w:val="16"/>
              </w:rPr>
            </w:pPr>
            <w:r w:rsidRPr="00EA5936">
              <w:rPr>
                <w:sz w:val="16"/>
              </w:rPr>
              <w:t>merged</w:t>
            </w:r>
          </w:p>
        </w:tc>
      </w:tr>
      <w:tr w:rsidR="00EA5936" w:rsidRPr="00EA5936" w14:paraId="0B5E273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0C814" w14:textId="77777777" w:rsidR="00C84410" w:rsidRPr="00EA5936" w:rsidRDefault="00C84410" w:rsidP="00EA5936">
            <w:pPr>
              <w:pStyle w:val="TAL"/>
              <w:rPr>
                <w:sz w:val="16"/>
              </w:rPr>
            </w:pPr>
            <w:r w:rsidRPr="00EA5936">
              <w:rPr>
                <w:sz w:val="16"/>
              </w:rPr>
              <w:t>C4-221137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88EF7" w14:textId="77777777" w:rsidR="00C84410" w:rsidRPr="00EA5936" w:rsidRDefault="00C84410" w:rsidP="00EA5936">
            <w:pPr>
              <w:pStyle w:val="TAL"/>
              <w:rPr>
                <w:sz w:val="16"/>
              </w:rPr>
            </w:pPr>
            <w:r w:rsidRPr="00EA5936">
              <w:rPr>
                <w:sz w:val="16"/>
              </w:rPr>
              <w:t>MbsSession data type for MBS session creation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1828F"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A5FD9" w14:textId="77777777" w:rsidR="00C84410" w:rsidRPr="00EA5936" w:rsidRDefault="00C84410" w:rsidP="00EA5936">
            <w:pPr>
              <w:pStyle w:val="TAL"/>
              <w:rPr>
                <w:sz w:val="16"/>
              </w:rPr>
            </w:pPr>
            <w:r w:rsidRPr="00EA5936">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BCEA3" w14:textId="77777777" w:rsidR="00C84410" w:rsidRPr="00EA5936" w:rsidRDefault="00C84410" w:rsidP="00EA5936">
            <w:pPr>
              <w:pStyle w:val="TAL"/>
              <w:rPr>
                <w:sz w:val="16"/>
              </w:rPr>
            </w:pPr>
            <w:r w:rsidRPr="00EA5936">
              <w:rPr>
                <w:sz w:val="16"/>
              </w:rPr>
              <w:t>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33602"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BA8B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37075"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E2766" w14:textId="77777777" w:rsidR="00C84410" w:rsidRPr="00EA5936" w:rsidRDefault="00C84410" w:rsidP="00EA5936">
            <w:pPr>
              <w:pStyle w:val="TAL"/>
              <w:rPr>
                <w:sz w:val="16"/>
              </w:rPr>
            </w:pPr>
            <w:r w:rsidRPr="00EA593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A474D" w14:textId="77777777" w:rsidR="00C84410" w:rsidRPr="00EA5936" w:rsidRDefault="00C84410" w:rsidP="00EA5936">
            <w:pPr>
              <w:pStyle w:val="TAL"/>
              <w:rPr>
                <w:sz w:val="16"/>
              </w:rPr>
            </w:pPr>
            <w:r w:rsidRPr="00EA5936">
              <w:rPr>
                <w:sz w:val="16"/>
              </w:rPr>
              <w:t>revised</w:t>
            </w:r>
          </w:p>
        </w:tc>
      </w:tr>
      <w:tr w:rsidR="00EA5936" w:rsidRPr="00EA5936" w14:paraId="3E865F5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4604C" w14:textId="77777777" w:rsidR="00C84410" w:rsidRPr="00EA5936" w:rsidRDefault="00C84410" w:rsidP="00EA5936">
            <w:pPr>
              <w:pStyle w:val="TAL"/>
              <w:rPr>
                <w:sz w:val="16"/>
              </w:rPr>
            </w:pPr>
            <w:r w:rsidRPr="00EA5936">
              <w:rPr>
                <w:sz w:val="16"/>
              </w:rPr>
              <w:t>C4-221483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F173B" w14:textId="77777777" w:rsidR="00C84410" w:rsidRPr="00EA5936" w:rsidRDefault="00C84410" w:rsidP="00EA5936">
            <w:pPr>
              <w:pStyle w:val="TAL"/>
              <w:rPr>
                <w:sz w:val="16"/>
              </w:rPr>
            </w:pPr>
            <w:r w:rsidRPr="00EA5936">
              <w:rPr>
                <w:sz w:val="16"/>
              </w:rPr>
              <w:t>MbsSession data type for MBS session creation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B012F" w14:textId="77777777" w:rsidR="00C84410" w:rsidRPr="00EA5936" w:rsidRDefault="00C84410" w:rsidP="00EA5936">
            <w:pPr>
              <w:pStyle w:val="TAL"/>
              <w:rPr>
                <w:sz w:val="16"/>
              </w:rPr>
            </w:pPr>
            <w:r w:rsidRPr="00EA5936">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93E3D" w14:textId="77777777" w:rsidR="00C84410" w:rsidRPr="00EA5936" w:rsidRDefault="00C84410" w:rsidP="00EA5936">
            <w:pPr>
              <w:pStyle w:val="TAL"/>
              <w:rPr>
                <w:sz w:val="16"/>
              </w:rPr>
            </w:pPr>
            <w:r w:rsidRPr="00EA5936">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5A605" w14:textId="77777777" w:rsidR="00C84410" w:rsidRPr="00EA5936" w:rsidRDefault="00C84410" w:rsidP="00EA5936">
            <w:pPr>
              <w:pStyle w:val="TAL"/>
              <w:rPr>
                <w:sz w:val="16"/>
              </w:rPr>
            </w:pPr>
            <w:r w:rsidRPr="00EA5936">
              <w:rPr>
                <w:sz w:val="16"/>
              </w:rPr>
              <w:t>0334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ECB08"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FDB1A"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5758C"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B547F" w14:textId="77777777" w:rsidR="00C84410" w:rsidRPr="00EA5936" w:rsidRDefault="00C84410" w:rsidP="00EA5936">
            <w:pPr>
              <w:pStyle w:val="TAL"/>
              <w:rPr>
                <w:sz w:val="16"/>
              </w:rPr>
            </w:pPr>
            <w:r w:rsidRPr="00EA593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587C4" w14:textId="77777777" w:rsidR="00C84410" w:rsidRPr="00EA5936" w:rsidRDefault="00C84410" w:rsidP="00EA5936">
            <w:pPr>
              <w:pStyle w:val="TAL"/>
              <w:rPr>
                <w:sz w:val="16"/>
              </w:rPr>
            </w:pPr>
            <w:r w:rsidRPr="00EA5936">
              <w:rPr>
                <w:sz w:val="16"/>
              </w:rPr>
              <w:t>agreed</w:t>
            </w:r>
          </w:p>
        </w:tc>
      </w:tr>
      <w:tr w:rsidR="00EA5936" w:rsidRPr="00EA5936" w14:paraId="7F95A24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37CAB" w14:textId="77777777" w:rsidR="00C84410" w:rsidRPr="00EA5936" w:rsidRDefault="00C84410" w:rsidP="00EA5936">
            <w:pPr>
              <w:pStyle w:val="TAL"/>
              <w:rPr>
                <w:sz w:val="16"/>
              </w:rPr>
            </w:pPr>
            <w:r w:rsidRPr="00EA5936">
              <w:rPr>
                <w:sz w:val="16"/>
              </w:rPr>
              <w:t>C4-221139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28895" w14:textId="77777777" w:rsidR="00C84410" w:rsidRPr="00EA5936" w:rsidRDefault="00C84410" w:rsidP="00EA5936">
            <w:pPr>
              <w:pStyle w:val="TAL"/>
              <w:rPr>
                <w:sz w:val="16"/>
              </w:rPr>
            </w:pPr>
            <w:r w:rsidRPr="00EA5936">
              <w:rPr>
                <w:sz w:val="16"/>
              </w:rPr>
              <w:t>MBS Session Status subscriptions and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E9B84"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D332" w14:textId="77777777" w:rsidR="00C84410" w:rsidRPr="00EA5936" w:rsidRDefault="00C84410" w:rsidP="00EA5936">
            <w:pPr>
              <w:pStyle w:val="TAL"/>
              <w:rPr>
                <w:sz w:val="16"/>
              </w:rPr>
            </w:pPr>
            <w:r w:rsidRPr="00EA5936">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30080" w14:textId="77777777" w:rsidR="00C84410" w:rsidRPr="00EA5936" w:rsidRDefault="00C84410" w:rsidP="00EA5936">
            <w:pPr>
              <w:pStyle w:val="TAL"/>
              <w:rPr>
                <w:sz w:val="16"/>
              </w:rPr>
            </w:pPr>
            <w:r w:rsidRPr="00EA5936">
              <w:rPr>
                <w:sz w:val="16"/>
              </w:rPr>
              <w:t>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71873"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1C778"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E42AC"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0B8E4" w14:textId="77777777" w:rsidR="00C84410" w:rsidRPr="00EA5936" w:rsidRDefault="00C84410" w:rsidP="00EA5936">
            <w:pPr>
              <w:pStyle w:val="TAL"/>
              <w:rPr>
                <w:sz w:val="16"/>
              </w:rPr>
            </w:pPr>
            <w:r w:rsidRPr="00EA593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1FF23" w14:textId="77777777" w:rsidR="00C84410" w:rsidRPr="00EA5936" w:rsidRDefault="00C84410" w:rsidP="00EA5936">
            <w:pPr>
              <w:pStyle w:val="TAL"/>
              <w:rPr>
                <w:sz w:val="16"/>
              </w:rPr>
            </w:pPr>
            <w:r w:rsidRPr="00EA5936">
              <w:rPr>
                <w:sz w:val="16"/>
              </w:rPr>
              <w:t>revised</w:t>
            </w:r>
          </w:p>
        </w:tc>
      </w:tr>
      <w:tr w:rsidR="00EA5936" w:rsidRPr="00EA5936" w14:paraId="123D196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053D8" w14:textId="77777777" w:rsidR="00C84410" w:rsidRPr="00EA5936" w:rsidRDefault="00C84410" w:rsidP="00EA5936">
            <w:pPr>
              <w:pStyle w:val="TAL"/>
              <w:rPr>
                <w:sz w:val="16"/>
              </w:rPr>
            </w:pPr>
            <w:r w:rsidRPr="00EA5936">
              <w:rPr>
                <w:sz w:val="16"/>
              </w:rPr>
              <w:t>C4-221484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404A" w14:textId="77777777" w:rsidR="00C84410" w:rsidRPr="00EA5936" w:rsidRDefault="00C84410" w:rsidP="00EA5936">
            <w:pPr>
              <w:pStyle w:val="TAL"/>
              <w:rPr>
                <w:sz w:val="16"/>
              </w:rPr>
            </w:pPr>
            <w:r w:rsidRPr="00EA5936">
              <w:rPr>
                <w:sz w:val="16"/>
              </w:rPr>
              <w:t>MBS Session Status subscriptions and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820EA" w14:textId="77777777" w:rsidR="00C84410" w:rsidRPr="00EA5936" w:rsidRDefault="00C84410" w:rsidP="00EA5936">
            <w:pPr>
              <w:pStyle w:val="TAL"/>
              <w:rPr>
                <w:sz w:val="16"/>
              </w:rPr>
            </w:pPr>
            <w:r w:rsidRPr="00EA5936">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3762B" w14:textId="77777777" w:rsidR="00C84410" w:rsidRPr="00EA5936" w:rsidRDefault="00C84410" w:rsidP="00EA5936">
            <w:pPr>
              <w:pStyle w:val="TAL"/>
              <w:rPr>
                <w:sz w:val="16"/>
              </w:rPr>
            </w:pPr>
            <w:r w:rsidRPr="00EA5936">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91C33" w14:textId="77777777" w:rsidR="00C84410" w:rsidRPr="00EA5936" w:rsidRDefault="00C84410" w:rsidP="00EA5936">
            <w:pPr>
              <w:pStyle w:val="TAL"/>
              <w:rPr>
                <w:sz w:val="16"/>
              </w:rPr>
            </w:pPr>
            <w:r w:rsidRPr="00EA5936">
              <w:rPr>
                <w:sz w:val="16"/>
              </w:rPr>
              <w:t>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B9C6E"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D01E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DC704"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8B9B9" w14:textId="77777777" w:rsidR="00C84410" w:rsidRPr="00EA5936" w:rsidRDefault="00C84410" w:rsidP="00EA5936">
            <w:pPr>
              <w:pStyle w:val="TAL"/>
              <w:rPr>
                <w:sz w:val="16"/>
              </w:rPr>
            </w:pPr>
            <w:r w:rsidRPr="00EA593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9BCCF" w14:textId="77777777" w:rsidR="00C84410" w:rsidRPr="00EA5936" w:rsidRDefault="00C84410" w:rsidP="00EA5936">
            <w:pPr>
              <w:pStyle w:val="TAL"/>
              <w:rPr>
                <w:sz w:val="16"/>
              </w:rPr>
            </w:pPr>
            <w:r w:rsidRPr="00EA5936">
              <w:rPr>
                <w:sz w:val="16"/>
              </w:rPr>
              <w:t>agreed</w:t>
            </w:r>
          </w:p>
        </w:tc>
      </w:tr>
      <w:tr w:rsidR="00EA5936" w:rsidRPr="00EA5936" w14:paraId="70DDBD8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56EB2" w14:textId="77777777" w:rsidR="00C84410" w:rsidRPr="00EA5936" w:rsidRDefault="00C84410" w:rsidP="00EA5936">
            <w:pPr>
              <w:pStyle w:val="TAL"/>
              <w:rPr>
                <w:sz w:val="16"/>
              </w:rPr>
            </w:pPr>
            <w:r w:rsidRPr="00EA5936">
              <w:rPr>
                <w:sz w:val="16"/>
              </w:rPr>
              <w:t>C4-221141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4856B" w14:textId="77777777" w:rsidR="00C84410" w:rsidRPr="00EA5936" w:rsidRDefault="00C84410" w:rsidP="00EA5936">
            <w:pPr>
              <w:pStyle w:val="TAL"/>
              <w:rPr>
                <w:sz w:val="16"/>
              </w:rPr>
            </w:pPr>
            <w:r w:rsidRPr="00EA5936">
              <w:rPr>
                <w:sz w:val="16"/>
              </w:rPr>
              <w:t>Extensions for Location dependent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F4325"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FC425" w14:textId="77777777" w:rsidR="00C84410" w:rsidRPr="00EA5936" w:rsidRDefault="00C84410" w:rsidP="00EA5936">
            <w:pPr>
              <w:pStyle w:val="TAL"/>
              <w:rPr>
                <w:sz w:val="16"/>
              </w:rPr>
            </w:pPr>
            <w:r w:rsidRPr="00EA5936">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4BA41" w14:textId="77777777" w:rsidR="00C84410" w:rsidRPr="00EA5936" w:rsidRDefault="00C84410" w:rsidP="00EA5936">
            <w:pPr>
              <w:pStyle w:val="TAL"/>
              <w:rPr>
                <w:sz w:val="16"/>
              </w:rPr>
            </w:pPr>
            <w:r w:rsidRPr="00EA5936">
              <w:rPr>
                <w:sz w:val="16"/>
              </w:rPr>
              <w:t>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9F7E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90E4C"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65ED6"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120DE" w14:textId="77777777" w:rsidR="00C84410" w:rsidRPr="00EA5936" w:rsidRDefault="00C84410" w:rsidP="00EA5936">
            <w:pPr>
              <w:pStyle w:val="TAL"/>
              <w:rPr>
                <w:sz w:val="16"/>
              </w:rPr>
            </w:pPr>
            <w:r w:rsidRPr="00EA593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6B86B" w14:textId="77777777" w:rsidR="00C84410" w:rsidRPr="00EA5936" w:rsidRDefault="00C84410" w:rsidP="00EA5936">
            <w:pPr>
              <w:pStyle w:val="TAL"/>
              <w:rPr>
                <w:sz w:val="16"/>
              </w:rPr>
            </w:pPr>
            <w:r w:rsidRPr="00EA5936">
              <w:rPr>
                <w:sz w:val="16"/>
              </w:rPr>
              <w:t>agreed</w:t>
            </w:r>
          </w:p>
        </w:tc>
      </w:tr>
      <w:tr w:rsidR="00EA5936" w:rsidRPr="00EA5936" w14:paraId="082683B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DE4E1" w14:textId="77777777" w:rsidR="00C84410" w:rsidRPr="00EA5936" w:rsidRDefault="00C84410" w:rsidP="00EA5936">
            <w:pPr>
              <w:pStyle w:val="TAL"/>
              <w:rPr>
                <w:sz w:val="16"/>
              </w:rPr>
            </w:pPr>
            <w:r w:rsidRPr="00EA5936">
              <w:rPr>
                <w:sz w:val="16"/>
              </w:rPr>
              <w:t>C4-221143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23B9E" w14:textId="77777777" w:rsidR="00C84410" w:rsidRPr="00EA5936" w:rsidRDefault="00C84410" w:rsidP="00EA5936">
            <w:pPr>
              <w:pStyle w:val="TAL"/>
              <w:rPr>
                <w:sz w:val="16"/>
              </w:rPr>
            </w:pPr>
            <w:r w:rsidRPr="00EA5936">
              <w:rPr>
                <w:sz w:val="16"/>
              </w:rPr>
              <w:t>MbsServiceArea data type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5F8DD"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8EF4E" w14:textId="77777777" w:rsidR="00C84410" w:rsidRPr="00EA5936" w:rsidRDefault="00C84410" w:rsidP="00EA5936">
            <w:pPr>
              <w:pStyle w:val="TAL"/>
              <w:rPr>
                <w:sz w:val="16"/>
              </w:rPr>
            </w:pPr>
            <w:r w:rsidRPr="00EA5936">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165F2" w14:textId="77777777" w:rsidR="00C84410" w:rsidRPr="00EA5936" w:rsidRDefault="00C84410" w:rsidP="00EA5936">
            <w:pPr>
              <w:pStyle w:val="TAL"/>
              <w:rPr>
                <w:sz w:val="16"/>
              </w:rPr>
            </w:pPr>
            <w:r w:rsidRPr="00EA5936">
              <w:rPr>
                <w:sz w:val="16"/>
              </w:rPr>
              <w:t>0337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0A9E4"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2536A"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6DD35"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0E99C" w14:textId="77777777" w:rsidR="00C84410" w:rsidRPr="00EA5936" w:rsidRDefault="00C84410" w:rsidP="00EA5936">
            <w:pPr>
              <w:pStyle w:val="TAL"/>
              <w:rPr>
                <w:sz w:val="16"/>
              </w:rPr>
            </w:pPr>
            <w:r w:rsidRPr="00EA593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ED7B7" w14:textId="77777777" w:rsidR="00C84410" w:rsidRPr="00EA5936" w:rsidRDefault="00C84410" w:rsidP="00EA5936">
            <w:pPr>
              <w:pStyle w:val="TAL"/>
              <w:rPr>
                <w:sz w:val="16"/>
              </w:rPr>
            </w:pPr>
            <w:r w:rsidRPr="00EA5936">
              <w:rPr>
                <w:sz w:val="16"/>
              </w:rPr>
              <w:t>revised</w:t>
            </w:r>
          </w:p>
        </w:tc>
      </w:tr>
      <w:tr w:rsidR="00EA5936" w:rsidRPr="00EA5936" w14:paraId="248F584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7BD1A" w14:textId="77777777" w:rsidR="00C84410" w:rsidRPr="00EA5936" w:rsidRDefault="00C84410" w:rsidP="00EA5936">
            <w:pPr>
              <w:pStyle w:val="TAL"/>
              <w:rPr>
                <w:sz w:val="16"/>
              </w:rPr>
            </w:pPr>
            <w:r w:rsidRPr="00EA5936">
              <w:rPr>
                <w:sz w:val="16"/>
              </w:rPr>
              <w:t>C4-221485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E5C13" w14:textId="77777777" w:rsidR="00C84410" w:rsidRPr="00EA5936" w:rsidRDefault="00C84410" w:rsidP="00EA5936">
            <w:pPr>
              <w:pStyle w:val="TAL"/>
              <w:rPr>
                <w:sz w:val="16"/>
              </w:rPr>
            </w:pPr>
            <w:r w:rsidRPr="00EA5936">
              <w:rPr>
                <w:sz w:val="16"/>
              </w:rPr>
              <w:t>MbsServiceArea data type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EFF45"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3E704" w14:textId="77777777" w:rsidR="00C84410" w:rsidRPr="00EA5936" w:rsidRDefault="00C84410" w:rsidP="00EA5936">
            <w:pPr>
              <w:pStyle w:val="TAL"/>
              <w:rPr>
                <w:sz w:val="16"/>
              </w:rPr>
            </w:pPr>
            <w:r w:rsidRPr="00EA5936">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24A5C" w14:textId="77777777" w:rsidR="00C84410" w:rsidRPr="00EA5936" w:rsidRDefault="00C84410" w:rsidP="00EA5936">
            <w:pPr>
              <w:pStyle w:val="TAL"/>
              <w:rPr>
                <w:sz w:val="16"/>
              </w:rPr>
            </w:pPr>
            <w:r w:rsidRPr="00EA5936">
              <w:rPr>
                <w:sz w:val="16"/>
              </w:rPr>
              <w:t>0337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B9752"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8EDD7"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95521"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3AEED" w14:textId="77777777" w:rsidR="00C84410" w:rsidRPr="00EA5936" w:rsidRDefault="00C84410" w:rsidP="00EA5936">
            <w:pPr>
              <w:pStyle w:val="TAL"/>
              <w:rPr>
                <w:sz w:val="16"/>
              </w:rPr>
            </w:pPr>
            <w:r w:rsidRPr="00EA593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A8F12" w14:textId="77777777" w:rsidR="00C84410" w:rsidRPr="00EA5936" w:rsidRDefault="00C84410" w:rsidP="00EA5936">
            <w:pPr>
              <w:pStyle w:val="TAL"/>
              <w:rPr>
                <w:sz w:val="16"/>
              </w:rPr>
            </w:pPr>
            <w:r w:rsidRPr="00EA5936">
              <w:rPr>
                <w:sz w:val="16"/>
              </w:rPr>
              <w:t>agreed</w:t>
            </w:r>
          </w:p>
        </w:tc>
      </w:tr>
      <w:tr w:rsidR="00EA5936" w:rsidRPr="00EA5936" w14:paraId="4D72CFE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A016B" w14:textId="77777777" w:rsidR="00C84410" w:rsidRPr="00EA5936" w:rsidRDefault="00C84410" w:rsidP="00EA5936">
            <w:pPr>
              <w:pStyle w:val="TAL"/>
              <w:rPr>
                <w:sz w:val="16"/>
              </w:rPr>
            </w:pPr>
            <w:r w:rsidRPr="00EA5936">
              <w:rPr>
                <w:sz w:val="16"/>
              </w:rPr>
              <w:t>C4-221171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5421C" w14:textId="77777777" w:rsidR="00C84410" w:rsidRPr="00EA5936" w:rsidRDefault="00C84410" w:rsidP="00EA5936">
            <w:pPr>
              <w:pStyle w:val="TAL"/>
              <w:rPr>
                <w:sz w:val="16"/>
              </w:rPr>
            </w:pPr>
            <w:r w:rsidRPr="00EA5936">
              <w:rPr>
                <w:sz w:val="16"/>
              </w:rPr>
              <w:t>Clarifications to the SupportedFeatures type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5F6A6"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42D45" w14:textId="77777777" w:rsidR="00C84410" w:rsidRPr="00EA5936" w:rsidRDefault="00C84410" w:rsidP="00EA5936">
            <w:pPr>
              <w:pStyle w:val="TAL"/>
              <w:rPr>
                <w:sz w:val="16"/>
              </w:rPr>
            </w:pPr>
            <w:r w:rsidRPr="00EA5936">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9B0B8" w14:textId="77777777" w:rsidR="00C84410" w:rsidRPr="00EA5936" w:rsidRDefault="00C84410" w:rsidP="00EA5936">
            <w:pPr>
              <w:pStyle w:val="TAL"/>
              <w:rPr>
                <w:sz w:val="16"/>
              </w:rPr>
            </w:pPr>
            <w:r w:rsidRPr="00EA5936">
              <w:rPr>
                <w:sz w:val="16"/>
              </w:rPr>
              <w:t>0338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D57F6"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45F65"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C762A"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E063F"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26252" w14:textId="77777777" w:rsidR="00C84410" w:rsidRPr="00EA5936" w:rsidRDefault="00C84410" w:rsidP="00EA5936">
            <w:pPr>
              <w:pStyle w:val="TAL"/>
              <w:rPr>
                <w:sz w:val="16"/>
              </w:rPr>
            </w:pPr>
            <w:r w:rsidRPr="00EA5936">
              <w:rPr>
                <w:sz w:val="16"/>
              </w:rPr>
              <w:t>revised</w:t>
            </w:r>
          </w:p>
        </w:tc>
      </w:tr>
      <w:tr w:rsidR="00EA5936" w:rsidRPr="00EA5936" w14:paraId="4FE4A31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EFB9B" w14:textId="77777777" w:rsidR="00C84410" w:rsidRPr="00EA5936" w:rsidRDefault="00C84410" w:rsidP="00EA5936">
            <w:pPr>
              <w:pStyle w:val="TAL"/>
              <w:rPr>
                <w:sz w:val="16"/>
              </w:rPr>
            </w:pPr>
            <w:r w:rsidRPr="00EA5936">
              <w:rPr>
                <w:sz w:val="16"/>
              </w:rPr>
              <w:t>C4-221530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73A9C" w14:textId="77777777" w:rsidR="00C84410" w:rsidRPr="00EA5936" w:rsidRDefault="00C84410" w:rsidP="00EA5936">
            <w:pPr>
              <w:pStyle w:val="TAL"/>
              <w:rPr>
                <w:sz w:val="16"/>
              </w:rPr>
            </w:pPr>
            <w:r w:rsidRPr="00EA5936">
              <w:rPr>
                <w:sz w:val="16"/>
              </w:rPr>
              <w:t xml:space="preserve">Clarifications to the </w:t>
            </w:r>
            <w:r w:rsidRPr="00EA5936">
              <w:rPr>
                <w:sz w:val="16"/>
              </w:rPr>
              <w:lastRenderedPageBreak/>
              <w:t>SupportedFeatures type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02937" w14:textId="77777777" w:rsidR="00C84410" w:rsidRPr="00EA5936" w:rsidRDefault="00C84410" w:rsidP="00EA5936">
            <w:pPr>
              <w:pStyle w:val="TAL"/>
              <w:rPr>
                <w:sz w:val="16"/>
              </w:rPr>
            </w:pPr>
            <w:r w:rsidRPr="00EA5936">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A2C2C" w14:textId="77777777" w:rsidR="00C84410" w:rsidRPr="00EA5936" w:rsidRDefault="00C84410" w:rsidP="00EA5936">
            <w:pPr>
              <w:pStyle w:val="TAL"/>
              <w:rPr>
                <w:sz w:val="16"/>
              </w:rPr>
            </w:pPr>
            <w:r w:rsidRPr="00EA5936">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D844E" w14:textId="77777777" w:rsidR="00C84410" w:rsidRPr="00EA5936" w:rsidRDefault="00C84410" w:rsidP="00EA5936">
            <w:pPr>
              <w:pStyle w:val="TAL"/>
              <w:rPr>
                <w:sz w:val="16"/>
              </w:rPr>
            </w:pPr>
            <w:r w:rsidRPr="00EA5936">
              <w:rPr>
                <w:sz w:val="16"/>
              </w:rPr>
              <w:t>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9629B"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8859D" w14:textId="77777777" w:rsidR="00C84410" w:rsidRPr="00EA5936" w:rsidRDefault="00C84410" w:rsidP="00EA5936">
            <w:pPr>
              <w:pStyle w:val="TAL"/>
              <w:rPr>
                <w:sz w:val="16"/>
              </w:rPr>
            </w:pPr>
            <w:r w:rsidRPr="00EA5936">
              <w:rPr>
                <w:sz w:val="16"/>
              </w:rPr>
              <w:t>Rel-</w:t>
            </w:r>
            <w:r w:rsidRPr="00EA5936">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A9F72" w14:textId="77777777" w:rsidR="00C84410" w:rsidRPr="00EA5936" w:rsidRDefault="00C84410" w:rsidP="00EA5936">
            <w:pPr>
              <w:pStyle w:val="TAL"/>
              <w:rPr>
                <w:sz w:val="16"/>
              </w:rPr>
            </w:pPr>
            <w:r w:rsidRPr="00EA5936">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38FDD"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2D4A5" w14:textId="77777777" w:rsidR="00C84410" w:rsidRPr="00EA5936" w:rsidRDefault="00C84410" w:rsidP="00EA5936">
            <w:pPr>
              <w:pStyle w:val="TAL"/>
              <w:rPr>
                <w:sz w:val="16"/>
              </w:rPr>
            </w:pPr>
            <w:r w:rsidRPr="00EA5936">
              <w:rPr>
                <w:sz w:val="16"/>
              </w:rPr>
              <w:t>agreed</w:t>
            </w:r>
          </w:p>
        </w:tc>
      </w:tr>
      <w:tr w:rsidR="00EA5936" w:rsidRPr="00EA5936" w14:paraId="390CD22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1B1CE" w14:textId="77777777" w:rsidR="00C84410" w:rsidRPr="00EA5936" w:rsidRDefault="00C84410" w:rsidP="00EA5936">
            <w:pPr>
              <w:pStyle w:val="TAL"/>
              <w:rPr>
                <w:sz w:val="16"/>
              </w:rPr>
            </w:pPr>
            <w:r w:rsidRPr="00EA5936">
              <w:rPr>
                <w:sz w:val="16"/>
              </w:rPr>
              <w:t>C4-221181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ED666" w14:textId="77777777" w:rsidR="00C84410" w:rsidRPr="00EA5936" w:rsidRDefault="00C84410" w:rsidP="00EA5936">
            <w:pPr>
              <w:pStyle w:val="TAL"/>
              <w:rPr>
                <w:sz w:val="16"/>
              </w:rPr>
            </w:pPr>
            <w:r w:rsidRPr="00EA5936">
              <w:rPr>
                <w:sz w:val="16"/>
              </w:rPr>
              <w:t>QosInfo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3C11F"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4B9B2" w14:textId="77777777" w:rsidR="00C84410" w:rsidRPr="00EA5936" w:rsidRDefault="00C84410" w:rsidP="00EA5936">
            <w:pPr>
              <w:pStyle w:val="TAL"/>
              <w:rPr>
                <w:sz w:val="16"/>
              </w:rPr>
            </w:pPr>
            <w:r w:rsidRPr="00EA5936">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4D008" w14:textId="77777777" w:rsidR="00C84410" w:rsidRPr="00EA5936" w:rsidRDefault="00C84410" w:rsidP="00EA5936">
            <w:pPr>
              <w:pStyle w:val="TAL"/>
              <w:rPr>
                <w:sz w:val="16"/>
              </w:rPr>
            </w:pPr>
            <w:r w:rsidRPr="00EA5936">
              <w:rPr>
                <w:sz w:val="16"/>
              </w:rPr>
              <w:t>0339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DB21B"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65834"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284AD"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8CD1E" w14:textId="77777777" w:rsidR="00C84410" w:rsidRPr="00EA5936" w:rsidRDefault="00C84410" w:rsidP="00EA5936">
            <w:pPr>
              <w:pStyle w:val="TAL"/>
              <w:rPr>
                <w:sz w:val="16"/>
              </w:rPr>
            </w:pPr>
            <w:r w:rsidRPr="00EA593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1E3CB" w14:textId="77777777" w:rsidR="00C84410" w:rsidRPr="00EA5936" w:rsidRDefault="00C84410" w:rsidP="00EA5936">
            <w:pPr>
              <w:pStyle w:val="TAL"/>
              <w:rPr>
                <w:sz w:val="16"/>
              </w:rPr>
            </w:pPr>
            <w:r w:rsidRPr="00EA5936">
              <w:rPr>
                <w:sz w:val="16"/>
              </w:rPr>
              <w:t>postponed</w:t>
            </w:r>
          </w:p>
        </w:tc>
      </w:tr>
      <w:tr w:rsidR="00EA5936" w:rsidRPr="00EA5936" w14:paraId="4217526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772EB" w14:textId="77777777" w:rsidR="00C84410" w:rsidRPr="00EA5936" w:rsidRDefault="00C84410" w:rsidP="00EA5936">
            <w:pPr>
              <w:pStyle w:val="TAL"/>
              <w:rPr>
                <w:sz w:val="16"/>
              </w:rPr>
            </w:pPr>
            <w:r w:rsidRPr="00EA5936">
              <w:rPr>
                <w:sz w:val="16"/>
              </w:rPr>
              <w:t>C4-221613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07D29" w14:textId="77777777" w:rsidR="00C84410" w:rsidRPr="00EA5936" w:rsidRDefault="00C84410" w:rsidP="00EA5936">
            <w:pPr>
              <w:pStyle w:val="TAL"/>
              <w:rPr>
                <w:sz w:val="16"/>
              </w:rPr>
            </w:pPr>
            <w:r w:rsidRPr="00EA5936">
              <w:rPr>
                <w:sz w:val="16"/>
              </w:rPr>
              <w:t>29.571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E54EE"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CE96E" w14:textId="77777777" w:rsidR="00C84410" w:rsidRPr="00EA5936" w:rsidRDefault="00C84410" w:rsidP="00EA5936">
            <w:pPr>
              <w:pStyle w:val="TAL"/>
              <w:rPr>
                <w:sz w:val="16"/>
              </w:rPr>
            </w:pPr>
            <w:r w:rsidRPr="00EA5936">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3F8ED" w14:textId="77777777" w:rsidR="00C84410" w:rsidRPr="00EA5936" w:rsidRDefault="00C84410" w:rsidP="00EA5936">
            <w:pPr>
              <w:pStyle w:val="TAL"/>
              <w:rPr>
                <w:sz w:val="16"/>
              </w:rPr>
            </w:pPr>
            <w:r w:rsidRPr="00EA5936">
              <w:rPr>
                <w:sz w:val="16"/>
              </w:rPr>
              <w:t>0340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17F62"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799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47489"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782D6"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32821" w14:textId="77777777" w:rsidR="00C84410" w:rsidRPr="00EA5936" w:rsidRDefault="00C84410" w:rsidP="00EA5936">
            <w:pPr>
              <w:pStyle w:val="TAL"/>
              <w:rPr>
                <w:sz w:val="16"/>
              </w:rPr>
            </w:pPr>
            <w:r w:rsidRPr="00EA5936">
              <w:rPr>
                <w:sz w:val="16"/>
              </w:rPr>
              <w:t>agreed</w:t>
            </w:r>
          </w:p>
        </w:tc>
      </w:tr>
      <w:tr w:rsidR="00EA5936" w:rsidRPr="00EA5936" w14:paraId="7ADB50E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12026" w14:textId="77777777" w:rsidR="00C84410" w:rsidRPr="00EA5936" w:rsidRDefault="00C84410" w:rsidP="00EA5936">
            <w:pPr>
              <w:pStyle w:val="TAL"/>
              <w:rPr>
                <w:sz w:val="16"/>
              </w:rPr>
            </w:pPr>
            <w:r w:rsidRPr="00EA5936">
              <w:rPr>
                <w:sz w:val="16"/>
              </w:rPr>
              <w:t>C4-221629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B0667" w14:textId="77777777" w:rsidR="00C84410" w:rsidRPr="00EA5936" w:rsidRDefault="00C84410" w:rsidP="00EA5936">
            <w:pPr>
              <w:pStyle w:val="TAL"/>
              <w:rPr>
                <w:sz w:val="16"/>
              </w:rPr>
            </w:pPr>
            <w:r w:rsidRPr="00EA5936">
              <w:rPr>
                <w:sz w:val="16"/>
              </w:rPr>
              <w:t>29.571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18AE4"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A0ED7" w14:textId="77777777" w:rsidR="00C84410" w:rsidRPr="00EA5936" w:rsidRDefault="00C84410" w:rsidP="00EA5936">
            <w:pPr>
              <w:pStyle w:val="TAL"/>
              <w:rPr>
                <w:sz w:val="16"/>
              </w:rPr>
            </w:pPr>
            <w:r w:rsidRPr="00EA5936">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828EC" w14:textId="77777777" w:rsidR="00C84410" w:rsidRPr="00EA5936" w:rsidRDefault="00C84410" w:rsidP="00EA5936">
            <w:pPr>
              <w:pStyle w:val="TAL"/>
              <w:rPr>
                <w:sz w:val="16"/>
              </w:rPr>
            </w:pPr>
            <w:r w:rsidRPr="00EA5936">
              <w:rPr>
                <w:sz w:val="16"/>
              </w:rPr>
              <w:t>0341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69EE7"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AF476"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125F7"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A3911"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C0DD5" w14:textId="77777777" w:rsidR="00C84410" w:rsidRPr="00EA5936" w:rsidRDefault="00C84410" w:rsidP="00EA5936">
            <w:pPr>
              <w:pStyle w:val="TAL"/>
              <w:rPr>
                <w:sz w:val="16"/>
              </w:rPr>
            </w:pPr>
            <w:r w:rsidRPr="00EA5936">
              <w:rPr>
                <w:sz w:val="16"/>
              </w:rPr>
              <w:t>agreed</w:t>
            </w:r>
          </w:p>
        </w:tc>
      </w:tr>
      <w:tr w:rsidR="00EA5936" w:rsidRPr="00EA5936" w14:paraId="4BFEF9D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AEA42" w14:textId="77777777" w:rsidR="00C84410" w:rsidRPr="00EA5936" w:rsidRDefault="00C84410" w:rsidP="00EA5936">
            <w:pPr>
              <w:pStyle w:val="TAL"/>
              <w:rPr>
                <w:sz w:val="16"/>
              </w:rPr>
            </w:pPr>
            <w:r w:rsidRPr="00EA5936">
              <w:rPr>
                <w:sz w:val="16"/>
              </w:rPr>
              <w:t>C4-221347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9CA9A" w14:textId="77777777" w:rsidR="00C84410" w:rsidRPr="00EA5936" w:rsidRDefault="00C84410" w:rsidP="00EA5936">
            <w:pPr>
              <w:pStyle w:val="TAL"/>
              <w:rPr>
                <w:sz w:val="16"/>
              </w:rPr>
            </w:pPr>
            <w:r w:rsidRPr="00EA5936">
              <w:rPr>
                <w:sz w:val="16"/>
              </w:rPr>
              <w:t>Corrections on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E73FA"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40560" w14:textId="77777777" w:rsidR="00C84410" w:rsidRPr="00EA5936" w:rsidRDefault="00C84410" w:rsidP="00EA5936">
            <w:pPr>
              <w:pStyle w:val="TAL"/>
              <w:rPr>
                <w:sz w:val="16"/>
              </w:rPr>
            </w:pPr>
            <w:r w:rsidRPr="00EA5936">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F1F9F" w14:textId="77777777" w:rsidR="00C84410" w:rsidRPr="00EA5936" w:rsidRDefault="00C84410" w:rsidP="00EA5936">
            <w:pPr>
              <w:pStyle w:val="TAL"/>
              <w:rPr>
                <w:sz w:val="16"/>
              </w:rPr>
            </w:pPr>
            <w:r w:rsidRPr="00EA5936">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CF865"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2082B"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02C6A"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4D3B2" w14:textId="77777777" w:rsidR="00C84410" w:rsidRPr="00EA5936" w:rsidRDefault="00C84410" w:rsidP="00EA5936">
            <w:pPr>
              <w:pStyle w:val="TAL"/>
              <w:rPr>
                <w:sz w:val="16"/>
              </w:rPr>
            </w:pPr>
            <w:r w:rsidRPr="00EA5936">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A30CD" w14:textId="77777777" w:rsidR="00C84410" w:rsidRPr="00EA5936" w:rsidRDefault="00C84410" w:rsidP="00EA5936">
            <w:pPr>
              <w:pStyle w:val="TAL"/>
              <w:rPr>
                <w:sz w:val="16"/>
              </w:rPr>
            </w:pPr>
            <w:r w:rsidRPr="00EA5936">
              <w:rPr>
                <w:sz w:val="16"/>
              </w:rPr>
              <w:t>agreed</w:t>
            </w:r>
          </w:p>
        </w:tc>
      </w:tr>
      <w:tr w:rsidR="00EA5936" w:rsidRPr="00EA5936" w14:paraId="762FF40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3B75A" w14:textId="77777777" w:rsidR="00C84410" w:rsidRPr="00EA5936" w:rsidRDefault="00C84410" w:rsidP="00EA5936">
            <w:pPr>
              <w:pStyle w:val="TAL"/>
              <w:rPr>
                <w:sz w:val="16"/>
              </w:rPr>
            </w:pPr>
            <w:r w:rsidRPr="00EA5936">
              <w:rPr>
                <w:sz w:val="16"/>
              </w:rPr>
              <w:t>C4-221348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DB00A" w14:textId="77777777" w:rsidR="00C84410" w:rsidRPr="00EA5936" w:rsidRDefault="00C84410" w:rsidP="00EA5936">
            <w:pPr>
              <w:pStyle w:val="TAL"/>
              <w:rPr>
                <w:sz w:val="16"/>
              </w:rPr>
            </w:pPr>
            <w:r w:rsidRPr="00EA5936">
              <w:rPr>
                <w:sz w:val="16"/>
              </w:rPr>
              <w:t>Corrections on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76040"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45150" w14:textId="77777777" w:rsidR="00C84410" w:rsidRPr="00EA5936" w:rsidRDefault="00C84410" w:rsidP="00EA5936">
            <w:pPr>
              <w:pStyle w:val="TAL"/>
              <w:rPr>
                <w:sz w:val="16"/>
              </w:rPr>
            </w:pPr>
            <w:r w:rsidRPr="00EA5936">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050A3" w14:textId="77777777" w:rsidR="00C84410" w:rsidRPr="00EA5936" w:rsidRDefault="00C84410" w:rsidP="00EA5936">
            <w:pPr>
              <w:pStyle w:val="TAL"/>
              <w:rPr>
                <w:sz w:val="16"/>
              </w:rPr>
            </w:pPr>
            <w:r w:rsidRPr="00EA5936">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2709A"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6B9A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D4996"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CB405" w14:textId="77777777" w:rsidR="00C84410" w:rsidRPr="00EA5936" w:rsidRDefault="00C84410" w:rsidP="00EA5936">
            <w:pPr>
              <w:pStyle w:val="TAL"/>
              <w:rPr>
                <w:sz w:val="16"/>
              </w:rPr>
            </w:pPr>
            <w:r w:rsidRPr="00EA5936">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2E3F4" w14:textId="77777777" w:rsidR="00C84410" w:rsidRPr="00EA5936" w:rsidRDefault="00C84410" w:rsidP="00EA5936">
            <w:pPr>
              <w:pStyle w:val="TAL"/>
              <w:rPr>
                <w:sz w:val="16"/>
              </w:rPr>
            </w:pPr>
            <w:r w:rsidRPr="00EA5936">
              <w:rPr>
                <w:sz w:val="16"/>
              </w:rPr>
              <w:t>agreed</w:t>
            </w:r>
          </w:p>
        </w:tc>
      </w:tr>
      <w:tr w:rsidR="00EA5936" w:rsidRPr="00EA5936" w14:paraId="420C949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2DD49" w14:textId="77777777" w:rsidR="00C84410" w:rsidRPr="00EA5936" w:rsidRDefault="00C84410" w:rsidP="00EA5936">
            <w:pPr>
              <w:pStyle w:val="TAL"/>
              <w:rPr>
                <w:sz w:val="16"/>
              </w:rPr>
            </w:pPr>
            <w:r w:rsidRPr="00EA5936">
              <w:rPr>
                <w:sz w:val="16"/>
              </w:rPr>
              <w:t>C4-221354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FFA7B" w14:textId="77777777" w:rsidR="00C84410" w:rsidRPr="00EA5936" w:rsidRDefault="00C84410" w:rsidP="00EA5936">
            <w:pPr>
              <w:pStyle w:val="TAL"/>
              <w:rPr>
                <w:sz w:val="16"/>
              </w:rPr>
            </w:pPr>
            <w:r w:rsidRPr="00EA5936">
              <w:rPr>
                <w:sz w:val="16"/>
              </w:rPr>
              <w:t>Update incorrect table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92D07"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1588F" w14:textId="77777777" w:rsidR="00C84410" w:rsidRPr="00EA5936" w:rsidRDefault="00C84410" w:rsidP="00EA5936">
            <w:pPr>
              <w:pStyle w:val="TAL"/>
              <w:rPr>
                <w:sz w:val="16"/>
              </w:rPr>
            </w:pPr>
            <w:r w:rsidRPr="00EA5936">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F38D3" w14:textId="77777777" w:rsidR="00C84410" w:rsidRPr="00EA5936" w:rsidRDefault="00C84410" w:rsidP="00EA5936">
            <w:pPr>
              <w:pStyle w:val="TAL"/>
              <w:rPr>
                <w:sz w:val="16"/>
              </w:rPr>
            </w:pPr>
            <w:r w:rsidRPr="00EA5936">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3A614"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4CA6"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427B1"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36B4B"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80CB7" w14:textId="77777777" w:rsidR="00C84410" w:rsidRPr="00EA5936" w:rsidRDefault="00C84410" w:rsidP="00EA5936">
            <w:pPr>
              <w:pStyle w:val="TAL"/>
              <w:rPr>
                <w:sz w:val="16"/>
              </w:rPr>
            </w:pPr>
            <w:r w:rsidRPr="00EA5936">
              <w:rPr>
                <w:sz w:val="16"/>
              </w:rPr>
              <w:t>agreed</w:t>
            </w:r>
          </w:p>
        </w:tc>
      </w:tr>
      <w:tr w:rsidR="00EA5936" w:rsidRPr="00EA5936" w14:paraId="089029B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DED20" w14:textId="77777777" w:rsidR="00C84410" w:rsidRPr="00EA5936" w:rsidRDefault="00C84410" w:rsidP="00EA5936">
            <w:pPr>
              <w:pStyle w:val="TAL"/>
              <w:rPr>
                <w:sz w:val="16"/>
              </w:rPr>
            </w:pPr>
            <w:r w:rsidRPr="00EA5936">
              <w:rPr>
                <w:sz w:val="16"/>
              </w:rPr>
              <w:t>C4-221115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ED743" w14:textId="77777777" w:rsidR="00C84410" w:rsidRPr="00EA5936" w:rsidRDefault="00C84410" w:rsidP="00EA5936">
            <w:pPr>
              <w:pStyle w:val="TAL"/>
              <w:rPr>
                <w:sz w:val="16"/>
              </w:rPr>
            </w:pPr>
            <w:r w:rsidRPr="00EA5936">
              <w:rPr>
                <w:sz w:val="16"/>
              </w:rPr>
              <w:t>PLMN Specific N32-C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5223F"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F9CDD" w14:textId="77777777" w:rsidR="00C84410" w:rsidRPr="00EA5936" w:rsidRDefault="00C84410" w:rsidP="00EA5936">
            <w:pPr>
              <w:pStyle w:val="TAL"/>
              <w:rPr>
                <w:sz w:val="16"/>
              </w:rPr>
            </w:pPr>
            <w:r w:rsidRPr="00EA5936">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172D3" w14:textId="77777777" w:rsidR="00C84410" w:rsidRPr="00EA5936" w:rsidRDefault="00C84410" w:rsidP="00EA5936">
            <w:pPr>
              <w:pStyle w:val="TAL"/>
              <w:rPr>
                <w:sz w:val="16"/>
              </w:rPr>
            </w:pPr>
            <w:r w:rsidRPr="00EA5936">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EC665"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DDDF1"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84ACF"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A9C06"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06E32" w14:textId="77777777" w:rsidR="00C84410" w:rsidRPr="00EA5936" w:rsidRDefault="00C84410" w:rsidP="00EA5936">
            <w:pPr>
              <w:pStyle w:val="TAL"/>
              <w:rPr>
                <w:sz w:val="16"/>
              </w:rPr>
            </w:pPr>
            <w:r w:rsidRPr="00EA5936">
              <w:rPr>
                <w:sz w:val="16"/>
              </w:rPr>
              <w:t>revised</w:t>
            </w:r>
          </w:p>
        </w:tc>
      </w:tr>
      <w:tr w:rsidR="00EA5936" w:rsidRPr="00EA5936" w14:paraId="57CEA39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E0CA2" w14:textId="77777777" w:rsidR="00C84410" w:rsidRPr="00EA5936" w:rsidRDefault="00C84410" w:rsidP="00EA5936">
            <w:pPr>
              <w:pStyle w:val="TAL"/>
              <w:rPr>
                <w:sz w:val="16"/>
              </w:rPr>
            </w:pPr>
            <w:r w:rsidRPr="00EA5936">
              <w:rPr>
                <w:sz w:val="16"/>
              </w:rPr>
              <w:t>C4-221541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76114" w14:textId="77777777" w:rsidR="00C84410" w:rsidRPr="00EA5936" w:rsidRDefault="00C84410" w:rsidP="00EA5936">
            <w:pPr>
              <w:pStyle w:val="TAL"/>
              <w:rPr>
                <w:sz w:val="16"/>
              </w:rPr>
            </w:pPr>
            <w:r w:rsidRPr="00EA5936">
              <w:rPr>
                <w:sz w:val="16"/>
              </w:rPr>
              <w:t>PLMN Specific N32-C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423A1" w14:textId="77777777" w:rsidR="00C84410" w:rsidRPr="00EA5936" w:rsidRDefault="00C84410" w:rsidP="00EA5936">
            <w:pPr>
              <w:pStyle w:val="TAL"/>
              <w:rPr>
                <w:sz w:val="16"/>
              </w:rPr>
            </w:pPr>
            <w:r w:rsidRPr="00EA5936">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7B41A" w14:textId="77777777" w:rsidR="00C84410" w:rsidRPr="00EA5936" w:rsidRDefault="00C84410" w:rsidP="00EA5936">
            <w:pPr>
              <w:pStyle w:val="TAL"/>
              <w:rPr>
                <w:sz w:val="16"/>
              </w:rPr>
            </w:pPr>
            <w:r w:rsidRPr="00EA5936">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51067" w14:textId="77777777" w:rsidR="00C84410" w:rsidRPr="00EA5936" w:rsidRDefault="00C84410" w:rsidP="00EA5936">
            <w:pPr>
              <w:pStyle w:val="TAL"/>
              <w:rPr>
                <w:sz w:val="16"/>
              </w:rPr>
            </w:pPr>
            <w:r w:rsidRPr="00EA5936">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319C9"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0E9BD"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400EF"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47B4E"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B5F2A" w14:textId="77777777" w:rsidR="00C84410" w:rsidRPr="00EA5936" w:rsidRDefault="00C84410" w:rsidP="00EA5936">
            <w:pPr>
              <w:pStyle w:val="TAL"/>
              <w:rPr>
                <w:sz w:val="16"/>
              </w:rPr>
            </w:pPr>
            <w:r w:rsidRPr="00EA5936">
              <w:rPr>
                <w:sz w:val="16"/>
              </w:rPr>
              <w:t>agreed</w:t>
            </w:r>
          </w:p>
        </w:tc>
      </w:tr>
      <w:tr w:rsidR="00EA5936" w:rsidRPr="00EA5936" w14:paraId="2ADA1B1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72084" w14:textId="77777777" w:rsidR="00C84410" w:rsidRPr="00EA5936" w:rsidRDefault="00C84410" w:rsidP="00EA5936">
            <w:pPr>
              <w:pStyle w:val="TAL"/>
              <w:rPr>
                <w:sz w:val="16"/>
              </w:rPr>
            </w:pPr>
            <w:r w:rsidRPr="00EA5936">
              <w:rPr>
                <w:sz w:val="16"/>
              </w:rPr>
              <w:t>C4-221116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72C10" w14:textId="77777777" w:rsidR="00C84410" w:rsidRPr="00EA5936" w:rsidRDefault="00C84410" w:rsidP="00EA5936">
            <w:pPr>
              <w:pStyle w:val="TAL"/>
              <w:rPr>
                <w:sz w:val="16"/>
              </w:rPr>
            </w:pPr>
            <w:r w:rsidRPr="00EA5936">
              <w:rPr>
                <w:sz w:val="16"/>
              </w:rPr>
              <w:t>PLMN Specific N32-C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23FEB"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B1FF8" w14:textId="77777777" w:rsidR="00C84410" w:rsidRPr="00EA5936" w:rsidRDefault="00C84410" w:rsidP="00EA5936">
            <w:pPr>
              <w:pStyle w:val="TAL"/>
              <w:rPr>
                <w:sz w:val="16"/>
              </w:rPr>
            </w:pPr>
            <w:r w:rsidRPr="00EA5936">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641D7" w14:textId="77777777" w:rsidR="00C84410" w:rsidRPr="00EA5936" w:rsidRDefault="00C84410" w:rsidP="00EA5936">
            <w:pPr>
              <w:pStyle w:val="TAL"/>
              <w:rPr>
                <w:sz w:val="16"/>
              </w:rPr>
            </w:pPr>
            <w:r w:rsidRPr="00EA5936">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8994B"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D90F6"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F087B"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52BBA"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B5EA1" w14:textId="77777777" w:rsidR="00C84410" w:rsidRPr="00EA5936" w:rsidRDefault="00C84410" w:rsidP="00EA5936">
            <w:pPr>
              <w:pStyle w:val="TAL"/>
              <w:rPr>
                <w:sz w:val="16"/>
              </w:rPr>
            </w:pPr>
            <w:r w:rsidRPr="00EA5936">
              <w:rPr>
                <w:sz w:val="16"/>
              </w:rPr>
              <w:t>revised</w:t>
            </w:r>
          </w:p>
        </w:tc>
      </w:tr>
      <w:tr w:rsidR="00EA5936" w:rsidRPr="00EA5936" w14:paraId="4D34BF4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DD13E" w14:textId="77777777" w:rsidR="00C84410" w:rsidRPr="00EA5936" w:rsidRDefault="00C84410" w:rsidP="00EA5936">
            <w:pPr>
              <w:pStyle w:val="TAL"/>
              <w:rPr>
                <w:sz w:val="16"/>
              </w:rPr>
            </w:pPr>
            <w:r w:rsidRPr="00EA5936">
              <w:rPr>
                <w:sz w:val="16"/>
              </w:rPr>
              <w:t>C4-221542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0FE7C" w14:textId="77777777" w:rsidR="00C84410" w:rsidRPr="00EA5936" w:rsidRDefault="00C84410" w:rsidP="00EA5936">
            <w:pPr>
              <w:pStyle w:val="TAL"/>
              <w:rPr>
                <w:sz w:val="16"/>
              </w:rPr>
            </w:pPr>
            <w:r w:rsidRPr="00EA5936">
              <w:rPr>
                <w:sz w:val="16"/>
              </w:rPr>
              <w:t>PLMN Specific N32-C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F8F0C"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F9B73" w14:textId="77777777" w:rsidR="00C84410" w:rsidRPr="00EA5936" w:rsidRDefault="00C84410" w:rsidP="00EA5936">
            <w:pPr>
              <w:pStyle w:val="TAL"/>
              <w:rPr>
                <w:sz w:val="16"/>
              </w:rPr>
            </w:pPr>
            <w:r w:rsidRPr="00EA5936">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B4752" w14:textId="77777777" w:rsidR="00C84410" w:rsidRPr="00EA5936" w:rsidRDefault="00C84410" w:rsidP="00EA5936">
            <w:pPr>
              <w:pStyle w:val="TAL"/>
              <w:rPr>
                <w:sz w:val="16"/>
              </w:rPr>
            </w:pPr>
            <w:r w:rsidRPr="00EA5936">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BE5A3"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577AE"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D2368"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4146A"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FF2DD" w14:textId="77777777" w:rsidR="00C84410" w:rsidRPr="00EA5936" w:rsidRDefault="00C84410" w:rsidP="00EA5936">
            <w:pPr>
              <w:pStyle w:val="TAL"/>
              <w:rPr>
                <w:sz w:val="16"/>
              </w:rPr>
            </w:pPr>
            <w:r w:rsidRPr="00EA5936">
              <w:rPr>
                <w:sz w:val="16"/>
              </w:rPr>
              <w:t>agreed</w:t>
            </w:r>
          </w:p>
        </w:tc>
      </w:tr>
      <w:tr w:rsidR="00EA5936" w:rsidRPr="00EA5936" w14:paraId="73EA4C1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B136F" w14:textId="77777777" w:rsidR="00C84410" w:rsidRPr="00EA5936" w:rsidRDefault="00C84410" w:rsidP="00EA5936">
            <w:pPr>
              <w:pStyle w:val="TAL"/>
              <w:rPr>
                <w:sz w:val="16"/>
              </w:rPr>
            </w:pPr>
            <w:r w:rsidRPr="00EA5936">
              <w:rPr>
                <w:sz w:val="16"/>
              </w:rPr>
              <w:t>C4-221114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577D9" w14:textId="77777777" w:rsidR="00C84410" w:rsidRPr="00EA5936" w:rsidRDefault="00C84410" w:rsidP="00EA5936">
            <w:pPr>
              <w:pStyle w:val="TAL"/>
              <w:rPr>
                <w:sz w:val="16"/>
              </w:rPr>
            </w:pPr>
            <w:r w:rsidRPr="00EA5936">
              <w:rPr>
                <w:sz w:val="16"/>
              </w:rPr>
              <w:t>SEPP capability negotation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37050"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8748A" w14:textId="77777777" w:rsidR="00C84410" w:rsidRPr="00EA5936" w:rsidRDefault="00C84410" w:rsidP="00EA5936">
            <w:pPr>
              <w:pStyle w:val="TAL"/>
              <w:rPr>
                <w:sz w:val="16"/>
              </w:rPr>
            </w:pPr>
            <w:r w:rsidRPr="00EA5936">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BDD46" w14:textId="77777777" w:rsidR="00C84410" w:rsidRPr="00EA5936" w:rsidRDefault="00C84410" w:rsidP="00EA5936">
            <w:pPr>
              <w:pStyle w:val="TAL"/>
              <w:rPr>
                <w:sz w:val="16"/>
              </w:rPr>
            </w:pPr>
            <w:r w:rsidRPr="00EA5936">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4AC1C"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B744E"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9AEC7"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2C4FD" w14:textId="77777777" w:rsidR="00C84410" w:rsidRPr="00EA5936" w:rsidRDefault="00C84410" w:rsidP="00EA5936">
            <w:pPr>
              <w:pStyle w:val="TAL"/>
              <w:rPr>
                <w:sz w:val="16"/>
              </w:rPr>
            </w:pPr>
            <w:r w:rsidRPr="00EA5936">
              <w:rPr>
                <w:sz w:val="16"/>
              </w:rPr>
              <w:t>EoIPR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BD655" w14:textId="77777777" w:rsidR="00C84410" w:rsidRPr="00EA5936" w:rsidRDefault="00C84410" w:rsidP="00EA5936">
            <w:pPr>
              <w:pStyle w:val="TAL"/>
              <w:rPr>
                <w:sz w:val="16"/>
              </w:rPr>
            </w:pPr>
            <w:r w:rsidRPr="00EA5936">
              <w:rPr>
                <w:sz w:val="16"/>
              </w:rPr>
              <w:t>revised</w:t>
            </w:r>
          </w:p>
        </w:tc>
      </w:tr>
      <w:tr w:rsidR="00EA5936" w:rsidRPr="00EA5936" w14:paraId="3BF7A4B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5762" w14:textId="77777777" w:rsidR="00C84410" w:rsidRPr="00EA5936" w:rsidRDefault="00C84410" w:rsidP="00EA5936">
            <w:pPr>
              <w:pStyle w:val="TAL"/>
              <w:rPr>
                <w:sz w:val="16"/>
              </w:rPr>
            </w:pPr>
            <w:r w:rsidRPr="00EA5936">
              <w:rPr>
                <w:sz w:val="16"/>
              </w:rPr>
              <w:t>C4-221539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357FE" w14:textId="77777777" w:rsidR="00C84410" w:rsidRPr="00EA5936" w:rsidRDefault="00C84410" w:rsidP="00EA5936">
            <w:pPr>
              <w:pStyle w:val="TAL"/>
              <w:rPr>
                <w:sz w:val="16"/>
              </w:rPr>
            </w:pPr>
            <w:r w:rsidRPr="00EA5936">
              <w:rPr>
                <w:sz w:val="16"/>
              </w:rPr>
              <w:t>SEPP capability negotation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37BD3"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20B3F" w14:textId="77777777" w:rsidR="00C84410" w:rsidRPr="00EA5936" w:rsidRDefault="00C84410" w:rsidP="00EA5936">
            <w:pPr>
              <w:pStyle w:val="TAL"/>
              <w:rPr>
                <w:sz w:val="16"/>
              </w:rPr>
            </w:pPr>
            <w:r w:rsidRPr="00EA5936">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62F33" w14:textId="77777777" w:rsidR="00C84410" w:rsidRPr="00EA5936" w:rsidRDefault="00C84410" w:rsidP="00EA5936">
            <w:pPr>
              <w:pStyle w:val="TAL"/>
              <w:rPr>
                <w:sz w:val="16"/>
              </w:rPr>
            </w:pPr>
            <w:r w:rsidRPr="00EA5936">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DA406"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549F"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D1475"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684ED" w14:textId="77777777" w:rsidR="00C84410" w:rsidRPr="00EA5936" w:rsidRDefault="00C84410" w:rsidP="00EA5936">
            <w:pPr>
              <w:pStyle w:val="TAL"/>
              <w:rPr>
                <w:sz w:val="16"/>
              </w:rPr>
            </w:pPr>
            <w:r w:rsidRPr="00EA5936">
              <w:rPr>
                <w:sz w:val="16"/>
              </w:rPr>
              <w:t>EoIPR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64951" w14:textId="77777777" w:rsidR="00C84410" w:rsidRPr="00EA5936" w:rsidRDefault="00C84410" w:rsidP="00EA5936">
            <w:pPr>
              <w:pStyle w:val="TAL"/>
              <w:rPr>
                <w:sz w:val="16"/>
              </w:rPr>
            </w:pPr>
            <w:r w:rsidRPr="00EA5936">
              <w:rPr>
                <w:sz w:val="16"/>
              </w:rPr>
              <w:t>agreed</w:t>
            </w:r>
          </w:p>
        </w:tc>
      </w:tr>
      <w:tr w:rsidR="00EA5936" w:rsidRPr="00EA5936" w14:paraId="44B03A5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780F6" w14:textId="77777777" w:rsidR="00C84410" w:rsidRPr="00EA5936" w:rsidRDefault="00C84410" w:rsidP="00EA5936">
            <w:pPr>
              <w:pStyle w:val="TAL"/>
              <w:rPr>
                <w:sz w:val="16"/>
              </w:rPr>
            </w:pPr>
            <w:r w:rsidRPr="00EA5936">
              <w:rPr>
                <w:sz w:val="16"/>
              </w:rPr>
              <w:t>C4-221075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B2DD7" w14:textId="77777777" w:rsidR="00C84410" w:rsidRPr="00EA5936" w:rsidRDefault="00C84410" w:rsidP="00EA5936">
            <w:pPr>
              <w:pStyle w:val="TAL"/>
              <w:rPr>
                <w:sz w:val="16"/>
              </w:rPr>
            </w:pPr>
            <w:r w:rsidRPr="00EA5936">
              <w:rPr>
                <w:sz w:val="16"/>
              </w:rPr>
              <w:t>Clarification on SEPP uses in inter PLMN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A6E17"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E5227" w14:textId="77777777" w:rsidR="00C84410" w:rsidRPr="00EA5936" w:rsidRDefault="00C84410" w:rsidP="00EA5936">
            <w:pPr>
              <w:pStyle w:val="TAL"/>
              <w:rPr>
                <w:sz w:val="16"/>
              </w:rPr>
            </w:pPr>
            <w:r w:rsidRPr="00EA5936">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28E4B" w14:textId="77777777" w:rsidR="00C84410" w:rsidRPr="00EA5936" w:rsidRDefault="00C84410" w:rsidP="00EA5936">
            <w:pPr>
              <w:pStyle w:val="TAL"/>
              <w:rPr>
                <w:sz w:val="16"/>
              </w:rPr>
            </w:pPr>
            <w:r w:rsidRPr="00EA5936">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98AD7"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051C5"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DA931"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0803C" w14:textId="77777777" w:rsidR="00C84410" w:rsidRPr="00EA5936" w:rsidRDefault="00C84410" w:rsidP="00EA5936">
            <w:pPr>
              <w:pStyle w:val="TAL"/>
              <w:rPr>
                <w:sz w:val="16"/>
              </w:rPr>
            </w:pPr>
            <w:r w:rsidRPr="00EA5936">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469EB" w14:textId="77777777" w:rsidR="00C84410" w:rsidRPr="00EA5936" w:rsidRDefault="00C84410" w:rsidP="00EA5936">
            <w:pPr>
              <w:pStyle w:val="TAL"/>
              <w:rPr>
                <w:sz w:val="16"/>
              </w:rPr>
            </w:pPr>
            <w:r w:rsidRPr="00EA5936">
              <w:rPr>
                <w:sz w:val="16"/>
              </w:rPr>
              <w:t>merged</w:t>
            </w:r>
          </w:p>
        </w:tc>
      </w:tr>
      <w:tr w:rsidR="00EA5936" w:rsidRPr="00EA5936" w14:paraId="75C29DE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AA02D" w14:textId="77777777" w:rsidR="00C84410" w:rsidRPr="00EA5936" w:rsidRDefault="00C84410" w:rsidP="00EA5936">
            <w:pPr>
              <w:pStyle w:val="TAL"/>
              <w:rPr>
                <w:sz w:val="16"/>
              </w:rPr>
            </w:pPr>
            <w:r w:rsidRPr="00EA5936">
              <w:rPr>
                <w:sz w:val="16"/>
              </w:rPr>
              <w:t>C4-221076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FBB43" w14:textId="77777777" w:rsidR="00C84410" w:rsidRPr="00EA5936" w:rsidRDefault="00C84410" w:rsidP="00EA5936">
            <w:pPr>
              <w:pStyle w:val="TAL"/>
              <w:rPr>
                <w:sz w:val="16"/>
              </w:rPr>
            </w:pPr>
            <w:r w:rsidRPr="00EA5936">
              <w:rPr>
                <w:sz w:val="16"/>
              </w:rPr>
              <w:t>Clarification on SEPP uses in inter PLMN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FB5CF"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E9013" w14:textId="77777777" w:rsidR="00C84410" w:rsidRPr="00EA5936" w:rsidRDefault="00C84410" w:rsidP="00EA5936">
            <w:pPr>
              <w:pStyle w:val="TAL"/>
              <w:rPr>
                <w:sz w:val="16"/>
              </w:rPr>
            </w:pPr>
            <w:r w:rsidRPr="00EA5936">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A2CD9" w14:textId="77777777" w:rsidR="00C84410" w:rsidRPr="00EA5936" w:rsidRDefault="00C84410" w:rsidP="00EA5936">
            <w:pPr>
              <w:pStyle w:val="TAL"/>
              <w:rPr>
                <w:sz w:val="16"/>
              </w:rPr>
            </w:pPr>
            <w:r w:rsidRPr="00EA5936">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77C17"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0508D"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F1507"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6854A" w14:textId="77777777" w:rsidR="00C84410" w:rsidRPr="00EA5936" w:rsidRDefault="00C84410" w:rsidP="00EA5936">
            <w:pPr>
              <w:pStyle w:val="TAL"/>
              <w:rPr>
                <w:sz w:val="16"/>
              </w:rPr>
            </w:pPr>
            <w:r w:rsidRPr="00EA5936">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40FE6" w14:textId="77777777" w:rsidR="00C84410" w:rsidRPr="00EA5936" w:rsidRDefault="00C84410" w:rsidP="00EA5936">
            <w:pPr>
              <w:pStyle w:val="TAL"/>
              <w:rPr>
                <w:sz w:val="16"/>
              </w:rPr>
            </w:pPr>
            <w:r w:rsidRPr="00EA5936">
              <w:rPr>
                <w:sz w:val="16"/>
              </w:rPr>
              <w:t>merged</w:t>
            </w:r>
          </w:p>
        </w:tc>
      </w:tr>
      <w:tr w:rsidR="00EA5936" w:rsidRPr="00EA5936" w14:paraId="7782648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FB657" w14:textId="77777777" w:rsidR="00C84410" w:rsidRPr="00EA5936" w:rsidRDefault="00C84410" w:rsidP="00EA5936">
            <w:pPr>
              <w:pStyle w:val="TAL"/>
              <w:rPr>
                <w:sz w:val="16"/>
              </w:rPr>
            </w:pPr>
            <w:r w:rsidRPr="00EA5936">
              <w:rPr>
                <w:sz w:val="16"/>
              </w:rPr>
              <w:t>C4-221077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2F190" w14:textId="77777777" w:rsidR="00C84410" w:rsidRPr="00EA5936" w:rsidRDefault="00C84410" w:rsidP="00EA5936">
            <w:pPr>
              <w:pStyle w:val="TAL"/>
              <w:rPr>
                <w:sz w:val="16"/>
              </w:rPr>
            </w:pPr>
            <w:r w:rsidRPr="00EA5936">
              <w:rPr>
                <w:sz w:val="16"/>
              </w:rPr>
              <w:t>Adding Missing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9DF80"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0288F" w14:textId="77777777" w:rsidR="00C84410" w:rsidRPr="00EA5936" w:rsidRDefault="00C84410" w:rsidP="00EA5936">
            <w:pPr>
              <w:pStyle w:val="TAL"/>
              <w:rPr>
                <w:sz w:val="16"/>
              </w:rPr>
            </w:pPr>
            <w:r w:rsidRPr="00EA5936">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0E7D7" w14:textId="77777777" w:rsidR="00C84410" w:rsidRPr="00EA5936" w:rsidRDefault="00C84410" w:rsidP="00EA5936">
            <w:pPr>
              <w:pStyle w:val="TAL"/>
              <w:rPr>
                <w:sz w:val="16"/>
              </w:rPr>
            </w:pPr>
            <w:r w:rsidRPr="00EA5936">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B008B"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09B61"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5ABA2"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64610" w14:textId="77777777" w:rsidR="00C84410" w:rsidRPr="00EA5936" w:rsidRDefault="00C84410" w:rsidP="00EA5936">
            <w:pPr>
              <w:pStyle w:val="TAL"/>
              <w:rPr>
                <w:sz w:val="16"/>
              </w:rPr>
            </w:pPr>
            <w:r w:rsidRPr="00EA5936">
              <w:rPr>
                <w:sz w:val="16"/>
              </w:rPr>
              <w:t>EoIPR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A8FFA" w14:textId="77777777" w:rsidR="00C84410" w:rsidRPr="00EA5936" w:rsidRDefault="00C84410" w:rsidP="00EA5936">
            <w:pPr>
              <w:pStyle w:val="TAL"/>
              <w:rPr>
                <w:sz w:val="16"/>
              </w:rPr>
            </w:pPr>
            <w:r w:rsidRPr="00EA5936">
              <w:rPr>
                <w:sz w:val="16"/>
              </w:rPr>
              <w:t>agreed</w:t>
            </w:r>
          </w:p>
        </w:tc>
      </w:tr>
      <w:tr w:rsidR="00EA5936" w:rsidRPr="00EA5936" w14:paraId="5FD2468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86371" w14:textId="77777777" w:rsidR="00C84410" w:rsidRPr="00EA5936" w:rsidRDefault="00C84410" w:rsidP="00EA5936">
            <w:pPr>
              <w:pStyle w:val="TAL"/>
              <w:rPr>
                <w:sz w:val="16"/>
              </w:rPr>
            </w:pPr>
            <w:r w:rsidRPr="00EA5936">
              <w:rPr>
                <w:sz w:val="16"/>
              </w:rPr>
              <w:t>C4-221308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BC762" w14:textId="77777777" w:rsidR="00C84410" w:rsidRPr="00EA5936" w:rsidRDefault="00C84410" w:rsidP="00EA5936">
            <w:pPr>
              <w:pStyle w:val="TAL"/>
              <w:rPr>
                <w:sz w:val="16"/>
              </w:rPr>
            </w:pPr>
            <w:r w:rsidRPr="00EA5936">
              <w:rPr>
                <w:sz w:val="16"/>
              </w:rPr>
              <w:t>SEPP for interconnect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CD292"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6E7F6" w14:textId="77777777" w:rsidR="00C84410" w:rsidRPr="00EA5936" w:rsidRDefault="00C84410" w:rsidP="00EA5936">
            <w:pPr>
              <w:pStyle w:val="TAL"/>
              <w:rPr>
                <w:sz w:val="16"/>
              </w:rPr>
            </w:pPr>
            <w:r w:rsidRPr="00EA5936">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D6F54" w14:textId="77777777" w:rsidR="00C84410" w:rsidRPr="00EA5936" w:rsidRDefault="00C84410" w:rsidP="00EA5936">
            <w:pPr>
              <w:pStyle w:val="TAL"/>
              <w:rPr>
                <w:sz w:val="16"/>
              </w:rPr>
            </w:pPr>
            <w:r w:rsidRPr="00EA5936">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4D4BD"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2DBA"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114F5"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DD36C" w14:textId="77777777" w:rsidR="00C84410" w:rsidRPr="00EA5936" w:rsidRDefault="00C84410" w:rsidP="00EA5936">
            <w:pPr>
              <w:pStyle w:val="TAL"/>
              <w:rPr>
                <w:sz w:val="16"/>
              </w:rPr>
            </w:pPr>
            <w:r w:rsidRPr="00EA5936">
              <w:rPr>
                <w:sz w:val="16"/>
              </w:rPr>
              <w:t>TEI16, 5GS_Ph1, 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4969A" w14:textId="77777777" w:rsidR="00C84410" w:rsidRPr="00EA5936" w:rsidRDefault="00C84410" w:rsidP="00EA5936">
            <w:pPr>
              <w:pStyle w:val="TAL"/>
              <w:rPr>
                <w:sz w:val="16"/>
              </w:rPr>
            </w:pPr>
            <w:r w:rsidRPr="00EA5936">
              <w:rPr>
                <w:sz w:val="16"/>
              </w:rPr>
              <w:t>revised</w:t>
            </w:r>
          </w:p>
        </w:tc>
      </w:tr>
      <w:tr w:rsidR="00EA5936" w:rsidRPr="00EA5936" w14:paraId="03EC240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92FF8" w14:textId="77777777" w:rsidR="00C84410" w:rsidRPr="00EA5936" w:rsidRDefault="00C84410" w:rsidP="00EA5936">
            <w:pPr>
              <w:pStyle w:val="TAL"/>
              <w:rPr>
                <w:sz w:val="16"/>
              </w:rPr>
            </w:pPr>
            <w:r w:rsidRPr="00EA5936">
              <w:rPr>
                <w:sz w:val="16"/>
              </w:rPr>
              <w:t>C4-221508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1FF08" w14:textId="77777777" w:rsidR="00C84410" w:rsidRPr="00EA5936" w:rsidRDefault="00C84410" w:rsidP="00EA5936">
            <w:pPr>
              <w:pStyle w:val="TAL"/>
              <w:rPr>
                <w:sz w:val="16"/>
              </w:rPr>
            </w:pPr>
            <w:r w:rsidRPr="00EA5936">
              <w:rPr>
                <w:sz w:val="16"/>
              </w:rPr>
              <w:t>SEPP for interconnect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1A9C0" w14:textId="77777777" w:rsidR="00C84410" w:rsidRPr="00EA5936" w:rsidRDefault="00C84410" w:rsidP="00EA5936">
            <w:pPr>
              <w:pStyle w:val="TAL"/>
              <w:rPr>
                <w:sz w:val="16"/>
                <w:lang w:val="fi-FI"/>
              </w:rPr>
            </w:pPr>
            <w:r w:rsidRPr="00EA5936">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A0E67" w14:textId="77777777" w:rsidR="00C84410" w:rsidRPr="00EA5936" w:rsidRDefault="00C84410" w:rsidP="00EA5936">
            <w:pPr>
              <w:pStyle w:val="TAL"/>
              <w:rPr>
                <w:sz w:val="16"/>
              </w:rPr>
            </w:pPr>
            <w:r w:rsidRPr="00EA5936">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775BC" w14:textId="77777777" w:rsidR="00C84410" w:rsidRPr="00EA5936" w:rsidRDefault="00C84410" w:rsidP="00EA5936">
            <w:pPr>
              <w:pStyle w:val="TAL"/>
              <w:rPr>
                <w:sz w:val="16"/>
              </w:rPr>
            </w:pPr>
            <w:r w:rsidRPr="00EA5936">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91DA"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428E4"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A4B8"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0448" w14:textId="77777777" w:rsidR="00C84410" w:rsidRPr="00EA5936" w:rsidRDefault="00C84410" w:rsidP="00EA5936">
            <w:pPr>
              <w:pStyle w:val="TAL"/>
              <w:rPr>
                <w:sz w:val="16"/>
              </w:rPr>
            </w:pPr>
            <w:r w:rsidRPr="00EA5936">
              <w:rPr>
                <w:sz w:val="16"/>
              </w:rPr>
              <w:t>TEI16, 5GS_Ph1, 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6050B" w14:textId="77777777" w:rsidR="00C84410" w:rsidRPr="00EA5936" w:rsidRDefault="00C84410" w:rsidP="00EA5936">
            <w:pPr>
              <w:pStyle w:val="TAL"/>
              <w:rPr>
                <w:sz w:val="16"/>
              </w:rPr>
            </w:pPr>
            <w:r w:rsidRPr="00EA5936">
              <w:rPr>
                <w:sz w:val="16"/>
              </w:rPr>
              <w:t>agreed</w:t>
            </w:r>
          </w:p>
        </w:tc>
      </w:tr>
      <w:tr w:rsidR="00EA5936" w:rsidRPr="00EA5936" w14:paraId="4EC696F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F00C1" w14:textId="77777777" w:rsidR="00C84410" w:rsidRPr="00EA5936" w:rsidRDefault="00C84410" w:rsidP="00EA5936">
            <w:pPr>
              <w:pStyle w:val="TAL"/>
              <w:rPr>
                <w:sz w:val="16"/>
              </w:rPr>
            </w:pPr>
            <w:r w:rsidRPr="00EA5936">
              <w:rPr>
                <w:sz w:val="16"/>
              </w:rPr>
              <w:t>C4-221309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CA848" w14:textId="77777777" w:rsidR="00C84410" w:rsidRPr="00EA5936" w:rsidRDefault="00C84410" w:rsidP="00EA5936">
            <w:pPr>
              <w:pStyle w:val="TAL"/>
              <w:rPr>
                <w:sz w:val="16"/>
              </w:rPr>
            </w:pPr>
            <w:r w:rsidRPr="00EA5936">
              <w:rPr>
                <w:sz w:val="16"/>
              </w:rPr>
              <w:t>SEPP for interconnect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0A686"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50C1" w14:textId="77777777" w:rsidR="00C84410" w:rsidRPr="00EA5936" w:rsidRDefault="00C84410" w:rsidP="00EA5936">
            <w:pPr>
              <w:pStyle w:val="TAL"/>
              <w:rPr>
                <w:sz w:val="16"/>
              </w:rPr>
            </w:pPr>
            <w:r w:rsidRPr="00EA5936">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3A925" w14:textId="77777777" w:rsidR="00C84410" w:rsidRPr="00EA5936" w:rsidRDefault="00C84410" w:rsidP="00EA5936">
            <w:pPr>
              <w:pStyle w:val="TAL"/>
              <w:rPr>
                <w:sz w:val="16"/>
              </w:rPr>
            </w:pPr>
            <w:r w:rsidRPr="00EA5936">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CD0A8"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D69D6"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22868"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0CAD" w14:textId="77777777" w:rsidR="00C84410" w:rsidRPr="00EA5936" w:rsidRDefault="00C84410" w:rsidP="00EA5936">
            <w:pPr>
              <w:pStyle w:val="TAL"/>
              <w:rPr>
                <w:sz w:val="16"/>
              </w:rPr>
            </w:pPr>
            <w:r w:rsidRPr="00EA5936">
              <w:rPr>
                <w:sz w:val="16"/>
              </w:rPr>
              <w:t>TEI16, 5GS_Ph1, 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41C17" w14:textId="77777777" w:rsidR="00C84410" w:rsidRPr="00EA5936" w:rsidRDefault="00C84410" w:rsidP="00EA5936">
            <w:pPr>
              <w:pStyle w:val="TAL"/>
              <w:rPr>
                <w:sz w:val="16"/>
              </w:rPr>
            </w:pPr>
            <w:r w:rsidRPr="00EA5936">
              <w:rPr>
                <w:sz w:val="16"/>
              </w:rPr>
              <w:t>revised</w:t>
            </w:r>
          </w:p>
        </w:tc>
      </w:tr>
      <w:tr w:rsidR="00EA5936" w:rsidRPr="00EA5936" w14:paraId="1A78A7D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B52D5" w14:textId="77777777" w:rsidR="00C84410" w:rsidRPr="00EA5936" w:rsidRDefault="00C84410" w:rsidP="00EA5936">
            <w:pPr>
              <w:pStyle w:val="TAL"/>
              <w:rPr>
                <w:sz w:val="16"/>
              </w:rPr>
            </w:pPr>
            <w:r w:rsidRPr="00EA5936">
              <w:rPr>
                <w:sz w:val="16"/>
              </w:rPr>
              <w:t>C4-221509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596EF" w14:textId="77777777" w:rsidR="00C84410" w:rsidRPr="00EA5936" w:rsidRDefault="00C84410" w:rsidP="00EA5936">
            <w:pPr>
              <w:pStyle w:val="TAL"/>
              <w:rPr>
                <w:sz w:val="16"/>
              </w:rPr>
            </w:pPr>
            <w:r w:rsidRPr="00EA5936">
              <w:rPr>
                <w:sz w:val="16"/>
              </w:rPr>
              <w:t>SEPP for interconnect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C3BB1" w14:textId="77777777" w:rsidR="00C84410" w:rsidRPr="00EA5936" w:rsidRDefault="00C84410" w:rsidP="00EA5936">
            <w:pPr>
              <w:pStyle w:val="TAL"/>
              <w:rPr>
                <w:sz w:val="16"/>
                <w:lang w:val="fi-FI"/>
              </w:rPr>
            </w:pPr>
            <w:r w:rsidRPr="00EA5936">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AF295" w14:textId="77777777" w:rsidR="00C84410" w:rsidRPr="00EA5936" w:rsidRDefault="00C84410" w:rsidP="00EA5936">
            <w:pPr>
              <w:pStyle w:val="TAL"/>
              <w:rPr>
                <w:sz w:val="16"/>
              </w:rPr>
            </w:pPr>
            <w:r w:rsidRPr="00EA5936">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90C94" w14:textId="77777777" w:rsidR="00C84410" w:rsidRPr="00EA5936" w:rsidRDefault="00C84410" w:rsidP="00EA5936">
            <w:pPr>
              <w:pStyle w:val="TAL"/>
              <w:rPr>
                <w:sz w:val="16"/>
              </w:rPr>
            </w:pPr>
            <w:r w:rsidRPr="00EA5936">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46A6D"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39737"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CD49F" w14:textId="77777777" w:rsidR="00C84410" w:rsidRPr="00EA5936" w:rsidRDefault="00C84410" w:rsidP="00EA5936">
            <w:pPr>
              <w:pStyle w:val="TAL"/>
              <w:rPr>
                <w:sz w:val="16"/>
              </w:rPr>
            </w:pPr>
            <w:r w:rsidRPr="00EA593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5C815" w14:textId="77777777" w:rsidR="00C84410" w:rsidRPr="00EA5936" w:rsidRDefault="00C84410" w:rsidP="00EA5936">
            <w:pPr>
              <w:pStyle w:val="TAL"/>
              <w:rPr>
                <w:sz w:val="16"/>
              </w:rPr>
            </w:pPr>
            <w:r w:rsidRPr="00EA5936">
              <w:rPr>
                <w:sz w:val="16"/>
              </w:rPr>
              <w:t>TEI16, 5GS_Ph1, 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98BE4" w14:textId="77777777" w:rsidR="00C84410" w:rsidRPr="00EA5936" w:rsidRDefault="00C84410" w:rsidP="00EA5936">
            <w:pPr>
              <w:pStyle w:val="TAL"/>
              <w:rPr>
                <w:sz w:val="16"/>
              </w:rPr>
            </w:pPr>
            <w:r w:rsidRPr="00EA5936">
              <w:rPr>
                <w:sz w:val="16"/>
              </w:rPr>
              <w:t>agreed</w:t>
            </w:r>
          </w:p>
        </w:tc>
      </w:tr>
      <w:tr w:rsidR="00EA5936" w:rsidRPr="00EA5936" w14:paraId="2160084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C6A55" w14:textId="77777777" w:rsidR="00C84410" w:rsidRPr="00EA5936" w:rsidRDefault="00C84410" w:rsidP="00EA5936">
            <w:pPr>
              <w:pStyle w:val="TAL"/>
              <w:rPr>
                <w:sz w:val="16"/>
              </w:rPr>
            </w:pPr>
            <w:r w:rsidRPr="00EA5936">
              <w:rPr>
                <w:sz w:val="16"/>
              </w:rPr>
              <w:t>C4-221372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7F654" w14:textId="77777777" w:rsidR="00C84410" w:rsidRPr="00EA5936" w:rsidRDefault="00C84410" w:rsidP="00EA5936">
            <w:pPr>
              <w:pStyle w:val="TAL"/>
              <w:rPr>
                <w:sz w:val="16"/>
              </w:rPr>
            </w:pPr>
            <w:r w:rsidRPr="00EA5936">
              <w:rPr>
                <w:sz w:val="16"/>
              </w:rPr>
              <w:t>Usage indication over N32-c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1B7E0"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7F188" w14:textId="77777777" w:rsidR="00C84410" w:rsidRPr="00EA5936" w:rsidRDefault="00C84410" w:rsidP="00EA5936">
            <w:pPr>
              <w:pStyle w:val="TAL"/>
              <w:rPr>
                <w:sz w:val="16"/>
              </w:rPr>
            </w:pPr>
            <w:r w:rsidRPr="00EA5936">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9AA1F" w14:textId="77777777" w:rsidR="00C84410" w:rsidRPr="00EA5936" w:rsidRDefault="00C84410" w:rsidP="00EA5936">
            <w:pPr>
              <w:pStyle w:val="TAL"/>
              <w:rPr>
                <w:sz w:val="16"/>
              </w:rPr>
            </w:pPr>
            <w:r w:rsidRPr="00EA5936">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05E8D"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8014C"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66B52"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FF0CB" w14:textId="77777777" w:rsidR="00C84410" w:rsidRPr="00EA5936" w:rsidRDefault="00C84410" w:rsidP="00EA5936">
            <w:pPr>
              <w:pStyle w:val="TAL"/>
              <w:rPr>
                <w:sz w:val="16"/>
              </w:rPr>
            </w:pPr>
            <w:r w:rsidRPr="00EA5936">
              <w:rPr>
                <w:sz w:val="16"/>
              </w:rPr>
              <w:t>SMS_SBI,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58AF0" w14:textId="77777777" w:rsidR="00C84410" w:rsidRPr="00EA5936" w:rsidRDefault="00C84410" w:rsidP="00EA5936">
            <w:pPr>
              <w:pStyle w:val="TAL"/>
              <w:rPr>
                <w:sz w:val="16"/>
              </w:rPr>
            </w:pPr>
            <w:r w:rsidRPr="00EA5936">
              <w:rPr>
                <w:sz w:val="16"/>
              </w:rPr>
              <w:t>revised</w:t>
            </w:r>
          </w:p>
        </w:tc>
      </w:tr>
      <w:tr w:rsidR="00EA5936" w:rsidRPr="00EA5936" w14:paraId="14CA631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B808F" w14:textId="77777777" w:rsidR="00C84410" w:rsidRPr="00EA5936" w:rsidRDefault="00C84410" w:rsidP="00EA5936">
            <w:pPr>
              <w:pStyle w:val="TAL"/>
              <w:rPr>
                <w:sz w:val="16"/>
              </w:rPr>
            </w:pPr>
            <w:r w:rsidRPr="00EA5936">
              <w:rPr>
                <w:sz w:val="16"/>
              </w:rPr>
              <w:t>C4-221521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FE131" w14:textId="77777777" w:rsidR="00C84410" w:rsidRPr="00EA5936" w:rsidRDefault="00C84410" w:rsidP="00EA5936">
            <w:pPr>
              <w:pStyle w:val="TAL"/>
              <w:rPr>
                <w:sz w:val="16"/>
              </w:rPr>
            </w:pPr>
            <w:r w:rsidRPr="00EA5936">
              <w:rPr>
                <w:sz w:val="16"/>
              </w:rPr>
              <w:t>Usage indication over N32-c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ED65D"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28526" w14:textId="77777777" w:rsidR="00C84410" w:rsidRPr="00EA5936" w:rsidRDefault="00C84410" w:rsidP="00EA5936">
            <w:pPr>
              <w:pStyle w:val="TAL"/>
              <w:rPr>
                <w:sz w:val="16"/>
              </w:rPr>
            </w:pPr>
            <w:r w:rsidRPr="00EA5936">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AFB10" w14:textId="77777777" w:rsidR="00C84410" w:rsidRPr="00EA5936" w:rsidRDefault="00C84410" w:rsidP="00EA5936">
            <w:pPr>
              <w:pStyle w:val="TAL"/>
              <w:rPr>
                <w:sz w:val="16"/>
              </w:rPr>
            </w:pPr>
            <w:r w:rsidRPr="00EA5936">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E831C" w14:textId="77777777" w:rsidR="00C84410" w:rsidRPr="00EA5936" w:rsidRDefault="00C84410" w:rsidP="00EA5936">
            <w:pPr>
              <w:pStyle w:val="TAR"/>
              <w:rPr>
                <w:sz w:val="16"/>
              </w:rPr>
            </w:pPr>
            <w:r w:rsidRPr="00EA593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88B09"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AA526"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E6438" w14:textId="77777777" w:rsidR="00C84410" w:rsidRPr="00EA5936" w:rsidRDefault="00C84410" w:rsidP="00EA5936">
            <w:pPr>
              <w:pStyle w:val="TAL"/>
              <w:rPr>
                <w:sz w:val="16"/>
              </w:rPr>
            </w:pPr>
            <w:r w:rsidRPr="00EA5936">
              <w:rPr>
                <w:sz w:val="16"/>
              </w:rPr>
              <w:t>SMS_SBI,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781C7" w14:textId="77777777" w:rsidR="00C84410" w:rsidRPr="00EA5936" w:rsidRDefault="00C84410" w:rsidP="00EA5936">
            <w:pPr>
              <w:pStyle w:val="TAL"/>
              <w:rPr>
                <w:sz w:val="16"/>
              </w:rPr>
            </w:pPr>
            <w:r w:rsidRPr="00EA5936">
              <w:rPr>
                <w:sz w:val="16"/>
              </w:rPr>
              <w:t>revised</w:t>
            </w:r>
          </w:p>
        </w:tc>
      </w:tr>
      <w:tr w:rsidR="00EA5936" w:rsidRPr="00EA5936" w14:paraId="7E53AE1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770B9" w14:textId="77777777" w:rsidR="00C84410" w:rsidRPr="00EA5936" w:rsidRDefault="00C84410" w:rsidP="00EA5936">
            <w:pPr>
              <w:pStyle w:val="TAL"/>
              <w:rPr>
                <w:sz w:val="16"/>
              </w:rPr>
            </w:pPr>
            <w:r w:rsidRPr="00EA5936">
              <w:rPr>
                <w:sz w:val="16"/>
              </w:rPr>
              <w:t>C4-221574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C321C" w14:textId="77777777" w:rsidR="00C84410" w:rsidRPr="00EA5936" w:rsidRDefault="00C84410" w:rsidP="00EA5936">
            <w:pPr>
              <w:pStyle w:val="TAL"/>
              <w:rPr>
                <w:sz w:val="16"/>
              </w:rPr>
            </w:pPr>
            <w:r w:rsidRPr="00EA5936">
              <w:rPr>
                <w:sz w:val="16"/>
              </w:rPr>
              <w:t>Usage indication over N32-c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B5243"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F9201" w14:textId="77777777" w:rsidR="00C84410" w:rsidRPr="00EA5936" w:rsidRDefault="00C84410" w:rsidP="00EA5936">
            <w:pPr>
              <w:pStyle w:val="TAL"/>
              <w:rPr>
                <w:sz w:val="16"/>
              </w:rPr>
            </w:pPr>
            <w:r w:rsidRPr="00EA5936">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11D03" w14:textId="77777777" w:rsidR="00C84410" w:rsidRPr="00EA5936" w:rsidRDefault="00C84410" w:rsidP="00EA5936">
            <w:pPr>
              <w:pStyle w:val="TAL"/>
              <w:rPr>
                <w:sz w:val="16"/>
              </w:rPr>
            </w:pPr>
            <w:r w:rsidRPr="00EA5936">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2BE1A" w14:textId="77777777" w:rsidR="00C84410" w:rsidRPr="00EA5936" w:rsidRDefault="00C84410" w:rsidP="00EA5936">
            <w:pPr>
              <w:pStyle w:val="TAR"/>
              <w:rPr>
                <w:sz w:val="16"/>
              </w:rPr>
            </w:pPr>
            <w:r w:rsidRPr="00EA593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C643"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9B182"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BB8C5"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C30AA" w14:textId="77777777" w:rsidR="00C84410" w:rsidRPr="00EA5936" w:rsidRDefault="00C84410" w:rsidP="00EA5936">
            <w:pPr>
              <w:pStyle w:val="TAL"/>
              <w:rPr>
                <w:sz w:val="16"/>
              </w:rPr>
            </w:pPr>
            <w:r w:rsidRPr="00EA5936">
              <w:rPr>
                <w:sz w:val="16"/>
              </w:rPr>
              <w:t>agreed</w:t>
            </w:r>
          </w:p>
        </w:tc>
      </w:tr>
      <w:tr w:rsidR="00EA5936" w:rsidRPr="00EA5936" w14:paraId="493F2BF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A9B5E" w14:textId="77777777" w:rsidR="00C84410" w:rsidRPr="00EA5936" w:rsidRDefault="00C84410" w:rsidP="00EA5936">
            <w:pPr>
              <w:pStyle w:val="TAL"/>
              <w:rPr>
                <w:sz w:val="16"/>
              </w:rPr>
            </w:pPr>
            <w:r w:rsidRPr="00EA5936">
              <w:rPr>
                <w:sz w:val="16"/>
              </w:rPr>
              <w:t>C4-221614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75E76" w14:textId="77777777" w:rsidR="00C84410" w:rsidRPr="00EA5936" w:rsidRDefault="00C84410" w:rsidP="00EA5936">
            <w:pPr>
              <w:pStyle w:val="TAL"/>
              <w:rPr>
                <w:sz w:val="16"/>
              </w:rPr>
            </w:pPr>
            <w:r w:rsidRPr="00EA5936">
              <w:rPr>
                <w:sz w:val="16"/>
              </w:rPr>
              <w:t>29.573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F8B56"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16479" w14:textId="77777777" w:rsidR="00C84410" w:rsidRPr="00EA5936" w:rsidRDefault="00C84410" w:rsidP="00EA5936">
            <w:pPr>
              <w:pStyle w:val="TAL"/>
              <w:rPr>
                <w:sz w:val="16"/>
              </w:rPr>
            </w:pPr>
            <w:r w:rsidRPr="00EA5936">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81DBE" w14:textId="77777777" w:rsidR="00C84410" w:rsidRPr="00EA5936" w:rsidRDefault="00C84410" w:rsidP="00EA5936">
            <w:pPr>
              <w:pStyle w:val="TAL"/>
              <w:rPr>
                <w:sz w:val="16"/>
              </w:rPr>
            </w:pPr>
            <w:r w:rsidRPr="00EA5936">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9ED2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C8115"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0E324"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8DC1"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90F5D" w14:textId="77777777" w:rsidR="00C84410" w:rsidRPr="00EA5936" w:rsidRDefault="00C84410" w:rsidP="00EA5936">
            <w:pPr>
              <w:pStyle w:val="TAL"/>
              <w:rPr>
                <w:sz w:val="16"/>
              </w:rPr>
            </w:pPr>
            <w:r w:rsidRPr="00EA5936">
              <w:rPr>
                <w:sz w:val="16"/>
              </w:rPr>
              <w:t>agreed</w:t>
            </w:r>
          </w:p>
        </w:tc>
      </w:tr>
      <w:tr w:rsidR="00EA5936" w:rsidRPr="00EA5936" w14:paraId="289F088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77483" w14:textId="77777777" w:rsidR="00C84410" w:rsidRPr="00EA5936" w:rsidRDefault="00C84410" w:rsidP="00EA5936">
            <w:pPr>
              <w:pStyle w:val="TAL"/>
              <w:rPr>
                <w:sz w:val="16"/>
              </w:rPr>
            </w:pPr>
            <w:r w:rsidRPr="00EA5936">
              <w:rPr>
                <w:sz w:val="16"/>
              </w:rPr>
              <w:t>C4-221630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D72C6" w14:textId="77777777" w:rsidR="00C84410" w:rsidRPr="00EA5936" w:rsidRDefault="00C84410" w:rsidP="00EA5936">
            <w:pPr>
              <w:pStyle w:val="TAL"/>
              <w:rPr>
                <w:sz w:val="16"/>
              </w:rPr>
            </w:pPr>
            <w:r w:rsidRPr="00EA5936">
              <w:rPr>
                <w:sz w:val="16"/>
              </w:rPr>
              <w:t>29.573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8DDB6" w14:textId="77777777" w:rsidR="00C84410" w:rsidRPr="00EA5936" w:rsidRDefault="00C84410" w:rsidP="00EA5936">
            <w:pPr>
              <w:pStyle w:val="TAL"/>
              <w:rPr>
                <w:sz w:val="16"/>
              </w:rPr>
            </w:pPr>
            <w:r w:rsidRPr="00EA593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E6969" w14:textId="77777777" w:rsidR="00C84410" w:rsidRPr="00EA5936" w:rsidRDefault="00C84410" w:rsidP="00EA5936">
            <w:pPr>
              <w:pStyle w:val="TAL"/>
              <w:rPr>
                <w:sz w:val="16"/>
              </w:rPr>
            </w:pPr>
            <w:r w:rsidRPr="00EA5936">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E8FE7" w14:textId="77777777" w:rsidR="00C84410" w:rsidRPr="00EA5936" w:rsidRDefault="00C84410" w:rsidP="00EA5936">
            <w:pPr>
              <w:pStyle w:val="TAL"/>
              <w:rPr>
                <w:sz w:val="16"/>
              </w:rPr>
            </w:pPr>
            <w:r w:rsidRPr="00EA5936">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35195"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A89B" w14:textId="77777777" w:rsidR="00C84410" w:rsidRPr="00EA5936" w:rsidRDefault="00C84410" w:rsidP="00EA5936">
            <w:pPr>
              <w:pStyle w:val="TAL"/>
              <w:rPr>
                <w:sz w:val="16"/>
              </w:rPr>
            </w:pPr>
            <w:r w:rsidRPr="00EA593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A164E"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67990" w14:textId="77777777" w:rsidR="00C84410" w:rsidRPr="00EA5936" w:rsidRDefault="00C84410" w:rsidP="00EA5936">
            <w:pPr>
              <w:pStyle w:val="TAL"/>
              <w:rPr>
                <w:sz w:val="16"/>
              </w:rPr>
            </w:pPr>
            <w:r w:rsidRPr="00EA593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2713D" w14:textId="77777777" w:rsidR="00C84410" w:rsidRPr="00EA5936" w:rsidRDefault="00C84410" w:rsidP="00EA5936">
            <w:pPr>
              <w:pStyle w:val="TAL"/>
              <w:rPr>
                <w:sz w:val="16"/>
              </w:rPr>
            </w:pPr>
            <w:r w:rsidRPr="00EA5936">
              <w:rPr>
                <w:sz w:val="16"/>
              </w:rPr>
              <w:t>agreed</w:t>
            </w:r>
          </w:p>
        </w:tc>
      </w:tr>
      <w:tr w:rsidR="00EA5936" w:rsidRPr="00EA5936" w14:paraId="6908AEE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6F4F0" w14:textId="77777777" w:rsidR="00C84410" w:rsidRPr="00EA5936" w:rsidRDefault="00C84410" w:rsidP="00EA5936">
            <w:pPr>
              <w:pStyle w:val="TAL"/>
              <w:rPr>
                <w:sz w:val="16"/>
              </w:rPr>
            </w:pPr>
            <w:r w:rsidRPr="00EA5936">
              <w:rPr>
                <w:sz w:val="16"/>
              </w:rPr>
              <w:t>C4-221314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F897C" w14:textId="77777777" w:rsidR="00C84410" w:rsidRPr="00EA5936" w:rsidRDefault="00C84410" w:rsidP="00EA5936">
            <w:pPr>
              <w:pStyle w:val="TAL"/>
              <w:rPr>
                <w:sz w:val="16"/>
              </w:rPr>
            </w:pPr>
            <w:r w:rsidRPr="00EA5936">
              <w:rPr>
                <w:sz w:val="16"/>
              </w:rPr>
              <w:t>Query parameter formatting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A1BEA" w14:textId="77777777" w:rsidR="00C84410" w:rsidRPr="00EA5936" w:rsidRDefault="00C84410" w:rsidP="00EA5936">
            <w:pPr>
              <w:pStyle w:val="TAL"/>
              <w:rPr>
                <w:sz w:val="16"/>
              </w:rPr>
            </w:pPr>
            <w:r w:rsidRPr="00EA593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D8685" w14:textId="77777777" w:rsidR="00C84410" w:rsidRPr="00EA5936" w:rsidRDefault="00C84410" w:rsidP="00EA5936">
            <w:pPr>
              <w:pStyle w:val="TAL"/>
              <w:rPr>
                <w:sz w:val="16"/>
              </w:rPr>
            </w:pPr>
            <w:r w:rsidRPr="00EA5936">
              <w:rPr>
                <w:sz w:val="16"/>
              </w:rPr>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E8417" w14:textId="77777777" w:rsidR="00C84410" w:rsidRPr="00EA5936" w:rsidRDefault="00C84410" w:rsidP="00EA5936">
            <w:pPr>
              <w:pStyle w:val="TAL"/>
              <w:rPr>
                <w:sz w:val="16"/>
              </w:rPr>
            </w:pPr>
            <w:r w:rsidRPr="00EA5936">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E5626"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BC9F2"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F1018"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957FE" w14:textId="77777777" w:rsidR="00C84410" w:rsidRPr="00EA5936" w:rsidRDefault="00C84410" w:rsidP="00EA5936">
            <w:pPr>
              <w:pStyle w:val="TAL"/>
              <w:rPr>
                <w:sz w:val="16"/>
              </w:rPr>
            </w:pPr>
            <w:r w:rsidRPr="00EA593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154A1" w14:textId="77777777" w:rsidR="00C84410" w:rsidRPr="00EA5936" w:rsidRDefault="00C84410" w:rsidP="00EA5936">
            <w:pPr>
              <w:pStyle w:val="TAL"/>
              <w:rPr>
                <w:sz w:val="16"/>
              </w:rPr>
            </w:pPr>
            <w:r w:rsidRPr="00EA5936">
              <w:rPr>
                <w:sz w:val="16"/>
              </w:rPr>
              <w:t>agreed</w:t>
            </w:r>
          </w:p>
        </w:tc>
      </w:tr>
      <w:tr w:rsidR="00EA5936" w:rsidRPr="00EA5936" w14:paraId="4DA3401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9DA76" w14:textId="77777777" w:rsidR="00C84410" w:rsidRPr="00EA5936" w:rsidRDefault="00C84410" w:rsidP="00EA5936">
            <w:pPr>
              <w:pStyle w:val="TAL"/>
              <w:rPr>
                <w:sz w:val="16"/>
              </w:rPr>
            </w:pPr>
            <w:r w:rsidRPr="00EA5936">
              <w:rPr>
                <w:sz w:val="16"/>
              </w:rPr>
              <w:t>C4-221615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EA9DA" w14:textId="77777777" w:rsidR="00C84410" w:rsidRPr="00EA5936" w:rsidRDefault="00C84410" w:rsidP="00EA5936">
            <w:pPr>
              <w:pStyle w:val="TAL"/>
              <w:rPr>
                <w:sz w:val="16"/>
              </w:rPr>
            </w:pPr>
            <w:r w:rsidRPr="00EA5936">
              <w:rPr>
                <w:sz w:val="16"/>
              </w:rPr>
              <w:t>29.598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6C086" w14:textId="77777777" w:rsidR="00C84410" w:rsidRPr="00EA5936" w:rsidRDefault="00C84410" w:rsidP="00EA5936">
            <w:pPr>
              <w:pStyle w:val="TAL"/>
              <w:rPr>
                <w:sz w:val="16"/>
              </w:rPr>
            </w:pPr>
            <w:r w:rsidRPr="00EA5936">
              <w:rPr>
                <w:sz w:val="16"/>
              </w:rPr>
              <w:t>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4B496" w14:textId="77777777" w:rsidR="00C84410" w:rsidRPr="00EA5936" w:rsidRDefault="00C84410" w:rsidP="00EA5936">
            <w:pPr>
              <w:pStyle w:val="TAL"/>
              <w:rPr>
                <w:sz w:val="16"/>
              </w:rPr>
            </w:pPr>
            <w:r w:rsidRPr="00EA5936">
              <w:rPr>
                <w:sz w:val="16"/>
              </w:rPr>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0CB83" w14:textId="77777777" w:rsidR="00C84410" w:rsidRPr="00EA5936" w:rsidRDefault="00C84410" w:rsidP="00EA5936">
            <w:pPr>
              <w:pStyle w:val="TAL"/>
              <w:rPr>
                <w:sz w:val="16"/>
              </w:rPr>
            </w:pPr>
            <w:r w:rsidRPr="00EA5936">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C4572"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0ECA0"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2712B"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C5D8E"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DEFBE" w14:textId="77777777" w:rsidR="00C84410" w:rsidRPr="00EA5936" w:rsidRDefault="00C84410" w:rsidP="00EA5936">
            <w:pPr>
              <w:pStyle w:val="TAL"/>
              <w:rPr>
                <w:sz w:val="16"/>
              </w:rPr>
            </w:pPr>
            <w:r w:rsidRPr="00EA5936">
              <w:rPr>
                <w:sz w:val="16"/>
              </w:rPr>
              <w:t>agreed</w:t>
            </w:r>
          </w:p>
        </w:tc>
      </w:tr>
      <w:tr w:rsidR="00EA5936" w:rsidRPr="00EA5936" w14:paraId="7DDA9CF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E73C5" w14:textId="77777777" w:rsidR="00C84410" w:rsidRPr="00EA5936" w:rsidRDefault="00C84410" w:rsidP="00EA5936">
            <w:pPr>
              <w:pStyle w:val="TAL"/>
              <w:rPr>
                <w:sz w:val="16"/>
              </w:rPr>
            </w:pPr>
            <w:r w:rsidRPr="00EA5936">
              <w:rPr>
                <w:sz w:val="16"/>
              </w:rPr>
              <w:t>C4-221616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C1600" w14:textId="77777777" w:rsidR="00C84410" w:rsidRPr="00EA5936" w:rsidRDefault="00C84410" w:rsidP="00EA5936">
            <w:pPr>
              <w:pStyle w:val="TAL"/>
              <w:rPr>
                <w:sz w:val="16"/>
              </w:rPr>
            </w:pPr>
            <w:r w:rsidRPr="00EA5936">
              <w:rPr>
                <w:sz w:val="16"/>
              </w:rPr>
              <w:t>29.673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4B1C6"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4E67A" w14:textId="77777777" w:rsidR="00C84410" w:rsidRPr="00EA5936" w:rsidRDefault="00C84410" w:rsidP="00EA5936">
            <w:pPr>
              <w:pStyle w:val="TAL"/>
              <w:rPr>
                <w:sz w:val="16"/>
              </w:rPr>
            </w:pPr>
            <w:r w:rsidRPr="00EA5936">
              <w:rPr>
                <w:sz w:val="16"/>
              </w:rPr>
              <w:t>29.673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A9F39" w14:textId="77777777" w:rsidR="00C84410" w:rsidRPr="00EA5936" w:rsidRDefault="00C84410" w:rsidP="00EA5936">
            <w:pPr>
              <w:pStyle w:val="TAL"/>
              <w:rPr>
                <w:sz w:val="16"/>
              </w:rPr>
            </w:pPr>
            <w:r w:rsidRPr="00EA5936">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B43CC"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4A6C6"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EE693" w14:textId="77777777" w:rsidR="00C84410" w:rsidRPr="00EA5936" w:rsidRDefault="00C84410" w:rsidP="00EA5936">
            <w:pPr>
              <w:pStyle w:val="TAL"/>
              <w:rPr>
                <w:sz w:val="16"/>
              </w:rPr>
            </w:pPr>
            <w:r w:rsidRPr="00EA593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07DED" w14:textId="77777777" w:rsidR="00C84410" w:rsidRPr="00EA5936" w:rsidRDefault="00C84410" w:rsidP="00EA5936">
            <w:pPr>
              <w:pStyle w:val="TAL"/>
              <w:rPr>
                <w:sz w:val="16"/>
              </w:rPr>
            </w:pPr>
            <w:r w:rsidRPr="00EA593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D5EC" w14:textId="77777777" w:rsidR="00C84410" w:rsidRPr="00EA5936" w:rsidRDefault="00C84410" w:rsidP="00EA5936">
            <w:pPr>
              <w:pStyle w:val="TAL"/>
              <w:rPr>
                <w:sz w:val="16"/>
              </w:rPr>
            </w:pPr>
            <w:r w:rsidRPr="00EA5936">
              <w:rPr>
                <w:sz w:val="16"/>
              </w:rPr>
              <w:t>withdrawn</w:t>
            </w:r>
          </w:p>
        </w:tc>
      </w:tr>
      <w:tr w:rsidR="00EA5936" w:rsidRPr="00EA5936" w14:paraId="24C050B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5A972" w14:textId="77777777" w:rsidR="00C84410" w:rsidRPr="00EA5936" w:rsidRDefault="00C84410" w:rsidP="00EA5936">
            <w:pPr>
              <w:pStyle w:val="TAL"/>
              <w:rPr>
                <w:sz w:val="16"/>
              </w:rPr>
            </w:pPr>
            <w:r w:rsidRPr="00EA5936">
              <w:rPr>
                <w:sz w:val="16"/>
              </w:rPr>
              <w:t>C4-221370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246EB" w14:textId="77777777" w:rsidR="00C84410" w:rsidRPr="00EA5936" w:rsidRDefault="00C84410" w:rsidP="00EA5936">
            <w:pPr>
              <w:pStyle w:val="TAL"/>
              <w:rPr>
                <w:sz w:val="16"/>
              </w:rPr>
            </w:pPr>
            <w:r w:rsidRPr="00EA5936">
              <w:rPr>
                <w:sz w:val="16"/>
              </w:rPr>
              <w:t>Evaluation and Conclusion for KI#4 - Usage of N32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76A4D"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6105E" w14:textId="77777777" w:rsidR="00C84410" w:rsidRPr="00EA5936" w:rsidRDefault="00C84410" w:rsidP="00EA5936">
            <w:pPr>
              <w:pStyle w:val="TAL"/>
              <w:rPr>
                <w:sz w:val="16"/>
              </w:rPr>
            </w:pPr>
            <w:r w:rsidRPr="00EA5936">
              <w:rPr>
                <w:sz w:val="16"/>
              </w:rPr>
              <w:t>29.829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EE4DB" w14:textId="77777777" w:rsidR="00C84410" w:rsidRPr="00EA5936" w:rsidRDefault="00C84410" w:rsidP="00EA5936">
            <w:pPr>
              <w:pStyle w:val="TAL"/>
              <w:rPr>
                <w:sz w:val="16"/>
              </w:rPr>
            </w:pPr>
            <w:r w:rsidRPr="00EA5936">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E5F07"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07598"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C3131"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81113" w14:textId="77777777" w:rsidR="00C84410" w:rsidRPr="00EA5936" w:rsidRDefault="00C84410" w:rsidP="00EA5936">
            <w:pPr>
              <w:pStyle w:val="TAL"/>
              <w:rPr>
                <w:sz w:val="16"/>
              </w:rPr>
            </w:pPr>
            <w:r w:rsidRPr="00EA5936">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CB70" w14:textId="77777777" w:rsidR="00C84410" w:rsidRPr="00EA5936" w:rsidRDefault="00C84410" w:rsidP="00EA5936">
            <w:pPr>
              <w:pStyle w:val="TAL"/>
              <w:rPr>
                <w:sz w:val="16"/>
              </w:rPr>
            </w:pPr>
            <w:r w:rsidRPr="00EA5936">
              <w:rPr>
                <w:sz w:val="16"/>
              </w:rPr>
              <w:t>agreed</w:t>
            </w:r>
          </w:p>
        </w:tc>
      </w:tr>
      <w:tr w:rsidR="00EA5936" w:rsidRPr="00EA5936" w14:paraId="061F680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666B0" w14:textId="77777777" w:rsidR="00C84410" w:rsidRPr="00EA5936" w:rsidRDefault="00C84410" w:rsidP="00EA5936">
            <w:pPr>
              <w:pStyle w:val="TAL"/>
              <w:rPr>
                <w:sz w:val="16"/>
              </w:rPr>
            </w:pPr>
            <w:r w:rsidRPr="00EA5936">
              <w:rPr>
                <w:sz w:val="16"/>
              </w:rPr>
              <w:t>C4-221371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E235D" w14:textId="77777777" w:rsidR="00C84410" w:rsidRPr="00EA5936" w:rsidRDefault="00C84410" w:rsidP="00EA5936">
            <w:pPr>
              <w:pStyle w:val="TAL"/>
              <w:rPr>
                <w:sz w:val="16"/>
              </w:rPr>
            </w:pPr>
            <w:r w:rsidRPr="00EA5936">
              <w:rPr>
                <w:sz w:val="16"/>
              </w:rPr>
              <w:t>Correction of title for clause 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F6DD2"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4D7C2" w14:textId="77777777" w:rsidR="00C84410" w:rsidRPr="00EA5936" w:rsidRDefault="00C84410" w:rsidP="00EA5936">
            <w:pPr>
              <w:pStyle w:val="TAL"/>
              <w:rPr>
                <w:sz w:val="16"/>
              </w:rPr>
            </w:pPr>
            <w:r w:rsidRPr="00EA5936">
              <w:rPr>
                <w:sz w:val="16"/>
              </w:rPr>
              <w:t>29.829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61417" w14:textId="77777777" w:rsidR="00C84410" w:rsidRPr="00EA5936" w:rsidRDefault="00C84410" w:rsidP="00EA5936">
            <w:pPr>
              <w:pStyle w:val="TAL"/>
              <w:rPr>
                <w:sz w:val="16"/>
              </w:rPr>
            </w:pPr>
            <w:r w:rsidRPr="00EA5936">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D9A03" w14:textId="77777777" w:rsidR="00C84410" w:rsidRPr="00EA5936" w:rsidRDefault="00C84410" w:rsidP="00EA593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A2EE5" w14:textId="77777777" w:rsidR="00C84410" w:rsidRPr="00EA5936" w:rsidRDefault="00C84410" w:rsidP="00EA5936">
            <w:pPr>
              <w:pStyle w:val="TAL"/>
              <w:rPr>
                <w:sz w:val="16"/>
              </w:rPr>
            </w:pPr>
            <w:r w:rsidRPr="00EA593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5DDD0" w14:textId="77777777" w:rsidR="00C84410" w:rsidRPr="00EA5936" w:rsidRDefault="00C84410" w:rsidP="00EA5936">
            <w:pPr>
              <w:pStyle w:val="TAL"/>
              <w:rPr>
                <w:sz w:val="16"/>
              </w:rPr>
            </w:pPr>
            <w:r w:rsidRPr="00EA593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B2725" w14:textId="77777777" w:rsidR="00C84410" w:rsidRPr="00EA5936" w:rsidRDefault="00C84410" w:rsidP="00EA5936">
            <w:pPr>
              <w:pStyle w:val="TAL"/>
              <w:rPr>
                <w:sz w:val="16"/>
              </w:rPr>
            </w:pPr>
            <w:r w:rsidRPr="00EA5936">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95ADB" w14:textId="77777777" w:rsidR="00C84410" w:rsidRPr="00EA5936" w:rsidRDefault="00C84410" w:rsidP="00EA5936">
            <w:pPr>
              <w:pStyle w:val="TAL"/>
              <w:rPr>
                <w:sz w:val="16"/>
              </w:rPr>
            </w:pPr>
            <w:r w:rsidRPr="00EA5936">
              <w:rPr>
                <w:sz w:val="16"/>
              </w:rPr>
              <w:t>agreed</w:t>
            </w:r>
          </w:p>
        </w:tc>
      </w:tr>
    </w:tbl>
    <w:p w14:paraId="7DE7116F" w14:textId="77777777" w:rsidR="00C84410" w:rsidRDefault="00C84410" w:rsidP="00C84410"/>
    <w:p w14:paraId="2494CC4E" w14:textId="77777777" w:rsidR="00C84410" w:rsidRDefault="00C84410" w:rsidP="00C84410">
      <w:pPr>
        <w:pStyle w:val="Heading2"/>
      </w:pPr>
      <w:r>
        <w:br w:type="page"/>
      </w:r>
      <w:r>
        <w:lastRenderedPageBreak/>
        <w:t>Annex C: Lists of liaisons</w:t>
      </w:r>
    </w:p>
    <w:p w14:paraId="7B6EA546" w14:textId="77777777" w:rsidR="00C84410" w:rsidRDefault="00C84410" w:rsidP="00C84410">
      <w:pPr>
        <w:pStyle w:val="Heading3"/>
      </w:pPr>
      <w:r>
        <w:t>C1: Incoming liaison statements</w:t>
      </w:r>
    </w:p>
    <w:p w14:paraId="5EC75F92" w14:textId="77777777" w:rsidR="00C84410" w:rsidRDefault="00C84410" w:rsidP="00C8441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321"/>
        <w:gridCol w:w="4013"/>
        <w:gridCol w:w="1250"/>
        <w:gridCol w:w="967"/>
        <w:gridCol w:w="1207"/>
      </w:tblGrid>
      <w:tr w:rsidR="00EA5936" w:rsidRPr="00EA5936" w14:paraId="754AF97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A48AC" w14:textId="77777777" w:rsidR="00C84410" w:rsidRDefault="00C84410" w:rsidP="00EA593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29FCA" w14:textId="77777777" w:rsidR="00C84410" w:rsidRDefault="00C84410" w:rsidP="00EA5936">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8CFCB" w14:textId="77777777" w:rsidR="00C84410" w:rsidRDefault="00C84410" w:rsidP="00EA5936">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85631" w14:textId="77777777" w:rsidR="00C84410" w:rsidRDefault="00C84410" w:rsidP="00EA5936">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F7F87" w14:textId="77777777" w:rsidR="00C84410" w:rsidRDefault="00C84410" w:rsidP="00EA5936">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C1CD4" w14:textId="77777777" w:rsidR="00C84410" w:rsidRDefault="00C84410" w:rsidP="00EA5936">
            <w:pPr>
              <w:pStyle w:val="TAH"/>
            </w:pPr>
            <w:r>
              <w:t>Reply TDoc</w:t>
            </w:r>
          </w:p>
        </w:tc>
      </w:tr>
      <w:tr w:rsidR="00EA5936" w:rsidRPr="00EA5936" w14:paraId="2003F97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0F4DD" w14:textId="77777777" w:rsidR="00C84410" w:rsidRPr="00EA5936" w:rsidRDefault="00C84410" w:rsidP="00EA5936">
            <w:pPr>
              <w:pStyle w:val="TAL"/>
              <w:rPr>
                <w:sz w:val="16"/>
              </w:rPr>
            </w:pPr>
            <w:r w:rsidRPr="00EA5936">
              <w:rPr>
                <w:sz w:val="16"/>
              </w:rPr>
              <w:t>C4-221011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A9C3" w14:textId="77777777" w:rsidR="00C84410" w:rsidRPr="00EA5936" w:rsidRDefault="00C84410" w:rsidP="00EA5936">
            <w:pPr>
              <w:pStyle w:val="TAL"/>
              <w:rPr>
                <w:sz w:val="16"/>
              </w:rPr>
            </w:pPr>
            <w:r w:rsidRPr="00EA5936">
              <w:rPr>
                <w:sz w:val="16"/>
              </w:rPr>
              <w:t>S2-2108172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371C2" w14:textId="77777777" w:rsidR="00C84410" w:rsidRPr="00EA5936" w:rsidRDefault="00C84410" w:rsidP="00EA5936">
            <w:pPr>
              <w:pStyle w:val="TAL"/>
              <w:rPr>
                <w:sz w:val="16"/>
              </w:rPr>
            </w:pPr>
            <w:r w:rsidRPr="00EA5936">
              <w:rPr>
                <w:sz w:val="16"/>
              </w:rPr>
              <w:t>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00A19" w14:textId="77777777" w:rsidR="00C84410" w:rsidRPr="00EA5936" w:rsidRDefault="00C84410" w:rsidP="00EA5936">
            <w:pPr>
              <w:pStyle w:val="TAL"/>
              <w:rPr>
                <w:sz w:val="16"/>
              </w:rPr>
            </w:pPr>
            <w:r w:rsidRPr="00EA593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04D34"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EA1DA" w14:textId="77777777" w:rsidR="00C84410" w:rsidRPr="00EA5936" w:rsidRDefault="00C84410" w:rsidP="00EA5936">
            <w:pPr>
              <w:pStyle w:val="TAL"/>
              <w:rPr>
                <w:sz w:val="16"/>
              </w:rPr>
            </w:pPr>
            <w:r w:rsidRPr="00EA5936">
              <w:rPr>
                <w:sz w:val="16"/>
              </w:rPr>
              <w:t>(none)</w:t>
            </w:r>
          </w:p>
        </w:tc>
      </w:tr>
      <w:tr w:rsidR="00EA5936" w:rsidRPr="00EA5936" w14:paraId="3F6A1DE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733AF" w14:textId="77777777" w:rsidR="00C84410" w:rsidRPr="00EA5936" w:rsidRDefault="00C84410" w:rsidP="00EA5936">
            <w:pPr>
              <w:pStyle w:val="TAL"/>
              <w:rPr>
                <w:sz w:val="16"/>
              </w:rPr>
            </w:pPr>
            <w:r w:rsidRPr="00EA5936">
              <w:rPr>
                <w:sz w:val="16"/>
              </w:rPr>
              <w:t>C4-221012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6A369" w14:textId="77777777" w:rsidR="00C84410" w:rsidRPr="00EA5936" w:rsidRDefault="00C84410" w:rsidP="00EA5936">
            <w:pPr>
              <w:pStyle w:val="TAL"/>
              <w:rPr>
                <w:sz w:val="16"/>
              </w:rPr>
            </w:pPr>
            <w:r w:rsidRPr="00EA5936">
              <w:rPr>
                <w:sz w:val="16"/>
              </w:rPr>
              <w:t>S2-2109142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796A9" w14:textId="77777777" w:rsidR="00C84410" w:rsidRPr="00EA5936" w:rsidRDefault="00C84410" w:rsidP="00EA5936">
            <w:pPr>
              <w:pStyle w:val="TAL"/>
              <w:rPr>
                <w:sz w:val="16"/>
              </w:rPr>
            </w:pPr>
            <w:r w:rsidRPr="00EA5936">
              <w:rPr>
                <w:sz w:val="16"/>
              </w:rPr>
              <w:t>LS Reply on Parameter adding in UEContext to support NSSRG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BAEFC" w14:textId="77777777" w:rsidR="00C84410" w:rsidRPr="00EA5936" w:rsidRDefault="00C84410" w:rsidP="00EA5936">
            <w:pPr>
              <w:pStyle w:val="TAL"/>
              <w:rPr>
                <w:sz w:val="16"/>
              </w:rPr>
            </w:pPr>
            <w:r w:rsidRPr="00EA593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4A800"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DF983" w14:textId="77777777" w:rsidR="00C84410" w:rsidRPr="00EA5936" w:rsidRDefault="00C84410" w:rsidP="00EA5936">
            <w:pPr>
              <w:pStyle w:val="TAL"/>
              <w:rPr>
                <w:sz w:val="16"/>
              </w:rPr>
            </w:pPr>
            <w:r w:rsidRPr="00EA5936">
              <w:rPr>
                <w:sz w:val="16"/>
              </w:rPr>
              <w:t>(none)</w:t>
            </w:r>
          </w:p>
        </w:tc>
      </w:tr>
      <w:tr w:rsidR="00EA5936" w:rsidRPr="00EA5936" w14:paraId="04275D3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A4F48" w14:textId="77777777" w:rsidR="00C84410" w:rsidRPr="00EA5936" w:rsidRDefault="00C84410" w:rsidP="00EA5936">
            <w:pPr>
              <w:pStyle w:val="TAL"/>
              <w:rPr>
                <w:sz w:val="16"/>
              </w:rPr>
            </w:pPr>
            <w:r w:rsidRPr="00EA5936">
              <w:rPr>
                <w:sz w:val="16"/>
              </w:rPr>
              <w:t>C4-221013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05C9D" w14:textId="77777777" w:rsidR="00C84410" w:rsidRPr="00EA5936" w:rsidRDefault="00C84410" w:rsidP="00EA5936">
            <w:pPr>
              <w:pStyle w:val="TAL"/>
              <w:rPr>
                <w:sz w:val="16"/>
              </w:rPr>
            </w:pPr>
            <w:r w:rsidRPr="00EA5936">
              <w:rPr>
                <w:sz w:val="16"/>
              </w:rPr>
              <w:t>S3-214416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DDC9C" w14:textId="77777777" w:rsidR="00C84410" w:rsidRPr="00EA5936" w:rsidRDefault="00C84410" w:rsidP="00EA5936">
            <w:pPr>
              <w:pStyle w:val="TAL"/>
              <w:rPr>
                <w:sz w:val="16"/>
              </w:rPr>
            </w:pPr>
            <w:r w:rsidRPr="00EA5936">
              <w:rPr>
                <w:sz w:val="16"/>
              </w:rPr>
              <w:t>Reply LS on 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523E3" w14:textId="77777777" w:rsidR="00C84410" w:rsidRPr="00EA5936" w:rsidRDefault="00C84410" w:rsidP="00EA5936">
            <w:pPr>
              <w:pStyle w:val="TAL"/>
              <w:rPr>
                <w:sz w:val="16"/>
              </w:rPr>
            </w:pPr>
            <w:r w:rsidRPr="00EA5936">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EA5C9"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B068E" w14:textId="77777777" w:rsidR="00C84410" w:rsidRPr="00EA5936" w:rsidRDefault="00C84410" w:rsidP="00EA5936">
            <w:pPr>
              <w:pStyle w:val="TAL"/>
              <w:rPr>
                <w:sz w:val="16"/>
              </w:rPr>
            </w:pPr>
            <w:r w:rsidRPr="00EA5936">
              <w:rPr>
                <w:sz w:val="16"/>
              </w:rPr>
              <w:t>(none)</w:t>
            </w:r>
          </w:p>
        </w:tc>
      </w:tr>
      <w:tr w:rsidR="00EA5936" w:rsidRPr="00EA5936" w14:paraId="7814556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C278" w14:textId="77777777" w:rsidR="00C84410" w:rsidRPr="00EA5936" w:rsidRDefault="00C84410" w:rsidP="00EA5936">
            <w:pPr>
              <w:pStyle w:val="TAL"/>
              <w:rPr>
                <w:sz w:val="16"/>
              </w:rPr>
            </w:pPr>
            <w:r w:rsidRPr="00EA5936">
              <w:rPr>
                <w:sz w:val="16"/>
              </w:rPr>
              <w:t>C4-221014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47E57" w14:textId="77777777" w:rsidR="00C84410" w:rsidRPr="00EA5936" w:rsidRDefault="00C84410" w:rsidP="00EA5936">
            <w:pPr>
              <w:pStyle w:val="TAL"/>
              <w:rPr>
                <w:sz w:val="16"/>
              </w:rPr>
            </w:pPr>
            <w:r w:rsidRPr="00EA5936">
              <w:rPr>
                <w:sz w:val="16"/>
              </w:rPr>
              <w:t>5GJA#18  Doc 112r2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F961E" w14:textId="77777777" w:rsidR="00C84410" w:rsidRPr="00EA5936" w:rsidRDefault="00C84410" w:rsidP="00EA5936">
            <w:pPr>
              <w:pStyle w:val="TAL"/>
              <w:rPr>
                <w:sz w:val="16"/>
              </w:rPr>
            </w:pPr>
            <w:r w:rsidRPr="00EA5936">
              <w:rPr>
                <w:sz w:val="16"/>
              </w:rPr>
              <w:t>Reply LS from 5GJA to 3GPP CT4, SA2 and SA3 on Using N32 for Interconnect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EAD73" w14:textId="77777777" w:rsidR="00C84410" w:rsidRPr="00EA5936" w:rsidRDefault="00C84410" w:rsidP="00EA5936">
            <w:pPr>
              <w:pStyle w:val="TAL"/>
              <w:rPr>
                <w:sz w:val="16"/>
              </w:rPr>
            </w:pPr>
            <w:r w:rsidRPr="00EA5936">
              <w:rPr>
                <w:sz w:val="16"/>
              </w:rPr>
              <w:t>GSMA 5GJA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10997"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9C697" w14:textId="77777777" w:rsidR="00C84410" w:rsidRPr="00EA5936" w:rsidRDefault="00C84410" w:rsidP="00EA5936">
            <w:pPr>
              <w:pStyle w:val="TAL"/>
              <w:rPr>
                <w:sz w:val="16"/>
              </w:rPr>
            </w:pPr>
            <w:r w:rsidRPr="00EA5936">
              <w:rPr>
                <w:sz w:val="16"/>
              </w:rPr>
              <w:t>(none)</w:t>
            </w:r>
          </w:p>
        </w:tc>
      </w:tr>
      <w:tr w:rsidR="00EA5936" w:rsidRPr="00EA5936" w14:paraId="36DBC59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E8793" w14:textId="77777777" w:rsidR="00C84410" w:rsidRPr="00EA5936" w:rsidRDefault="00C84410" w:rsidP="00EA5936">
            <w:pPr>
              <w:pStyle w:val="TAL"/>
              <w:rPr>
                <w:sz w:val="16"/>
              </w:rPr>
            </w:pPr>
            <w:r w:rsidRPr="00EA5936">
              <w:rPr>
                <w:sz w:val="16"/>
              </w:rPr>
              <w:t>C4-221015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DCCF" w14:textId="77777777" w:rsidR="00C84410" w:rsidRPr="00EA5936" w:rsidRDefault="00C84410" w:rsidP="00EA5936">
            <w:pPr>
              <w:pStyle w:val="TAL"/>
              <w:rPr>
                <w:sz w:val="16"/>
              </w:rPr>
            </w:pPr>
            <w:r w:rsidRPr="00EA5936">
              <w:rPr>
                <w:sz w:val="16"/>
              </w:rPr>
              <w:t>5GMRR Doc 27_06r3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AB2D5" w14:textId="77777777" w:rsidR="00C84410" w:rsidRPr="00EA5936" w:rsidRDefault="00C84410" w:rsidP="00EA5936">
            <w:pPr>
              <w:pStyle w:val="TAL"/>
              <w:rPr>
                <w:sz w:val="16"/>
              </w:rPr>
            </w:pPr>
            <w:r w:rsidRPr="00EA5936">
              <w:rPr>
                <w:sz w:val="16"/>
              </w:rPr>
              <w:t>LS to 3GPP CT4 on Identification of source PLMN-ID in 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B9A14" w14:textId="77777777" w:rsidR="00C84410" w:rsidRPr="00EA5936" w:rsidRDefault="00C84410" w:rsidP="00EA5936">
            <w:pPr>
              <w:pStyle w:val="TAL"/>
              <w:rPr>
                <w:sz w:val="16"/>
              </w:rPr>
            </w:pPr>
            <w:r w:rsidRPr="00EA5936">
              <w:rPr>
                <w:sz w:val="16"/>
              </w:rPr>
              <w:t>GSMA 5GMRR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2BF1E"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AB12D" w14:textId="77777777" w:rsidR="00C84410" w:rsidRPr="00EA5936" w:rsidRDefault="00C84410" w:rsidP="00EA5936">
            <w:pPr>
              <w:pStyle w:val="TAL"/>
              <w:rPr>
                <w:sz w:val="16"/>
              </w:rPr>
            </w:pPr>
            <w:r w:rsidRPr="00EA5936">
              <w:rPr>
                <w:sz w:val="16"/>
              </w:rPr>
              <w:t>(none)</w:t>
            </w:r>
          </w:p>
        </w:tc>
      </w:tr>
      <w:tr w:rsidR="00EA5936" w:rsidRPr="00EA5936" w14:paraId="41DCBCC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72AB0" w14:textId="77777777" w:rsidR="00C84410" w:rsidRPr="00EA5936" w:rsidRDefault="00C84410" w:rsidP="00EA5936">
            <w:pPr>
              <w:pStyle w:val="TAL"/>
              <w:rPr>
                <w:sz w:val="16"/>
              </w:rPr>
            </w:pPr>
            <w:r w:rsidRPr="00EA5936">
              <w:rPr>
                <w:sz w:val="16"/>
              </w:rPr>
              <w:t>C4-221016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D61B3" w14:textId="77777777" w:rsidR="00C84410" w:rsidRPr="00EA5936" w:rsidRDefault="00C84410" w:rsidP="00EA5936">
            <w:pPr>
              <w:pStyle w:val="TAL"/>
              <w:rPr>
                <w:sz w:val="16"/>
              </w:rPr>
            </w:pPr>
            <w:r w:rsidRPr="00EA5936">
              <w:rPr>
                <w:sz w:val="16"/>
              </w:rPr>
              <w:t>C1-220532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9FFF8" w14:textId="77777777" w:rsidR="00C84410" w:rsidRPr="00EA5936" w:rsidRDefault="00C84410" w:rsidP="00EA5936">
            <w:pPr>
              <w:pStyle w:val="TAL"/>
              <w:rPr>
                <w:sz w:val="16"/>
              </w:rPr>
            </w:pPr>
            <w:r w:rsidRPr="00EA5936">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DB52C" w14:textId="77777777" w:rsidR="00C84410" w:rsidRPr="00EA5936" w:rsidRDefault="00C84410" w:rsidP="00EA5936">
            <w:pPr>
              <w:pStyle w:val="TAL"/>
              <w:rPr>
                <w:sz w:val="16"/>
              </w:rPr>
            </w:pPr>
            <w:r w:rsidRPr="00EA5936">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C17ED"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EA8C1" w14:textId="77777777" w:rsidR="00C84410" w:rsidRPr="00EA5936" w:rsidRDefault="00C84410" w:rsidP="00EA5936">
            <w:pPr>
              <w:pStyle w:val="TAL"/>
              <w:rPr>
                <w:sz w:val="16"/>
              </w:rPr>
            </w:pPr>
            <w:r w:rsidRPr="00EA5936">
              <w:rPr>
                <w:sz w:val="16"/>
              </w:rPr>
              <w:t>(none)</w:t>
            </w:r>
          </w:p>
        </w:tc>
      </w:tr>
      <w:tr w:rsidR="00EA5936" w:rsidRPr="00EA5936" w14:paraId="4D95AF0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398ED" w14:textId="77777777" w:rsidR="00C84410" w:rsidRPr="00EA5936" w:rsidRDefault="00C84410" w:rsidP="00EA5936">
            <w:pPr>
              <w:pStyle w:val="TAL"/>
              <w:rPr>
                <w:sz w:val="16"/>
              </w:rPr>
            </w:pPr>
            <w:r w:rsidRPr="00EA5936">
              <w:rPr>
                <w:sz w:val="16"/>
              </w:rPr>
              <w:t>C4-221017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EAC7D" w14:textId="77777777" w:rsidR="00C84410" w:rsidRPr="00EA5936" w:rsidRDefault="00C84410" w:rsidP="00EA5936">
            <w:pPr>
              <w:pStyle w:val="TAL"/>
              <w:rPr>
                <w:sz w:val="16"/>
              </w:rPr>
            </w:pPr>
            <w:r w:rsidRPr="00EA5936">
              <w:rPr>
                <w:sz w:val="16"/>
              </w:rPr>
              <w:t>C1-220559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C22EE" w14:textId="77777777" w:rsidR="00C84410" w:rsidRPr="00EA5936" w:rsidRDefault="00C84410" w:rsidP="00EA5936">
            <w:pPr>
              <w:pStyle w:val="TAL"/>
              <w:rPr>
                <w:sz w:val="16"/>
              </w:rPr>
            </w:pPr>
            <w:r w:rsidRPr="00EA5936">
              <w:rPr>
                <w:sz w:val="16"/>
              </w:rPr>
              <w:t>LS on Deletion of "ME support of SOR-CMCI" indicator during Nudm_SDM_Get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4F766" w14:textId="77777777" w:rsidR="00C84410" w:rsidRPr="00EA5936" w:rsidRDefault="00C84410" w:rsidP="00EA5936">
            <w:pPr>
              <w:pStyle w:val="TAL"/>
              <w:rPr>
                <w:sz w:val="16"/>
              </w:rPr>
            </w:pPr>
            <w:r w:rsidRPr="00EA5936">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3F652"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D81B4" w14:textId="77777777" w:rsidR="00C84410" w:rsidRPr="00EA5936" w:rsidRDefault="00C84410" w:rsidP="00EA5936">
            <w:pPr>
              <w:pStyle w:val="TAL"/>
              <w:rPr>
                <w:sz w:val="16"/>
              </w:rPr>
            </w:pPr>
            <w:r w:rsidRPr="00EA5936">
              <w:rPr>
                <w:sz w:val="16"/>
              </w:rPr>
              <w:t>C4-221079</w:t>
            </w:r>
          </w:p>
        </w:tc>
      </w:tr>
      <w:tr w:rsidR="00EA5936" w:rsidRPr="00EA5936" w14:paraId="3FC41DB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89B2E" w14:textId="77777777" w:rsidR="00C84410" w:rsidRPr="00EA5936" w:rsidRDefault="00C84410" w:rsidP="00EA5936">
            <w:pPr>
              <w:pStyle w:val="TAL"/>
              <w:rPr>
                <w:sz w:val="16"/>
              </w:rPr>
            </w:pPr>
            <w:r w:rsidRPr="00EA5936">
              <w:rPr>
                <w:sz w:val="16"/>
              </w:rPr>
              <w:t>C4-221018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DBF4" w14:textId="77777777" w:rsidR="00C84410" w:rsidRPr="00EA5936" w:rsidRDefault="00C84410" w:rsidP="00EA5936">
            <w:pPr>
              <w:pStyle w:val="TAL"/>
              <w:rPr>
                <w:sz w:val="16"/>
              </w:rPr>
            </w:pPr>
            <w:r w:rsidRPr="00EA5936">
              <w:rPr>
                <w:sz w:val="16"/>
              </w:rPr>
              <w:t>C1-220734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3C183" w14:textId="77777777" w:rsidR="00C84410" w:rsidRPr="00EA5936" w:rsidRDefault="00C84410" w:rsidP="00EA5936">
            <w:pPr>
              <w:pStyle w:val="TAL"/>
              <w:rPr>
                <w:sz w:val="16"/>
              </w:rPr>
            </w:pPr>
            <w:r w:rsidRPr="00EA5936">
              <w:rPr>
                <w:sz w:val="16"/>
              </w:rPr>
              <w:t>LS on progress of FS_eIMS5G2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38CF5" w14:textId="77777777" w:rsidR="00C84410" w:rsidRPr="00EA5936" w:rsidRDefault="00C84410" w:rsidP="00EA5936">
            <w:pPr>
              <w:pStyle w:val="TAL"/>
              <w:rPr>
                <w:sz w:val="16"/>
              </w:rPr>
            </w:pPr>
            <w:r w:rsidRPr="00EA5936">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38B6A"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83773" w14:textId="77777777" w:rsidR="00C84410" w:rsidRPr="00EA5936" w:rsidRDefault="00C84410" w:rsidP="00EA5936">
            <w:pPr>
              <w:pStyle w:val="TAL"/>
              <w:rPr>
                <w:sz w:val="16"/>
              </w:rPr>
            </w:pPr>
            <w:r w:rsidRPr="00EA5936">
              <w:rPr>
                <w:sz w:val="16"/>
              </w:rPr>
              <w:t>(none)</w:t>
            </w:r>
          </w:p>
        </w:tc>
      </w:tr>
      <w:tr w:rsidR="00EA5936" w:rsidRPr="00EA5936" w14:paraId="7907023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55896" w14:textId="77777777" w:rsidR="00C84410" w:rsidRPr="00EA5936" w:rsidRDefault="00C84410" w:rsidP="00EA5936">
            <w:pPr>
              <w:pStyle w:val="TAL"/>
              <w:rPr>
                <w:sz w:val="16"/>
              </w:rPr>
            </w:pPr>
            <w:r w:rsidRPr="00EA5936">
              <w:rPr>
                <w:sz w:val="16"/>
              </w:rPr>
              <w:t>C4-221019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4618A" w14:textId="77777777" w:rsidR="00C84410" w:rsidRPr="00EA5936" w:rsidRDefault="00C84410" w:rsidP="00EA5936">
            <w:pPr>
              <w:pStyle w:val="TAL"/>
              <w:rPr>
                <w:sz w:val="16"/>
              </w:rPr>
            </w:pPr>
            <w:r w:rsidRPr="00EA5936">
              <w:rPr>
                <w:sz w:val="16"/>
              </w:rPr>
              <w:t>R2-2201754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EA5F3" w14:textId="77777777" w:rsidR="00C84410" w:rsidRPr="00EA5936" w:rsidRDefault="00C84410" w:rsidP="00EA5936">
            <w:pPr>
              <w:pStyle w:val="TAL"/>
              <w:rPr>
                <w:sz w:val="16"/>
              </w:rPr>
            </w:pPr>
            <w:r w:rsidRPr="00EA5936">
              <w:rPr>
                <w:sz w:val="16"/>
              </w:rPr>
              <w:t>Reply LS on NTN specific User Consent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14BAB" w14:textId="77777777" w:rsidR="00C84410" w:rsidRPr="00EA5936" w:rsidRDefault="00C84410" w:rsidP="00EA5936">
            <w:pPr>
              <w:pStyle w:val="TAL"/>
              <w:rPr>
                <w:sz w:val="16"/>
              </w:rPr>
            </w:pPr>
            <w:r w:rsidRPr="00EA5936">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0CAA4"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AE884" w14:textId="77777777" w:rsidR="00C84410" w:rsidRPr="00EA5936" w:rsidRDefault="00C84410" w:rsidP="00EA5936">
            <w:pPr>
              <w:pStyle w:val="TAL"/>
              <w:rPr>
                <w:sz w:val="16"/>
              </w:rPr>
            </w:pPr>
            <w:r w:rsidRPr="00EA5936">
              <w:rPr>
                <w:sz w:val="16"/>
              </w:rPr>
              <w:t>(none)</w:t>
            </w:r>
          </w:p>
        </w:tc>
      </w:tr>
      <w:tr w:rsidR="00EA5936" w:rsidRPr="00EA5936" w14:paraId="19DEA1F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CF856" w14:textId="77777777" w:rsidR="00C84410" w:rsidRPr="00EA5936" w:rsidRDefault="00C84410" w:rsidP="00EA5936">
            <w:pPr>
              <w:pStyle w:val="TAL"/>
              <w:rPr>
                <w:sz w:val="16"/>
              </w:rPr>
            </w:pPr>
            <w:r w:rsidRPr="00EA5936">
              <w:rPr>
                <w:sz w:val="16"/>
              </w:rPr>
              <w:t>C4-221020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FB490" w14:textId="77777777" w:rsidR="00C84410" w:rsidRPr="00EA5936" w:rsidRDefault="00C84410" w:rsidP="00EA5936">
            <w:pPr>
              <w:pStyle w:val="TAL"/>
              <w:rPr>
                <w:sz w:val="16"/>
              </w:rPr>
            </w:pPr>
            <w:r w:rsidRPr="00EA5936">
              <w:rPr>
                <w:sz w:val="16"/>
              </w:rPr>
              <w:t>R3-221210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ED06D" w14:textId="77777777" w:rsidR="00C84410" w:rsidRPr="00EA5936" w:rsidRDefault="00C84410" w:rsidP="00EA5936">
            <w:pPr>
              <w:pStyle w:val="TAL"/>
              <w:rPr>
                <w:sz w:val="16"/>
              </w:rPr>
            </w:pPr>
            <w:r w:rsidRPr="00EA5936">
              <w:rPr>
                <w:sz w:val="16"/>
              </w:rPr>
              <w:t>LS on User consent Updating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ED6D1" w14:textId="77777777" w:rsidR="00C84410" w:rsidRPr="00EA5936" w:rsidRDefault="00C84410" w:rsidP="00EA5936">
            <w:pPr>
              <w:pStyle w:val="TAL"/>
              <w:rPr>
                <w:sz w:val="16"/>
              </w:rPr>
            </w:pPr>
            <w:r w:rsidRPr="00EA5936">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3D516"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27991" w14:textId="77777777" w:rsidR="00C84410" w:rsidRPr="00EA5936" w:rsidRDefault="00C84410" w:rsidP="00EA5936">
            <w:pPr>
              <w:pStyle w:val="TAL"/>
              <w:rPr>
                <w:sz w:val="16"/>
              </w:rPr>
            </w:pPr>
            <w:r w:rsidRPr="00EA5936">
              <w:rPr>
                <w:sz w:val="16"/>
              </w:rPr>
              <w:t>(none)</w:t>
            </w:r>
          </w:p>
        </w:tc>
      </w:tr>
      <w:tr w:rsidR="00EA5936" w:rsidRPr="00EA5936" w14:paraId="0FDDD00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77478" w14:textId="77777777" w:rsidR="00C84410" w:rsidRPr="00EA5936" w:rsidRDefault="00C84410" w:rsidP="00EA5936">
            <w:pPr>
              <w:pStyle w:val="TAL"/>
              <w:rPr>
                <w:sz w:val="16"/>
              </w:rPr>
            </w:pPr>
            <w:r w:rsidRPr="00EA5936">
              <w:rPr>
                <w:sz w:val="16"/>
              </w:rPr>
              <w:t>C4-221021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BD1E0" w14:textId="77777777" w:rsidR="00C84410" w:rsidRPr="00EA5936" w:rsidRDefault="00C84410" w:rsidP="00EA5936">
            <w:pPr>
              <w:pStyle w:val="TAL"/>
              <w:rPr>
                <w:sz w:val="16"/>
              </w:rPr>
            </w:pPr>
            <w:r w:rsidRPr="00EA5936">
              <w:rPr>
                <w:sz w:val="16"/>
              </w:rPr>
              <w:t>R3-221473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F2D47" w14:textId="77777777" w:rsidR="00C84410" w:rsidRPr="00EA5936" w:rsidRDefault="00C84410" w:rsidP="00EA5936">
            <w:pPr>
              <w:pStyle w:val="TAL"/>
              <w:rPr>
                <w:sz w:val="16"/>
              </w:rPr>
            </w:pPr>
            <w:r w:rsidRPr="00EA5936">
              <w:rPr>
                <w:sz w:val="16"/>
              </w:rPr>
              <w:t>Reply LS on LTE User 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8F1C2" w14:textId="77777777" w:rsidR="00C84410" w:rsidRPr="00EA5936" w:rsidRDefault="00C84410" w:rsidP="00EA5936">
            <w:pPr>
              <w:pStyle w:val="TAL"/>
              <w:rPr>
                <w:sz w:val="16"/>
              </w:rPr>
            </w:pPr>
            <w:r w:rsidRPr="00EA5936">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F67C8"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D485C" w14:textId="77777777" w:rsidR="00C84410" w:rsidRPr="00EA5936" w:rsidRDefault="00C84410" w:rsidP="00EA5936">
            <w:pPr>
              <w:pStyle w:val="TAL"/>
              <w:rPr>
                <w:sz w:val="16"/>
              </w:rPr>
            </w:pPr>
            <w:r w:rsidRPr="00EA5936">
              <w:rPr>
                <w:sz w:val="16"/>
              </w:rPr>
              <w:t>(none)</w:t>
            </w:r>
          </w:p>
        </w:tc>
      </w:tr>
      <w:tr w:rsidR="00EA5936" w:rsidRPr="00EA5936" w14:paraId="278D2BD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392BC" w14:textId="77777777" w:rsidR="00C84410" w:rsidRPr="00EA5936" w:rsidRDefault="00C84410" w:rsidP="00EA5936">
            <w:pPr>
              <w:pStyle w:val="TAL"/>
              <w:rPr>
                <w:sz w:val="16"/>
              </w:rPr>
            </w:pPr>
            <w:r w:rsidRPr="00EA5936">
              <w:rPr>
                <w:sz w:val="16"/>
              </w:rPr>
              <w:t>C4-221022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1147C" w14:textId="77777777" w:rsidR="00C84410" w:rsidRPr="00EA5936" w:rsidRDefault="00C84410" w:rsidP="00EA5936">
            <w:pPr>
              <w:pStyle w:val="TAL"/>
              <w:rPr>
                <w:sz w:val="16"/>
              </w:rPr>
            </w:pPr>
            <w:r w:rsidRPr="00EA5936">
              <w:rPr>
                <w:sz w:val="16"/>
              </w:rPr>
              <w:t>R3-221474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B98E2" w14:textId="77777777" w:rsidR="00C84410" w:rsidRPr="00EA5936" w:rsidRDefault="00C84410" w:rsidP="00EA5936">
            <w:pPr>
              <w:pStyle w:val="TAL"/>
              <w:rPr>
                <w:sz w:val="16"/>
              </w:rPr>
            </w:pPr>
            <w:r w:rsidRPr="00EA5936">
              <w:rPr>
                <w:sz w:val="16"/>
              </w:rPr>
              <w:t>Reply LS On Source IP address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50D03" w14:textId="77777777" w:rsidR="00C84410" w:rsidRPr="00EA5936" w:rsidRDefault="00C84410" w:rsidP="00EA5936">
            <w:pPr>
              <w:pStyle w:val="TAL"/>
              <w:rPr>
                <w:sz w:val="16"/>
              </w:rPr>
            </w:pPr>
            <w:r w:rsidRPr="00EA5936">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1101F"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43B8C" w14:textId="77777777" w:rsidR="00C84410" w:rsidRPr="00EA5936" w:rsidRDefault="00C84410" w:rsidP="00EA5936">
            <w:pPr>
              <w:pStyle w:val="TAL"/>
              <w:rPr>
                <w:sz w:val="16"/>
              </w:rPr>
            </w:pPr>
            <w:r w:rsidRPr="00EA5936">
              <w:rPr>
                <w:sz w:val="16"/>
              </w:rPr>
              <w:t>(none)</w:t>
            </w:r>
          </w:p>
        </w:tc>
      </w:tr>
      <w:tr w:rsidR="00EA5936" w:rsidRPr="00EA5936" w14:paraId="7E1301E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8E4D3" w14:textId="77777777" w:rsidR="00C84410" w:rsidRPr="00EA5936" w:rsidRDefault="00C84410" w:rsidP="00EA5936">
            <w:pPr>
              <w:pStyle w:val="TAL"/>
              <w:rPr>
                <w:sz w:val="16"/>
              </w:rPr>
            </w:pPr>
            <w:r w:rsidRPr="00EA5936">
              <w:rPr>
                <w:sz w:val="16"/>
              </w:rPr>
              <w:t>C4-221023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F5230" w14:textId="77777777" w:rsidR="00C84410" w:rsidRPr="00EA5936" w:rsidRDefault="00C84410" w:rsidP="00EA5936">
            <w:pPr>
              <w:pStyle w:val="TAL"/>
              <w:rPr>
                <w:sz w:val="16"/>
              </w:rPr>
            </w:pPr>
            <w:r w:rsidRPr="00EA5936">
              <w:rPr>
                <w:sz w:val="16"/>
              </w:rPr>
              <w:t>S2-2109041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0C5B2" w14:textId="77777777" w:rsidR="00C84410" w:rsidRPr="00EA5936" w:rsidRDefault="00C84410" w:rsidP="00EA5936">
            <w:pPr>
              <w:pStyle w:val="TAL"/>
              <w:rPr>
                <w:sz w:val="16"/>
              </w:rPr>
            </w:pPr>
            <w:r w:rsidRPr="00EA5936">
              <w:rPr>
                <w:sz w:val="16"/>
              </w:rPr>
              <w:t>Reply LS on MTU and other topics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CF15E" w14:textId="77777777" w:rsidR="00C84410" w:rsidRPr="00EA5936" w:rsidRDefault="00C84410" w:rsidP="00EA5936">
            <w:pPr>
              <w:pStyle w:val="TAL"/>
              <w:rPr>
                <w:sz w:val="16"/>
              </w:rPr>
            </w:pPr>
            <w:r w:rsidRPr="00EA593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4635D"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4B3D0" w14:textId="77777777" w:rsidR="00C84410" w:rsidRPr="00EA5936" w:rsidRDefault="00C84410" w:rsidP="00EA5936">
            <w:pPr>
              <w:pStyle w:val="TAL"/>
              <w:rPr>
                <w:sz w:val="16"/>
              </w:rPr>
            </w:pPr>
            <w:r w:rsidRPr="00EA5936">
              <w:rPr>
                <w:sz w:val="16"/>
              </w:rPr>
              <w:t>(none)</w:t>
            </w:r>
          </w:p>
        </w:tc>
      </w:tr>
      <w:tr w:rsidR="00EA5936" w:rsidRPr="00EA5936" w14:paraId="3754595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D2F32" w14:textId="77777777" w:rsidR="00C84410" w:rsidRPr="00EA5936" w:rsidRDefault="00C84410" w:rsidP="00EA5936">
            <w:pPr>
              <w:pStyle w:val="TAL"/>
              <w:rPr>
                <w:sz w:val="16"/>
              </w:rPr>
            </w:pPr>
            <w:r w:rsidRPr="00EA5936">
              <w:rPr>
                <w:sz w:val="16"/>
              </w:rPr>
              <w:t>C4-221024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86C33" w14:textId="77777777" w:rsidR="00C84410" w:rsidRPr="00EA5936" w:rsidRDefault="00C84410" w:rsidP="00EA5936">
            <w:pPr>
              <w:pStyle w:val="TAL"/>
              <w:rPr>
                <w:sz w:val="16"/>
              </w:rPr>
            </w:pPr>
            <w:r w:rsidRPr="00EA5936">
              <w:rPr>
                <w:sz w:val="16"/>
              </w:rPr>
              <w:t>S2-2109043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BD4F7" w14:textId="77777777" w:rsidR="00C84410" w:rsidRPr="00EA5936" w:rsidRDefault="00C84410" w:rsidP="00EA5936">
            <w:pPr>
              <w:pStyle w:val="TAL"/>
              <w:rPr>
                <w:sz w:val="16"/>
              </w:rPr>
            </w:pPr>
            <w:r w:rsidRPr="00EA5936">
              <w:rPr>
                <w:sz w:val="16"/>
              </w:rPr>
              <w:t>Reply LS on EAP-5G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5EBE8" w14:textId="77777777" w:rsidR="00C84410" w:rsidRPr="00EA5936" w:rsidRDefault="00C84410" w:rsidP="00EA5936">
            <w:pPr>
              <w:pStyle w:val="TAL"/>
              <w:rPr>
                <w:sz w:val="16"/>
              </w:rPr>
            </w:pPr>
            <w:r w:rsidRPr="00EA593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81DF1"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1674A" w14:textId="77777777" w:rsidR="00C84410" w:rsidRPr="00EA5936" w:rsidRDefault="00C84410" w:rsidP="00EA5936">
            <w:pPr>
              <w:pStyle w:val="TAL"/>
              <w:rPr>
                <w:sz w:val="16"/>
              </w:rPr>
            </w:pPr>
            <w:r w:rsidRPr="00EA5936">
              <w:rPr>
                <w:sz w:val="16"/>
              </w:rPr>
              <w:t>(none)</w:t>
            </w:r>
          </w:p>
        </w:tc>
      </w:tr>
      <w:tr w:rsidR="00EA5936" w:rsidRPr="00EA5936" w14:paraId="07B42D0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39E05" w14:textId="77777777" w:rsidR="00C84410" w:rsidRPr="00EA5936" w:rsidRDefault="00C84410" w:rsidP="00EA5936">
            <w:pPr>
              <w:pStyle w:val="TAL"/>
              <w:rPr>
                <w:sz w:val="16"/>
              </w:rPr>
            </w:pPr>
            <w:r w:rsidRPr="00EA5936">
              <w:rPr>
                <w:sz w:val="16"/>
              </w:rPr>
              <w:t>C4-221025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1E9A0" w14:textId="77777777" w:rsidR="00C84410" w:rsidRPr="00EA5936" w:rsidRDefault="00C84410" w:rsidP="00EA5936">
            <w:pPr>
              <w:pStyle w:val="TAL"/>
              <w:rPr>
                <w:sz w:val="16"/>
              </w:rPr>
            </w:pPr>
            <w:r w:rsidRPr="00EA5936">
              <w:rPr>
                <w:sz w:val="16"/>
              </w:rPr>
              <w:t>S2-2109334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C87BA" w14:textId="77777777" w:rsidR="00C84410" w:rsidRPr="00EA5936" w:rsidRDefault="00C84410" w:rsidP="00EA5936">
            <w:pPr>
              <w:pStyle w:val="TAL"/>
              <w:rPr>
                <w:sz w:val="16"/>
              </w:rPr>
            </w:pPr>
            <w:r w:rsidRPr="00EA5936">
              <w:rPr>
                <w:sz w:val="16"/>
              </w:rPr>
              <w:t>Reply LS on Using N32 for Interconnect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FB3EE" w14:textId="77777777" w:rsidR="00C84410" w:rsidRPr="00EA5936" w:rsidRDefault="00C84410" w:rsidP="00EA5936">
            <w:pPr>
              <w:pStyle w:val="TAL"/>
              <w:rPr>
                <w:sz w:val="16"/>
              </w:rPr>
            </w:pPr>
            <w:r w:rsidRPr="00EA593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65E44"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B485E" w14:textId="77777777" w:rsidR="00C84410" w:rsidRPr="00EA5936" w:rsidRDefault="00C84410" w:rsidP="00EA5936">
            <w:pPr>
              <w:pStyle w:val="TAL"/>
              <w:rPr>
                <w:sz w:val="16"/>
              </w:rPr>
            </w:pPr>
            <w:r w:rsidRPr="00EA5936">
              <w:rPr>
                <w:sz w:val="16"/>
              </w:rPr>
              <w:t>(none)</w:t>
            </w:r>
          </w:p>
        </w:tc>
      </w:tr>
      <w:tr w:rsidR="00EA5936" w:rsidRPr="00EA5936" w14:paraId="76D2078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0D23E" w14:textId="77777777" w:rsidR="00C84410" w:rsidRPr="00EA5936" w:rsidRDefault="00C84410" w:rsidP="00EA5936">
            <w:pPr>
              <w:pStyle w:val="TAL"/>
              <w:rPr>
                <w:sz w:val="16"/>
              </w:rPr>
            </w:pPr>
            <w:r w:rsidRPr="00EA5936">
              <w:rPr>
                <w:sz w:val="16"/>
              </w:rPr>
              <w:t>C4-221026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E66CC" w14:textId="77777777" w:rsidR="00C84410" w:rsidRPr="00EA5936" w:rsidRDefault="00C84410" w:rsidP="00EA5936">
            <w:pPr>
              <w:pStyle w:val="TAL"/>
              <w:rPr>
                <w:sz w:val="16"/>
              </w:rPr>
            </w:pPr>
            <w:r w:rsidRPr="00EA5936">
              <w:rPr>
                <w:sz w:val="16"/>
              </w:rPr>
              <w:t>S3-214427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A6484" w14:textId="77777777" w:rsidR="00C84410" w:rsidRPr="00EA5936" w:rsidRDefault="00C84410" w:rsidP="00EA5936">
            <w:pPr>
              <w:pStyle w:val="TAL"/>
              <w:rPr>
                <w:sz w:val="16"/>
              </w:rPr>
            </w:pPr>
            <w:r w:rsidRPr="00EA5936">
              <w:rPr>
                <w:sz w:val="16"/>
              </w:rPr>
              <w:t>Reply LS on Using N32 for interconnect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F15EF" w14:textId="77777777" w:rsidR="00C84410" w:rsidRPr="00EA5936" w:rsidRDefault="00C84410" w:rsidP="00EA5936">
            <w:pPr>
              <w:pStyle w:val="TAL"/>
              <w:rPr>
                <w:sz w:val="16"/>
              </w:rPr>
            </w:pPr>
            <w:r w:rsidRPr="00EA5936">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966F0"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EDB5A" w14:textId="77777777" w:rsidR="00C84410" w:rsidRPr="00EA5936" w:rsidRDefault="00C84410" w:rsidP="00EA5936">
            <w:pPr>
              <w:pStyle w:val="TAL"/>
              <w:rPr>
                <w:sz w:val="16"/>
              </w:rPr>
            </w:pPr>
            <w:r w:rsidRPr="00EA5936">
              <w:rPr>
                <w:sz w:val="16"/>
              </w:rPr>
              <w:t>(none)</w:t>
            </w:r>
          </w:p>
        </w:tc>
      </w:tr>
      <w:tr w:rsidR="00EA5936" w:rsidRPr="00EA5936" w14:paraId="7C65CE2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88FCD" w14:textId="77777777" w:rsidR="00C84410" w:rsidRPr="00EA5936" w:rsidRDefault="00C84410" w:rsidP="00EA5936">
            <w:pPr>
              <w:pStyle w:val="TAL"/>
              <w:rPr>
                <w:sz w:val="16"/>
              </w:rPr>
            </w:pPr>
            <w:r w:rsidRPr="00EA5936">
              <w:rPr>
                <w:sz w:val="16"/>
              </w:rPr>
              <w:t>C4-221027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194C0" w14:textId="77777777" w:rsidR="00C84410" w:rsidRPr="00EA5936" w:rsidRDefault="00C84410" w:rsidP="00EA5936">
            <w:pPr>
              <w:pStyle w:val="TAL"/>
              <w:rPr>
                <w:sz w:val="16"/>
              </w:rPr>
            </w:pPr>
            <w:r w:rsidRPr="00EA5936">
              <w:rPr>
                <w:sz w:val="16"/>
              </w:rPr>
              <w:t>S3-214456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4452C" w14:textId="77777777" w:rsidR="00C84410" w:rsidRPr="00EA5936" w:rsidRDefault="00C84410" w:rsidP="00EA5936">
            <w:pPr>
              <w:pStyle w:val="TAL"/>
              <w:rPr>
                <w:sz w:val="16"/>
              </w:rPr>
            </w:pPr>
            <w:r w:rsidRPr="00EA5936">
              <w:rPr>
                <w:sz w:val="16"/>
              </w:rPr>
              <w:t>Reply LS on 5GS roaming hubbing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E5E09" w14:textId="77777777" w:rsidR="00C84410" w:rsidRPr="00EA5936" w:rsidRDefault="00C84410" w:rsidP="00EA5936">
            <w:pPr>
              <w:pStyle w:val="TAL"/>
              <w:rPr>
                <w:sz w:val="16"/>
              </w:rPr>
            </w:pPr>
            <w:r w:rsidRPr="00EA5936">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49D3"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EF33A" w14:textId="77777777" w:rsidR="00C84410" w:rsidRPr="00EA5936" w:rsidRDefault="00C84410" w:rsidP="00EA5936">
            <w:pPr>
              <w:pStyle w:val="TAL"/>
              <w:rPr>
                <w:sz w:val="16"/>
              </w:rPr>
            </w:pPr>
            <w:r w:rsidRPr="00EA5936">
              <w:rPr>
                <w:sz w:val="16"/>
              </w:rPr>
              <w:t>(none)</w:t>
            </w:r>
          </w:p>
        </w:tc>
      </w:tr>
      <w:tr w:rsidR="00EA5936" w:rsidRPr="00EA5936" w14:paraId="1681867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2EFC8" w14:textId="77777777" w:rsidR="00C84410" w:rsidRPr="00EA5936" w:rsidRDefault="00C84410" w:rsidP="00EA5936">
            <w:pPr>
              <w:pStyle w:val="TAL"/>
              <w:rPr>
                <w:sz w:val="16"/>
              </w:rPr>
            </w:pPr>
            <w:r w:rsidRPr="00EA5936">
              <w:rPr>
                <w:sz w:val="16"/>
              </w:rPr>
              <w:t>C4-221028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5B348" w14:textId="77777777" w:rsidR="00C84410" w:rsidRPr="00EA5936" w:rsidRDefault="00C84410" w:rsidP="00EA5936">
            <w:pPr>
              <w:pStyle w:val="TAL"/>
              <w:rPr>
                <w:sz w:val="16"/>
              </w:rPr>
            </w:pPr>
            <w:r w:rsidRPr="00EA5936">
              <w:rPr>
                <w:sz w:val="16"/>
              </w:rPr>
              <w:t>S5-221501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BB304" w14:textId="77777777" w:rsidR="00C84410" w:rsidRPr="00EA5936" w:rsidRDefault="00C84410" w:rsidP="00EA5936">
            <w:pPr>
              <w:pStyle w:val="TAL"/>
              <w:rPr>
                <w:sz w:val="16"/>
              </w:rPr>
            </w:pPr>
            <w:r w:rsidRPr="00EA5936">
              <w:rPr>
                <w:sz w:val="16"/>
              </w:rPr>
              <w:t>Reply 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F5C78" w14:textId="77777777" w:rsidR="00C84410" w:rsidRPr="00EA5936" w:rsidRDefault="00C84410" w:rsidP="00EA5936">
            <w:pPr>
              <w:pStyle w:val="TAL"/>
              <w:rPr>
                <w:sz w:val="16"/>
              </w:rPr>
            </w:pPr>
            <w:r w:rsidRPr="00EA5936">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B5463"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15047" w14:textId="77777777" w:rsidR="00C84410" w:rsidRPr="00EA5936" w:rsidRDefault="00C84410" w:rsidP="00EA5936">
            <w:pPr>
              <w:pStyle w:val="TAL"/>
              <w:rPr>
                <w:sz w:val="16"/>
              </w:rPr>
            </w:pPr>
            <w:r w:rsidRPr="00EA5936">
              <w:rPr>
                <w:sz w:val="16"/>
              </w:rPr>
              <w:t>(none)</w:t>
            </w:r>
          </w:p>
        </w:tc>
      </w:tr>
      <w:tr w:rsidR="00EA5936" w:rsidRPr="00EA5936" w14:paraId="3EE91F5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F5DF1" w14:textId="77777777" w:rsidR="00C84410" w:rsidRPr="00EA5936" w:rsidRDefault="00C84410" w:rsidP="00EA5936">
            <w:pPr>
              <w:pStyle w:val="TAL"/>
              <w:rPr>
                <w:sz w:val="16"/>
              </w:rPr>
            </w:pPr>
            <w:r w:rsidRPr="00EA5936">
              <w:rPr>
                <w:sz w:val="16"/>
              </w:rPr>
              <w:t>C4-221029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3A591" w14:textId="77777777" w:rsidR="00C84410" w:rsidRPr="00EA5936" w:rsidRDefault="00C84410" w:rsidP="00EA5936">
            <w:pPr>
              <w:pStyle w:val="TAL"/>
              <w:rPr>
                <w:sz w:val="16"/>
              </w:rPr>
            </w:pPr>
            <w:r w:rsidRPr="00EA5936">
              <w:rPr>
                <w:sz w:val="16"/>
              </w:rPr>
              <w:t>S5-221657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37C4E" w14:textId="77777777" w:rsidR="00C84410" w:rsidRPr="00EA5936" w:rsidRDefault="00C84410" w:rsidP="00EA5936">
            <w:pPr>
              <w:pStyle w:val="TAL"/>
              <w:rPr>
                <w:sz w:val="16"/>
              </w:rPr>
            </w:pPr>
            <w:r w:rsidRPr="00EA5936">
              <w:rPr>
                <w:sz w:val="16"/>
              </w:rPr>
              <w:t>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47189" w14:textId="77777777" w:rsidR="00C84410" w:rsidRPr="00EA5936" w:rsidRDefault="00C84410" w:rsidP="00EA5936">
            <w:pPr>
              <w:pStyle w:val="TAL"/>
              <w:rPr>
                <w:sz w:val="16"/>
              </w:rPr>
            </w:pPr>
            <w:r w:rsidRPr="00EA5936">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46D43"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6AAB" w14:textId="77777777" w:rsidR="00C84410" w:rsidRPr="00EA5936" w:rsidRDefault="00C84410" w:rsidP="00EA5936">
            <w:pPr>
              <w:pStyle w:val="TAL"/>
              <w:rPr>
                <w:sz w:val="16"/>
              </w:rPr>
            </w:pPr>
            <w:r w:rsidRPr="00EA5936">
              <w:rPr>
                <w:sz w:val="16"/>
              </w:rPr>
              <w:t>(none)</w:t>
            </w:r>
          </w:p>
        </w:tc>
      </w:tr>
      <w:tr w:rsidR="00EA5936" w:rsidRPr="00EA5936" w14:paraId="2EBA560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3A100" w14:textId="77777777" w:rsidR="00C84410" w:rsidRPr="00EA5936" w:rsidRDefault="00C84410" w:rsidP="00EA5936">
            <w:pPr>
              <w:pStyle w:val="TAL"/>
              <w:rPr>
                <w:sz w:val="16"/>
              </w:rPr>
            </w:pPr>
            <w:r w:rsidRPr="00EA5936">
              <w:rPr>
                <w:sz w:val="16"/>
              </w:rPr>
              <w:t>C4-221030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43B6A" w14:textId="77777777" w:rsidR="00C84410" w:rsidRPr="00EA5936" w:rsidRDefault="00C84410" w:rsidP="00EA5936">
            <w:pPr>
              <w:pStyle w:val="TAL"/>
              <w:rPr>
                <w:sz w:val="16"/>
              </w:rPr>
            </w:pPr>
            <w:r w:rsidRPr="00EA5936">
              <w:rPr>
                <w:sz w:val="16"/>
              </w:rPr>
              <w:t>SP-211621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8371C" w14:textId="77777777" w:rsidR="00C84410" w:rsidRPr="00EA5936" w:rsidRDefault="00C84410" w:rsidP="00EA5936">
            <w:pPr>
              <w:pStyle w:val="TAL"/>
              <w:rPr>
                <w:sz w:val="16"/>
              </w:rPr>
            </w:pPr>
            <w:r w:rsidRPr="00EA5936">
              <w:rPr>
                <w:sz w:val="16"/>
              </w:rPr>
              <w:t>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712B2" w14:textId="77777777" w:rsidR="00C84410" w:rsidRPr="00EA5936" w:rsidRDefault="00C84410" w:rsidP="00EA5936">
            <w:pPr>
              <w:pStyle w:val="TAL"/>
              <w:rPr>
                <w:sz w:val="16"/>
              </w:rPr>
            </w:pPr>
            <w:r w:rsidRPr="00EA5936">
              <w:rPr>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53B96"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BCC52" w14:textId="77777777" w:rsidR="00C84410" w:rsidRPr="00EA5936" w:rsidRDefault="00C84410" w:rsidP="00EA5936">
            <w:pPr>
              <w:pStyle w:val="TAL"/>
              <w:rPr>
                <w:sz w:val="16"/>
              </w:rPr>
            </w:pPr>
            <w:r w:rsidRPr="00EA5936">
              <w:rPr>
                <w:sz w:val="16"/>
              </w:rPr>
              <w:t>(none)</w:t>
            </w:r>
          </w:p>
        </w:tc>
      </w:tr>
      <w:tr w:rsidR="00EA5936" w:rsidRPr="00EA5936" w14:paraId="5565470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34EA4" w14:textId="77777777" w:rsidR="00C84410" w:rsidRPr="00EA5936" w:rsidRDefault="00C84410" w:rsidP="00EA5936">
            <w:pPr>
              <w:pStyle w:val="TAL"/>
              <w:rPr>
                <w:sz w:val="16"/>
              </w:rPr>
            </w:pPr>
            <w:r w:rsidRPr="00EA5936">
              <w:rPr>
                <w:sz w:val="16"/>
              </w:rPr>
              <w:t>C4-221393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CCC55" w14:textId="77777777" w:rsidR="00C84410" w:rsidRPr="00EA5936" w:rsidRDefault="00C84410" w:rsidP="00EA5936">
            <w:pPr>
              <w:pStyle w:val="TAL"/>
              <w:rPr>
                <w:sz w:val="16"/>
              </w:rPr>
            </w:pPr>
            <w:r w:rsidRPr="00EA5936">
              <w:rPr>
                <w:sz w:val="16"/>
              </w:rPr>
              <w:t>C3-220363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7C226" w14:textId="77777777" w:rsidR="00C84410" w:rsidRPr="00EA5936" w:rsidRDefault="00C84410" w:rsidP="00EA5936">
            <w:pPr>
              <w:pStyle w:val="TAL"/>
              <w:rPr>
                <w:sz w:val="16"/>
              </w:rPr>
            </w:pPr>
            <w:r w:rsidRPr="00EA5936">
              <w:rPr>
                <w:sz w:val="16"/>
              </w:rPr>
              <w:t>LS on Issues on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033F3" w14:textId="77777777" w:rsidR="00C84410" w:rsidRPr="00EA5936" w:rsidRDefault="00C84410" w:rsidP="00EA5936">
            <w:pPr>
              <w:pStyle w:val="TAL"/>
              <w:rPr>
                <w:sz w:val="16"/>
              </w:rPr>
            </w:pPr>
            <w:r w:rsidRPr="00EA5936">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5CCC4"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D4CBA" w14:textId="77777777" w:rsidR="00C84410" w:rsidRPr="00EA5936" w:rsidRDefault="00C84410" w:rsidP="00EA5936">
            <w:pPr>
              <w:pStyle w:val="TAL"/>
              <w:rPr>
                <w:sz w:val="16"/>
              </w:rPr>
            </w:pPr>
            <w:r w:rsidRPr="00EA5936">
              <w:rPr>
                <w:sz w:val="16"/>
              </w:rPr>
              <w:t>(none)</w:t>
            </w:r>
          </w:p>
        </w:tc>
      </w:tr>
      <w:tr w:rsidR="00EA5936" w:rsidRPr="00EA5936" w14:paraId="5A59E4C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287A6" w14:textId="77777777" w:rsidR="00C84410" w:rsidRPr="00EA5936" w:rsidRDefault="00C84410" w:rsidP="00EA5936">
            <w:pPr>
              <w:pStyle w:val="TAL"/>
              <w:rPr>
                <w:sz w:val="16"/>
              </w:rPr>
            </w:pPr>
            <w:r w:rsidRPr="00EA5936">
              <w:rPr>
                <w:sz w:val="16"/>
              </w:rPr>
              <w:t>C4-221405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AB64F" w14:textId="77777777" w:rsidR="00C84410" w:rsidRPr="00EA5936" w:rsidRDefault="00C84410" w:rsidP="00EA5936">
            <w:pPr>
              <w:pStyle w:val="TAL"/>
              <w:rPr>
                <w:sz w:val="16"/>
              </w:rPr>
            </w:pPr>
            <w:r w:rsidRPr="00EA5936">
              <w:rPr>
                <w:sz w:val="16"/>
              </w:rPr>
              <w:t>LIAISE-507-02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0C7B9" w14:textId="77777777" w:rsidR="00C84410" w:rsidRPr="00EA5936" w:rsidRDefault="00C84410" w:rsidP="00EA5936">
            <w:pPr>
              <w:pStyle w:val="TAL"/>
              <w:rPr>
                <w:sz w:val="16"/>
              </w:rPr>
            </w:pPr>
            <w:r w:rsidRPr="00EA5936">
              <w:rPr>
                <w:sz w:val="16"/>
              </w:rPr>
              <w:t>3GPP TS 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AC192" w14:textId="77777777" w:rsidR="00C84410" w:rsidRPr="00EA5936" w:rsidRDefault="00C84410" w:rsidP="00EA5936">
            <w:pPr>
              <w:pStyle w:val="TAL"/>
              <w:rPr>
                <w:sz w:val="16"/>
              </w:rPr>
            </w:pPr>
            <w:r w:rsidRPr="00EA5936">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0F52D"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A91D9" w14:textId="77777777" w:rsidR="00C84410" w:rsidRPr="00EA5936" w:rsidRDefault="00C84410" w:rsidP="00EA5936">
            <w:pPr>
              <w:pStyle w:val="TAL"/>
              <w:rPr>
                <w:sz w:val="16"/>
              </w:rPr>
            </w:pPr>
            <w:r w:rsidRPr="00EA5936">
              <w:rPr>
                <w:sz w:val="16"/>
              </w:rPr>
              <w:t>(none)</w:t>
            </w:r>
          </w:p>
        </w:tc>
      </w:tr>
      <w:tr w:rsidR="00EA5936" w:rsidRPr="00EA5936" w14:paraId="4225A39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ABA47" w14:textId="77777777" w:rsidR="00C84410" w:rsidRPr="00EA5936" w:rsidRDefault="00C84410" w:rsidP="00EA5936">
            <w:pPr>
              <w:pStyle w:val="TAL"/>
              <w:rPr>
                <w:sz w:val="16"/>
              </w:rPr>
            </w:pPr>
            <w:r w:rsidRPr="00EA5936">
              <w:rPr>
                <w:sz w:val="16"/>
              </w:rPr>
              <w:t>C4-221417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905AB" w14:textId="77777777" w:rsidR="00C84410" w:rsidRPr="00EA5936" w:rsidRDefault="00C84410" w:rsidP="00EA5936">
            <w:pPr>
              <w:pStyle w:val="TAL"/>
              <w:rPr>
                <w:sz w:val="16"/>
              </w:rPr>
            </w:pPr>
            <w:r w:rsidRPr="00EA5936">
              <w:rPr>
                <w:sz w:val="16"/>
              </w:rPr>
              <w:t>S3-220453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B3CB9" w14:textId="77777777" w:rsidR="00C84410" w:rsidRPr="00EA5936" w:rsidRDefault="00C84410" w:rsidP="00EA5936">
            <w:pPr>
              <w:pStyle w:val="TAL"/>
              <w:rPr>
                <w:sz w:val="16"/>
              </w:rPr>
            </w:pPr>
            <w:r w:rsidRPr="00EA5936">
              <w:rPr>
                <w:sz w:val="16"/>
              </w:rPr>
              <w:t>LS on full Registration Request upon AMF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5699D" w14:textId="77777777" w:rsidR="00C84410" w:rsidRPr="00EA5936" w:rsidRDefault="00C84410" w:rsidP="00EA5936">
            <w:pPr>
              <w:pStyle w:val="TAL"/>
              <w:rPr>
                <w:sz w:val="16"/>
              </w:rPr>
            </w:pPr>
            <w:r w:rsidRPr="00EA5936">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16ECB"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45BE1" w14:textId="77777777" w:rsidR="00C84410" w:rsidRPr="00EA5936" w:rsidRDefault="00C84410" w:rsidP="00EA5936">
            <w:pPr>
              <w:pStyle w:val="TAL"/>
              <w:rPr>
                <w:sz w:val="16"/>
              </w:rPr>
            </w:pPr>
            <w:r w:rsidRPr="00EA5936">
              <w:rPr>
                <w:sz w:val="16"/>
              </w:rPr>
              <w:t>(none)</w:t>
            </w:r>
          </w:p>
        </w:tc>
      </w:tr>
      <w:tr w:rsidR="00EA5936" w:rsidRPr="00EA5936" w14:paraId="1C070A7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11A44" w14:textId="77777777" w:rsidR="00C84410" w:rsidRPr="00EA5936" w:rsidRDefault="00C84410" w:rsidP="00EA5936">
            <w:pPr>
              <w:pStyle w:val="TAL"/>
              <w:rPr>
                <w:sz w:val="16"/>
              </w:rPr>
            </w:pPr>
            <w:r w:rsidRPr="00EA5936">
              <w:rPr>
                <w:sz w:val="16"/>
              </w:rPr>
              <w:t>C4-221422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970B3" w14:textId="77777777" w:rsidR="00C84410" w:rsidRPr="00EA5936" w:rsidRDefault="00C84410" w:rsidP="00EA5936">
            <w:pPr>
              <w:pStyle w:val="TAL"/>
              <w:rPr>
                <w:sz w:val="16"/>
              </w:rPr>
            </w:pPr>
            <w:r w:rsidRPr="00EA5936">
              <w:rPr>
                <w:sz w:val="16"/>
              </w:rPr>
              <w:t>S2-2201271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5869A" w14:textId="77777777" w:rsidR="00C84410" w:rsidRPr="00EA5936" w:rsidRDefault="00C84410" w:rsidP="00EA5936">
            <w:pPr>
              <w:pStyle w:val="TAL"/>
              <w:rPr>
                <w:sz w:val="16"/>
              </w:rPr>
            </w:pPr>
            <w:r w:rsidRPr="00EA5936">
              <w:rPr>
                <w:sz w:val="16"/>
              </w:rPr>
              <w:t>LS on PDU Session ID assignment for the Interworking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99A4A" w14:textId="77777777" w:rsidR="00C84410" w:rsidRPr="00EA5936" w:rsidRDefault="00C84410" w:rsidP="00EA5936">
            <w:pPr>
              <w:pStyle w:val="TAL"/>
              <w:rPr>
                <w:sz w:val="16"/>
              </w:rPr>
            </w:pPr>
            <w:r w:rsidRPr="00EA593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0C247"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9FCE0" w14:textId="77777777" w:rsidR="00C84410" w:rsidRPr="00EA5936" w:rsidRDefault="00C84410" w:rsidP="00EA5936">
            <w:pPr>
              <w:pStyle w:val="TAL"/>
              <w:rPr>
                <w:sz w:val="16"/>
              </w:rPr>
            </w:pPr>
            <w:r w:rsidRPr="00EA5936">
              <w:rPr>
                <w:sz w:val="16"/>
              </w:rPr>
              <w:t>(none)</w:t>
            </w:r>
          </w:p>
        </w:tc>
      </w:tr>
      <w:tr w:rsidR="00EA5936" w:rsidRPr="00EA5936" w14:paraId="1209072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9896A" w14:textId="77777777" w:rsidR="00C84410" w:rsidRPr="00EA5936" w:rsidRDefault="00C84410" w:rsidP="00EA5936">
            <w:pPr>
              <w:pStyle w:val="TAL"/>
              <w:rPr>
                <w:sz w:val="16"/>
              </w:rPr>
            </w:pPr>
            <w:r w:rsidRPr="00EA5936">
              <w:rPr>
                <w:sz w:val="16"/>
              </w:rPr>
              <w:t>C4-221423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98FF5" w14:textId="77777777" w:rsidR="00C84410" w:rsidRPr="00EA5936" w:rsidRDefault="00C84410" w:rsidP="00EA5936">
            <w:pPr>
              <w:pStyle w:val="TAL"/>
              <w:rPr>
                <w:sz w:val="16"/>
              </w:rPr>
            </w:pPr>
            <w:r w:rsidRPr="00EA5936">
              <w:rPr>
                <w:sz w:val="16"/>
              </w:rPr>
              <w:t>S2-2201272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48BC8" w14:textId="77777777" w:rsidR="00C84410" w:rsidRPr="00EA5936" w:rsidRDefault="00C84410" w:rsidP="00EA5936">
            <w:pPr>
              <w:pStyle w:val="TAL"/>
              <w:rPr>
                <w:sz w:val="16"/>
              </w:rPr>
            </w:pPr>
            <w:r w:rsidRPr="00EA5936">
              <w:rPr>
                <w:sz w:val="16"/>
              </w:rPr>
              <w:t>Reply 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3796F" w14:textId="77777777" w:rsidR="00C84410" w:rsidRPr="00EA5936" w:rsidRDefault="00C84410" w:rsidP="00EA5936">
            <w:pPr>
              <w:pStyle w:val="TAL"/>
              <w:rPr>
                <w:sz w:val="16"/>
              </w:rPr>
            </w:pPr>
            <w:r w:rsidRPr="00EA593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661E1"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5C44F" w14:textId="77777777" w:rsidR="00C84410" w:rsidRPr="00EA5936" w:rsidRDefault="00C84410" w:rsidP="00EA5936">
            <w:pPr>
              <w:pStyle w:val="TAL"/>
              <w:rPr>
                <w:sz w:val="16"/>
              </w:rPr>
            </w:pPr>
            <w:r w:rsidRPr="00EA5936">
              <w:rPr>
                <w:sz w:val="16"/>
              </w:rPr>
              <w:t>(none)</w:t>
            </w:r>
          </w:p>
        </w:tc>
      </w:tr>
      <w:tr w:rsidR="00EA5936" w:rsidRPr="00EA5936" w14:paraId="4BA9405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4580D" w14:textId="77777777" w:rsidR="00C84410" w:rsidRPr="00EA5936" w:rsidRDefault="00C84410" w:rsidP="00EA5936">
            <w:pPr>
              <w:pStyle w:val="TAL"/>
              <w:rPr>
                <w:sz w:val="16"/>
              </w:rPr>
            </w:pPr>
            <w:r w:rsidRPr="00EA5936">
              <w:rPr>
                <w:sz w:val="16"/>
              </w:rPr>
              <w:t>C4-221424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2F8B6" w14:textId="77777777" w:rsidR="00C84410" w:rsidRPr="00EA5936" w:rsidRDefault="00C84410" w:rsidP="00EA5936">
            <w:pPr>
              <w:pStyle w:val="TAL"/>
              <w:rPr>
                <w:sz w:val="16"/>
              </w:rPr>
            </w:pPr>
            <w:r w:rsidRPr="00EA5936">
              <w:rPr>
                <w:sz w:val="16"/>
              </w:rPr>
              <w:t>S2-2201514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C400C" w14:textId="77777777" w:rsidR="00C84410" w:rsidRPr="00EA5936" w:rsidRDefault="00C84410" w:rsidP="00EA5936">
            <w:pPr>
              <w:pStyle w:val="TAL"/>
              <w:rPr>
                <w:sz w:val="16"/>
              </w:rPr>
            </w:pPr>
            <w:r w:rsidRPr="00EA5936">
              <w:rPr>
                <w:sz w:val="16"/>
              </w:rPr>
              <w:t>Reply 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1F5B6" w14:textId="77777777" w:rsidR="00C84410" w:rsidRPr="00EA5936" w:rsidRDefault="00C84410" w:rsidP="00EA5936">
            <w:pPr>
              <w:pStyle w:val="TAL"/>
              <w:rPr>
                <w:sz w:val="16"/>
              </w:rPr>
            </w:pPr>
            <w:r w:rsidRPr="00EA593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C0995"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85106" w14:textId="77777777" w:rsidR="00C84410" w:rsidRPr="00EA5936" w:rsidRDefault="00C84410" w:rsidP="00EA5936">
            <w:pPr>
              <w:pStyle w:val="TAL"/>
              <w:rPr>
                <w:sz w:val="16"/>
              </w:rPr>
            </w:pPr>
            <w:r w:rsidRPr="00EA5936">
              <w:rPr>
                <w:sz w:val="16"/>
              </w:rPr>
              <w:t>(none)</w:t>
            </w:r>
          </w:p>
        </w:tc>
      </w:tr>
      <w:tr w:rsidR="00EA5936" w:rsidRPr="00EA5936" w14:paraId="3762C05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68933" w14:textId="77777777" w:rsidR="00C84410" w:rsidRPr="00EA5936" w:rsidRDefault="00C84410" w:rsidP="00EA5936">
            <w:pPr>
              <w:pStyle w:val="TAL"/>
              <w:rPr>
                <w:sz w:val="16"/>
              </w:rPr>
            </w:pPr>
            <w:r w:rsidRPr="00EA5936">
              <w:rPr>
                <w:sz w:val="16"/>
              </w:rPr>
              <w:t>C4-221425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A2E75" w14:textId="77777777" w:rsidR="00C84410" w:rsidRPr="00EA5936" w:rsidRDefault="00C84410" w:rsidP="00EA5936">
            <w:pPr>
              <w:pStyle w:val="TAL"/>
              <w:rPr>
                <w:sz w:val="16"/>
              </w:rPr>
            </w:pPr>
            <w:r w:rsidRPr="00EA5936">
              <w:rPr>
                <w:sz w:val="16"/>
              </w:rPr>
              <w:t>S2-2201518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542E8" w14:textId="77777777" w:rsidR="00C84410" w:rsidRPr="00EA5936" w:rsidRDefault="00C84410" w:rsidP="00EA5936">
            <w:pPr>
              <w:pStyle w:val="TAL"/>
              <w:rPr>
                <w:sz w:val="16"/>
              </w:rPr>
            </w:pPr>
            <w:r w:rsidRPr="00EA5936">
              <w:rPr>
                <w:sz w:val="16"/>
              </w:rPr>
              <w:t>Reply LS on LTE User 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47042" w14:textId="77777777" w:rsidR="00C84410" w:rsidRPr="00EA5936" w:rsidRDefault="00C84410" w:rsidP="00EA5936">
            <w:pPr>
              <w:pStyle w:val="TAL"/>
              <w:rPr>
                <w:sz w:val="16"/>
              </w:rPr>
            </w:pPr>
            <w:r w:rsidRPr="00EA593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373BD"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BD262" w14:textId="77777777" w:rsidR="00C84410" w:rsidRPr="00EA5936" w:rsidRDefault="00C84410" w:rsidP="00EA5936">
            <w:pPr>
              <w:pStyle w:val="TAL"/>
              <w:rPr>
                <w:sz w:val="16"/>
              </w:rPr>
            </w:pPr>
            <w:r w:rsidRPr="00EA5936">
              <w:rPr>
                <w:sz w:val="16"/>
              </w:rPr>
              <w:t>(none)</w:t>
            </w:r>
          </w:p>
        </w:tc>
      </w:tr>
      <w:tr w:rsidR="00EA5936" w:rsidRPr="00EA5936" w14:paraId="0B1094C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97FB4" w14:textId="77777777" w:rsidR="00C84410" w:rsidRPr="00EA5936" w:rsidRDefault="00C84410" w:rsidP="00EA5936">
            <w:pPr>
              <w:pStyle w:val="TAL"/>
              <w:rPr>
                <w:sz w:val="16"/>
              </w:rPr>
            </w:pPr>
            <w:r w:rsidRPr="00EA5936">
              <w:rPr>
                <w:sz w:val="16"/>
              </w:rPr>
              <w:t>C4-221426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4FBC6" w14:textId="77777777" w:rsidR="00C84410" w:rsidRPr="00EA5936" w:rsidRDefault="00C84410" w:rsidP="00EA5936">
            <w:pPr>
              <w:pStyle w:val="TAL"/>
              <w:rPr>
                <w:sz w:val="16"/>
              </w:rPr>
            </w:pPr>
            <w:r w:rsidRPr="00EA5936">
              <w:rPr>
                <w:sz w:val="16"/>
              </w:rPr>
              <w:t>S2-2201512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BBD8A" w14:textId="77777777" w:rsidR="00C84410" w:rsidRPr="00EA5936" w:rsidRDefault="00C84410" w:rsidP="00EA5936">
            <w:pPr>
              <w:pStyle w:val="TAL"/>
              <w:rPr>
                <w:sz w:val="16"/>
              </w:rPr>
            </w:pPr>
            <w:r w:rsidRPr="00EA5936">
              <w:rPr>
                <w:sz w:val="16"/>
              </w:rPr>
              <w:t>Reply to LS on NAT between the PSA UPF and the EASDF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30C1C" w14:textId="77777777" w:rsidR="00C84410" w:rsidRPr="00EA5936" w:rsidRDefault="00C84410" w:rsidP="00EA5936">
            <w:pPr>
              <w:pStyle w:val="TAL"/>
              <w:rPr>
                <w:sz w:val="16"/>
              </w:rPr>
            </w:pPr>
            <w:r w:rsidRPr="00EA593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451C1"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1532B" w14:textId="77777777" w:rsidR="00C84410" w:rsidRPr="00EA5936" w:rsidRDefault="00C84410" w:rsidP="00EA5936">
            <w:pPr>
              <w:pStyle w:val="TAL"/>
              <w:rPr>
                <w:sz w:val="16"/>
              </w:rPr>
            </w:pPr>
            <w:r w:rsidRPr="00EA5936">
              <w:rPr>
                <w:sz w:val="16"/>
              </w:rPr>
              <w:t>(none)</w:t>
            </w:r>
          </w:p>
        </w:tc>
      </w:tr>
      <w:tr w:rsidR="00EA5936" w:rsidRPr="00EA5936" w14:paraId="3BBC1A0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86F63" w14:textId="77777777" w:rsidR="00C84410" w:rsidRPr="00EA5936" w:rsidRDefault="00C84410" w:rsidP="00EA5936">
            <w:pPr>
              <w:pStyle w:val="TAL"/>
              <w:rPr>
                <w:sz w:val="16"/>
              </w:rPr>
            </w:pPr>
            <w:r w:rsidRPr="00EA5936">
              <w:rPr>
                <w:sz w:val="16"/>
              </w:rPr>
              <w:t>C4-221430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5DB52" w14:textId="77777777" w:rsidR="00C84410" w:rsidRPr="00EA5936" w:rsidRDefault="00C84410" w:rsidP="00EA5936">
            <w:pPr>
              <w:pStyle w:val="TAL"/>
              <w:rPr>
                <w:sz w:val="16"/>
              </w:rPr>
            </w:pPr>
            <w:r w:rsidRPr="00EA5936">
              <w:rPr>
                <w:sz w:val="16"/>
              </w:rPr>
              <w:t>S3-220464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8EAA" w14:textId="77777777" w:rsidR="00C84410" w:rsidRPr="00EA5936" w:rsidRDefault="00C84410" w:rsidP="00EA5936">
            <w:pPr>
              <w:pStyle w:val="TAL"/>
              <w:rPr>
                <w:sz w:val="16"/>
              </w:rPr>
            </w:pPr>
            <w:r w:rsidRPr="00EA5936">
              <w:rPr>
                <w:sz w:val="16"/>
              </w:rPr>
              <w:t>Reply LS on LTE User 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CDA3D" w14:textId="77777777" w:rsidR="00C84410" w:rsidRPr="00EA5936" w:rsidRDefault="00C84410" w:rsidP="00EA5936">
            <w:pPr>
              <w:pStyle w:val="TAL"/>
              <w:rPr>
                <w:sz w:val="16"/>
              </w:rPr>
            </w:pPr>
            <w:r w:rsidRPr="00EA5936">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D1EC3"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21F6B" w14:textId="77777777" w:rsidR="00C84410" w:rsidRPr="00EA5936" w:rsidRDefault="00C84410" w:rsidP="00EA5936">
            <w:pPr>
              <w:pStyle w:val="TAL"/>
              <w:rPr>
                <w:sz w:val="16"/>
              </w:rPr>
            </w:pPr>
            <w:r w:rsidRPr="00EA5936">
              <w:rPr>
                <w:sz w:val="16"/>
              </w:rPr>
              <w:t>(none)</w:t>
            </w:r>
          </w:p>
        </w:tc>
      </w:tr>
      <w:tr w:rsidR="00EA5936" w:rsidRPr="00EA5936" w14:paraId="13750F5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F1CF7" w14:textId="77777777" w:rsidR="00C84410" w:rsidRPr="00EA5936" w:rsidRDefault="00C84410" w:rsidP="00EA5936">
            <w:pPr>
              <w:pStyle w:val="TAL"/>
              <w:rPr>
                <w:sz w:val="16"/>
              </w:rPr>
            </w:pPr>
            <w:r w:rsidRPr="00EA5936">
              <w:rPr>
                <w:sz w:val="16"/>
              </w:rPr>
              <w:t>C4-221496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6FFD5"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14887" w14:textId="77777777" w:rsidR="00C84410" w:rsidRPr="00EA5936" w:rsidRDefault="00C84410" w:rsidP="00EA5936">
            <w:pPr>
              <w:pStyle w:val="TAL"/>
              <w:rPr>
                <w:sz w:val="16"/>
              </w:rPr>
            </w:pPr>
            <w:r w:rsidRPr="00EA5936">
              <w:rPr>
                <w:sz w:val="16"/>
              </w:rPr>
              <w:t>LS on FS_eEDGEAPP Solution for Support of Roaming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814B9" w14:textId="77777777" w:rsidR="00C84410" w:rsidRPr="00EA5936" w:rsidRDefault="00C84410" w:rsidP="00EA5936">
            <w:pPr>
              <w:pStyle w:val="TAL"/>
              <w:rPr>
                <w:sz w:val="16"/>
              </w:rPr>
            </w:pPr>
            <w:r w:rsidRPr="00EA5936">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FC118" w14:textId="77777777" w:rsidR="00C84410" w:rsidRPr="00EA5936" w:rsidRDefault="00C84410" w:rsidP="00EA5936">
            <w:pPr>
              <w:pStyle w:val="TAL"/>
              <w:rPr>
                <w:sz w:val="16"/>
              </w:rPr>
            </w:pPr>
            <w:r w:rsidRPr="00EA593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F7EEC" w14:textId="77777777" w:rsidR="00C84410" w:rsidRPr="00EA5936" w:rsidRDefault="00C84410" w:rsidP="00EA5936">
            <w:pPr>
              <w:pStyle w:val="TAL"/>
              <w:rPr>
                <w:sz w:val="16"/>
              </w:rPr>
            </w:pPr>
            <w:r w:rsidRPr="00EA5936">
              <w:rPr>
                <w:sz w:val="16"/>
              </w:rPr>
              <w:t>(none)</w:t>
            </w:r>
          </w:p>
        </w:tc>
      </w:tr>
      <w:tr w:rsidR="00EA5936" w:rsidRPr="00EA5936" w14:paraId="5ECF4E2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A036D" w14:textId="77777777" w:rsidR="00C84410" w:rsidRPr="00EA5936" w:rsidRDefault="00C84410" w:rsidP="00EA5936">
            <w:pPr>
              <w:pStyle w:val="TAL"/>
              <w:rPr>
                <w:sz w:val="16"/>
              </w:rPr>
            </w:pPr>
            <w:r w:rsidRPr="00EA5936">
              <w:rPr>
                <w:sz w:val="16"/>
              </w:rPr>
              <w:t>C4-221538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23462" w14:textId="77777777" w:rsidR="00C84410" w:rsidRPr="00EA5936" w:rsidRDefault="00C84410" w:rsidP="00EA5936">
            <w:pPr>
              <w:pStyle w:val="TAL"/>
              <w:rPr>
                <w:sz w:val="16"/>
              </w:rPr>
            </w:pPr>
            <w:r w:rsidRPr="00EA5936">
              <w:rPr>
                <w:sz w:val="16"/>
              </w:rPr>
              <w:t>S2-2201313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04788" w14:textId="77777777" w:rsidR="00C84410" w:rsidRPr="00EA5936" w:rsidRDefault="00C84410" w:rsidP="00EA5936">
            <w:pPr>
              <w:pStyle w:val="TAL"/>
              <w:rPr>
                <w:sz w:val="16"/>
              </w:rPr>
            </w:pPr>
            <w:r w:rsidRPr="00EA5936">
              <w:rPr>
                <w:sz w:val="16"/>
              </w:rPr>
              <w:t>Reply LS on Location dependent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4DB28" w14:textId="77777777" w:rsidR="00C84410" w:rsidRPr="00EA5936" w:rsidRDefault="00C84410" w:rsidP="00EA5936">
            <w:pPr>
              <w:pStyle w:val="TAL"/>
              <w:rPr>
                <w:sz w:val="16"/>
              </w:rPr>
            </w:pPr>
            <w:r w:rsidRPr="00EA593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89AEB" w14:textId="77777777" w:rsidR="00C84410" w:rsidRPr="00EA5936" w:rsidRDefault="00C84410" w:rsidP="00EA5936">
            <w:pPr>
              <w:pStyle w:val="TAL"/>
              <w:rPr>
                <w:sz w:val="16"/>
              </w:rPr>
            </w:pPr>
            <w:r w:rsidRPr="00EA593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C2048" w14:textId="77777777" w:rsidR="00C84410" w:rsidRPr="00EA5936" w:rsidRDefault="00C84410" w:rsidP="00EA5936">
            <w:pPr>
              <w:pStyle w:val="TAL"/>
              <w:rPr>
                <w:sz w:val="16"/>
              </w:rPr>
            </w:pPr>
            <w:r w:rsidRPr="00EA5936">
              <w:rPr>
                <w:sz w:val="16"/>
              </w:rPr>
              <w:t>(none)</w:t>
            </w:r>
          </w:p>
        </w:tc>
      </w:tr>
    </w:tbl>
    <w:p w14:paraId="51F74DCB" w14:textId="77777777" w:rsidR="00C84410" w:rsidRDefault="00C84410" w:rsidP="00C84410"/>
    <w:p w14:paraId="17705418" w14:textId="77777777" w:rsidR="00C84410" w:rsidRDefault="00C84410" w:rsidP="00C84410">
      <w:pPr>
        <w:pStyle w:val="Heading3"/>
      </w:pPr>
    </w:p>
    <w:p w14:paraId="4B56CD0C" w14:textId="77777777" w:rsidR="00C84410" w:rsidRDefault="00C84410" w:rsidP="00C84410">
      <w:pPr>
        <w:pStyle w:val="Heading3"/>
      </w:pPr>
      <w:r>
        <w:t>C2: Outgoing liaison statements</w:t>
      </w:r>
    </w:p>
    <w:p w14:paraId="5C052544" w14:textId="77777777" w:rsidR="00C84410" w:rsidRDefault="00C84410" w:rsidP="00C8441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535"/>
        <w:gridCol w:w="849"/>
        <w:gridCol w:w="1150"/>
        <w:gridCol w:w="1224"/>
      </w:tblGrid>
      <w:tr w:rsidR="00EA5936" w:rsidRPr="00EA5936" w14:paraId="1CBC50B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38EB9" w14:textId="77777777" w:rsidR="00C84410" w:rsidRDefault="00C84410" w:rsidP="00EA593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73410" w14:textId="77777777" w:rsidR="00C84410" w:rsidRDefault="00C84410" w:rsidP="00EA5936">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51005" w14:textId="77777777" w:rsidR="00C84410" w:rsidRDefault="00C84410" w:rsidP="00EA5936">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47139" w14:textId="77777777" w:rsidR="00C84410" w:rsidRDefault="00C84410" w:rsidP="00EA5936">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876A4" w14:textId="77777777" w:rsidR="00C84410" w:rsidRDefault="00C84410" w:rsidP="00EA5936">
            <w:pPr>
              <w:pStyle w:val="TAH"/>
            </w:pPr>
            <w:r>
              <w:t>reply to i/c LS</w:t>
            </w:r>
          </w:p>
        </w:tc>
      </w:tr>
      <w:tr w:rsidR="00EA5936" w:rsidRPr="00EA5936" w14:paraId="0CD5A0A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2305B" w14:textId="77777777" w:rsidR="00C84410" w:rsidRPr="00EA5936" w:rsidRDefault="00C84410" w:rsidP="00EA5936">
            <w:pPr>
              <w:pStyle w:val="TAL"/>
              <w:rPr>
                <w:sz w:val="16"/>
              </w:rPr>
            </w:pPr>
            <w:r w:rsidRPr="00EA5936">
              <w:rPr>
                <w:sz w:val="16"/>
              </w:rPr>
              <w:t>C4-221079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6211F" w14:textId="77777777" w:rsidR="00C84410" w:rsidRPr="00EA5936" w:rsidRDefault="00C84410" w:rsidP="00EA5936">
            <w:pPr>
              <w:pStyle w:val="TAL"/>
              <w:rPr>
                <w:sz w:val="16"/>
              </w:rPr>
            </w:pPr>
            <w:r w:rsidRPr="00EA5936">
              <w:rPr>
                <w:sz w:val="16"/>
              </w:rPr>
              <w:t>Reply-LS on Deletion of "ME support of SOR-CMCI" indicator during Nudm_SDM_Get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18B17" w14:textId="77777777" w:rsidR="00C84410" w:rsidRPr="00EA5936" w:rsidRDefault="00C84410" w:rsidP="00EA5936">
            <w:pPr>
              <w:pStyle w:val="TAL"/>
              <w:rPr>
                <w:sz w:val="16"/>
              </w:rPr>
            </w:pPr>
            <w:r w:rsidRPr="00EA5936">
              <w:rPr>
                <w:sz w:val="16"/>
              </w:rPr>
              <w:t>CT1,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1A940" w14:textId="77777777" w:rsidR="00C84410" w:rsidRPr="00EA5936" w:rsidRDefault="00C84410" w:rsidP="00EA593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6E96C" w14:textId="77777777" w:rsidR="00C84410" w:rsidRPr="00EA5936" w:rsidRDefault="00C84410" w:rsidP="00EA5936">
            <w:pPr>
              <w:pStyle w:val="TAL"/>
              <w:rPr>
                <w:sz w:val="16"/>
              </w:rPr>
            </w:pPr>
          </w:p>
        </w:tc>
      </w:tr>
      <w:tr w:rsidR="00EA5936" w:rsidRPr="00EA5936" w14:paraId="1515BCD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157B8" w14:textId="77777777" w:rsidR="00C84410" w:rsidRPr="00EA5936" w:rsidRDefault="00C84410" w:rsidP="00EA5936">
            <w:pPr>
              <w:pStyle w:val="TAL"/>
              <w:rPr>
                <w:sz w:val="16"/>
              </w:rPr>
            </w:pPr>
            <w:r w:rsidRPr="00EA5936">
              <w:rPr>
                <w:sz w:val="16"/>
              </w:rPr>
              <w:t>C4-221413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F365D" w14:textId="77777777" w:rsidR="00C84410" w:rsidRPr="00EA5936" w:rsidRDefault="00C84410" w:rsidP="00EA5936">
            <w:pPr>
              <w:pStyle w:val="TAL"/>
              <w:rPr>
                <w:sz w:val="16"/>
              </w:rPr>
            </w:pPr>
            <w:r w:rsidRPr="00EA5936">
              <w:rPr>
                <w:sz w:val="16"/>
              </w:rPr>
              <w:t>Reply LS on User Consent Updating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565D4" w14:textId="77777777" w:rsidR="00C84410" w:rsidRPr="00EA5936" w:rsidRDefault="00C84410" w:rsidP="00EA5936">
            <w:pPr>
              <w:pStyle w:val="TAL"/>
              <w:rPr>
                <w:sz w:val="16"/>
              </w:rPr>
            </w:pPr>
            <w:r w:rsidRPr="00EA5936">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039E8" w14:textId="77777777" w:rsidR="00C84410" w:rsidRPr="00EA5936" w:rsidRDefault="00C84410" w:rsidP="00EA5936">
            <w:pPr>
              <w:pStyle w:val="TAL"/>
              <w:rPr>
                <w:sz w:val="16"/>
              </w:rPr>
            </w:pPr>
            <w:r w:rsidRPr="00EA5936">
              <w:rPr>
                <w:sz w:val="16"/>
              </w:rPr>
              <w:t>SA3, SA5,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A1C20" w14:textId="77777777" w:rsidR="00C84410" w:rsidRPr="00EA5936" w:rsidRDefault="00C84410" w:rsidP="00EA5936">
            <w:pPr>
              <w:pStyle w:val="TAL"/>
              <w:rPr>
                <w:sz w:val="16"/>
              </w:rPr>
            </w:pPr>
          </w:p>
        </w:tc>
      </w:tr>
      <w:tr w:rsidR="00EA5936" w:rsidRPr="00EA5936" w14:paraId="6B4C228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B1777" w14:textId="77777777" w:rsidR="00C84410" w:rsidRPr="00EA5936" w:rsidRDefault="00C84410" w:rsidP="00EA5936">
            <w:pPr>
              <w:pStyle w:val="TAL"/>
              <w:rPr>
                <w:sz w:val="16"/>
              </w:rPr>
            </w:pPr>
            <w:r w:rsidRPr="00EA5936">
              <w:rPr>
                <w:sz w:val="16"/>
              </w:rPr>
              <w:t>C4-221427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01E61" w14:textId="77777777" w:rsidR="00C84410" w:rsidRPr="00EA5936" w:rsidRDefault="00C84410" w:rsidP="00EA5936">
            <w:pPr>
              <w:pStyle w:val="TAL"/>
              <w:rPr>
                <w:sz w:val="16"/>
              </w:rPr>
            </w:pPr>
            <w:r w:rsidRPr="00EA5936">
              <w:rPr>
                <w:sz w:val="16"/>
              </w:rPr>
              <w:t>LS on Clarifications on Namf_MBSCommunication N2MessageTransfer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A234F" w14:textId="77777777" w:rsidR="00C84410" w:rsidRPr="00EA5936" w:rsidRDefault="00C84410" w:rsidP="00EA5936">
            <w:pPr>
              <w:pStyle w:val="TAL"/>
              <w:rPr>
                <w:sz w:val="16"/>
              </w:rPr>
            </w:pPr>
            <w:r w:rsidRPr="00EA593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9971F" w14:textId="77777777" w:rsidR="00C84410" w:rsidRPr="00EA5936" w:rsidRDefault="00C84410" w:rsidP="00EA5936">
            <w:pPr>
              <w:pStyle w:val="TAL"/>
              <w:rPr>
                <w:sz w:val="16"/>
              </w:rPr>
            </w:pPr>
            <w:r w:rsidRPr="00EA5936">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738D6" w14:textId="77777777" w:rsidR="00C84410" w:rsidRPr="00EA5936" w:rsidRDefault="00C84410" w:rsidP="00EA5936">
            <w:pPr>
              <w:pStyle w:val="TAL"/>
              <w:rPr>
                <w:sz w:val="16"/>
              </w:rPr>
            </w:pPr>
          </w:p>
        </w:tc>
      </w:tr>
      <w:tr w:rsidR="00EA5936" w:rsidRPr="00EA5936" w14:paraId="7579850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5D5D5" w14:textId="77777777" w:rsidR="00C84410" w:rsidRPr="00EA5936" w:rsidRDefault="00C84410" w:rsidP="00EA5936">
            <w:pPr>
              <w:pStyle w:val="TAL"/>
              <w:rPr>
                <w:sz w:val="16"/>
              </w:rPr>
            </w:pPr>
            <w:r w:rsidRPr="00EA5936">
              <w:rPr>
                <w:sz w:val="16"/>
              </w:rPr>
              <w:t>C4-221440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93428" w14:textId="77777777" w:rsidR="00C84410" w:rsidRPr="00EA5936" w:rsidRDefault="00C84410" w:rsidP="00EA5936">
            <w:pPr>
              <w:pStyle w:val="TAL"/>
              <w:rPr>
                <w:sz w:val="16"/>
              </w:rPr>
            </w:pPr>
            <w:r w:rsidRPr="00EA5936">
              <w:rPr>
                <w:sz w:val="16"/>
              </w:rPr>
              <w:t>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2ABF7" w14:textId="77777777" w:rsidR="00C84410" w:rsidRPr="00EA5936" w:rsidRDefault="00C84410" w:rsidP="00EA5936">
            <w:pPr>
              <w:pStyle w:val="TAL"/>
              <w:rPr>
                <w:sz w:val="16"/>
              </w:rPr>
            </w:pPr>
            <w:r w:rsidRPr="00EA5936">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BD682" w14:textId="77777777" w:rsidR="00C84410" w:rsidRPr="00EA5936" w:rsidRDefault="00C84410" w:rsidP="00EA5936">
            <w:pPr>
              <w:pStyle w:val="TAL"/>
              <w:rPr>
                <w:sz w:val="16"/>
              </w:rPr>
            </w:pPr>
            <w:r w:rsidRPr="00EA5936">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10069" w14:textId="77777777" w:rsidR="00C84410" w:rsidRPr="00EA5936" w:rsidRDefault="00C84410" w:rsidP="00EA5936">
            <w:pPr>
              <w:pStyle w:val="TAL"/>
              <w:rPr>
                <w:sz w:val="16"/>
              </w:rPr>
            </w:pPr>
          </w:p>
        </w:tc>
      </w:tr>
      <w:tr w:rsidR="00EA5936" w:rsidRPr="00EA5936" w14:paraId="0229CAF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21372" w14:textId="77777777" w:rsidR="00C84410" w:rsidRPr="00EA5936" w:rsidRDefault="00C84410" w:rsidP="00EA5936">
            <w:pPr>
              <w:pStyle w:val="TAL"/>
              <w:rPr>
                <w:sz w:val="16"/>
              </w:rPr>
            </w:pPr>
            <w:r w:rsidRPr="00EA5936">
              <w:rPr>
                <w:sz w:val="16"/>
              </w:rPr>
              <w:t>C4-221443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0E071" w14:textId="77777777" w:rsidR="00C84410" w:rsidRPr="00EA5936" w:rsidRDefault="00C84410" w:rsidP="00EA5936">
            <w:pPr>
              <w:pStyle w:val="TAL"/>
              <w:rPr>
                <w:sz w:val="16"/>
              </w:rPr>
            </w:pPr>
            <w:r w:rsidRPr="00EA5936">
              <w:rPr>
                <w:sz w:val="16"/>
              </w:rPr>
              <w:t>LS on Traffic usage reporting on 5MBS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F3BB3" w14:textId="77777777" w:rsidR="00C84410" w:rsidRPr="00EA5936" w:rsidRDefault="00C84410" w:rsidP="00EA5936">
            <w:pPr>
              <w:pStyle w:val="TAL"/>
              <w:rPr>
                <w:sz w:val="16"/>
              </w:rPr>
            </w:pPr>
            <w:r w:rsidRPr="00EA593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20409" w14:textId="77777777" w:rsidR="00C84410" w:rsidRPr="00EA5936" w:rsidRDefault="00C84410" w:rsidP="00EA5936">
            <w:pPr>
              <w:pStyle w:val="TAL"/>
              <w:rPr>
                <w:sz w:val="16"/>
              </w:rPr>
            </w:pPr>
            <w:r w:rsidRPr="00EA5936">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1CE72" w14:textId="77777777" w:rsidR="00C84410" w:rsidRPr="00EA5936" w:rsidRDefault="00C84410" w:rsidP="00EA5936">
            <w:pPr>
              <w:pStyle w:val="TAL"/>
              <w:rPr>
                <w:sz w:val="16"/>
              </w:rPr>
            </w:pPr>
          </w:p>
        </w:tc>
      </w:tr>
      <w:tr w:rsidR="00EA5936" w:rsidRPr="00EA5936" w14:paraId="6004987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B9689" w14:textId="77777777" w:rsidR="00C84410" w:rsidRPr="00EA5936" w:rsidRDefault="00C84410" w:rsidP="00EA5936">
            <w:pPr>
              <w:pStyle w:val="TAL"/>
              <w:rPr>
                <w:sz w:val="16"/>
              </w:rPr>
            </w:pPr>
            <w:r w:rsidRPr="00EA5936">
              <w:rPr>
                <w:sz w:val="16"/>
              </w:rPr>
              <w:t>C4-221445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AB97A" w14:textId="77777777" w:rsidR="00C84410" w:rsidRPr="00EA5936" w:rsidRDefault="00C84410" w:rsidP="00EA5936">
            <w:pPr>
              <w:pStyle w:val="TAL"/>
              <w:rPr>
                <w:sz w:val="16"/>
              </w:rPr>
            </w:pPr>
            <w:r w:rsidRPr="00EA5936">
              <w:rPr>
                <w:sz w:val="16"/>
              </w:rPr>
              <w:t>LS on SMF initiated reauthorization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A2E2D" w14:textId="77777777" w:rsidR="00C84410" w:rsidRPr="00EA5936" w:rsidRDefault="00C84410" w:rsidP="00EA5936">
            <w:pPr>
              <w:pStyle w:val="TAL"/>
              <w:rPr>
                <w:sz w:val="16"/>
              </w:rPr>
            </w:pPr>
            <w:r w:rsidRPr="00EA593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A3850" w14:textId="77777777" w:rsidR="00C84410" w:rsidRPr="00EA5936" w:rsidRDefault="00C84410" w:rsidP="00EA5936">
            <w:pPr>
              <w:pStyle w:val="TAL"/>
              <w:rPr>
                <w:sz w:val="16"/>
              </w:rPr>
            </w:pPr>
            <w:r w:rsidRPr="00EA5936">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EFEDF" w14:textId="77777777" w:rsidR="00C84410" w:rsidRPr="00EA5936" w:rsidRDefault="00C84410" w:rsidP="00EA5936">
            <w:pPr>
              <w:pStyle w:val="TAL"/>
              <w:rPr>
                <w:sz w:val="16"/>
              </w:rPr>
            </w:pPr>
          </w:p>
        </w:tc>
      </w:tr>
    </w:tbl>
    <w:p w14:paraId="2B5AC755" w14:textId="77777777" w:rsidR="00C84410" w:rsidRDefault="00C84410" w:rsidP="00C84410"/>
    <w:p w14:paraId="549DCC23" w14:textId="77777777" w:rsidR="00C84410" w:rsidRDefault="00C84410" w:rsidP="00C84410">
      <w:pPr>
        <w:pStyle w:val="Heading2"/>
      </w:pPr>
      <w:r>
        <w:br w:type="page"/>
      </w:r>
      <w:r>
        <w:lastRenderedPageBreak/>
        <w:t>Annex D: List of agreed/approved new and revised Work Items</w:t>
      </w:r>
    </w:p>
    <w:p w14:paraId="44AD46C3" w14:textId="77777777" w:rsidR="00C84410" w:rsidRDefault="00C84410" w:rsidP="00C8441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454"/>
        <w:gridCol w:w="2057"/>
        <w:gridCol w:w="1247"/>
      </w:tblGrid>
      <w:tr w:rsidR="00EA5936" w:rsidRPr="00EA5936" w14:paraId="23E366B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07DD5" w14:textId="77777777" w:rsidR="00C84410" w:rsidRDefault="00C84410" w:rsidP="00EA593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829CC" w14:textId="77777777" w:rsidR="00C84410" w:rsidRDefault="00C84410" w:rsidP="00EA5936">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853A6" w14:textId="77777777" w:rsidR="00C84410" w:rsidRDefault="00C84410" w:rsidP="00EA5936">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DC74B" w14:textId="77777777" w:rsidR="00C84410" w:rsidRDefault="00C84410" w:rsidP="00EA5936">
            <w:pPr>
              <w:pStyle w:val="TAH"/>
            </w:pPr>
            <w:r>
              <w:t>new/revised</w:t>
            </w:r>
          </w:p>
        </w:tc>
      </w:tr>
      <w:tr w:rsidR="00EA5936" w:rsidRPr="00EA5936" w14:paraId="5C9E1F9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8EFA5" w14:textId="77777777" w:rsidR="00C84410" w:rsidRPr="00EA5936" w:rsidRDefault="00C84410" w:rsidP="00EA5936">
            <w:pPr>
              <w:pStyle w:val="TAL"/>
              <w:rPr>
                <w:sz w:val="16"/>
              </w:rPr>
            </w:pPr>
            <w:r w:rsidRPr="00EA5936">
              <w:rPr>
                <w:sz w:val="16"/>
              </w:rPr>
              <w:t>C4-221207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E735F" w14:textId="77777777" w:rsidR="00C84410" w:rsidRPr="00EA5936" w:rsidRDefault="00C84410" w:rsidP="00EA5936">
            <w:pPr>
              <w:pStyle w:val="TAL"/>
              <w:rPr>
                <w:sz w:val="16"/>
              </w:rPr>
            </w:pPr>
            <w:r w:rsidRPr="00EA5936">
              <w:rPr>
                <w:sz w:val="16"/>
              </w:rPr>
              <w:t>Revised WID on Enhancement of Network Slicing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CC29A" w14:textId="77777777" w:rsidR="00C84410" w:rsidRPr="00EA5936" w:rsidRDefault="00C84410" w:rsidP="00EA5936">
            <w:pPr>
              <w:pStyle w:val="TAL"/>
              <w:rPr>
                <w:sz w:val="16"/>
              </w:rPr>
            </w:pPr>
            <w:r w:rsidRPr="00EA5936">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26589" w14:textId="77777777" w:rsidR="00C84410" w:rsidRPr="00EA5936" w:rsidRDefault="00C84410" w:rsidP="00EA5936">
            <w:pPr>
              <w:pStyle w:val="TAL"/>
              <w:rPr>
                <w:sz w:val="16"/>
              </w:rPr>
            </w:pPr>
            <w:r w:rsidRPr="00EA5936">
              <w:rPr>
                <w:sz w:val="16"/>
              </w:rPr>
              <w:t>WID revised</w:t>
            </w:r>
          </w:p>
        </w:tc>
      </w:tr>
      <w:tr w:rsidR="00EA5936" w:rsidRPr="00EA5936" w14:paraId="6080F63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E05F9" w14:textId="77777777" w:rsidR="00C84410" w:rsidRPr="00EA5936" w:rsidRDefault="00C84410" w:rsidP="00EA5936">
            <w:pPr>
              <w:pStyle w:val="TAL"/>
              <w:rPr>
                <w:sz w:val="16"/>
              </w:rPr>
            </w:pPr>
            <w:r w:rsidRPr="00EA5936">
              <w:rPr>
                <w:sz w:val="16"/>
              </w:rPr>
              <w:t>C4-221336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7E472" w14:textId="77777777" w:rsidR="00C84410" w:rsidRPr="00EA5936" w:rsidRDefault="00C84410" w:rsidP="00EA5936">
            <w:pPr>
              <w:pStyle w:val="TAL"/>
              <w:rPr>
                <w:sz w:val="16"/>
              </w:rPr>
            </w:pPr>
            <w:r w:rsidRPr="00EA5936">
              <w:rPr>
                <w:sz w:val="16"/>
              </w:rPr>
              <w:t>Revised WID on enhancement on the GTP-U entity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3ABBB" w14:textId="77777777" w:rsidR="00C84410" w:rsidRPr="00EA5936" w:rsidRDefault="00C84410" w:rsidP="00EA5936">
            <w:pPr>
              <w:pStyle w:val="TAL"/>
              <w:rPr>
                <w:sz w:val="16"/>
              </w:rPr>
            </w:pPr>
            <w:r w:rsidRPr="00EA593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FCEE6" w14:textId="77777777" w:rsidR="00C84410" w:rsidRPr="00EA5936" w:rsidRDefault="00C84410" w:rsidP="00EA5936">
            <w:pPr>
              <w:pStyle w:val="TAL"/>
              <w:rPr>
                <w:sz w:val="16"/>
              </w:rPr>
            </w:pPr>
            <w:r w:rsidRPr="00EA5936">
              <w:rPr>
                <w:sz w:val="16"/>
              </w:rPr>
              <w:t>WID revised</w:t>
            </w:r>
          </w:p>
        </w:tc>
      </w:tr>
      <w:tr w:rsidR="00EA5936" w:rsidRPr="00EA5936" w14:paraId="737626E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37433" w14:textId="77777777" w:rsidR="00C84410" w:rsidRPr="00EA5936" w:rsidRDefault="00C84410" w:rsidP="00EA5936">
            <w:pPr>
              <w:pStyle w:val="TAL"/>
              <w:rPr>
                <w:sz w:val="16"/>
              </w:rPr>
            </w:pPr>
            <w:r w:rsidRPr="00EA5936">
              <w:rPr>
                <w:sz w:val="16"/>
              </w:rPr>
              <w:t>C4-221428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DB3E6" w14:textId="77777777" w:rsidR="00C84410" w:rsidRPr="00EA5936" w:rsidRDefault="00C84410" w:rsidP="00EA5936">
            <w:pPr>
              <w:pStyle w:val="TAL"/>
              <w:rPr>
                <w:sz w:val="16"/>
              </w:rPr>
            </w:pPr>
            <w:r w:rsidRPr="00EA5936">
              <w:rPr>
                <w:sz w:val="16"/>
              </w:rPr>
              <w:t>Revised WID on Service-based support for SMS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B638E" w14:textId="77777777" w:rsidR="00C84410" w:rsidRPr="00EA5936" w:rsidRDefault="00C84410" w:rsidP="00EA5936">
            <w:pPr>
              <w:pStyle w:val="TAL"/>
              <w:rPr>
                <w:sz w:val="16"/>
              </w:rPr>
            </w:pPr>
            <w:r w:rsidRPr="00EA5936">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73917" w14:textId="77777777" w:rsidR="00C84410" w:rsidRPr="00EA5936" w:rsidRDefault="00C84410" w:rsidP="00EA5936">
            <w:pPr>
              <w:pStyle w:val="TAL"/>
              <w:rPr>
                <w:sz w:val="16"/>
              </w:rPr>
            </w:pPr>
            <w:r w:rsidRPr="00EA5936">
              <w:rPr>
                <w:sz w:val="16"/>
              </w:rPr>
              <w:t>WID revised</w:t>
            </w:r>
          </w:p>
        </w:tc>
      </w:tr>
      <w:tr w:rsidR="00EA5936" w:rsidRPr="00EA5936" w14:paraId="3DF33D4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E8BF0" w14:textId="77777777" w:rsidR="00C84410" w:rsidRPr="00EA5936" w:rsidRDefault="00C84410" w:rsidP="00EA5936">
            <w:pPr>
              <w:pStyle w:val="TAL"/>
              <w:rPr>
                <w:sz w:val="16"/>
              </w:rPr>
            </w:pPr>
            <w:r w:rsidRPr="00EA5936">
              <w:rPr>
                <w:sz w:val="16"/>
              </w:rPr>
              <w:t>C4-221544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B35F4" w14:textId="77777777" w:rsidR="00C84410" w:rsidRPr="00EA5936" w:rsidRDefault="00C84410" w:rsidP="00EA5936">
            <w:pPr>
              <w:pStyle w:val="TAL"/>
              <w:rPr>
                <w:sz w:val="16"/>
              </w:rPr>
            </w:pPr>
            <w:r w:rsidRPr="00EA5936">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19B38" w14:textId="77777777" w:rsidR="00C84410" w:rsidRPr="00EA5936" w:rsidRDefault="00C84410" w:rsidP="00EA5936">
            <w:pPr>
              <w:pStyle w:val="TAL"/>
              <w:rPr>
                <w:sz w:val="16"/>
              </w:rPr>
            </w:pPr>
            <w:r w:rsidRPr="00EA593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C9B6B" w14:textId="77777777" w:rsidR="00C84410" w:rsidRPr="00EA5936" w:rsidRDefault="00C84410" w:rsidP="00EA5936">
            <w:pPr>
              <w:pStyle w:val="TAL"/>
              <w:rPr>
                <w:sz w:val="16"/>
              </w:rPr>
            </w:pPr>
            <w:r w:rsidRPr="00EA5936">
              <w:rPr>
                <w:sz w:val="16"/>
              </w:rPr>
              <w:t>WID revised</w:t>
            </w:r>
          </w:p>
        </w:tc>
      </w:tr>
      <w:tr w:rsidR="00EA5936" w:rsidRPr="00EA5936" w14:paraId="5D3AED9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190E0" w14:textId="77777777" w:rsidR="00C84410" w:rsidRPr="00EA5936" w:rsidRDefault="00C84410" w:rsidP="00EA5936">
            <w:pPr>
              <w:pStyle w:val="TAL"/>
              <w:rPr>
                <w:sz w:val="16"/>
              </w:rPr>
            </w:pPr>
            <w:r w:rsidRPr="00EA5936">
              <w:rPr>
                <w:sz w:val="16"/>
              </w:rPr>
              <w:t>C4-221639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FA5F0" w14:textId="77777777" w:rsidR="00C84410" w:rsidRPr="00EA5936" w:rsidRDefault="00C84410" w:rsidP="00EA5936">
            <w:pPr>
              <w:pStyle w:val="TAL"/>
              <w:rPr>
                <w:sz w:val="16"/>
              </w:rPr>
            </w:pPr>
            <w:r w:rsidRPr="00EA5936">
              <w:rPr>
                <w:sz w:val="16"/>
              </w:rPr>
              <w:t>Revised WID on Restoration of Profiles related to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DA362" w14:textId="77777777" w:rsidR="00C84410" w:rsidRPr="00EA5936" w:rsidRDefault="00C84410" w:rsidP="00EA5936">
            <w:pPr>
              <w:pStyle w:val="TAL"/>
              <w:rPr>
                <w:sz w:val="16"/>
              </w:rPr>
            </w:pPr>
            <w:r w:rsidRPr="00EA5936">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1AD1D" w14:textId="77777777" w:rsidR="00C84410" w:rsidRPr="00EA5936" w:rsidRDefault="00C84410" w:rsidP="00EA5936">
            <w:pPr>
              <w:pStyle w:val="TAL"/>
              <w:rPr>
                <w:sz w:val="16"/>
              </w:rPr>
            </w:pPr>
            <w:r w:rsidRPr="00EA5936">
              <w:rPr>
                <w:sz w:val="16"/>
              </w:rPr>
              <w:t>WID revised</w:t>
            </w:r>
          </w:p>
        </w:tc>
      </w:tr>
    </w:tbl>
    <w:p w14:paraId="38B996F4" w14:textId="77777777" w:rsidR="00C84410" w:rsidRDefault="00C84410" w:rsidP="00C84410"/>
    <w:p w14:paraId="42E0EFBF" w14:textId="77777777" w:rsidR="00C84410" w:rsidRDefault="00C84410" w:rsidP="00C84410">
      <w:pPr>
        <w:pStyle w:val="Heading2"/>
      </w:pPr>
      <w:r>
        <w:br w:type="page"/>
      </w:r>
      <w:r>
        <w:lastRenderedPageBreak/>
        <w:t>Annex E: List of draft Technical Specifications and Reports</w:t>
      </w:r>
    </w:p>
    <w:p w14:paraId="4A5A5BCF" w14:textId="77777777" w:rsidR="00C84410" w:rsidRDefault="00C84410" w:rsidP="00C8441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915"/>
      </w:tblGrid>
      <w:tr w:rsidR="00EA5936" w:rsidRPr="00EA5936" w14:paraId="5F717B3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103D9" w14:textId="77777777" w:rsidR="00C84410" w:rsidRDefault="00C84410" w:rsidP="00EA593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D41AB" w14:textId="77777777" w:rsidR="00C84410" w:rsidRDefault="00C84410" w:rsidP="00EA5936">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D32E9" w14:textId="77777777" w:rsidR="00C84410" w:rsidRDefault="00C84410" w:rsidP="00EA5936">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6DCCE" w14:textId="77777777" w:rsidR="00C84410" w:rsidRDefault="00C84410" w:rsidP="00EA5936">
            <w:pPr>
              <w:pStyle w:val="TAH"/>
            </w:pPr>
            <w:r>
              <w:t>Doc title</w:t>
            </w:r>
          </w:p>
        </w:tc>
      </w:tr>
      <w:tr w:rsidR="00EA5936" w:rsidRPr="00EA5936" w14:paraId="242FEDE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1BA0A" w14:textId="77777777" w:rsidR="00C84410" w:rsidRPr="00EA5936" w:rsidRDefault="00C84410" w:rsidP="00EA5936">
            <w:pPr>
              <w:pStyle w:val="TAR"/>
              <w:rPr>
                <w:sz w:val="16"/>
              </w:rPr>
            </w:pPr>
            <w:r w:rsidRPr="00EA5936">
              <w:rPr>
                <w:sz w:val="16"/>
              </w:rPr>
              <w:t>C4-221586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AD42C" w14:textId="77777777" w:rsidR="00C84410" w:rsidRPr="00EA5936" w:rsidRDefault="00C84410" w:rsidP="00EA5936">
            <w:pPr>
              <w:pStyle w:val="TAL"/>
              <w:rPr>
                <w:sz w:val="16"/>
              </w:rPr>
            </w:pPr>
            <w:r w:rsidRPr="00EA5936">
              <w:rPr>
                <w:sz w:val="16"/>
              </w:rPr>
              <w:t>29.820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5ADA" w14:textId="77777777" w:rsidR="00C84410" w:rsidRPr="00EA5936" w:rsidRDefault="00C84410" w:rsidP="00EA5936">
            <w:pPr>
              <w:pStyle w:val="TAL"/>
              <w:rPr>
                <w:sz w:val="16"/>
              </w:rPr>
            </w:pPr>
            <w:r w:rsidRPr="00EA5936">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C1FE2" w14:textId="77777777" w:rsidR="00C84410" w:rsidRPr="00EA5936" w:rsidRDefault="00C84410" w:rsidP="00EA5936">
            <w:pPr>
              <w:pStyle w:val="TAL"/>
              <w:rPr>
                <w:sz w:val="16"/>
              </w:rPr>
            </w:pPr>
            <w:r w:rsidRPr="00EA5936">
              <w:rPr>
                <w:sz w:val="16"/>
              </w:rPr>
              <w:t>3GPP TR 29.820 v1.2.0</w:t>
            </w:r>
          </w:p>
        </w:tc>
      </w:tr>
      <w:tr w:rsidR="00EA5936" w:rsidRPr="00EA5936" w14:paraId="255CC86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697B9" w14:textId="77777777" w:rsidR="00C84410" w:rsidRPr="00EA5936" w:rsidRDefault="00C84410" w:rsidP="00EA5936">
            <w:pPr>
              <w:pStyle w:val="TAR"/>
              <w:rPr>
                <w:sz w:val="16"/>
              </w:rPr>
            </w:pPr>
            <w:r w:rsidRPr="00EA5936">
              <w:rPr>
                <w:sz w:val="16"/>
              </w:rPr>
              <w:t>C4-221588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7881F" w14:textId="77777777" w:rsidR="00C84410" w:rsidRPr="00EA5936" w:rsidRDefault="00C84410" w:rsidP="00EA5936">
            <w:pPr>
              <w:pStyle w:val="TAL"/>
              <w:rPr>
                <w:sz w:val="16"/>
              </w:rPr>
            </w:pPr>
            <w:r w:rsidRPr="00EA5936">
              <w:rPr>
                <w:sz w:val="16"/>
              </w:rPr>
              <w:t>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DE706" w14:textId="77777777" w:rsidR="00C84410" w:rsidRPr="00EA5936" w:rsidRDefault="00C84410" w:rsidP="00EA5936">
            <w:pPr>
              <w:pStyle w:val="TAL"/>
              <w:rPr>
                <w:sz w:val="16"/>
              </w:rPr>
            </w:pPr>
            <w:r w:rsidRPr="00EA5936">
              <w:rPr>
                <w:sz w:val="16"/>
              </w:rPr>
              <w:t>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4C23F" w14:textId="77777777" w:rsidR="00C84410" w:rsidRPr="00EA5936" w:rsidRDefault="00C84410" w:rsidP="00EA5936">
            <w:pPr>
              <w:pStyle w:val="TAL"/>
              <w:rPr>
                <w:sz w:val="16"/>
              </w:rPr>
            </w:pPr>
            <w:r w:rsidRPr="00EA5936">
              <w:rPr>
                <w:sz w:val="16"/>
              </w:rPr>
              <w:t>3GPP TS 23.540 v0.5.0</w:t>
            </w:r>
          </w:p>
        </w:tc>
      </w:tr>
      <w:tr w:rsidR="00EA5936" w:rsidRPr="00EA5936" w14:paraId="3D424F6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0BEE7" w14:textId="77777777" w:rsidR="00C84410" w:rsidRPr="00EA5936" w:rsidRDefault="00C84410" w:rsidP="00EA5936">
            <w:pPr>
              <w:pStyle w:val="TAR"/>
              <w:rPr>
                <w:sz w:val="16"/>
              </w:rPr>
            </w:pPr>
            <w:r w:rsidRPr="00EA5936">
              <w:rPr>
                <w:sz w:val="16"/>
              </w:rPr>
              <w:t>C4-221589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8998F" w14:textId="77777777" w:rsidR="00C84410" w:rsidRPr="00EA5936" w:rsidRDefault="00C84410" w:rsidP="00EA5936">
            <w:pPr>
              <w:pStyle w:val="TAL"/>
              <w:rPr>
                <w:sz w:val="16"/>
              </w:rPr>
            </w:pPr>
            <w:r w:rsidRPr="00EA5936">
              <w:rPr>
                <w:sz w:val="16"/>
              </w:rPr>
              <w:t>29.536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7BD52" w14:textId="77777777" w:rsidR="00C84410" w:rsidRPr="00EA5936" w:rsidRDefault="00C84410" w:rsidP="00EA5936">
            <w:pPr>
              <w:pStyle w:val="TAL"/>
              <w:rPr>
                <w:sz w:val="16"/>
              </w:rPr>
            </w:pPr>
            <w:r w:rsidRPr="00EA5936">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6B960" w14:textId="77777777" w:rsidR="00C84410" w:rsidRPr="00EA5936" w:rsidRDefault="00C84410" w:rsidP="00EA5936">
            <w:pPr>
              <w:pStyle w:val="TAL"/>
              <w:rPr>
                <w:sz w:val="16"/>
              </w:rPr>
            </w:pPr>
            <w:r w:rsidRPr="00EA5936">
              <w:rPr>
                <w:sz w:val="16"/>
              </w:rPr>
              <w:t>3GPP TS 29.536 v1.2.0</w:t>
            </w:r>
          </w:p>
        </w:tc>
      </w:tr>
      <w:tr w:rsidR="00EA5936" w:rsidRPr="00EA5936" w14:paraId="19CFEC4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CC662" w14:textId="77777777" w:rsidR="00C84410" w:rsidRPr="00EA5936" w:rsidRDefault="00C84410" w:rsidP="00EA5936">
            <w:pPr>
              <w:pStyle w:val="TAR"/>
              <w:rPr>
                <w:sz w:val="16"/>
              </w:rPr>
            </w:pPr>
            <w:r w:rsidRPr="00EA5936">
              <w:rPr>
                <w:sz w:val="16"/>
              </w:rPr>
              <w:t>C4-221590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37EA3" w14:textId="77777777" w:rsidR="00C84410" w:rsidRPr="00EA5936" w:rsidRDefault="00C84410" w:rsidP="00EA5936">
            <w:pPr>
              <w:pStyle w:val="TAL"/>
              <w:rPr>
                <w:sz w:val="16"/>
              </w:rPr>
            </w:pPr>
            <w:r w:rsidRPr="00EA5936">
              <w:rPr>
                <w:sz w:val="16"/>
              </w:rPr>
              <w:t>29.556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DEF4E" w14:textId="77777777" w:rsidR="00C84410" w:rsidRPr="00EA5936" w:rsidRDefault="00C84410" w:rsidP="00EA5936">
            <w:pPr>
              <w:pStyle w:val="TAL"/>
              <w:rPr>
                <w:sz w:val="16"/>
              </w:rPr>
            </w:pPr>
            <w:r w:rsidRPr="00EA5936">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2771A" w14:textId="77777777" w:rsidR="00C84410" w:rsidRPr="00EA5936" w:rsidRDefault="00C84410" w:rsidP="00EA5936">
            <w:pPr>
              <w:pStyle w:val="TAL"/>
              <w:rPr>
                <w:sz w:val="16"/>
              </w:rPr>
            </w:pPr>
            <w:r w:rsidRPr="00EA5936">
              <w:rPr>
                <w:sz w:val="16"/>
              </w:rPr>
              <w:t>3GPP TS 29.556 v1.2.0</w:t>
            </w:r>
          </w:p>
        </w:tc>
      </w:tr>
      <w:tr w:rsidR="00EA5936" w:rsidRPr="00EA5936" w14:paraId="429F671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80C60" w14:textId="77777777" w:rsidR="00C84410" w:rsidRPr="00EA5936" w:rsidRDefault="00C84410" w:rsidP="00EA5936">
            <w:pPr>
              <w:pStyle w:val="TAR"/>
              <w:rPr>
                <w:sz w:val="16"/>
              </w:rPr>
            </w:pPr>
            <w:r w:rsidRPr="00EA5936">
              <w:rPr>
                <w:sz w:val="16"/>
              </w:rPr>
              <w:t>C4-221591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F9BA3" w14:textId="77777777" w:rsidR="00C84410" w:rsidRPr="00EA5936" w:rsidRDefault="00C84410" w:rsidP="00EA5936">
            <w:pPr>
              <w:pStyle w:val="TAL"/>
              <w:rPr>
                <w:sz w:val="16"/>
              </w:rPr>
            </w:pPr>
            <w:r w:rsidRPr="00EA5936">
              <w:rPr>
                <w:sz w:val="16"/>
              </w:rPr>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2911C" w14:textId="77777777" w:rsidR="00C84410" w:rsidRPr="00EA5936" w:rsidRDefault="00C84410" w:rsidP="00EA5936">
            <w:pPr>
              <w:pStyle w:val="TAL"/>
              <w:rPr>
                <w:sz w:val="16"/>
              </w:rPr>
            </w:pPr>
            <w:r w:rsidRPr="00EA5936">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5B14B" w14:textId="77777777" w:rsidR="00C84410" w:rsidRPr="00EA5936" w:rsidRDefault="00C84410" w:rsidP="00EA5936">
            <w:pPr>
              <w:pStyle w:val="TAL"/>
              <w:rPr>
                <w:sz w:val="16"/>
              </w:rPr>
            </w:pPr>
            <w:r w:rsidRPr="00EA5936">
              <w:rPr>
                <w:sz w:val="16"/>
              </w:rPr>
              <w:t>3GPP TS 29.564 v1.2.0</w:t>
            </w:r>
          </w:p>
        </w:tc>
      </w:tr>
      <w:tr w:rsidR="00EA5936" w:rsidRPr="00EA5936" w14:paraId="73A0A38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26C7D" w14:textId="77777777" w:rsidR="00C84410" w:rsidRPr="00EA5936" w:rsidRDefault="00C84410" w:rsidP="00EA5936">
            <w:pPr>
              <w:pStyle w:val="TAR"/>
              <w:rPr>
                <w:sz w:val="16"/>
              </w:rPr>
            </w:pPr>
            <w:r w:rsidRPr="00EA5936">
              <w:rPr>
                <w:sz w:val="16"/>
              </w:rPr>
              <w:t>C4-221592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8EBC7" w14:textId="77777777" w:rsidR="00C84410" w:rsidRPr="00EA5936" w:rsidRDefault="00C84410" w:rsidP="00EA5936">
            <w:pPr>
              <w:pStyle w:val="TAL"/>
              <w:rPr>
                <w:sz w:val="16"/>
              </w:rPr>
            </w:pPr>
            <w:r w:rsidRPr="00EA5936">
              <w:rPr>
                <w:sz w:val="16"/>
              </w:rPr>
              <w:t>29.532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9E837" w14:textId="77777777" w:rsidR="00C84410" w:rsidRPr="00EA5936" w:rsidRDefault="00C84410" w:rsidP="00EA5936">
            <w:pPr>
              <w:pStyle w:val="TAL"/>
              <w:rPr>
                <w:sz w:val="16"/>
              </w:rPr>
            </w:pPr>
            <w:r w:rsidRPr="00EA5936">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E654A" w14:textId="77777777" w:rsidR="00C84410" w:rsidRPr="00EA5936" w:rsidRDefault="00C84410" w:rsidP="00EA5936">
            <w:pPr>
              <w:pStyle w:val="TAL"/>
              <w:rPr>
                <w:sz w:val="16"/>
              </w:rPr>
            </w:pPr>
            <w:r w:rsidRPr="00EA5936">
              <w:rPr>
                <w:sz w:val="16"/>
              </w:rPr>
              <w:t>3GPP TS 29.532 v1.2.0</w:t>
            </w:r>
          </w:p>
        </w:tc>
      </w:tr>
      <w:tr w:rsidR="00EA5936" w:rsidRPr="00EA5936" w14:paraId="0308D95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E04C6" w14:textId="77777777" w:rsidR="00C84410" w:rsidRPr="00EA5936" w:rsidRDefault="00C84410" w:rsidP="00EA5936">
            <w:pPr>
              <w:pStyle w:val="TAR"/>
              <w:rPr>
                <w:sz w:val="16"/>
              </w:rPr>
            </w:pPr>
            <w:r w:rsidRPr="00EA5936">
              <w:rPr>
                <w:sz w:val="16"/>
              </w:rPr>
              <w:t>C4-221593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A09A7" w14:textId="77777777" w:rsidR="00C84410" w:rsidRPr="00EA5936" w:rsidRDefault="00C84410" w:rsidP="00EA5936">
            <w:pPr>
              <w:pStyle w:val="TAL"/>
              <w:rPr>
                <w:sz w:val="16"/>
              </w:rPr>
            </w:pPr>
            <w:r w:rsidRPr="00EA5936">
              <w:rPr>
                <w:sz w:val="16"/>
              </w:rPr>
              <w:t>29.555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130E5" w14:textId="77777777" w:rsidR="00C84410" w:rsidRPr="00EA5936" w:rsidRDefault="00C84410" w:rsidP="00EA5936">
            <w:pPr>
              <w:pStyle w:val="TAL"/>
              <w:rPr>
                <w:sz w:val="16"/>
              </w:rPr>
            </w:pPr>
            <w:r w:rsidRPr="00EA5936">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DAA3F" w14:textId="77777777" w:rsidR="00C84410" w:rsidRPr="00EA5936" w:rsidRDefault="00C84410" w:rsidP="00EA5936">
            <w:pPr>
              <w:pStyle w:val="TAL"/>
              <w:rPr>
                <w:sz w:val="16"/>
              </w:rPr>
            </w:pPr>
            <w:r w:rsidRPr="00EA5936">
              <w:rPr>
                <w:sz w:val="16"/>
              </w:rPr>
              <w:t>3GPP TS 29.555 v1.2.0</w:t>
            </w:r>
          </w:p>
        </w:tc>
      </w:tr>
      <w:tr w:rsidR="00EA5936" w:rsidRPr="00EA5936" w14:paraId="61223A9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625F7" w14:textId="77777777" w:rsidR="00C84410" w:rsidRPr="00EA5936" w:rsidRDefault="00C84410" w:rsidP="00EA5936">
            <w:pPr>
              <w:pStyle w:val="TAR"/>
              <w:rPr>
                <w:sz w:val="16"/>
              </w:rPr>
            </w:pPr>
            <w:r w:rsidRPr="00EA5936">
              <w:rPr>
                <w:sz w:val="16"/>
              </w:rPr>
              <w:t>C4-221594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B1BED" w14:textId="77777777" w:rsidR="00C84410" w:rsidRPr="00EA5936" w:rsidRDefault="00C84410" w:rsidP="00EA5936">
            <w:pPr>
              <w:pStyle w:val="TAL"/>
              <w:rPr>
                <w:sz w:val="16"/>
              </w:rPr>
            </w:pPr>
            <w:r w:rsidRPr="00EA5936">
              <w:rPr>
                <w:sz w:val="16"/>
              </w:rPr>
              <w:t>29.256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AF721" w14:textId="77777777" w:rsidR="00C84410" w:rsidRPr="00EA5936" w:rsidRDefault="00C84410" w:rsidP="00EA5936">
            <w:pPr>
              <w:pStyle w:val="TAL"/>
              <w:rPr>
                <w:sz w:val="16"/>
              </w:rPr>
            </w:pPr>
            <w:r w:rsidRPr="00EA5936">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785BB" w14:textId="77777777" w:rsidR="00C84410" w:rsidRPr="00EA5936" w:rsidRDefault="00C84410" w:rsidP="00EA5936">
            <w:pPr>
              <w:pStyle w:val="TAL"/>
              <w:rPr>
                <w:sz w:val="16"/>
              </w:rPr>
            </w:pPr>
            <w:r w:rsidRPr="00EA5936">
              <w:rPr>
                <w:sz w:val="16"/>
              </w:rPr>
              <w:t>3GPP TS 29.256 v1.2.0</w:t>
            </w:r>
          </w:p>
        </w:tc>
      </w:tr>
      <w:tr w:rsidR="00EA5936" w:rsidRPr="00EA5936" w14:paraId="5EBCC10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E7CA8" w14:textId="77777777" w:rsidR="00C84410" w:rsidRPr="00EA5936" w:rsidRDefault="00C84410" w:rsidP="00EA5936">
            <w:pPr>
              <w:pStyle w:val="TAR"/>
              <w:rPr>
                <w:sz w:val="16"/>
              </w:rPr>
            </w:pPr>
            <w:r w:rsidRPr="00EA5936">
              <w:rPr>
                <w:sz w:val="16"/>
              </w:rPr>
              <w:t>C4-221637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13604" w14:textId="77777777" w:rsidR="00C84410" w:rsidRPr="00EA5936" w:rsidRDefault="00C84410" w:rsidP="00EA5936">
            <w:pPr>
              <w:pStyle w:val="TAL"/>
              <w:rPr>
                <w:sz w:val="16"/>
              </w:rPr>
            </w:pPr>
            <w:r w:rsidRPr="00EA5936">
              <w:rPr>
                <w:sz w:val="16"/>
              </w:rPr>
              <w:t>29.309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1EA08" w14:textId="77777777" w:rsidR="00C84410" w:rsidRPr="00EA5936" w:rsidRDefault="00C84410" w:rsidP="00EA5936">
            <w:pPr>
              <w:pStyle w:val="TAL"/>
              <w:rPr>
                <w:sz w:val="16"/>
              </w:rPr>
            </w:pPr>
            <w:r w:rsidRPr="00EA5936">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BFFB0" w14:textId="77777777" w:rsidR="00C84410" w:rsidRPr="00EA5936" w:rsidRDefault="00C84410" w:rsidP="00EA5936">
            <w:pPr>
              <w:pStyle w:val="TAL"/>
              <w:rPr>
                <w:sz w:val="16"/>
              </w:rPr>
            </w:pPr>
            <w:r w:rsidRPr="00EA5936">
              <w:rPr>
                <w:sz w:val="16"/>
              </w:rPr>
              <w:t>3GPP TR 29.309 v1.1.0</w:t>
            </w:r>
          </w:p>
        </w:tc>
      </w:tr>
    </w:tbl>
    <w:p w14:paraId="0A46FFD2" w14:textId="77777777" w:rsidR="00C84410" w:rsidRDefault="00C84410" w:rsidP="00C84410"/>
    <w:p w14:paraId="60D0C493" w14:textId="77777777" w:rsidR="00C84410" w:rsidRDefault="00C84410" w:rsidP="00C84410">
      <w:pPr>
        <w:pStyle w:val="Heading2"/>
      </w:pPr>
      <w:r>
        <w:br w:type="page"/>
      </w:r>
      <w:r>
        <w:lastRenderedPageBreak/>
        <w:t>Annex F: List of action items</w:t>
      </w:r>
    </w:p>
    <w:p w14:paraId="44121877" w14:textId="77777777" w:rsidR="00C84410" w:rsidRDefault="00C84410" w:rsidP="00C8441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EA5936" w:rsidRPr="00EA5936" w14:paraId="2C9C193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157A3" w14:textId="77777777" w:rsidR="00C84410" w:rsidRDefault="00C84410" w:rsidP="00EA5936">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BC9DA" w14:textId="77777777" w:rsidR="00C84410" w:rsidRDefault="00C84410" w:rsidP="00EA5936">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B8E88" w14:textId="77777777" w:rsidR="00C84410" w:rsidRDefault="00C84410" w:rsidP="00EA593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7C52F" w14:textId="77777777" w:rsidR="00C84410" w:rsidRDefault="00C84410" w:rsidP="00EA5936">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46462" w14:textId="77777777" w:rsidR="00C84410" w:rsidRDefault="00C84410" w:rsidP="00EA5936">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BC1F2" w14:textId="77777777" w:rsidR="00C84410" w:rsidRDefault="00C84410" w:rsidP="00EA5936">
            <w:pPr>
              <w:pStyle w:val="TAH"/>
            </w:pPr>
            <w:r>
              <w:t>Due by</w:t>
            </w:r>
          </w:p>
        </w:tc>
      </w:tr>
    </w:tbl>
    <w:p w14:paraId="7B7F1539" w14:textId="77777777" w:rsidR="00C84410" w:rsidRDefault="00C84410" w:rsidP="00C84410"/>
    <w:p w14:paraId="555E188A" w14:textId="77777777" w:rsidR="00C84410" w:rsidRDefault="00C84410" w:rsidP="00C84410">
      <w:pPr>
        <w:pStyle w:val="Heading2"/>
      </w:pPr>
      <w:r>
        <w:br w:type="page"/>
      </w:r>
      <w:r>
        <w:lastRenderedPageBreak/>
        <w:t>Annex G: List of decisions</w:t>
      </w:r>
    </w:p>
    <w:p w14:paraId="15E04CDD" w14:textId="77777777" w:rsidR="00C84410" w:rsidRDefault="00C84410" w:rsidP="00C8441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EA5936" w:rsidRPr="00EA5936" w14:paraId="25E4FE6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16EE2" w14:textId="77777777" w:rsidR="00C84410" w:rsidRDefault="00C84410" w:rsidP="00EA5936">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7C192" w14:textId="77777777" w:rsidR="00C84410" w:rsidRDefault="00C84410" w:rsidP="00EA5936">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9E658" w14:textId="77777777" w:rsidR="00C84410" w:rsidRDefault="00C84410" w:rsidP="00EA593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66B72" w14:textId="77777777" w:rsidR="00C84410" w:rsidRDefault="00C84410" w:rsidP="00EA5936">
            <w:pPr>
              <w:pStyle w:val="TAH"/>
            </w:pPr>
            <w:r>
              <w:t>Details</w:t>
            </w:r>
          </w:p>
        </w:tc>
      </w:tr>
    </w:tbl>
    <w:p w14:paraId="5D01B247" w14:textId="77777777" w:rsidR="00C84410" w:rsidRDefault="00C84410" w:rsidP="00C84410"/>
    <w:p w14:paraId="25213259" w14:textId="77777777" w:rsidR="00C84410" w:rsidRDefault="00C84410" w:rsidP="00C84410">
      <w:pPr>
        <w:pStyle w:val="Heading2"/>
      </w:pPr>
      <w:r>
        <w:br w:type="page"/>
      </w:r>
      <w:r>
        <w:lastRenderedPageBreak/>
        <w:t>Annex H: List of participants</w:t>
      </w:r>
    </w:p>
    <w:p w14:paraId="05955109" w14:textId="77777777" w:rsidR="00C84410" w:rsidRDefault="00C84410" w:rsidP="00C8441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4"/>
        <w:gridCol w:w="2892"/>
        <w:gridCol w:w="1968"/>
      </w:tblGrid>
      <w:tr w:rsidR="00EA5936" w:rsidRPr="00EA5936" w14:paraId="1963FD9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26B6F" w14:textId="77777777" w:rsidR="00C84410" w:rsidRDefault="00C84410" w:rsidP="00EA5936">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05EC3" w14:textId="77777777" w:rsidR="00C84410" w:rsidRDefault="00C84410" w:rsidP="00EA5936">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025B8" w14:textId="77777777" w:rsidR="00C84410" w:rsidRDefault="00C84410" w:rsidP="00EA5936">
            <w:pPr>
              <w:pStyle w:val="TAH"/>
            </w:pPr>
            <w:r>
              <w:t>Status (OP)</w:t>
            </w:r>
          </w:p>
        </w:tc>
      </w:tr>
      <w:tr w:rsidR="00EA5936" w:rsidRPr="00EA5936" w14:paraId="096066F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4DD3B" w14:textId="77777777" w:rsidR="00C84410" w:rsidRPr="00EA5936" w:rsidRDefault="00C84410" w:rsidP="00EA5936">
            <w:pPr>
              <w:pStyle w:val="TAL"/>
              <w:rPr>
                <w:sz w:val="16"/>
              </w:rPr>
            </w:pPr>
            <w:r w:rsidRPr="00EA5936">
              <w:rPr>
                <w:sz w:val="16"/>
              </w:rPr>
              <w:t>AL-BAKRI, Ban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7E392" w14:textId="77777777" w:rsidR="00C84410" w:rsidRPr="00EA5936" w:rsidRDefault="00C84410" w:rsidP="00EA5936">
            <w:pPr>
              <w:pStyle w:val="TAL"/>
              <w:rPr>
                <w:sz w:val="16"/>
              </w:rPr>
            </w:pPr>
            <w:r w:rsidRPr="00EA593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2284A" w14:textId="77777777" w:rsidR="00C84410" w:rsidRPr="00EA5936" w:rsidRDefault="00C84410" w:rsidP="00EA5936">
            <w:pPr>
              <w:pStyle w:val="TAL"/>
              <w:rPr>
                <w:sz w:val="16"/>
              </w:rPr>
            </w:pPr>
            <w:r w:rsidRPr="00EA5936">
              <w:rPr>
                <w:sz w:val="16"/>
              </w:rPr>
              <w:t>3GPPMEMBER (ETSI)</w:t>
            </w:r>
          </w:p>
        </w:tc>
      </w:tr>
      <w:tr w:rsidR="00EA5936" w:rsidRPr="00EA5936" w14:paraId="4161EA4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AE187" w14:textId="77777777" w:rsidR="00C84410" w:rsidRPr="00EA5936" w:rsidRDefault="00C84410" w:rsidP="00EA5936">
            <w:pPr>
              <w:pStyle w:val="TAL"/>
              <w:rPr>
                <w:sz w:val="16"/>
              </w:rPr>
            </w:pPr>
            <w:r w:rsidRPr="00EA5936">
              <w:rPr>
                <w:sz w:val="16"/>
              </w:rPr>
              <w:t>ANTSEV, Boris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AE30B" w14:textId="77777777" w:rsidR="00C84410" w:rsidRPr="00EA5936" w:rsidRDefault="00C84410" w:rsidP="00EA5936">
            <w:pPr>
              <w:pStyle w:val="TAL"/>
              <w:rPr>
                <w:sz w:val="16"/>
              </w:rPr>
            </w:pPr>
            <w:r w:rsidRPr="00EA5936">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4DF29" w14:textId="77777777" w:rsidR="00C84410" w:rsidRPr="00EA5936" w:rsidRDefault="00C84410" w:rsidP="00EA5936">
            <w:pPr>
              <w:pStyle w:val="TAL"/>
              <w:rPr>
                <w:sz w:val="16"/>
              </w:rPr>
            </w:pPr>
            <w:r w:rsidRPr="00EA5936">
              <w:rPr>
                <w:sz w:val="16"/>
              </w:rPr>
              <w:t>3GPPMEMBER (ATIS)</w:t>
            </w:r>
          </w:p>
        </w:tc>
      </w:tr>
      <w:tr w:rsidR="00EA5936" w:rsidRPr="00EA5936" w14:paraId="4954071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5A373" w14:textId="77777777" w:rsidR="00C84410" w:rsidRPr="00EA5936" w:rsidRDefault="00C84410" w:rsidP="00EA5936">
            <w:pPr>
              <w:pStyle w:val="TAL"/>
              <w:rPr>
                <w:sz w:val="16"/>
              </w:rPr>
            </w:pPr>
            <w:r w:rsidRPr="00EA5936">
              <w:rPr>
                <w:sz w:val="16"/>
              </w:rPr>
              <w:t>ASKERUP, Anders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C54B6" w14:textId="77777777" w:rsidR="00C84410" w:rsidRPr="00EA5936" w:rsidRDefault="00C84410" w:rsidP="00EA5936">
            <w:pPr>
              <w:pStyle w:val="TAL"/>
              <w:rPr>
                <w:sz w:val="16"/>
              </w:rPr>
            </w:pPr>
            <w:r w:rsidRPr="00EA593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A8D1A" w14:textId="77777777" w:rsidR="00C84410" w:rsidRPr="00EA5936" w:rsidRDefault="00C84410" w:rsidP="00EA5936">
            <w:pPr>
              <w:pStyle w:val="TAL"/>
              <w:rPr>
                <w:sz w:val="16"/>
              </w:rPr>
            </w:pPr>
            <w:r w:rsidRPr="00EA5936">
              <w:rPr>
                <w:sz w:val="16"/>
              </w:rPr>
              <w:t>3GPPMEMBER (ETSI)</w:t>
            </w:r>
          </w:p>
        </w:tc>
      </w:tr>
      <w:tr w:rsidR="00EA5936" w:rsidRPr="00EA5936" w14:paraId="6CCDF45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20096" w14:textId="77777777" w:rsidR="00C84410" w:rsidRPr="00EA5936" w:rsidRDefault="00C84410" w:rsidP="00EA5936">
            <w:pPr>
              <w:pStyle w:val="TAL"/>
              <w:rPr>
                <w:sz w:val="16"/>
              </w:rPr>
            </w:pPr>
            <w:r w:rsidRPr="00EA5936">
              <w:rPr>
                <w:sz w:val="16"/>
              </w:rPr>
              <w:t>ATARIUS, Roozbeh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D498A" w14:textId="77777777" w:rsidR="00C84410" w:rsidRPr="00EA5936" w:rsidRDefault="00C84410" w:rsidP="00EA5936">
            <w:pPr>
              <w:pStyle w:val="TAL"/>
              <w:rPr>
                <w:sz w:val="16"/>
              </w:rPr>
            </w:pPr>
            <w:r w:rsidRPr="00EA5936">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B252C" w14:textId="77777777" w:rsidR="00C84410" w:rsidRPr="00EA5936" w:rsidRDefault="00C84410" w:rsidP="00EA5936">
            <w:pPr>
              <w:pStyle w:val="TAL"/>
              <w:rPr>
                <w:sz w:val="16"/>
              </w:rPr>
            </w:pPr>
            <w:r w:rsidRPr="00EA5936">
              <w:rPr>
                <w:sz w:val="16"/>
              </w:rPr>
              <w:t>3GPPMEMBER (ETSI)</w:t>
            </w:r>
          </w:p>
        </w:tc>
      </w:tr>
      <w:tr w:rsidR="00EA5936" w:rsidRPr="00EA5936" w14:paraId="5724F86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42C23" w14:textId="77777777" w:rsidR="00C84410" w:rsidRPr="00EA5936" w:rsidRDefault="00C84410" w:rsidP="00EA5936">
            <w:pPr>
              <w:pStyle w:val="TAL"/>
              <w:rPr>
                <w:sz w:val="16"/>
              </w:rPr>
            </w:pPr>
            <w:r w:rsidRPr="00EA5936">
              <w:rPr>
                <w:sz w:val="16"/>
              </w:rPr>
              <w:t>AXELL,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E15E6" w14:textId="77777777" w:rsidR="00C84410" w:rsidRPr="00EA5936" w:rsidRDefault="00C84410" w:rsidP="00EA5936">
            <w:pPr>
              <w:pStyle w:val="TAL"/>
              <w:rPr>
                <w:sz w:val="16"/>
              </w:rPr>
            </w:pPr>
            <w:r w:rsidRPr="00EA5936">
              <w:rPr>
                <w:sz w:val="16"/>
              </w:rPr>
              <w:t>L.M. 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B1AEF" w14:textId="77777777" w:rsidR="00C84410" w:rsidRPr="00EA5936" w:rsidRDefault="00C84410" w:rsidP="00EA5936">
            <w:pPr>
              <w:pStyle w:val="TAL"/>
              <w:rPr>
                <w:sz w:val="16"/>
              </w:rPr>
            </w:pPr>
            <w:r w:rsidRPr="00EA5936">
              <w:rPr>
                <w:sz w:val="16"/>
              </w:rPr>
              <w:t>3GPPMEMBER (ETSI)</w:t>
            </w:r>
          </w:p>
        </w:tc>
      </w:tr>
      <w:tr w:rsidR="00EA5936" w:rsidRPr="00EA5936" w14:paraId="0651ECE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A3606" w14:textId="77777777" w:rsidR="00C84410" w:rsidRPr="00EA5936" w:rsidRDefault="00C84410" w:rsidP="00EA5936">
            <w:pPr>
              <w:pStyle w:val="TAL"/>
              <w:rPr>
                <w:sz w:val="16"/>
              </w:rPr>
            </w:pPr>
            <w:r w:rsidRPr="00EA5936">
              <w:rPr>
                <w:sz w:val="16"/>
              </w:rPr>
              <w:t>BAO, Chenxi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5D45"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1F8C8" w14:textId="77777777" w:rsidR="00C84410" w:rsidRPr="00EA5936" w:rsidRDefault="00C84410" w:rsidP="00EA5936">
            <w:pPr>
              <w:pStyle w:val="TAL"/>
              <w:rPr>
                <w:sz w:val="16"/>
              </w:rPr>
            </w:pPr>
            <w:r w:rsidRPr="00EA5936">
              <w:rPr>
                <w:sz w:val="16"/>
              </w:rPr>
              <w:t>3GPPMEMBER (CCSA)</w:t>
            </w:r>
          </w:p>
        </w:tc>
      </w:tr>
      <w:tr w:rsidR="00EA5936" w:rsidRPr="00EA5936" w14:paraId="0A08C53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9D7AC" w14:textId="77777777" w:rsidR="00C84410" w:rsidRPr="00EA5936" w:rsidRDefault="00C84410" w:rsidP="00EA5936">
            <w:pPr>
              <w:pStyle w:val="TAL"/>
              <w:rPr>
                <w:sz w:val="16"/>
              </w:rPr>
            </w:pPr>
            <w:r w:rsidRPr="00EA5936">
              <w:rPr>
                <w:sz w:val="16"/>
              </w:rPr>
              <w:t>BARTOLOME, Maria-Cruz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3AA16" w14:textId="77777777" w:rsidR="00C84410" w:rsidRPr="00EA5936" w:rsidRDefault="00C84410" w:rsidP="00EA5936">
            <w:pPr>
              <w:pStyle w:val="TAL"/>
              <w:rPr>
                <w:sz w:val="16"/>
              </w:rPr>
            </w:pPr>
            <w:r w:rsidRPr="00EA5936">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10E92" w14:textId="77777777" w:rsidR="00C84410" w:rsidRPr="00EA5936" w:rsidRDefault="00C84410" w:rsidP="00EA5936">
            <w:pPr>
              <w:pStyle w:val="TAL"/>
              <w:rPr>
                <w:sz w:val="16"/>
              </w:rPr>
            </w:pPr>
            <w:r w:rsidRPr="00EA5936">
              <w:rPr>
                <w:sz w:val="16"/>
              </w:rPr>
              <w:t>3GPPMEMBER (ETSI)</w:t>
            </w:r>
          </w:p>
        </w:tc>
      </w:tr>
      <w:tr w:rsidR="00EA5936" w:rsidRPr="00EA5936" w14:paraId="782E1FD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1AD97" w14:textId="77777777" w:rsidR="00C84410" w:rsidRPr="00EA5936" w:rsidRDefault="00C84410" w:rsidP="00EA5936">
            <w:pPr>
              <w:pStyle w:val="TAL"/>
              <w:rPr>
                <w:sz w:val="16"/>
              </w:rPr>
            </w:pPr>
            <w:r w:rsidRPr="00EA5936">
              <w:rPr>
                <w:sz w:val="16"/>
              </w:rPr>
              <w:t>BIENN, Marvin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D2397" w14:textId="77777777" w:rsidR="00C84410" w:rsidRPr="00EA5936" w:rsidRDefault="00C84410" w:rsidP="00EA5936">
            <w:pPr>
              <w:pStyle w:val="TAL"/>
              <w:rPr>
                <w:sz w:val="16"/>
              </w:rPr>
            </w:pPr>
            <w:r w:rsidRPr="00EA5936">
              <w:rPr>
                <w:sz w:val="16"/>
              </w:rPr>
              <w:t>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B385E" w14:textId="77777777" w:rsidR="00C84410" w:rsidRPr="00EA5936" w:rsidRDefault="00C84410" w:rsidP="00EA5936">
            <w:pPr>
              <w:pStyle w:val="TAL"/>
              <w:rPr>
                <w:sz w:val="16"/>
              </w:rPr>
            </w:pPr>
            <w:r w:rsidRPr="00EA5936">
              <w:rPr>
                <w:sz w:val="16"/>
              </w:rPr>
              <w:t>3GPPMEMBER (ETSI)</w:t>
            </w:r>
          </w:p>
        </w:tc>
      </w:tr>
      <w:tr w:rsidR="00EA5936" w:rsidRPr="00EA5936" w14:paraId="0EFDC54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7CBE7" w14:textId="77777777" w:rsidR="00C84410" w:rsidRPr="00EA5936" w:rsidRDefault="00C84410" w:rsidP="00EA5936">
            <w:pPr>
              <w:pStyle w:val="TAL"/>
              <w:rPr>
                <w:sz w:val="16"/>
              </w:rPr>
            </w:pPr>
            <w:r w:rsidRPr="00EA5936">
              <w:rPr>
                <w:sz w:val="16"/>
              </w:rPr>
              <w:t>BIONDIC,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62646" w14:textId="77777777" w:rsidR="00C84410" w:rsidRPr="00EA5936" w:rsidRDefault="00C84410" w:rsidP="00EA5936">
            <w:pPr>
              <w:pStyle w:val="TAL"/>
              <w:rPr>
                <w:sz w:val="16"/>
              </w:rPr>
            </w:pPr>
            <w:r w:rsidRPr="00EA5936">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71E9A" w14:textId="77777777" w:rsidR="00C84410" w:rsidRPr="00EA5936" w:rsidRDefault="00C84410" w:rsidP="00EA5936">
            <w:pPr>
              <w:pStyle w:val="TAL"/>
              <w:rPr>
                <w:sz w:val="16"/>
              </w:rPr>
            </w:pPr>
            <w:r w:rsidRPr="00EA5936">
              <w:rPr>
                <w:sz w:val="16"/>
              </w:rPr>
              <w:t>3GPPMEMBER (ETSI)</w:t>
            </w:r>
          </w:p>
        </w:tc>
      </w:tr>
      <w:tr w:rsidR="00EA5936" w:rsidRPr="00EA5936" w14:paraId="2D80DF3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4F0C8" w14:textId="77777777" w:rsidR="00C84410" w:rsidRPr="00EA5936" w:rsidRDefault="00C84410" w:rsidP="00EA5936">
            <w:pPr>
              <w:pStyle w:val="TAL"/>
              <w:rPr>
                <w:sz w:val="16"/>
              </w:rPr>
            </w:pPr>
            <w:r w:rsidRPr="00EA5936">
              <w:rPr>
                <w:sz w:val="16"/>
              </w:rPr>
              <w:t>BROSZEIT, Marco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5FBE6" w14:textId="77777777" w:rsidR="00C84410" w:rsidRPr="00EA5936" w:rsidRDefault="00C84410" w:rsidP="00EA5936">
            <w:pPr>
              <w:pStyle w:val="TAL"/>
              <w:rPr>
                <w:sz w:val="16"/>
              </w:rPr>
            </w:pPr>
            <w:r w:rsidRPr="00EA5936">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D9F30" w14:textId="77777777" w:rsidR="00C84410" w:rsidRPr="00EA5936" w:rsidRDefault="00C84410" w:rsidP="00EA5936">
            <w:pPr>
              <w:pStyle w:val="TAL"/>
              <w:rPr>
                <w:sz w:val="16"/>
              </w:rPr>
            </w:pPr>
            <w:r w:rsidRPr="00EA5936">
              <w:rPr>
                <w:sz w:val="16"/>
              </w:rPr>
              <w:t>3GPPMEMBER (ETSI)</w:t>
            </w:r>
          </w:p>
        </w:tc>
      </w:tr>
      <w:tr w:rsidR="00EA5936" w:rsidRPr="00EA5936" w14:paraId="07D9690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FEE3D" w14:textId="77777777" w:rsidR="00C84410" w:rsidRPr="00EA5936" w:rsidRDefault="00C84410" w:rsidP="00EA5936">
            <w:pPr>
              <w:pStyle w:val="TAL"/>
              <w:rPr>
                <w:sz w:val="16"/>
              </w:rPr>
            </w:pPr>
            <w:r w:rsidRPr="00EA5936">
              <w:rPr>
                <w:sz w:val="16"/>
              </w:rPr>
              <w:t>CHAMPEL, Mary-Luc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368E9" w14:textId="77777777" w:rsidR="00C84410" w:rsidRPr="00EA5936" w:rsidRDefault="00C84410" w:rsidP="00EA5936">
            <w:pPr>
              <w:pStyle w:val="TAL"/>
              <w:rPr>
                <w:sz w:val="16"/>
              </w:rPr>
            </w:pPr>
            <w:r w:rsidRPr="00EA5936">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C88D1" w14:textId="77777777" w:rsidR="00C84410" w:rsidRPr="00EA5936" w:rsidRDefault="00C84410" w:rsidP="00EA5936">
            <w:pPr>
              <w:pStyle w:val="TAL"/>
              <w:rPr>
                <w:sz w:val="16"/>
              </w:rPr>
            </w:pPr>
            <w:r w:rsidRPr="00EA5936">
              <w:rPr>
                <w:sz w:val="16"/>
              </w:rPr>
              <w:t>3GPPMEMBER (CCSA)</w:t>
            </w:r>
          </w:p>
        </w:tc>
      </w:tr>
      <w:tr w:rsidR="00EA5936" w:rsidRPr="00EA5936" w14:paraId="0BCA456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02197" w14:textId="77777777" w:rsidR="00C84410" w:rsidRPr="00EA5936" w:rsidRDefault="00C84410" w:rsidP="00EA5936">
            <w:pPr>
              <w:pStyle w:val="TAL"/>
              <w:rPr>
                <w:sz w:val="16"/>
              </w:rPr>
            </w:pPr>
            <w:r w:rsidRPr="00EA5936">
              <w:rPr>
                <w:sz w:val="16"/>
              </w:rPr>
              <w:t>CHEN, Xu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58017" w14:textId="77777777" w:rsidR="00C84410" w:rsidRPr="00EA5936" w:rsidRDefault="00C84410" w:rsidP="00EA5936">
            <w:pPr>
              <w:pStyle w:val="TAL"/>
              <w:rPr>
                <w:sz w:val="16"/>
              </w:rPr>
            </w:pPr>
            <w:r w:rsidRPr="00EA5936">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FAADB" w14:textId="77777777" w:rsidR="00C84410" w:rsidRPr="00EA5936" w:rsidRDefault="00C84410" w:rsidP="00EA5936">
            <w:pPr>
              <w:pStyle w:val="TAL"/>
              <w:rPr>
                <w:sz w:val="16"/>
              </w:rPr>
            </w:pPr>
            <w:r w:rsidRPr="00EA5936">
              <w:rPr>
                <w:sz w:val="16"/>
              </w:rPr>
              <w:t>3GPPMEMBER (CCSA)</w:t>
            </w:r>
          </w:p>
        </w:tc>
      </w:tr>
      <w:tr w:rsidR="00EA5936" w:rsidRPr="00EA5936" w14:paraId="4EDA69E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4B8C9" w14:textId="77777777" w:rsidR="00C84410" w:rsidRPr="00EA5936" w:rsidRDefault="00C84410" w:rsidP="00EA5936">
            <w:pPr>
              <w:pStyle w:val="TAL"/>
              <w:rPr>
                <w:sz w:val="16"/>
              </w:rPr>
            </w:pPr>
            <w:r w:rsidRPr="00EA5936">
              <w:rPr>
                <w:sz w:val="16"/>
              </w:rPr>
              <w:t>CHOU, Joey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1DE59" w14:textId="77777777" w:rsidR="00C84410" w:rsidRPr="00EA5936" w:rsidRDefault="00C84410" w:rsidP="00EA5936">
            <w:pPr>
              <w:pStyle w:val="TAL"/>
              <w:rPr>
                <w:sz w:val="16"/>
              </w:rPr>
            </w:pPr>
            <w:r w:rsidRPr="00EA5936">
              <w:rPr>
                <w:sz w:val="16"/>
              </w:rPr>
              <w:t>Intel Korea,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BC251" w14:textId="77777777" w:rsidR="00C84410" w:rsidRPr="00EA5936" w:rsidRDefault="00C84410" w:rsidP="00EA5936">
            <w:pPr>
              <w:pStyle w:val="TAL"/>
              <w:rPr>
                <w:sz w:val="16"/>
              </w:rPr>
            </w:pPr>
            <w:r w:rsidRPr="00EA5936">
              <w:rPr>
                <w:sz w:val="16"/>
              </w:rPr>
              <w:t>3GPPMEMBER (TTA)</w:t>
            </w:r>
          </w:p>
        </w:tc>
      </w:tr>
      <w:tr w:rsidR="00EA5936" w:rsidRPr="00EA5936" w14:paraId="3556498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E9466" w14:textId="77777777" w:rsidR="00C84410" w:rsidRPr="00EA5936" w:rsidRDefault="00C84410" w:rsidP="00EA5936">
            <w:pPr>
              <w:pStyle w:val="TAL"/>
              <w:rPr>
                <w:sz w:val="16"/>
              </w:rPr>
            </w:pPr>
            <w:r w:rsidRPr="00EA5936">
              <w:rPr>
                <w:sz w:val="16"/>
              </w:rPr>
              <w:t>DAWES,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FC4BA" w14:textId="77777777" w:rsidR="00C84410" w:rsidRPr="00EA5936" w:rsidRDefault="00C84410" w:rsidP="00EA5936">
            <w:pPr>
              <w:pStyle w:val="TAL"/>
              <w:rPr>
                <w:sz w:val="16"/>
              </w:rPr>
            </w:pPr>
            <w:r w:rsidRPr="00EA5936">
              <w:rPr>
                <w:sz w:val="16"/>
              </w:rPr>
              <w:t>Vodafone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AEBD6" w14:textId="77777777" w:rsidR="00C84410" w:rsidRPr="00EA5936" w:rsidRDefault="00C84410" w:rsidP="00EA5936">
            <w:pPr>
              <w:pStyle w:val="TAL"/>
              <w:rPr>
                <w:sz w:val="16"/>
              </w:rPr>
            </w:pPr>
            <w:r w:rsidRPr="00EA5936">
              <w:rPr>
                <w:sz w:val="16"/>
              </w:rPr>
              <w:t>3GPPMEMBER (ETSI)</w:t>
            </w:r>
          </w:p>
        </w:tc>
      </w:tr>
      <w:tr w:rsidR="00EA5936" w:rsidRPr="00EA5936" w14:paraId="1C1D5E5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FC99C" w14:textId="77777777" w:rsidR="00C84410" w:rsidRPr="00EA5936" w:rsidRDefault="00C84410" w:rsidP="00EA5936">
            <w:pPr>
              <w:pStyle w:val="TAL"/>
              <w:rPr>
                <w:sz w:val="16"/>
              </w:rPr>
            </w:pPr>
            <w:r w:rsidRPr="00EA5936">
              <w:rPr>
                <w:sz w:val="16"/>
              </w:rPr>
              <w:t>DE GREGORIO, Jesus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65264" w14:textId="77777777" w:rsidR="00C84410" w:rsidRPr="00EA5936" w:rsidRDefault="00C84410" w:rsidP="00EA5936">
            <w:pPr>
              <w:pStyle w:val="TAL"/>
              <w:rPr>
                <w:sz w:val="16"/>
              </w:rPr>
            </w:pPr>
            <w:r w:rsidRPr="00EA5936">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3B5AD" w14:textId="77777777" w:rsidR="00C84410" w:rsidRPr="00EA5936" w:rsidRDefault="00C84410" w:rsidP="00EA5936">
            <w:pPr>
              <w:pStyle w:val="TAL"/>
              <w:rPr>
                <w:sz w:val="16"/>
              </w:rPr>
            </w:pPr>
            <w:r w:rsidRPr="00EA5936">
              <w:rPr>
                <w:sz w:val="16"/>
              </w:rPr>
              <w:t>3GPPMEMBER (CCSA)</w:t>
            </w:r>
          </w:p>
        </w:tc>
      </w:tr>
      <w:tr w:rsidR="00EA5936" w:rsidRPr="00EA5936" w14:paraId="793781B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88400" w14:textId="77777777" w:rsidR="00C84410" w:rsidRPr="00EA5936" w:rsidRDefault="00C84410" w:rsidP="00EA5936">
            <w:pPr>
              <w:pStyle w:val="TAL"/>
              <w:rPr>
                <w:sz w:val="16"/>
              </w:rPr>
            </w:pPr>
            <w:r w:rsidRPr="00EA5936">
              <w:rPr>
                <w:sz w:val="16"/>
              </w:rPr>
              <w:t>DONG, Weiye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CB26B" w14:textId="77777777" w:rsidR="00C84410" w:rsidRPr="00EA5936" w:rsidRDefault="00C84410" w:rsidP="00EA5936">
            <w:pPr>
              <w:pStyle w:val="TAL"/>
              <w:rPr>
                <w:sz w:val="16"/>
              </w:rPr>
            </w:pPr>
            <w:r w:rsidRPr="00EA5936">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5721C" w14:textId="77777777" w:rsidR="00C84410" w:rsidRPr="00EA5936" w:rsidRDefault="00C84410" w:rsidP="00EA5936">
            <w:pPr>
              <w:pStyle w:val="TAL"/>
              <w:rPr>
                <w:sz w:val="16"/>
              </w:rPr>
            </w:pPr>
            <w:r w:rsidRPr="00EA5936">
              <w:rPr>
                <w:sz w:val="16"/>
              </w:rPr>
              <w:t>3GPPMEMBER (CCSA)</w:t>
            </w:r>
          </w:p>
        </w:tc>
      </w:tr>
      <w:tr w:rsidR="00EA5936" w:rsidRPr="00EA5936" w14:paraId="6C8CD3C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78EA9" w14:textId="77777777" w:rsidR="00C84410" w:rsidRPr="00EA5936" w:rsidRDefault="00C84410" w:rsidP="00EA5936">
            <w:pPr>
              <w:pStyle w:val="TAL"/>
              <w:rPr>
                <w:sz w:val="16"/>
              </w:rPr>
            </w:pPr>
            <w:r w:rsidRPr="00EA5936">
              <w:rPr>
                <w:sz w:val="16"/>
              </w:rPr>
              <w:t>DUAN,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8D31E" w14:textId="77777777" w:rsidR="00C84410" w:rsidRPr="00EA5936" w:rsidRDefault="00C84410" w:rsidP="00EA5936">
            <w:pPr>
              <w:pStyle w:val="TAL"/>
              <w:rPr>
                <w:sz w:val="16"/>
              </w:rPr>
            </w:pPr>
            <w:r w:rsidRPr="00EA593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80B0D" w14:textId="77777777" w:rsidR="00C84410" w:rsidRPr="00EA5936" w:rsidRDefault="00C84410" w:rsidP="00EA5936">
            <w:pPr>
              <w:pStyle w:val="TAL"/>
              <w:rPr>
                <w:sz w:val="16"/>
              </w:rPr>
            </w:pPr>
            <w:r w:rsidRPr="00EA5936">
              <w:rPr>
                <w:sz w:val="16"/>
              </w:rPr>
              <w:t>3GPPMEMBER (CCSA)</w:t>
            </w:r>
          </w:p>
        </w:tc>
      </w:tr>
      <w:tr w:rsidR="00EA5936" w:rsidRPr="00EA5936" w14:paraId="784CD9B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656C1" w14:textId="77777777" w:rsidR="00C84410" w:rsidRPr="00EA5936" w:rsidRDefault="00C84410" w:rsidP="00EA5936">
            <w:pPr>
              <w:pStyle w:val="TAL"/>
              <w:rPr>
                <w:sz w:val="16"/>
              </w:rPr>
            </w:pPr>
            <w:r w:rsidRPr="00EA5936">
              <w:rPr>
                <w:sz w:val="16"/>
              </w:rPr>
              <w:t>EITOKU, Haruka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B30EA" w14:textId="77777777" w:rsidR="00C84410" w:rsidRPr="00EA5936" w:rsidRDefault="00C84410" w:rsidP="00EA5936">
            <w:pPr>
              <w:pStyle w:val="TAL"/>
              <w:rPr>
                <w:sz w:val="16"/>
              </w:rPr>
            </w:pPr>
            <w:r w:rsidRPr="00EA5936">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02BCA" w14:textId="77777777" w:rsidR="00C84410" w:rsidRPr="00EA5936" w:rsidRDefault="00C84410" w:rsidP="00EA5936">
            <w:pPr>
              <w:pStyle w:val="TAL"/>
              <w:rPr>
                <w:sz w:val="16"/>
              </w:rPr>
            </w:pPr>
            <w:r w:rsidRPr="00EA5936">
              <w:rPr>
                <w:sz w:val="16"/>
              </w:rPr>
              <w:t>3GPPMEMBER (ETSI)</w:t>
            </w:r>
          </w:p>
        </w:tc>
      </w:tr>
      <w:tr w:rsidR="00EA5936" w:rsidRPr="00EA5936" w14:paraId="61FFB48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952EB" w14:textId="77777777" w:rsidR="00C84410" w:rsidRPr="00EA5936" w:rsidRDefault="00C84410" w:rsidP="00EA5936">
            <w:pPr>
              <w:pStyle w:val="TAL"/>
              <w:rPr>
                <w:sz w:val="16"/>
              </w:rPr>
            </w:pPr>
            <w:r w:rsidRPr="00EA5936">
              <w:rPr>
                <w:sz w:val="16"/>
              </w:rPr>
              <w:t>EL MOATAMID, Abdessamad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ECA94" w14:textId="77777777" w:rsidR="00C84410" w:rsidRPr="00EA5936" w:rsidRDefault="00C84410" w:rsidP="00EA5936">
            <w:pPr>
              <w:pStyle w:val="TAL"/>
              <w:rPr>
                <w:sz w:val="16"/>
              </w:rPr>
            </w:pPr>
            <w:r w:rsidRPr="00EA5936">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E5500" w14:textId="77777777" w:rsidR="00C84410" w:rsidRPr="00EA5936" w:rsidRDefault="00C84410" w:rsidP="00EA5936">
            <w:pPr>
              <w:pStyle w:val="TAL"/>
              <w:rPr>
                <w:sz w:val="16"/>
              </w:rPr>
            </w:pPr>
            <w:r w:rsidRPr="00EA5936">
              <w:rPr>
                <w:sz w:val="16"/>
              </w:rPr>
              <w:t>3GPPMEMBER (ETSI)</w:t>
            </w:r>
          </w:p>
        </w:tc>
      </w:tr>
      <w:tr w:rsidR="00EA5936" w:rsidRPr="00EA5936" w14:paraId="47E1AE3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E26A4" w14:textId="77777777" w:rsidR="00C84410" w:rsidRPr="00EA5936" w:rsidRDefault="00C84410" w:rsidP="00EA5936">
            <w:pPr>
              <w:pStyle w:val="TAL"/>
              <w:rPr>
                <w:sz w:val="16"/>
              </w:rPr>
            </w:pPr>
            <w:r w:rsidRPr="00EA5936">
              <w:rPr>
                <w:sz w:val="16"/>
              </w:rPr>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D3BDD" w14:textId="77777777" w:rsidR="00C84410" w:rsidRPr="00EA5936" w:rsidRDefault="00C84410" w:rsidP="00EA5936">
            <w:pPr>
              <w:pStyle w:val="TAL"/>
              <w:rPr>
                <w:sz w:val="16"/>
              </w:rPr>
            </w:pPr>
            <w:r w:rsidRPr="00EA5936">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E88C5" w14:textId="77777777" w:rsidR="00C84410" w:rsidRPr="00EA5936" w:rsidRDefault="00C84410" w:rsidP="00EA5936">
            <w:pPr>
              <w:pStyle w:val="TAL"/>
              <w:rPr>
                <w:sz w:val="16"/>
              </w:rPr>
            </w:pPr>
            <w:r w:rsidRPr="00EA5936">
              <w:rPr>
                <w:sz w:val="16"/>
              </w:rPr>
              <w:t>3GPPMEMBER (ARIB)</w:t>
            </w:r>
          </w:p>
        </w:tc>
      </w:tr>
      <w:tr w:rsidR="00EA5936" w:rsidRPr="00EA5936" w14:paraId="54C8469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5DDE8" w14:textId="77777777" w:rsidR="00C84410" w:rsidRPr="00EA5936" w:rsidRDefault="00C84410" w:rsidP="00EA5936">
            <w:pPr>
              <w:pStyle w:val="TAL"/>
              <w:rPr>
                <w:sz w:val="16"/>
              </w:rPr>
            </w:pPr>
            <w:r w:rsidRPr="00EA5936">
              <w:rPr>
                <w:sz w:val="16"/>
              </w:rPr>
              <w:t>GARCIA AZORERO, Fuencisla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EEA45" w14:textId="77777777" w:rsidR="00C84410" w:rsidRPr="00EA5936" w:rsidRDefault="00C84410" w:rsidP="00EA5936">
            <w:pPr>
              <w:pStyle w:val="TAL"/>
              <w:rPr>
                <w:sz w:val="16"/>
              </w:rPr>
            </w:pPr>
            <w:r w:rsidRPr="00EA5936">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E1C81" w14:textId="77777777" w:rsidR="00C84410" w:rsidRPr="00EA5936" w:rsidRDefault="00C84410" w:rsidP="00EA5936">
            <w:pPr>
              <w:pStyle w:val="TAL"/>
              <w:rPr>
                <w:sz w:val="16"/>
              </w:rPr>
            </w:pPr>
            <w:r w:rsidRPr="00EA5936">
              <w:rPr>
                <w:sz w:val="16"/>
              </w:rPr>
              <w:t>3GPPMEMBER (TSDSI)</w:t>
            </w:r>
          </w:p>
        </w:tc>
      </w:tr>
      <w:tr w:rsidR="00EA5936" w:rsidRPr="00EA5936" w14:paraId="148350C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A1FB9" w14:textId="77777777" w:rsidR="00C84410" w:rsidRPr="00EA5936" w:rsidRDefault="00C84410" w:rsidP="00EA5936">
            <w:pPr>
              <w:pStyle w:val="TAL"/>
              <w:rPr>
                <w:sz w:val="16"/>
              </w:rPr>
            </w:pPr>
            <w:r w:rsidRPr="00EA5936">
              <w:rPr>
                <w:sz w:val="16"/>
              </w:rPr>
              <w:t>GAY, Emmanuel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FCD82" w14:textId="77777777" w:rsidR="00C84410" w:rsidRPr="00EA5936" w:rsidRDefault="00C84410" w:rsidP="00EA5936">
            <w:pPr>
              <w:pStyle w:val="TAL"/>
              <w:rPr>
                <w:sz w:val="16"/>
              </w:rPr>
            </w:pPr>
            <w:r w:rsidRPr="00EA5936">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BAAC6" w14:textId="77777777" w:rsidR="00C84410" w:rsidRPr="00EA5936" w:rsidRDefault="00C84410" w:rsidP="00EA5936">
            <w:pPr>
              <w:pStyle w:val="TAL"/>
              <w:rPr>
                <w:sz w:val="16"/>
              </w:rPr>
            </w:pPr>
            <w:r w:rsidRPr="00EA5936">
              <w:rPr>
                <w:sz w:val="16"/>
              </w:rPr>
              <w:t>3GPPMEMBER (ETSI)</w:t>
            </w:r>
          </w:p>
        </w:tc>
      </w:tr>
      <w:tr w:rsidR="00EA5936" w:rsidRPr="00EA5936" w14:paraId="1FE71DD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E12B9" w14:textId="77777777" w:rsidR="00C84410" w:rsidRPr="00EA5936" w:rsidRDefault="00C84410" w:rsidP="00EA5936">
            <w:pPr>
              <w:pStyle w:val="TAL"/>
              <w:rPr>
                <w:sz w:val="16"/>
              </w:rPr>
            </w:pPr>
            <w:r w:rsidRPr="00EA5936">
              <w:rPr>
                <w:sz w:val="16"/>
              </w:rPr>
              <w:t>GUAN, 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0FA6D" w14:textId="77777777" w:rsidR="00C84410" w:rsidRPr="00EA5936" w:rsidRDefault="00C84410" w:rsidP="00EA5936">
            <w:pPr>
              <w:pStyle w:val="TAL"/>
              <w:rPr>
                <w:sz w:val="16"/>
              </w:rPr>
            </w:pPr>
            <w:r w:rsidRPr="00EA5936">
              <w:rPr>
                <w:sz w:val="16"/>
              </w:rPr>
              <w:t>BJTU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22C8" w14:textId="77777777" w:rsidR="00C84410" w:rsidRPr="00EA5936" w:rsidRDefault="00C84410" w:rsidP="00EA5936">
            <w:pPr>
              <w:pStyle w:val="TAL"/>
              <w:rPr>
                <w:sz w:val="16"/>
              </w:rPr>
            </w:pPr>
            <w:r w:rsidRPr="00EA5936">
              <w:rPr>
                <w:sz w:val="16"/>
              </w:rPr>
              <w:t>3GPPMEMBER (CCSA)</w:t>
            </w:r>
          </w:p>
        </w:tc>
      </w:tr>
      <w:tr w:rsidR="00EA5936" w:rsidRPr="00EA5936" w14:paraId="5331E28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F6F29" w14:textId="77777777" w:rsidR="00C84410" w:rsidRPr="00EA5936" w:rsidRDefault="00C84410" w:rsidP="00EA5936">
            <w:pPr>
              <w:pStyle w:val="TAL"/>
              <w:rPr>
                <w:sz w:val="16"/>
              </w:rPr>
            </w:pPr>
            <w:r w:rsidRPr="00EA5936">
              <w:rPr>
                <w:sz w:val="16"/>
              </w:rPr>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82D05" w14:textId="77777777" w:rsidR="00C84410" w:rsidRPr="00EA5936" w:rsidRDefault="00C84410" w:rsidP="00EA5936">
            <w:pPr>
              <w:pStyle w:val="TAL"/>
              <w:rPr>
                <w:sz w:val="16"/>
              </w:rPr>
            </w:pPr>
            <w:r w:rsidRPr="00EA5936">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3EA57" w14:textId="77777777" w:rsidR="00C84410" w:rsidRPr="00EA5936" w:rsidRDefault="00C84410" w:rsidP="00EA5936">
            <w:pPr>
              <w:pStyle w:val="TAL"/>
              <w:rPr>
                <w:sz w:val="16"/>
              </w:rPr>
            </w:pPr>
            <w:r w:rsidRPr="00EA5936">
              <w:rPr>
                <w:sz w:val="16"/>
              </w:rPr>
              <w:t>3GPPMEMBER (ETSI)</w:t>
            </w:r>
          </w:p>
        </w:tc>
      </w:tr>
      <w:tr w:rsidR="00EA5936" w:rsidRPr="00EA5936" w14:paraId="3420AF6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BFD21" w14:textId="77777777" w:rsidR="00C84410" w:rsidRPr="00EA5936" w:rsidRDefault="00C84410" w:rsidP="00EA5936">
            <w:pPr>
              <w:pStyle w:val="TAL"/>
              <w:rPr>
                <w:sz w:val="16"/>
              </w:rPr>
            </w:pPr>
            <w:r w:rsidRPr="00EA5936">
              <w:rPr>
                <w:sz w:val="16"/>
              </w:rPr>
              <w:t>GUO, 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ABBA6" w14:textId="77777777" w:rsidR="00C84410" w:rsidRPr="00EA5936" w:rsidRDefault="00C84410" w:rsidP="00EA5936">
            <w:pPr>
              <w:pStyle w:val="TAL"/>
              <w:rPr>
                <w:sz w:val="16"/>
              </w:rPr>
            </w:pPr>
            <w:r w:rsidRPr="00EA5936">
              <w:rPr>
                <w:sz w:val="16"/>
              </w:rPr>
              <w:t>Intel Belgium SA/NV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8EEB" w14:textId="77777777" w:rsidR="00C84410" w:rsidRPr="00EA5936" w:rsidRDefault="00C84410" w:rsidP="00EA5936">
            <w:pPr>
              <w:pStyle w:val="TAL"/>
              <w:rPr>
                <w:sz w:val="16"/>
              </w:rPr>
            </w:pPr>
            <w:r w:rsidRPr="00EA5936">
              <w:rPr>
                <w:sz w:val="16"/>
              </w:rPr>
              <w:t>3GPPMEMBER (ETSI)</w:t>
            </w:r>
          </w:p>
        </w:tc>
      </w:tr>
      <w:tr w:rsidR="00EA5936" w:rsidRPr="00EA5936" w14:paraId="367F3F0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4E631" w14:textId="77777777" w:rsidR="00C84410" w:rsidRPr="00EA5936" w:rsidRDefault="00C84410" w:rsidP="00EA5936">
            <w:pPr>
              <w:pStyle w:val="TAL"/>
              <w:rPr>
                <w:sz w:val="16"/>
              </w:rPr>
            </w:pPr>
            <w:r w:rsidRPr="00EA5936">
              <w:rPr>
                <w:sz w:val="16"/>
              </w:rPr>
              <w:t>GUPTA, Varini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FCA5B" w14:textId="77777777" w:rsidR="00C84410" w:rsidRPr="00EA5936" w:rsidRDefault="00C84410" w:rsidP="00EA5936">
            <w:pPr>
              <w:pStyle w:val="TAL"/>
              <w:rPr>
                <w:sz w:val="16"/>
              </w:rPr>
            </w:pPr>
            <w:r w:rsidRPr="00EA5936">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2D5C2" w14:textId="77777777" w:rsidR="00C84410" w:rsidRPr="00EA5936" w:rsidRDefault="00C84410" w:rsidP="00EA5936">
            <w:pPr>
              <w:pStyle w:val="TAL"/>
              <w:rPr>
                <w:sz w:val="16"/>
              </w:rPr>
            </w:pPr>
            <w:r w:rsidRPr="00EA5936">
              <w:rPr>
                <w:sz w:val="16"/>
              </w:rPr>
              <w:t>3GPPMEMBER (ETSI)</w:t>
            </w:r>
          </w:p>
        </w:tc>
      </w:tr>
      <w:tr w:rsidR="00EA5936" w:rsidRPr="00EA5936" w14:paraId="4EFD555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0E6CC" w14:textId="77777777" w:rsidR="00C84410" w:rsidRPr="00EA5936" w:rsidRDefault="00C84410" w:rsidP="00EA5936">
            <w:pPr>
              <w:pStyle w:val="TAL"/>
              <w:rPr>
                <w:sz w:val="16"/>
              </w:rPr>
            </w:pPr>
            <w:r w:rsidRPr="00EA5936">
              <w:rPr>
                <w:sz w:val="16"/>
              </w:rPr>
              <w:t>HAN, Jaemin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30D5C" w14:textId="77777777" w:rsidR="00C84410" w:rsidRPr="00EA5936" w:rsidRDefault="00C84410" w:rsidP="00EA5936">
            <w:pPr>
              <w:pStyle w:val="TAL"/>
              <w:rPr>
                <w:sz w:val="16"/>
              </w:rPr>
            </w:pPr>
            <w:r w:rsidRPr="00EA5936">
              <w:rPr>
                <w:sz w:val="16"/>
              </w:rPr>
              <w:t>Intel Russia 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42F74" w14:textId="77777777" w:rsidR="00C84410" w:rsidRPr="00EA5936" w:rsidRDefault="00C84410" w:rsidP="00EA5936">
            <w:pPr>
              <w:pStyle w:val="TAL"/>
              <w:rPr>
                <w:sz w:val="16"/>
              </w:rPr>
            </w:pPr>
            <w:r w:rsidRPr="00EA5936">
              <w:rPr>
                <w:sz w:val="16"/>
              </w:rPr>
              <w:t>3GPPMEMBER (ETSI)</w:t>
            </w:r>
          </w:p>
        </w:tc>
      </w:tr>
      <w:tr w:rsidR="00EA5936" w:rsidRPr="00EA5936" w14:paraId="203048F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019DC" w14:textId="77777777" w:rsidR="00C84410" w:rsidRPr="00EA5936" w:rsidRDefault="00C84410" w:rsidP="00EA5936">
            <w:pPr>
              <w:pStyle w:val="TAL"/>
              <w:rPr>
                <w:sz w:val="16"/>
              </w:rPr>
            </w:pPr>
            <w:r w:rsidRPr="00EA5936">
              <w:rPr>
                <w:sz w:val="16"/>
              </w:rPr>
              <w:t>HAO,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D07A7" w14:textId="77777777" w:rsidR="00C84410" w:rsidRPr="00EA5936" w:rsidRDefault="00C84410" w:rsidP="00EA5936">
            <w:pPr>
              <w:pStyle w:val="TAL"/>
              <w:rPr>
                <w:sz w:val="16"/>
              </w:rPr>
            </w:pPr>
            <w:r w:rsidRPr="00EA5936">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B7FBD" w14:textId="77777777" w:rsidR="00C84410" w:rsidRPr="00EA5936" w:rsidRDefault="00C84410" w:rsidP="00EA5936">
            <w:pPr>
              <w:pStyle w:val="TAL"/>
              <w:rPr>
                <w:sz w:val="16"/>
              </w:rPr>
            </w:pPr>
            <w:r w:rsidRPr="00EA5936">
              <w:rPr>
                <w:sz w:val="16"/>
              </w:rPr>
              <w:t>3GPPMEMBER (ETSI)</w:t>
            </w:r>
          </w:p>
        </w:tc>
      </w:tr>
      <w:tr w:rsidR="00EA5936" w:rsidRPr="00EA5936" w14:paraId="471E44D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C9E6C" w14:textId="77777777" w:rsidR="00C84410" w:rsidRPr="00EA5936" w:rsidRDefault="00C84410" w:rsidP="00EA5936">
            <w:pPr>
              <w:pStyle w:val="TAL"/>
              <w:rPr>
                <w:sz w:val="16"/>
              </w:rPr>
            </w:pPr>
            <w:r w:rsidRPr="00EA5936">
              <w:rPr>
                <w:sz w:val="16"/>
              </w:rPr>
              <w:t>HAOUARI, wafa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67BE3" w14:textId="77777777" w:rsidR="00C84410" w:rsidRPr="00EA5936" w:rsidRDefault="00C84410" w:rsidP="00EA5936">
            <w:pPr>
              <w:pStyle w:val="TAL"/>
              <w:rPr>
                <w:sz w:val="16"/>
              </w:rPr>
            </w:pPr>
            <w:r w:rsidRPr="00EA5936">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B879D" w14:textId="77777777" w:rsidR="00C84410" w:rsidRPr="00EA5936" w:rsidRDefault="00C84410" w:rsidP="00EA5936">
            <w:pPr>
              <w:pStyle w:val="TAL"/>
              <w:rPr>
                <w:sz w:val="16"/>
              </w:rPr>
            </w:pPr>
            <w:r w:rsidRPr="00EA5936">
              <w:rPr>
                <w:sz w:val="16"/>
              </w:rPr>
              <w:t>3GPPMEMBER (ETSI)</w:t>
            </w:r>
          </w:p>
        </w:tc>
      </w:tr>
      <w:tr w:rsidR="00EA5936" w:rsidRPr="00EA5936" w14:paraId="5C3B315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3A56C" w14:textId="77777777" w:rsidR="00C84410" w:rsidRPr="00EA5936" w:rsidRDefault="00C84410" w:rsidP="00EA5936">
            <w:pPr>
              <w:pStyle w:val="TAL"/>
              <w:rPr>
                <w:sz w:val="16"/>
              </w:rPr>
            </w:pPr>
            <w:r w:rsidRPr="00EA5936">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E1EB7" w14:textId="77777777" w:rsidR="00C84410" w:rsidRPr="00EA5936" w:rsidRDefault="00C84410" w:rsidP="00EA5936">
            <w:pPr>
              <w:pStyle w:val="TAL"/>
              <w:rPr>
                <w:sz w:val="16"/>
              </w:rPr>
            </w:pPr>
            <w:r w:rsidRPr="00EA5936">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D1D56" w14:textId="77777777" w:rsidR="00C84410" w:rsidRPr="00EA5936" w:rsidRDefault="00C84410" w:rsidP="00EA5936">
            <w:pPr>
              <w:pStyle w:val="TAL"/>
              <w:rPr>
                <w:sz w:val="16"/>
              </w:rPr>
            </w:pPr>
            <w:r w:rsidRPr="00EA5936">
              <w:rPr>
                <w:sz w:val="16"/>
              </w:rPr>
              <w:t>3GPPMEMBER (ETSI)</w:t>
            </w:r>
          </w:p>
        </w:tc>
      </w:tr>
      <w:tr w:rsidR="00EA5936" w:rsidRPr="00EA5936" w14:paraId="5F01EFA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0291F" w14:textId="77777777" w:rsidR="00C84410" w:rsidRPr="00EA5936" w:rsidRDefault="00C84410" w:rsidP="00EA5936">
            <w:pPr>
              <w:pStyle w:val="TAL"/>
              <w:rPr>
                <w:sz w:val="16"/>
              </w:rPr>
            </w:pPr>
            <w:r w:rsidRPr="00EA5936">
              <w:rPr>
                <w:sz w:val="16"/>
              </w:rPr>
              <w:t>HIKOSAKA, Maoki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680A6" w14:textId="77777777" w:rsidR="00C84410" w:rsidRPr="00EA5936" w:rsidRDefault="00C84410" w:rsidP="00EA5936">
            <w:pPr>
              <w:pStyle w:val="TAL"/>
              <w:rPr>
                <w:sz w:val="16"/>
              </w:rPr>
            </w:pPr>
            <w:r w:rsidRPr="00EA593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239D9" w14:textId="77777777" w:rsidR="00C84410" w:rsidRPr="00EA5936" w:rsidRDefault="00C84410" w:rsidP="00EA5936">
            <w:pPr>
              <w:pStyle w:val="TAL"/>
              <w:rPr>
                <w:sz w:val="16"/>
              </w:rPr>
            </w:pPr>
            <w:r w:rsidRPr="00EA5936">
              <w:rPr>
                <w:sz w:val="16"/>
              </w:rPr>
              <w:t>3GPPMEMBER (ARIB)</w:t>
            </w:r>
          </w:p>
        </w:tc>
      </w:tr>
      <w:tr w:rsidR="00EA5936" w:rsidRPr="00EA5936" w14:paraId="7E3BE9A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2DD5C" w14:textId="77777777" w:rsidR="00C84410" w:rsidRPr="00EA5936" w:rsidRDefault="00C84410" w:rsidP="00EA5936">
            <w:pPr>
              <w:pStyle w:val="TAL"/>
              <w:rPr>
                <w:sz w:val="16"/>
              </w:rPr>
            </w:pPr>
            <w:r w:rsidRPr="00EA5936">
              <w:rPr>
                <w:sz w:val="16"/>
              </w:rPr>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30583" w14:textId="77777777" w:rsidR="00C84410" w:rsidRPr="00EA5936" w:rsidRDefault="00C84410" w:rsidP="00EA5936">
            <w:pPr>
              <w:pStyle w:val="TAL"/>
              <w:rPr>
                <w:sz w:val="16"/>
              </w:rPr>
            </w:pPr>
            <w:r w:rsidRPr="00EA5936">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74C6D" w14:textId="77777777" w:rsidR="00C84410" w:rsidRPr="00EA5936" w:rsidRDefault="00C84410" w:rsidP="00EA5936">
            <w:pPr>
              <w:pStyle w:val="TAL"/>
              <w:rPr>
                <w:sz w:val="16"/>
              </w:rPr>
            </w:pPr>
            <w:r w:rsidRPr="00EA5936">
              <w:rPr>
                <w:sz w:val="16"/>
              </w:rPr>
              <w:t>3GPPMEMBER (ATIS)</w:t>
            </w:r>
          </w:p>
        </w:tc>
      </w:tr>
      <w:tr w:rsidR="00EA5936" w:rsidRPr="00EA5936" w14:paraId="4178E8B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EC53D" w14:textId="77777777" w:rsidR="00C84410" w:rsidRPr="00EA5936" w:rsidRDefault="00C84410" w:rsidP="00EA5936">
            <w:pPr>
              <w:pStyle w:val="TAL"/>
              <w:rPr>
                <w:sz w:val="16"/>
              </w:rPr>
            </w:pPr>
            <w:r w:rsidRPr="00EA5936">
              <w:rPr>
                <w:sz w:val="16"/>
              </w:rPr>
              <w:t>HUANG, Zhenning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1A9D3" w14:textId="77777777" w:rsidR="00C84410" w:rsidRPr="00EA5936" w:rsidRDefault="00C84410" w:rsidP="00EA5936">
            <w:pPr>
              <w:pStyle w:val="TAL"/>
              <w:rPr>
                <w:sz w:val="16"/>
              </w:rPr>
            </w:pPr>
            <w:r w:rsidRPr="00EA5936">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CD660" w14:textId="77777777" w:rsidR="00C84410" w:rsidRPr="00EA5936" w:rsidRDefault="00C84410" w:rsidP="00EA5936">
            <w:pPr>
              <w:pStyle w:val="TAL"/>
              <w:rPr>
                <w:sz w:val="16"/>
              </w:rPr>
            </w:pPr>
            <w:r w:rsidRPr="00EA5936">
              <w:rPr>
                <w:sz w:val="16"/>
              </w:rPr>
              <w:t>3GPPMEMBER (CCSA)</w:t>
            </w:r>
          </w:p>
        </w:tc>
      </w:tr>
      <w:tr w:rsidR="00EA5936" w:rsidRPr="00EA5936" w14:paraId="648EB68A"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52F31" w14:textId="77777777" w:rsidR="00C84410" w:rsidRPr="00EA5936" w:rsidRDefault="00C84410" w:rsidP="00EA5936">
            <w:pPr>
              <w:pStyle w:val="TAL"/>
              <w:rPr>
                <w:sz w:val="16"/>
              </w:rPr>
            </w:pPr>
            <w:r w:rsidRPr="00EA5936">
              <w:rPr>
                <w:sz w:val="16"/>
              </w:rPr>
              <w:t>HUO, Weijing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03BCC" w14:textId="77777777" w:rsidR="00C84410" w:rsidRPr="00EA5936" w:rsidRDefault="00C84410" w:rsidP="00EA5936">
            <w:pPr>
              <w:pStyle w:val="TAL"/>
              <w:rPr>
                <w:sz w:val="16"/>
              </w:rPr>
            </w:pPr>
            <w:r w:rsidRPr="00EA5936">
              <w:rPr>
                <w:sz w:val="16"/>
              </w:rPr>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2E883" w14:textId="77777777" w:rsidR="00C84410" w:rsidRPr="00EA5936" w:rsidRDefault="00C84410" w:rsidP="00EA5936">
            <w:pPr>
              <w:pStyle w:val="TAL"/>
              <w:rPr>
                <w:sz w:val="16"/>
              </w:rPr>
            </w:pPr>
            <w:r w:rsidRPr="00EA5936">
              <w:rPr>
                <w:sz w:val="16"/>
              </w:rPr>
              <w:t>3GPPMEMBER (CCSA)</w:t>
            </w:r>
          </w:p>
        </w:tc>
      </w:tr>
      <w:tr w:rsidR="00EA5936" w:rsidRPr="00EA5936" w14:paraId="2A326A0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DBAE0" w14:textId="77777777" w:rsidR="00C84410" w:rsidRPr="00EA5936" w:rsidRDefault="00C84410" w:rsidP="00EA5936">
            <w:pPr>
              <w:pStyle w:val="TAL"/>
              <w:rPr>
                <w:sz w:val="16"/>
              </w:rPr>
            </w:pPr>
            <w:r w:rsidRPr="00EA5936">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70F0D" w14:textId="77777777" w:rsidR="00C84410" w:rsidRPr="00EA5936" w:rsidRDefault="00C84410" w:rsidP="00EA5936">
            <w:pPr>
              <w:pStyle w:val="TAL"/>
              <w:rPr>
                <w:sz w:val="16"/>
              </w:rPr>
            </w:pPr>
            <w:r w:rsidRPr="00EA5936">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919DF" w14:textId="77777777" w:rsidR="00C84410" w:rsidRPr="00EA5936" w:rsidRDefault="00C84410" w:rsidP="00EA5936">
            <w:pPr>
              <w:pStyle w:val="TAL"/>
              <w:rPr>
                <w:sz w:val="16"/>
              </w:rPr>
            </w:pPr>
            <w:r w:rsidRPr="00EA5936">
              <w:rPr>
                <w:sz w:val="16"/>
              </w:rPr>
              <w:t>3GPPMEMBER (TTC)</w:t>
            </w:r>
          </w:p>
        </w:tc>
      </w:tr>
      <w:tr w:rsidR="00EA5936" w:rsidRPr="00EA5936" w14:paraId="058EF75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AB5EE" w14:textId="77777777" w:rsidR="00C84410" w:rsidRPr="00EA5936" w:rsidRDefault="00C84410" w:rsidP="00EA5936">
            <w:pPr>
              <w:pStyle w:val="TAL"/>
              <w:rPr>
                <w:sz w:val="16"/>
              </w:rPr>
            </w:pPr>
            <w:r w:rsidRPr="00EA5936">
              <w:rPr>
                <w:sz w:val="16"/>
              </w:rPr>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2636B" w14:textId="77777777" w:rsidR="00C84410" w:rsidRPr="00EA5936" w:rsidRDefault="00C84410" w:rsidP="00EA5936">
            <w:pPr>
              <w:pStyle w:val="TAL"/>
              <w:rPr>
                <w:sz w:val="16"/>
              </w:rPr>
            </w:pPr>
            <w:r w:rsidRPr="00EA593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CF8BC" w14:textId="77777777" w:rsidR="00C84410" w:rsidRPr="00EA5936" w:rsidRDefault="00C84410" w:rsidP="00EA5936">
            <w:pPr>
              <w:pStyle w:val="TAL"/>
              <w:rPr>
                <w:sz w:val="16"/>
              </w:rPr>
            </w:pPr>
            <w:r w:rsidRPr="00EA5936">
              <w:rPr>
                <w:sz w:val="16"/>
              </w:rPr>
              <w:t>3GPPMEMBER (TTC)</w:t>
            </w:r>
          </w:p>
        </w:tc>
      </w:tr>
      <w:tr w:rsidR="00EA5936" w:rsidRPr="00EA5936" w14:paraId="73B8352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2F960" w14:textId="77777777" w:rsidR="00C84410" w:rsidRPr="00EA5936" w:rsidRDefault="00C84410" w:rsidP="00EA5936">
            <w:pPr>
              <w:pStyle w:val="TAL"/>
              <w:rPr>
                <w:sz w:val="16"/>
              </w:rPr>
            </w:pPr>
            <w:r w:rsidRPr="00EA5936">
              <w:rPr>
                <w:sz w:val="16"/>
              </w:rPr>
              <w:t>JESSKE,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5C9FD" w14:textId="77777777" w:rsidR="00C84410" w:rsidRPr="00EA5936" w:rsidRDefault="00C84410" w:rsidP="00EA5936">
            <w:pPr>
              <w:pStyle w:val="TAL"/>
              <w:rPr>
                <w:sz w:val="16"/>
              </w:rPr>
            </w:pPr>
            <w:r w:rsidRPr="00EA5936">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2E141" w14:textId="77777777" w:rsidR="00C84410" w:rsidRPr="00EA5936" w:rsidRDefault="00C84410" w:rsidP="00EA5936">
            <w:pPr>
              <w:pStyle w:val="TAL"/>
              <w:rPr>
                <w:sz w:val="16"/>
              </w:rPr>
            </w:pPr>
            <w:r w:rsidRPr="00EA5936">
              <w:rPr>
                <w:sz w:val="16"/>
              </w:rPr>
              <w:t>3GPPMEMBER (ETSI)</w:t>
            </w:r>
          </w:p>
        </w:tc>
      </w:tr>
      <w:tr w:rsidR="00EA5936" w:rsidRPr="00EA5936" w14:paraId="19AF251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B2DDE" w14:textId="77777777" w:rsidR="00C84410" w:rsidRPr="00EA5936" w:rsidRDefault="00C84410" w:rsidP="00EA5936">
            <w:pPr>
              <w:pStyle w:val="TAL"/>
              <w:rPr>
                <w:sz w:val="16"/>
              </w:rPr>
            </w:pPr>
            <w:r w:rsidRPr="00EA5936">
              <w:rPr>
                <w:sz w:val="16"/>
              </w:rPr>
              <w:t>JING, 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B99A7" w14:textId="77777777" w:rsidR="00C84410" w:rsidRPr="00EA5936" w:rsidRDefault="00C84410" w:rsidP="00EA5936">
            <w:pPr>
              <w:pStyle w:val="TAL"/>
              <w:rPr>
                <w:sz w:val="16"/>
              </w:rPr>
            </w:pPr>
            <w:r w:rsidRPr="00EA5936">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28D2F" w14:textId="77777777" w:rsidR="00C84410" w:rsidRPr="00EA5936" w:rsidRDefault="00C84410" w:rsidP="00EA5936">
            <w:pPr>
              <w:pStyle w:val="TAL"/>
              <w:rPr>
                <w:sz w:val="16"/>
              </w:rPr>
            </w:pPr>
            <w:r w:rsidRPr="00EA5936">
              <w:rPr>
                <w:sz w:val="16"/>
              </w:rPr>
              <w:t>3GPPMEMBER (TSDSI)</w:t>
            </w:r>
          </w:p>
        </w:tc>
      </w:tr>
      <w:tr w:rsidR="00EA5936" w:rsidRPr="00EA5936" w14:paraId="2BE8840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F5F43" w14:textId="77777777" w:rsidR="00C84410" w:rsidRPr="00EA5936" w:rsidRDefault="00C84410" w:rsidP="00EA5936">
            <w:pPr>
              <w:pStyle w:val="TAL"/>
              <w:rPr>
                <w:sz w:val="16"/>
              </w:rPr>
            </w:pPr>
            <w:r w:rsidRPr="00EA5936">
              <w:rPr>
                <w:sz w:val="16"/>
              </w:rPr>
              <w:t>KANG,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6811C" w14:textId="77777777" w:rsidR="00C84410" w:rsidRPr="00EA5936" w:rsidRDefault="00C84410" w:rsidP="00EA5936">
            <w:pPr>
              <w:pStyle w:val="TAL"/>
              <w:rPr>
                <w:sz w:val="16"/>
              </w:rPr>
            </w:pPr>
            <w:r w:rsidRPr="00EA5936">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3B4B7" w14:textId="77777777" w:rsidR="00C84410" w:rsidRPr="00EA5936" w:rsidRDefault="00C84410" w:rsidP="00EA5936">
            <w:pPr>
              <w:pStyle w:val="TAL"/>
              <w:rPr>
                <w:sz w:val="16"/>
              </w:rPr>
            </w:pPr>
            <w:r w:rsidRPr="00EA5936">
              <w:rPr>
                <w:sz w:val="16"/>
              </w:rPr>
              <w:t>3GPPMEMBER (CCSA)</w:t>
            </w:r>
          </w:p>
        </w:tc>
      </w:tr>
      <w:tr w:rsidR="00EA5936" w:rsidRPr="00EA5936" w14:paraId="3C71708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DFF8D" w14:textId="77777777" w:rsidR="00C84410" w:rsidRPr="00EA5936" w:rsidRDefault="00C84410" w:rsidP="00EA5936">
            <w:pPr>
              <w:pStyle w:val="TAL"/>
              <w:rPr>
                <w:sz w:val="16"/>
              </w:rPr>
            </w:pPr>
            <w:r w:rsidRPr="00EA5936">
              <w:rPr>
                <w:sz w:val="16"/>
              </w:rPr>
              <w:t>KAPALE, 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18A22" w14:textId="77777777" w:rsidR="00C84410" w:rsidRPr="00EA5936" w:rsidRDefault="00C84410" w:rsidP="00EA5936">
            <w:pPr>
              <w:pStyle w:val="TAL"/>
              <w:rPr>
                <w:sz w:val="16"/>
              </w:rPr>
            </w:pPr>
            <w:r w:rsidRPr="00EA5936">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CFFE3" w14:textId="77777777" w:rsidR="00C84410" w:rsidRPr="00EA5936" w:rsidRDefault="00C84410" w:rsidP="00EA5936">
            <w:pPr>
              <w:pStyle w:val="TAL"/>
              <w:rPr>
                <w:sz w:val="16"/>
              </w:rPr>
            </w:pPr>
            <w:r w:rsidRPr="00EA5936">
              <w:rPr>
                <w:sz w:val="16"/>
              </w:rPr>
              <w:t>3GPPMEMBER (ATIS)</w:t>
            </w:r>
          </w:p>
        </w:tc>
      </w:tr>
      <w:tr w:rsidR="00EA5936" w:rsidRPr="00EA5936" w14:paraId="7808CEB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67BFA" w14:textId="77777777" w:rsidR="00C84410" w:rsidRPr="00EA5936" w:rsidRDefault="00C84410" w:rsidP="00EA5936">
            <w:pPr>
              <w:pStyle w:val="TAL"/>
              <w:rPr>
                <w:sz w:val="16"/>
              </w:rPr>
            </w:pPr>
            <w:r w:rsidRPr="00EA5936">
              <w:rPr>
                <w:sz w:val="16"/>
              </w:rPr>
              <w:t>KEDALAGUDDE, Meghashree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F019C" w14:textId="77777777" w:rsidR="00C84410" w:rsidRPr="00EA5936" w:rsidRDefault="00C84410" w:rsidP="00EA5936">
            <w:pPr>
              <w:pStyle w:val="TAL"/>
              <w:rPr>
                <w:sz w:val="16"/>
              </w:rPr>
            </w:pPr>
            <w:r w:rsidRPr="00EA5936">
              <w:rPr>
                <w:sz w:val="16"/>
              </w:rPr>
              <w:t>Intel Corporation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D84B5" w14:textId="77777777" w:rsidR="00C84410" w:rsidRPr="00EA5936" w:rsidRDefault="00C84410" w:rsidP="00EA5936">
            <w:pPr>
              <w:pStyle w:val="TAL"/>
              <w:rPr>
                <w:sz w:val="16"/>
              </w:rPr>
            </w:pPr>
            <w:r w:rsidRPr="00EA5936">
              <w:rPr>
                <w:sz w:val="16"/>
              </w:rPr>
              <w:t>3GPPMEMBER (ETSI)</w:t>
            </w:r>
          </w:p>
        </w:tc>
      </w:tr>
      <w:tr w:rsidR="00EA5936" w:rsidRPr="00EA5936" w14:paraId="27E8A7B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F672D" w14:textId="77777777" w:rsidR="00C84410" w:rsidRPr="00EA5936" w:rsidRDefault="00C84410" w:rsidP="00EA5936">
            <w:pPr>
              <w:pStyle w:val="TAL"/>
              <w:rPr>
                <w:sz w:val="16"/>
              </w:rPr>
            </w:pPr>
            <w:r w:rsidRPr="00EA5936">
              <w:rPr>
                <w:sz w:val="16"/>
              </w:rPr>
              <w:t>KHARE, saurabh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5E669" w14:textId="77777777" w:rsidR="00C84410" w:rsidRPr="00EA5936" w:rsidRDefault="00C84410" w:rsidP="00EA5936">
            <w:pPr>
              <w:pStyle w:val="TAL"/>
              <w:rPr>
                <w:sz w:val="16"/>
              </w:rPr>
            </w:pPr>
            <w:r w:rsidRPr="00EA5936">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54BC5" w14:textId="77777777" w:rsidR="00C84410" w:rsidRPr="00EA5936" w:rsidRDefault="00C84410" w:rsidP="00EA5936">
            <w:pPr>
              <w:pStyle w:val="TAL"/>
              <w:rPr>
                <w:sz w:val="16"/>
              </w:rPr>
            </w:pPr>
            <w:r w:rsidRPr="00EA5936">
              <w:rPr>
                <w:sz w:val="16"/>
              </w:rPr>
              <w:t>3GPPMEMBER (ETSI)</w:t>
            </w:r>
          </w:p>
        </w:tc>
      </w:tr>
      <w:tr w:rsidR="00EA5936" w:rsidRPr="00EA5936" w14:paraId="43E1CB5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63D6B" w14:textId="77777777" w:rsidR="00C84410" w:rsidRPr="00EA5936" w:rsidRDefault="00C84410" w:rsidP="00EA5936">
            <w:pPr>
              <w:pStyle w:val="TAL"/>
              <w:rPr>
                <w:sz w:val="16"/>
              </w:rPr>
            </w:pPr>
            <w:r w:rsidRPr="00EA5936">
              <w:rPr>
                <w:sz w:val="16"/>
              </w:rPr>
              <w:t>KIM,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EFEFA" w14:textId="77777777" w:rsidR="00C84410" w:rsidRPr="00EA5936" w:rsidRDefault="00C84410" w:rsidP="00EA5936">
            <w:pPr>
              <w:pStyle w:val="TAL"/>
              <w:rPr>
                <w:sz w:val="16"/>
              </w:rPr>
            </w:pPr>
            <w:r w:rsidRPr="00EA5936">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86CC6" w14:textId="77777777" w:rsidR="00C84410" w:rsidRPr="00EA5936" w:rsidRDefault="00C84410" w:rsidP="00EA5936">
            <w:pPr>
              <w:pStyle w:val="TAL"/>
              <w:rPr>
                <w:sz w:val="16"/>
              </w:rPr>
            </w:pPr>
            <w:r w:rsidRPr="00EA5936">
              <w:rPr>
                <w:sz w:val="16"/>
              </w:rPr>
              <w:t>3GPPMEMBER (TTA)</w:t>
            </w:r>
          </w:p>
        </w:tc>
      </w:tr>
      <w:tr w:rsidR="00EA5936" w:rsidRPr="00EA5936" w14:paraId="442572C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363AF" w14:textId="77777777" w:rsidR="00C84410" w:rsidRPr="00EA5936" w:rsidRDefault="00C84410" w:rsidP="00EA5936">
            <w:pPr>
              <w:pStyle w:val="TAL"/>
              <w:rPr>
                <w:sz w:val="16"/>
              </w:rPr>
            </w:pPr>
            <w:r w:rsidRPr="00EA5936">
              <w:rPr>
                <w:sz w:val="16"/>
              </w:rPr>
              <w:t>KOLEKAR, Abhijeet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4138E" w14:textId="77777777" w:rsidR="00C84410" w:rsidRPr="00EA5936" w:rsidRDefault="00C84410" w:rsidP="00EA5936">
            <w:pPr>
              <w:pStyle w:val="TAL"/>
              <w:rPr>
                <w:sz w:val="16"/>
              </w:rPr>
            </w:pPr>
            <w:r w:rsidRPr="00EA593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F0667" w14:textId="77777777" w:rsidR="00C84410" w:rsidRPr="00EA5936" w:rsidRDefault="00C84410" w:rsidP="00EA5936">
            <w:pPr>
              <w:pStyle w:val="TAL"/>
              <w:rPr>
                <w:sz w:val="16"/>
              </w:rPr>
            </w:pPr>
            <w:r w:rsidRPr="00EA5936">
              <w:rPr>
                <w:sz w:val="16"/>
              </w:rPr>
              <w:t>3GPPMEMBER (ATIS)</w:t>
            </w:r>
          </w:p>
        </w:tc>
      </w:tr>
      <w:tr w:rsidR="00EA5936" w:rsidRPr="00EA5936" w14:paraId="01769F6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07868" w14:textId="77777777" w:rsidR="00C84410" w:rsidRPr="00EA5936" w:rsidRDefault="00C84410" w:rsidP="00EA5936">
            <w:pPr>
              <w:pStyle w:val="TAL"/>
              <w:rPr>
                <w:sz w:val="16"/>
              </w:rPr>
            </w:pPr>
            <w:r w:rsidRPr="00EA5936">
              <w:rPr>
                <w:sz w:val="16"/>
              </w:rPr>
              <w:t>KREIPL,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81841" w14:textId="77777777" w:rsidR="00C84410" w:rsidRPr="00EA5936" w:rsidRDefault="00C84410" w:rsidP="00EA5936">
            <w:pPr>
              <w:pStyle w:val="TAL"/>
              <w:rPr>
                <w:sz w:val="16"/>
              </w:rPr>
            </w:pPr>
            <w:r w:rsidRPr="00EA5936">
              <w:rPr>
                <w:sz w:val="16"/>
              </w:rPr>
              <w:t>Telekom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753CD" w14:textId="77777777" w:rsidR="00C84410" w:rsidRPr="00EA5936" w:rsidRDefault="00C84410" w:rsidP="00EA5936">
            <w:pPr>
              <w:pStyle w:val="TAL"/>
              <w:rPr>
                <w:sz w:val="16"/>
              </w:rPr>
            </w:pPr>
            <w:r w:rsidRPr="00EA5936">
              <w:rPr>
                <w:sz w:val="16"/>
              </w:rPr>
              <w:t>3GPPMEMBER (ETSI)</w:t>
            </w:r>
          </w:p>
        </w:tc>
      </w:tr>
      <w:tr w:rsidR="00EA5936" w:rsidRPr="00EA5936" w14:paraId="75257F8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D707B" w14:textId="77777777" w:rsidR="00C84410" w:rsidRPr="00EA5936" w:rsidRDefault="00C84410" w:rsidP="00EA5936">
            <w:pPr>
              <w:pStyle w:val="TAL"/>
              <w:rPr>
                <w:sz w:val="16"/>
              </w:rPr>
            </w:pPr>
            <w:r w:rsidRPr="00EA5936">
              <w:rPr>
                <w:sz w:val="16"/>
              </w:rPr>
              <w:t>KRUSE, Heiko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0FE84" w14:textId="77777777" w:rsidR="00C84410" w:rsidRPr="00EA5936" w:rsidRDefault="00C84410" w:rsidP="00EA5936">
            <w:pPr>
              <w:pStyle w:val="TAL"/>
              <w:rPr>
                <w:sz w:val="16"/>
              </w:rPr>
            </w:pPr>
            <w:r w:rsidRPr="00EA5936">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0FF79" w14:textId="77777777" w:rsidR="00C84410" w:rsidRPr="00EA5936" w:rsidRDefault="00C84410" w:rsidP="00EA5936">
            <w:pPr>
              <w:pStyle w:val="TAL"/>
              <w:rPr>
                <w:sz w:val="16"/>
              </w:rPr>
            </w:pPr>
            <w:r w:rsidRPr="00EA5936">
              <w:rPr>
                <w:sz w:val="16"/>
              </w:rPr>
              <w:t>3GPPMEMBER (ETSI)</w:t>
            </w:r>
          </w:p>
        </w:tc>
      </w:tr>
      <w:tr w:rsidR="00EA5936" w:rsidRPr="00EA5936" w14:paraId="68B6A04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B1FB6" w14:textId="77777777" w:rsidR="00C84410" w:rsidRPr="00EA5936" w:rsidRDefault="00C84410" w:rsidP="00EA5936">
            <w:pPr>
              <w:pStyle w:val="TAL"/>
              <w:rPr>
                <w:sz w:val="16"/>
              </w:rPr>
            </w:pPr>
            <w:r w:rsidRPr="00EA5936">
              <w:rPr>
                <w:sz w:val="16"/>
              </w:rPr>
              <w:t>KYMALAINEN, Kimmo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C5AB6" w14:textId="77777777" w:rsidR="00C84410" w:rsidRPr="00EA5936" w:rsidRDefault="00C84410" w:rsidP="00EA5936">
            <w:pPr>
              <w:pStyle w:val="TAL"/>
              <w:rPr>
                <w:sz w:val="16"/>
              </w:rPr>
            </w:pPr>
            <w:r w:rsidRPr="00EA5936">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0F0E8" w14:textId="77777777" w:rsidR="00C84410" w:rsidRPr="00EA5936" w:rsidRDefault="00C84410" w:rsidP="00EA5936">
            <w:pPr>
              <w:pStyle w:val="TAL"/>
              <w:rPr>
                <w:sz w:val="16"/>
              </w:rPr>
            </w:pPr>
            <w:r w:rsidRPr="00EA5936">
              <w:rPr>
                <w:sz w:val="16"/>
              </w:rPr>
              <w:t>3GPPORG_REP (ETSI)</w:t>
            </w:r>
          </w:p>
        </w:tc>
      </w:tr>
      <w:tr w:rsidR="00EA5936" w:rsidRPr="00EA5936" w14:paraId="0D5E312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F1C15" w14:textId="77777777" w:rsidR="00C84410" w:rsidRPr="00EA5936" w:rsidRDefault="00C84410" w:rsidP="00EA5936">
            <w:pPr>
              <w:pStyle w:val="TAL"/>
              <w:rPr>
                <w:sz w:val="16"/>
              </w:rPr>
            </w:pPr>
            <w:r w:rsidRPr="00EA5936">
              <w:rPr>
                <w:sz w:val="16"/>
              </w:rPr>
              <w:t>LANDAIS, Bruno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52121" w14:textId="77777777" w:rsidR="00C84410" w:rsidRPr="00EA5936" w:rsidRDefault="00C84410" w:rsidP="00EA5936">
            <w:pPr>
              <w:pStyle w:val="TAL"/>
              <w:rPr>
                <w:sz w:val="16"/>
              </w:rPr>
            </w:pPr>
            <w:r w:rsidRPr="00EA5936">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4BE1D" w14:textId="77777777" w:rsidR="00C84410" w:rsidRPr="00EA5936" w:rsidRDefault="00C84410" w:rsidP="00EA5936">
            <w:pPr>
              <w:pStyle w:val="TAL"/>
              <w:rPr>
                <w:sz w:val="16"/>
              </w:rPr>
            </w:pPr>
            <w:r w:rsidRPr="00EA5936">
              <w:rPr>
                <w:sz w:val="16"/>
              </w:rPr>
              <w:t>3GPPMEMBER (ETSI)</w:t>
            </w:r>
          </w:p>
        </w:tc>
      </w:tr>
      <w:tr w:rsidR="00EA5936" w:rsidRPr="00EA5936" w14:paraId="32A1119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198F6" w14:textId="77777777" w:rsidR="00C84410" w:rsidRPr="00EA5936" w:rsidRDefault="00C84410" w:rsidP="00EA5936">
            <w:pPr>
              <w:pStyle w:val="TAL"/>
              <w:rPr>
                <w:sz w:val="16"/>
              </w:rPr>
            </w:pPr>
            <w:r w:rsidRPr="00EA5936">
              <w:rPr>
                <w:sz w:val="16"/>
              </w:rPr>
              <w:t>LAU, Stephen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5FABE" w14:textId="77777777" w:rsidR="00C84410" w:rsidRPr="00EA5936" w:rsidRDefault="00C84410" w:rsidP="00EA5936">
            <w:pPr>
              <w:pStyle w:val="TAL"/>
              <w:rPr>
                <w:sz w:val="16"/>
              </w:rPr>
            </w:pPr>
            <w:r w:rsidRPr="00EA5936">
              <w:rPr>
                <w:sz w:val="16"/>
              </w:rPr>
              <w:t>Kepler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14215" w14:textId="77777777" w:rsidR="00C84410" w:rsidRPr="00EA5936" w:rsidRDefault="00C84410" w:rsidP="00EA5936">
            <w:pPr>
              <w:pStyle w:val="TAL"/>
              <w:rPr>
                <w:sz w:val="16"/>
              </w:rPr>
            </w:pPr>
            <w:r w:rsidRPr="00EA5936">
              <w:rPr>
                <w:sz w:val="16"/>
              </w:rPr>
              <w:t>3GPPMEMBER (ETSI)</w:t>
            </w:r>
          </w:p>
        </w:tc>
      </w:tr>
      <w:tr w:rsidR="00EA5936" w:rsidRPr="00EA5936" w14:paraId="3EBA76B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CD8B2" w14:textId="77777777" w:rsidR="00C84410" w:rsidRPr="00EA5936" w:rsidRDefault="00C84410" w:rsidP="00EA5936">
            <w:pPr>
              <w:pStyle w:val="TAL"/>
              <w:rPr>
                <w:sz w:val="16"/>
              </w:rPr>
            </w:pPr>
            <w:r w:rsidRPr="00EA5936">
              <w:rPr>
                <w:sz w:val="16"/>
              </w:rPr>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214C2" w14:textId="77777777" w:rsidR="00C84410" w:rsidRPr="00EA5936" w:rsidRDefault="00C84410" w:rsidP="00EA5936">
            <w:pPr>
              <w:pStyle w:val="TAL"/>
              <w:rPr>
                <w:sz w:val="16"/>
              </w:rPr>
            </w:pPr>
            <w:r w:rsidRPr="00EA5936">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32620" w14:textId="77777777" w:rsidR="00C84410" w:rsidRPr="00EA5936" w:rsidRDefault="00C84410" w:rsidP="00EA5936">
            <w:pPr>
              <w:pStyle w:val="TAL"/>
              <w:rPr>
                <w:sz w:val="16"/>
              </w:rPr>
            </w:pPr>
            <w:r w:rsidRPr="00EA5936">
              <w:rPr>
                <w:sz w:val="16"/>
              </w:rPr>
              <w:t>3GPPMEMBER (ETSI)</w:t>
            </w:r>
          </w:p>
        </w:tc>
      </w:tr>
      <w:tr w:rsidR="00EA5936" w:rsidRPr="00EA5936" w14:paraId="4A65A0B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80858" w14:textId="77777777" w:rsidR="00C84410" w:rsidRPr="00EA5936" w:rsidRDefault="00C84410" w:rsidP="00EA5936">
            <w:pPr>
              <w:pStyle w:val="TAL"/>
              <w:rPr>
                <w:sz w:val="16"/>
              </w:rPr>
            </w:pPr>
            <w:r w:rsidRPr="00EA5936">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4D99B" w14:textId="77777777" w:rsidR="00C84410" w:rsidRPr="00EA5936" w:rsidRDefault="00C84410" w:rsidP="00EA5936">
            <w:pPr>
              <w:pStyle w:val="TAL"/>
              <w:rPr>
                <w:sz w:val="16"/>
              </w:rPr>
            </w:pPr>
            <w:r w:rsidRPr="00EA5936">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CEDA6" w14:textId="77777777" w:rsidR="00C84410" w:rsidRPr="00EA5936" w:rsidRDefault="00C84410" w:rsidP="00EA5936">
            <w:pPr>
              <w:pStyle w:val="TAL"/>
              <w:rPr>
                <w:sz w:val="16"/>
              </w:rPr>
            </w:pPr>
            <w:r w:rsidRPr="00EA5936">
              <w:rPr>
                <w:sz w:val="16"/>
              </w:rPr>
              <w:t>3GPPMEMBER (ETSI)</w:t>
            </w:r>
          </w:p>
        </w:tc>
      </w:tr>
      <w:tr w:rsidR="00EA5936" w:rsidRPr="00EA5936" w14:paraId="57B3639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37B26" w14:textId="77777777" w:rsidR="00C84410" w:rsidRPr="00EA5936" w:rsidRDefault="00C84410" w:rsidP="00EA5936">
            <w:pPr>
              <w:pStyle w:val="TAL"/>
              <w:rPr>
                <w:sz w:val="16"/>
              </w:rPr>
            </w:pPr>
            <w:r w:rsidRPr="00EA5936">
              <w:rPr>
                <w:sz w:val="16"/>
              </w:rPr>
              <w:t>LI, Xuexin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84582" w14:textId="77777777" w:rsidR="00C84410" w:rsidRPr="00EA5936" w:rsidRDefault="00C84410" w:rsidP="00EA5936">
            <w:pPr>
              <w:pStyle w:val="TAL"/>
              <w:rPr>
                <w:sz w:val="16"/>
              </w:rPr>
            </w:pPr>
            <w:r w:rsidRPr="00EA5936">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F6ADC" w14:textId="77777777" w:rsidR="00C84410" w:rsidRPr="00EA5936" w:rsidRDefault="00C84410" w:rsidP="00EA5936">
            <w:pPr>
              <w:pStyle w:val="TAL"/>
              <w:rPr>
                <w:sz w:val="16"/>
              </w:rPr>
            </w:pPr>
            <w:r w:rsidRPr="00EA5936">
              <w:rPr>
                <w:sz w:val="16"/>
              </w:rPr>
              <w:t>3GPPMEMBER (ETSI)</w:t>
            </w:r>
          </w:p>
        </w:tc>
      </w:tr>
      <w:tr w:rsidR="00EA5936" w:rsidRPr="00EA5936" w14:paraId="7F79492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FB660" w14:textId="77777777" w:rsidR="00C84410" w:rsidRPr="00EA5936" w:rsidRDefault="00C84410" w:rsidP="00EA5936">
            <w:pPr>
              <w:pStyle w:val="TAL"/>
              <w:rPr>
                <w:sz w:val="16"/>
              </w:rPr>
            </w:pPr>
            <w:r w:rsidRPr="00EA5936">
              <w:rPr>
                <w:sz w:val="16"/>
              </w:rPr>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44EA7" w14:textId="77777777" w:rsidR="00C84410" w:rsidRPr="00EA5936" w:rsidRDefault="00C84410" w:rsidP="00EA5936">
            <w:pPr>
              <w:pStyle w:val="TAL"/>
              <w:rPr>
                <w:sz w:val="16"/>
              </w:rPr>
            </w:pPr>
            <w:r w:rsidRPr="00EA5936">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A24F9" w14:textId="77777777" w:rsidR="00C84410" w:rsidRPr="00EA5936" w:rsidRDefault="00C84410" w:rsidP="00EA5936">
            <w:pPr>
              <w:pStyle w:val="TAL"/>
              <w:rPr>
                <w:sz w:val="16"/>
              </w:rPr>
            </w:pPr>
            <w:r w:rsidRPr="00EA5936">
              <w:rPr>
                <w:sz w:val="16"/>
              </w:rPr>
              <w:t>3GPPMEMBER (ETSI)</w:t>
            </w:r>
          </w:p>
        </w:tc>
      </w:tr>
      <w:tr w:rsidR="00EA5936" w:rsidRPr="00EA5936" w14:paraId="3944050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88887" w14:textId="77777777" w:rsidR="00C84410" w:rsidRPr="00EA5936" w:rsidRDefault="00C84410" w:rsidP="00EA5936">
            <w:pPr>
              <w:pStyle w:val="TAL"/>
              <w:rPr>
                <w:sz w:val="16"/>
              </w:rPr>
            </w:pPr>
            <w:r w:rsidRPr="00EA5936">
              <w:rPr>
                <w:sz w:val="16"/>
              </w:rPr>
              <w:t>LIANG, Haoran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A8CC4" w14:textId="77777777" w:rsidR="00C84410" w:rsidRPr="00EA5936" w:rsidRDefault="00C84410" w:rsidP="00EA5936">
            <w:pPr>
              <w:pStyle w:val="TAL"/>
              <w:rPr>
                <w:sz w:val="16"/>
              </w:rPr>
            </w:pPr>
            <w:r w:rsidRPr="00EA5936">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206E" w14:textId="77777777" w:rsidR="00C84410" w:rsidRPr="00EA5936" w:rsidRDefault="00C84410" w:rsidP="00EA5936">
            <w:pPr>
              <w:pStyle w:val="TAL"/>
              <w:rPr>
                <w:sz w:val="16"/>
              </w:rPr>
            </w:pPr>
            <w:r w:rsidRPr="00EA5936">
              <w:rPr>
                <w:sz w:val="16"/>
              </w:rPr>
              <w:t>3GPPMEMBER (CCSA)</w:t>
            </w:r>
          </w:p>
        </w:tc>
      </w:tr>
      <w:tr w:rsidR="00EA5936" w:rsidRPr="00EA5936" w14:paraId="5260496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110E5" w14:textId="77777777" w:rsidR="00C84410" w:rsidRPr="00EA5936" w:rsidRDefault="00C84410" w:rsidP="00EA5936">
            <w:pPr>
              <w:pStyle w:val="TAL"/>
              <w:rPr>
                <w:sz w:val="16"/>
              </w:rPr>
            </w:pPr>
            <w:r w:rsidRPr="00EA5936">
              <w:rPr>
                <w:sz w:val="16"/>
              </w:rPr>
              <w:t>LIANG, 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1DBA3" w14:textId="77777777" w:rsidR="00C84410" w:rsidRPr="00EA5936" w:rsidRDefault="00C84410" w:rsidP="00EA5936">
            <w:pPr>
              <w:pStyle w:val="TAL"/>
              <w:rPr>
                <w:sz w:val="16"/>
              </w:rPr>
            </w:pPr>
            <w:r w:rsidRPr="00EA5936">
              <w:rPr>
                <w:sz w:val="16"/>
              </w:rPr>
              <w:t>ZXNE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3C9C4" w14:textId="77777777" w:rsidR="00C84410" w:rsidRPr="00EA5936" w:rsidRDefault="00C84410" w:rsidP="00EA5936">
            <w:pPr>
              <w:pStyle w:val="TAL"/>
              <w:rPr>
                <w:sz w:val="16"/>
              </w:rPr>
            </w:pPr>
            <w:r w:rsidRPr="00EA5936">
              <w:rPr>
                <w:sz w:val="16"/>
              </w:rPr>
              <w:t>3GPPMEMBER (CCSA)</w:t>
            </w:r>
          </w:p>
        </w:tc>
      </w:tr>
      <w:tr w:rsidR="00EA5936" w:rsidRPr="00EA5936" w14:paraId="583D42C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EA02" w14:textId="77777777" w:rsidR="00C84410" w:rsidRPr="00EA5936" w:rsidRDefault="00C84410" w:rsidP="00EA5936">
            <w:pPr>
              <w:pStyle w:val="TAL"/>
              <w:rPr>
                <w:sz w:val="16"/>
              </w:rPr>
            </w:pPr>
            <w:r w:rsidRPr="00EA5936">
              <w:rPr>
                <w:sz w:val="16"/>
              </w:rPr>
              <w:t>LIANG, Tianmei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741E5" w14:textId="77777777" w:rsidR="00C84410" w:rsidRPr="00EA5936" w:rsidRDefault="00C84410" w:rsidP="00EA5936">
            <w:pPr>
              <w:pStyle w:val="TAL"/>
              <w:rPr>
                <w:sz w:val="16"/>
              </w:rPr>
            </w:pPr>
            <w:r w:rsidRPr="00EA5936">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7A8A3" w14:textId="77777777" w:rsidR="00C84410" w:rsidRPr="00EA5936" w:rsidRDefault="00C84410" w:rsidP="00EA5936">
            <w:pPr>
              <w:pStyle w:val="TAL"/>
              <w:rPr>
                <w:sz w:val="16"/>
              </w:rPr>
            </w:pPr>
            <w:r w:rsidRPr="00EA5936">
              <w:rPr>
                <w:sz w:val="16"/>
              </w:rPr>
              <w:t>3GPPMEMBER (TTA)</w:t>
            </w:r>
          </w:p>
        </w:tc>
      </w:tr>
      <w:tr w:rsidR="00EA5936" w:rsidRPr="00EA5936" w14:paraId="4EE6829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732F8" w14:textId="77777777" w:rsidR="00C84410" w:rsidRPr="00EA5936" w:rsidRDefault="00C84410" w:rsidP="00EA5936">
            <w:pPr>
              <w:pStyle w:val="TAL"/>
              <w:rPr>
                <w:sz w:val="16"/>
              </w:rPr>
            </w:pPr>
            <w:r w:rsidRPr="00EA5936">
              <w:rPr>
                <w:sz w:val="16"/>
              </w:rPr>
              <w:t>LIAO, Ellen 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B1ECB" w14:textId="77777777" w:rsidR="00C84410" w:rsidRPr="00EA5936" w:rsidRDefault="00C84410" w:rsidP="00EA5936">
            <w:pPr>
              <w:pStyle w:val="TAL"/>
              <w:rPr>
                <w:sz w:val="16"/>
              </w:rPr>
            </w:pPr>
            <w:r w:rsidRPr="00EA5936">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9559F" w14:textId="77777777" w:rsidR="00C84410" w:rsidRPr="00EA5936" w:rsidRDefault="00C84410" w:rsidP="00EA5936">
            <w:pPr>
              <w:pStyle w:val="TAL"/>
              <w:rPr>
                <w:sz w:val="16"/>
              </w:rPr>
            </w:pPr>
            <w:r w:rsidRPr="00EA5936">
              <w:rPr>
                <w:sz w:val="16"/>
              </w:rPr>
              <w:t>3GPPMEMBER (ETSI)</w:t>
            </w:r>
          </w:p>
        </w:tc>
      </w:tr>
      <w:tr w:rsidR="00EA5936" w:rsidRPr="00EA5936" w14:paraId="39AAF55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D904E" w14:textId="77777777" w:rsidR="00C84410" w:rsidRPr="00EA5936" w:rsidRDefault="00C84410" w:rsidP="00EA5936">
            <w:pPr>
              <w:pStyle w:val="TAL"/>
              <w:rPr>
                <w:sz w:val="16"/>
              </w:rPr>
            </w:pPr>
            <w:r w:rsidRPr="00EA5936">
              <w:rPr>
                <w:sz w:val="16"/>
              </w:rPr>
              <w:t>LIU, Jianning(Carry)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60747" w14:textId="77777777" w:rsidR="00C84410" w:rsidRPr="00EA5936" w:rsidRDefault="00C84410" w:rsidP="00EA5936">
            <w:pPr>
              <w:pStyle w:val="TAL"/>
              <w:rPr>
                <w:sz w:val="16"/>
              </w:rPr>
            </w:pPr>
            <w:r w:rsidRPr="00EA5936">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2343E" w14:textId="77777777" w:rsidR="00C84410" w:rsidRPr="00EA5936" w:rsidRDefault="00C84410" w:rsidP="00EA5936">
            <w:pPr>
              <w:pStyle w:val="TAL"/>
              <w:rPr>
                <w:sz w:val="16"/>
              </w:rPr>
            </w:pPr>
            <w:r w:rsidRPr="00EA5936">
              <w:rPr>
                <w:sz w:val="16"/>
              </w:rPr>
              <w:t>3GPPMEMBER (CCSA)</w:t>
            </w:r>
          </w:p>
        </w:tc>
      </w:tr>
      <w:tr w:rsidR="00EA5936" w:rsidRPr="00EA5936" w14:paraId="63E0BDC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28A4E" w14:textId="77777777" w:rsidR="00C84410" w:rsidRPr="00EA5936" w:rsidRDefault="00C84410" w:rsidP="00EA5936">
            <w:pPr>
              <w:pStyle w:val="TAL"/>
              <w:rPr>
                <w:sz w:val="16"/>
              </w:rPr>
            </w:pPr>
            <w:r w:rsidRPr="00EA5936">
              <w:rPr>
                <w:sz w:val="16"/>
              </w:rPr>
              <w:t>LIU, Liu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0B6AB" w14:textId="77777777" w:rsidR="00C84410" w:rsidRPr="00EA5936" w:rsidRDefault="00C84410" w:rsidP="00EA5936">
            <w:pPr>
              <w:pStyle w:val="TAL"/>
              <w:rPr>
                <w:sz w:val="16"/>
              </w:rPr>
            </w:pPr>
            <w:r w:rsidRPr="00EA5936">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C79FE" w14:textId="77777777" w:rsidR="00C84410" w:rsidRPr="00EA5936" w:rsidRDefault="00C84410" w:rsidP="00EA5936">
            <w:pPr>
              <w:pStyle w:val="TAL"/>
              <w:rPr>
                <w:sz w:val="16"/>
              </w:rPr>
            </w:pPr>
            <w:r w:rsidRPr="00EA5936">
              <w:rPr>
                <w:sz w:val="16"/>
              </w:rPr>
              <w:t>3GPPMEMBER (CCSA)</w:t>
            </w:r>
          </w:p>
        </w:tc>
      </w:tr>
      <w:tr w:rsidR="00EA5936" w:rsidRPr="00EA5936" w14:paraId="4938C12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D06C2" w14:textId="77777777" w:rsidR="00C84410" w:rsidRPr="00EA5936" w:rsidRDefault="00C84410" w:rsidP="00EA5936">
            <w:pPr>
              <w:pStyle w:val="TAL"/>
              <w:rPr>
                <w:sz w:val="16"/>
              </w:rPr>
            </w:pPr>
            <w:r w:rsidRPr="00EA5936">
              <w:rPr>
                <w:sz w:val="16"/>
              </w:rPr>
              <w:t>LIU,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9124D" w14:textId="77777777" w:rsidR="00C84410" w:rsidRPr="00EA5936" w:rsidRDefault="00C84410" w:rsidP="00EA5936">
            <w:pPr>
              <w:pStyle w:val="TAL"/>
              <w:rPr>
                <w:sz w:val="16"/>
              </w:rPr>
            </w:pPr>
            <w:r w:rsidRPr="00EA5936">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FD4EF" w14:textId="77777777" w:rsidR="00C84410" w:rsidRPr="00EA5936" w:rsidRDefault="00C84410" w:rsidP="00EA5936">
            <w:pPr>
              <w:pStyle w:val="TAL"/>
              <w:rPr>
                <w:sz w:val="16"/>
              </w:rPr>
            </w:pPr>
            <w:r w:rsidRPr="00EA5936">
              <w:rPr>
                <w:sz w:val="16"/>
              </w:rPr>
              <w:t>3GPPMEMBER (CCSA)</w:t>
            </w:r>
          </w:p>
        </w:tc>
      </w:tr>
      <w:tr w:rsidR="00EA5936" w:rsidRPr="00EA5936" w14:paraId="3BE9BA0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781A3" w14:textId="77777777" w:rsidR="00C84410" w:rsidRPr="00EA5936" w:rsidRDefault="00C84410" w:rsidP="00EA5936">
            <w:pPr>
              <w:pStyle w:val="TAL"/>
              <w:rPr>
                <w:sz w:val="16"/>
              </w:rPr>
            </w:pPr>
            <w:r w:rsidRPr="00EA5936">
              <w:rPr>
                <w:sz w:val="16"/>
              </w:rPr>
              <w:t>LU,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51D16" w14:textId="77777777" w:rsidR="00C84410" w:rsidRPr="00EA5936" w:rsidRDefault="00C84410" w:rsidP="00EA5936">
            <w:pPr>
              <w:pStyle w:val="TAL"/>
              <w:rPr>
                <w:sz w:val="16"/>
              </w:rPr>
            </w:pPr>
            <w:r w:rsidRPr="00EA5936">
              <w:rPr>
                <w:sz w:val="16"/>
              </w:rPr>
              <w:t>Vodafone Ireland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9AACA" w14:textId="77777777" w:rsidR="00C84410" w:rsidRPr="00EA5936" w:rsidRDefault="00C84410" w:rsidP="00EA5936">
            <w:pPr>
              <w:pStyle w:val="TAL"/>
              <w:rPr>
                <w:sz w:val="16"/>
              </w:rPr>
            </w:pPr>
            <w:r w:rsidRPr="00EA5936">
              <w:rPr>
                <w:sz w:val="16"/>
              </w:rPr>
              <w:t>3GPPMEMBER (ETSI)</w:t>
            </w:r>
          </w:p>
        </w:tc>
      </w:tr>
      <w:tr w:rsidR="00EA5936" w:rsidRPr="00EA5936" w14:paraId="34EB1F4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2BD05" w14:textId="77777777" w:rsidR="00C84410" w:rsidRPr="00EA5936" w:rsidRDefault="00C84410" w:rsidP="00EA5936">
            <w:pPr>
              <w:pStyle w:val="TAL"/>
              <w:rPr>
                <w:sz w:val="16"/>
              </w:rPr>
            </w:pPr>
            <w:r w:rsidRPr="00EA5936">
              <w:rPr>
                <w:sz w:val="16"/>
              </w:rPr>
              <w:t>LU, Yunjie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A22CF" w14:textId="77777777" w:rsidR="00C84410" w:rsidRPr="00EA5936" w:rsidRDefault="00C84410" w:rsidP="00EA5936">
            <w:pPr>
              <w:pStyle w:val="TAL"/>
              <w:rPr>
                <w:sz w:val="16"/>
              </w:rPr>
            </w:pPr>
            <w:r w:rsidRPr="00EA5936">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64FAB" w14:textId="77777777" w:rsidR="00C84410" w:rsidRPr="00EA5936" w:rsidRDefault="00C84410" w:rsidP="00EA5936">
            <w:pPr>
              <w:pStyle w:val="TAL"/>
              <w:rPr>
                <w:sz w:val="16"/>
              </w:rPr>
            </w:pPr>
            <w:r w:rsidRPr="00EA5936">
              <w:rPr>
                <w:sz w:val="16"/>
              </w:rPr>
              <w:t>3GPPMEMBER (ETSI)</w:t>
            </w:r>
          </w:p>
        </w:tc>
      </w:tr>
      <w:tr w:rsidR="00EA5936" w:rsidRPr="00EA5936" w14:paraId="6031090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AA2B5" w14:textId="77777777" w:rsidR="00C84410" w:rsidRPr="00EA5936" w:rsidRDefault="00C84410" w:rsidP="00EA5936">
            <w:pPr>
              <w:pStyle w:val="TAL"/>
              <w:rPr>
                <w:sz w:val="16"/>
              </w:rPr>
            </w:pPr>
            <w:r w:rsidRPr="00EA5936">
              <w:rPr>
                <w:sz w:val="16"/>
              </w:rPr>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0C609" w14:textId="77777777" w:rsidR="00C84410" w:rsidRPr="00EA5936" w:rsidRDefault="00C84410" w:rsidP="00EA5936">
            <w:pPr>
              <w:pStyle w:val="TAL"/>
              <w:rPr>
                <w:sz w:val="16"/>
              </w:rPr>
            </w:pPr>
            <w:r w:rsidRPr="00EA5936">
              <w:rPr>
                <w:sz w:val="16"/>
              </w:rPr>
              <w:t>Intel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9F74C" w14:textId="77777777" w:rsidR="00C84410" w:rsidRPr="00EA5936" w:rsidRDefault="00C84410" w:rsidP="00EA5936">
            <w:pPr>
              <w:pStyle w:val="TAL"/>
              <w:rPr>
                <w:sz w:val="16"/>
              </w:rPr>
            </w:pPr>
            <w:r w:rsidRPr="00EA5936">
              <w:rPr>
                <w:sz w:val="16"/>
              </w:rPr>
              <w:t>3GPPMEMBER (ETSI)</w:t>
            </w:r>
          </w:p>
        </w:tc>
      </w:tr>
      <w:tr w:rsidR="00EA5936" w:rsidRPr="00EA5936" w14:paraId="24FF562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368DE" w14:textId="77777777" w:rsidR="00C84410" w:rsidRPr="00EA5936" w:rsidRDefault="00C84410" w:rsidP="00EA5936">
            <w:pPr>
              <w:pStyle w:val="TAL"/>
              <w:rPr>
                <w:sz w:val="16"/>
              </w:rPr>
            </w:pPr>
            <w:r w:rsidRPr="00EA5936">
              <w:rPr>
                <w:sz w:val="16"/>
              </w:rPr>
              <w:t>LUKACS, Don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AF001" w14:textId="77777777" w:rsidR="00C84410" w:rsidRPr="00EA5936" w:rsidRDefault="00C84410" w:rsidP="00EA5936">
            <w:pPr>
              <w:pStyle w:val="TAL"/>
              <w:rPr>
                <w:sz w:val="16"/>
              </w:rPr>
            </w:pPr>
            <w:r w:rsidRPr="00EA5936">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62AA7" w14:textId="77777777" w:rsidR="00C84410" w:rsidRPr="00EA5936" w:rsidRDefault="00C84410" w:rsidP="00EA5936">
            <w:pPr>
              <w:pStyle w:val="TAL"/>
              <w:rPr>
                <w:sz w:val="16"/>
              </w:rPr>
            </w:pPr>
            <w:r w:rsidRPr="00EA5936">
              <w:rPr>
                <w:sz w:val="16"/>
              </w:rPr>
              <w:t>3GPPMEMBER (ATIS)</w:t>
            </w:r>
          </w:p>
        </w:tc>
      </w:tr>
      <w:tr w:rsidR="00EA5936" w:rsidRPr="00EA5936" w14:paraId="13AB2DD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82DCA" w14:textId="77777777" w:rsidR="00C84410" w:rsidRPr="00EA5936" w:rsidRDefault="00C84410" w:rsidP="00EA5936">
            <w:pPr>
              <w:pStyle w:val="TAL"/>
              <w:rPr>
                <w:sz w:val="16"/>
              </w:rPr>
            </w:pPr>
            <w:r w:rsidRPr="00EA5936">
              <w:rPr>
                <w:sz w:val="16"/>
              </w:rPr>
              <w:t>MA, Wanming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19D9C" w14:textId="77777777" w:rsidR="00C84410" w:rsidRPr="00EA5936" w:rsidRDefault="00C84410" w:rsidP="00EA5936">
            <w:pPr>
              <w:pStyle w:val="TAL"/>
              <w:rPr>
                <w:sz w:val="16"/>
              </w:rPr>
            </w:pPr>
            <w:r w:rsidRPr="00EA5936">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853FF" w14:textId="77777777" w:rsidR="00C84410" w:rsidRPr="00EA5936" w:rsidRDefault="00C84410" w:rsidP="00EA5936">
            <w:pPr>
              <w:pStyle w:val="TAL"/>
              <w:rPr>
                <w:sz w:val="16"/>
              </w:rPr>
            </w:pPr>
            <w:r w:rsidRPr="00EA5936">
              <w:rPr>
                <w:sz w:val="16"/>
              </w:rPr>
              <w:t>3GPPMEMBER (CCSA)</w:t>
            </w:r>
          </w:p>
        </w:tc>
      </w:tr>
      <w:tr w:rsidR="00EA5936" w:rsidRPr="00EA5936" w14:paraId="57A228B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945AD" w14:textId="77777777" w:rsidR="00C84410" w:rsidRPr="00EA5936" w:rsidRDefault="00C84410" w:rsidP="00EA5936">
            <w:pPr>
              <w:pStyle w:val="TAL"/>
              <w:rPr>
                <w:sz w:val="16"/>
              </w:rPr>
            </w:pPr>
            <w:r w:rsidRPr="00EA5936">
              <w:rPr>
                <w:sz w:val="16"/>
              </w:rPr>
              <w:t>MAO, Yuxin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2D1C4" w14:textId="77777777" w:rsidR="00C84410" w:rsidRPr="00EA5936" w:rsidRDefault="00C84410" w:rsidP="00EA5936">
            <w:pPr>
              <w:pStyle w:val="TAL"/>
              <w:rPr>
                <w:sz w:val="16"/>
              </w:rPr>
            </w:pPr>
            <w:r w:rsidRPr="00EA5936">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636D3" w14:textId="77777777" w:rsidR="00C84410" w:rsidRPr="00EA5936" w:rsidRDefault="00C84410" w:rsidP="00EA5936">
            <w:pPr>
              <w:pStyle w:val="TAL"/>
              <w:rPr>
                <w:sz w:val="16"/>
              </w:rPr>
            </w:pPr>
            <w:r w:rsidRPr="00EA5936">
              <w:rPr>
                <w:sz w:val="16"/>
              </w:rPr>
              <w:t>3GPPMEMBER (CCSA)</w:t>
            </w:r>
          </w:p>
        </w:tc>
      </w:tr>
      <w:tr w:rsidR="00EA5936" w:rsidRPr="00EA5936" w14:paraId="0C21E33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03206" w14:textId="77777777" w:rsidR="00C84410" w:rsidRPr="00EA5936" w:rsidRDefault="00C84410" w:rsidP="00EA5936">
            <w:pPr>
              <w:pStyle w:val="TAL"/>
              <w:rPr>
                <w:sz w:val="16"/>
              </w:rPr>
            </w:pPr>
            <w:r w:rsidRPr="00EA5936">
              <w:rPr>
                <w:sz w:val="16"/>
              </w:rPr>
              <w:t>MARTINEZ TARRADELL, Marta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BBF3C" w14:textId="77777777" w:rsidR="00C84410" w:rsidRPr="00EA5936" w:rsidRDefault="00C84410" w:rsidP="00EA5936">
            <w:pPr>
              <w:pStyle w:val="TAL"/>
              <w:rPr>
                <w:sz w:val="16"/>
              </w:rPr>
            </w:pPr>
            <w:r w:rsidRPr="00EA5936">
              <w:rPr>
                <w:sz w:val="16"/>
              </w:rPr>
              <w:t>Intel Corporation Italia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43D56" w14:textId="77777777" w:rsidR="00C84410" w:rsidRPr="00EA5936" w:rsidRDefault="00C84410" w:rsidP="00EA5936">
            <w:pPr>
              <w:pStyle w:val="TAL"/>
              <w:rPr>
                <w:sz w:val="16"/>
              </w:rPr>
            </w:pPr>
            <w:r w:rsidRPr="00EA5936">
              <w:rPr>
                <w:sz w:val="16"/>
              </w:rPr>
              <w:t>3GPPMEMBER (ETSI)</w:t>
            </w:r>
          </w:p>
        </w:tc>
      </w:tr>
      <w:tr w:rsidR="00EA5936" w:rsidRPr="00EA5936" w14:paraId="74D3A0D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74A38" w14:textId="77777777" w:rsidR="00C84410" w:rsidRPr="00EA5936" w:rsidRDefault="00C84410" w:rsidP="00EA5936">
            <w:pPr>
              <w:pStyle w:val="TAL"/>
              <w:rPr>
                <w:sz w:val="16"/>
              </w:rPr>
            </w:pPr>
            <w:r w:rsidRPr="00EA5936">
              <w:rPr>
                <w:sz w:val="16"/>
              </w:rPr>
              <w:t>MERINO VAZQUEZ, Emiliano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6FC85" w14:textId="77777777" w:rsidR="00C84410" w:rsidRPr="00EA5936" w:rsidRDefault="00C84410" w:rsidP="00EA5936">
            <w:pPr>
              <w:pStyle w:val="TAL"/>
              <w:rPr>
                <w:sz w:val="16"/>
              </w:rPr>
            </w:pPr>
            <w:r w:rsidRPr="00EA5936">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23A4E" w14:textId="77777777" w:rsidR="00C84410" w:rsidRPr="00EA5936" w:rsidRDefault="00C84410" w:rsidP="00EA5936">
            <w:pPr>
              <w:pStyle w:val="TAL"/>
              <w:rPr>
                <w:sz w:val="16"/>
              </w:rPr>
            </w:pPr>
            <w:r w:rsidRPr="00EA5936">
              <w:rPr>
                <w:sz w:val="16"/>
              </w:rPr>
              <w:t>3GPPMEMBER (ETSI)</w:t>
            </w:r>
          </w:p>
        </w:tc>
      </w:tr>
      <w:tr w:rsidR="00EA5936" w:rsidRPr="00EA5936" w14:paraId="1403F33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D7400" w14:textId="77777777" w:rsidR="00C84410" w:rsidRPr="00EA5936" w:rsidRDefault="00C84410" w:rsidP="00EA5936">
            <w:pPr>
              <w:pStyle w:val="TAL"/>
              <w:rPr>
                <w:sz w:val="16"/>
              </w:rPr>
            </w:pPr>
            <w:r w:rsidRPr="00EA5936">
              <w:rPr>
                <w:sz w:val="16"/>
              </w:rPr>
              <w:t>MO, Zhiwei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80A6D" w14:textId="77777777" w:rsidR="00C84410" w:rsidRPr="00EA5936" w:rsidRDefault="00C84410" w:rsidP="00EA5936">
            <w:pPr>
              <w:pStyle w:val="TAL"/>
              <w:rPr>
                <w:sz w:val="16"/>
              </w:rPr>
            </w:pPr>
            <w:r w:rsidRPr="00EA5936">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4DD21" w14:textId="77777777" w:rsidR="00C84410" w:rsidRPr="00EA5936" w:rsidRDefault="00C84410" w:rsidP="00EA5936">
            <w:pPr>
              <w:pStyle w:val="TAL"/>
              <w:rPr>
                <w:sz w:val="16"/>
              </w:rPr>
            </w:pPr>
            <w:r w:rsidRPr="00EA5936">
              <w:rPr>
                <w:sz w:val="16"/>
              </w:rPr>
              <w:t>3GPPMEMBER (ETSI)</w:t>
            </w:r>
          </w:p>
        </w:tc>
      </w:tr>
      <w:tr w:rsidR="00EA5936" w:rsidRPr="00EA5936" w14:paraId="6070DF1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34C0" w14:textId="77777777" w:rsidR="00C84410" w:rsidRPr="00EA5936" w:rsidRDefault="00C84410" w:rsidP="00EA5936">
            <w:pPr>
              <w:pStyle w:val="TAL"/>
              <w:rPr>
                <w:sz w:val="16"/>
              </w:rPr>
            </w:pPr>
            <w:r w:rsidRPr="00EA5936">
              <w:rPr>
                <w:sz w:val="16"/>
              </w:rPr>
              <w:t>MOHAJERI, Shahram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5B26B" w14:textId="77777777" w:rsidR="00C84410" w:rsidRPr="00EA5936" w:rsidRDefault="00C84410" w:rsidP="00EA5936">
            <w:pPr>
              <w:pStyle w:val="TAL"/>
              <w:rPr>
                <w:sz w:val="16"/>
              </w:rPr>
            </w:pPr>
            <w:r w:rsidRPr="00EA5936">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A98B3" w14:textId="77777777" w:rsidR="00C84410" w:rsidRPr="00EA5936" w:rsidRDefault="00C84410" w:rsidP="00EA5936">
            <w:pPr>
              <w:pStyle w:val="TAL"/>
              <w:rPr>
                <w:sz w:val="16"/>
              </w:rPr>
            </w:pPr>
            <w:r w:rsidRPr="00EA5936">
              <w:rPr>
                <w:sz w:val="16"/>
              </w:rPr>
              <w:t>3GPPMEMBER (ETSI)</w:t>
            </w:r>
          </w:p>
        </w:tc>
      </w:tr>
      <w:tr w:rsidR="00EA5936" w:rsidRPr="00EA5936" w14:paraId="24F3B28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B9447" w14:textId="77777777" w:rsidR="00C84410" w:rsidRPr="00EA5936" w:rsidRDefault="00C84410" w:rsidP="00EA5936">
            <w:pPr>
              <w:pStyle w:val="TAL"/>
              <w:rPr>
                <w:sz w:val="16"/>
              </w:rPr>
            </w:pPr>
            <w:r w:rsidRPr="00EA5936">
              <w:rPr>
                <w:sz w:val="16"/>
              </w:rPr>
              <w:t>MONNES,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44B99" w14:textId="77777777" w:rsidR="00C84410" w:rsidRPr="00EA5936" w:rsidRDefault="00C84410" w:rsidP="00EA5936">
            <w:pPr>
              <w:pStyle w:val="TAL"/>
              <w:rPr>
                <w:sz w:val="16"/>
              </w:rPr>
            </w:pPr>
            <w:r w:rsidRPr="00EA5936">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50452" w14:textId="77777777" w:rsidR="00C84410" w:rsidRPr="00EA5936" w:rsidRDefault="00C84410" w:rsidP="00EA5936">
            <w:pPr>
              <w:pStyle w:val="TAL"/>
              <w:rPr>
                <w:sz w:val="16"/>
              </w:rPr>
            </w:pPr>
            <w:r w:rsidRPr="00EA5936">
              <w:rPr>
                <w:sz w:val="16"/>
              </w:rPr>
              <w:t>3GPPMEMBER (ATIS)</w:t>
            </w:r>
          </w:p>
        </w:tc>
      </w:tr>
      <w:tr w:rsidR="00EA5936" w:rsidRPr="00EA5936" w14:paraId="7BFB860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4BEE2" w14:textId="77777777" w:rsidR="00C84410" w:rsidRPr="00EA5936" w:rsidRDefault="00C84410" w:rsidP="00EA5936">
            <w:pPr>
              <w:pStyle w:val="TAL"/>
              <w:rPr>
                <w:sz w:val="16"/>
              </w:rPr>
            </w:pPr>
            <w:r w:rsidRPr="00EA5936">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BB5C7" w14:textId="77777777" w:rsidR="00C84410" w:rsidRPr="00EA5936" w:rsidRDefault="00C84410" w:rsidP="00EA5936">
            <w:pPr>
              <w:pStyle w:val="TAL"/>
              <w:rPr>
                <w:sz w:val="16"/>
              </w:rPr>
            </w:pPr>
            <w:r w:rsidRPr="00EA5936">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94651" w14:textId="77777777" w:rsidR="00C84410" w:rsidRPr="00EA5936" w:rsidRDefault="00C84410" w:rsidP="00EA5936">
            <w:pPr>
              <w:pStyle w:val="TAL"/>
              <w:rPr>
                <w:sz w:val="16"/>
              </w:rPr>
            </w:pPr>
            <w:r w:rsidRPr="00EA5936">
              <w:rPr>
                <w:sz w:val="16"/>
              </w:rPr>
              <w:t>3GPPMEMBER (ETSI)</w:t>
            </w:r>
          </w:p>
        </w:tc>
      </w:tr>
      <w:tr w:rsidR="00EA5936" w:rsidRPr="00EA5936" w14:paraId="17D4DDC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11334" w14:textId="77777777" w:rsidR="00C84410" w:rsidRPr="00EA5936" w:rsidRDefault="00C84410" w:rsidP="00EA5936">
            <w:pPr>
              <w:pStyle w:val="TAL"/>
              <w:rPr>
                <w:sz w:val="16"/>
              </w:rPr>
            </w:pPr>
            <w:r w:rsidRPr="00EA5936">
              <w:rPr>
                <w:sz w:val="16"/>
              </w:rPr>
              <w:t>PALAT, Sudeep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AA44E" w14:textId="77777777" w:rsidR="00C84410" w:rsidRPr="00EA5936" w:rsidRDefault="00C84410" w:rsidP="00EA5936">
            <w:pPr>
              <w:pStyle w:val="TAL"/>
              <w:rPr>
                <w:sz w:val="16"/>
              </w:rPr>
            </w:pPr>
            <w:r w:rsidRPr="00EA5936">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E2C43" w14:textId="77777777" w:rsidR="00C84410" w:rsidRPr="00EA5936" w:rsidRDefault="00C84410" w:rsidP="00EA5936">
            <w:pPr>
              <w:pStyle w:val="TAL"/>
              <w:rPr>
                <w:sz w:val="16"/>
              </w:rPr>
            </w:pPr>
            <w:r w:rsidRPr="00EA5936">
              <w:rPr>
                <w:sz w:val="16"/>
              </w:rPr>
              <w:t>3GPPMEMBER (ETSI)</w:t>
            </w:r>
          </w:p>
        </w:tc>
      </w:tr>
      <w:tr w:rsidR="00EA5936" w:rsidRPr="00EA5936" w14:paraId="53F6EA7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D1A85" w14:textId="77777777" w:rsidR="00C84410" w:rsidRPr="00EA5936" w:rsidRDefault="00C84410" w:rsidP="00EA5936">
            <w:pPr>
              <w:pStyle w:val="TAL"/>
              <w:rPr>
                <w:sz w:val="16"/>
              </w:rPr>
            </w:pPr>
            <w:r w:rsidRPr="00EA5936">
              <w:rPr>
                <w:sz w:val="16"/>
              </w:rPr>
              <w:t>PUDNEY,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4A7E" w14:textId="77777777" w:rsidR="00C84410" w:rsidRPr="00EA5936" w:rsidRDefault="00C84410" w:rsidP="00EA5936">
            <w:pPr>
              <w:pStyle w:val="TAL"/>
              <w:rPr>
                <w:sz w:val="16"/>
              </w:rPr>
            </w:pPr>
            <w:r w:rsidRPr="00EA5936">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98603" w14:textId="77777777" w:rsidR="00C84410" w:rsidRPr="00EA5936" w:rsidRDefault="00C84410" w:rsidP="00EA5936">
            <w:pPr>
              <w:pStyle w:val="TAL"/>
              <w:rPr>
                <w:sz w:val="16"/>
              </w:rPr>
            </w:pPr>
            <w:r w:rsidRPr="00EA5936">
              <w:rPr>
                <w:sz w:val="16"/>
              </w:rPr>
              <w:t>3GPPMEMBER (ETSI)</w:t>
            </w:r>
          </w:p>
        </w:tc>
      </w:tr>
      <w:tr w:rsidR="00EA5936" w:rsidRPr="00EA5936" w14:paraId="7E73D7D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CEA96" w14:textId="77777777" w:rsidR="00C84410" w:rsidRPr="00EA5936" w:rsidRDefault="00C84410" w:rsidP="00EA5936">
            <w:pPr>
              <w:pStyle w:val="TAL"/>
              <w:rPr>
                <w:sz w:val="16"/>
              </w:rPr>
            </w:pPr>
            <w:r w:rsidRPr="00EA5936">
              <w:rPr>
                <w:sz w:val="16"/>
              </w:rPr>
              <w:t>QI, Caixia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047CC" w14:textId="77777777" w:rsidR="00C84410" w:rsidRPr="00EA5936" w:rsidRDefault="00C84410" w:rsidP="00EA5936">
            <w:pPr>
              <w:pStyle w:val="TAL"/>
              <w:rPr>
                <w:sz w:val="16"/>
              </w:rPr>
            </w:pPr>
            <w:r w:rsidRPr="00EA5936">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F25A5" w14:textId="77777777" w:rsidR="00C84410" w:rsidRPr="00EA5936" w:rsidRDefault="00C84410" w:rsidP="00EA5936">
            <w:pPr>
              <w:pStyle w:val="TAL"/>
              <w:rPr>
                <w:sz w:val="16"/>
              </w:rPr>
            </w:pPr>
            <w:r w:rsidRPr="00EA5936">
              <w:rPr>
                <w:sz w:val="16"/>
              </w:rPr>
              <w:t>3GPPMEMBER (ETSI)</w:t>
            </w:r>
          </w:p>
        </w:tc>
      </w:tr>
      <w:tr w:rsidR="00EA5936" w:rsidRPr="00EA5936" w14:paraId="1B8CBC5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B8BED" w14:textId="77777777" w:rsidR="00C84410" w:rsidRPr="00EA5936" w:rsidRDefault="00C84410" w:rsidP="00EA5936">
            <w:pPr>
              <w:pStyle w:val="TAL"/>
              <w:rPr>
                <w:sz w:val="16"/>
              </w:rPr>
            </w:pPr>
            <w:r w:rsidRPr="00EA5936">
              <w:rPr>
                <w:sz w:val="16"/>
              </w:rPr>
              <w:t>SABATER,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3C7A8" w14:textId="77777777" w:rsidR="00C84410" w:rsidRPr="00EA5936" w:rsidRDefault="00C84410" w:rsidP="00EA5936">
            <w:pPr>
              <w:pStyle w:val="TAL"/>
              <w:rPr>
                <w:sz w:val="16"/>
              </w:rPr>
            </w:pPr>
            <w:r w:rsidRPr="00EA5936">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F5997" w14:textId="77777777" w:rsidR="00C84410" w:rsidRPr="00EA5936" w:rsidRDefault="00C84410" w:rsidP="00EA5936">
            <w:pPr>
              <w:pStyle w:val="TAL"/>
              <w:rPr>
                <w:sz w:val="16"/>
              </w:rPr>
            </w:pPr>
            <w:r w:rsidRPr="00EA5936">
              <w:rPr>
                <w:sz w:val="16"/>
              </w:rPr>
              <w:t>3GPPMEMBER (ETSI)</w:t>
            </w:r>
          </w:p>
        </w:tc>
      </w:tr>
      <w:tr w:rsidR="00EA5936" w:rsidRPr="00EA5936" w14:paraId="17017B4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312B5" w14:textId="77777777" w:rsidR="00C84410" w:rsidRPr="00EA5936" w:rsidRDefault="00C84410" w:rsidP="00EA5936">
            <w:pPr>
              <w:pStyle w:val="TAL"/>
              <w:rPr>
                <w:sz w:val="16"/>
              </w:rPr>
            </w:pPr>
            <w:r w:rsidRPr="00EA5936">
              <w:rPr>
                <w:sz w:val="16"/>
              </w:rPr>
              <w:t>SAHIN, Yildirim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151D7" w14:textId="77777777" w:rsidR="00C84410" w:rsidRPr="00EA5936" w:rsidRDefault="00C84410" w:rsidP="00EA5936">
            <w:pPr>
              <w:pStyle w:val="TAL"/>
              <w:rPr>
                <w:sz w:val="16"/>
              </w:rPr>
            </w:pPr>
            <w:r w:rsidRPr="00EA5936">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D85C4" w14:textId="77777777" w:rsidR="00C84410" w:rsidRPr="00EA5936" w:rsidRDefault="00C84410" w:rsidP="00EA5936">
            <w:pPr>
              <w:pStyle w:val="TAL"/>
              <w:rPr>
                <w:sz w:val="16"/>
              </w:rPr>
            </w:pPr>
            <w:r w:rsidRPr="00EA5936">
              <w:rPr>
                <w:sz w:val="16"/>
              </w:rPr>
              <w:t>3GPPMEMBER (ATIS)</w:t>
            </w:r>
          </w:p>
        </w:tc>
      </w:tr>
      <w:tr w:rsidR="00EA5936" w:rsidRPr="00EA5936" w14:paraId="3C3AB2FD"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35326" w14:textId="77777777" w:rsidR="00C84410" w:rsidRPr="00EA5936" w:rsidRDefault="00C84410" w:rsidP="00EA5936">
            <w:pPr>
              <w:pStyle w:val="TAL"/>
              <w:rPr>
                <w:sz w:val="16"/>
              </w:rPr>
            </w:pPr>
            <w:r w:rsidRPr="00EA5936">
              <w:rPr>
                <w:sz w:val="16"/>
              </w:rPr>
              <w:t>SANDERS,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9920C" w14:textId="77777777" w:rsidR="00C84410" w:rsidRPr="00EA5936" w:rsidRDefault="00C84410" w:rsidP="00EA5936">
            <w:pPr>
              <w:pStyle w:val="TAL"/>
              <w:rPr>
                <w:sz w:val="16"/>
              </w:rPr>
            </w:pPr>
            <w:r w:rsidRPr="00EA5936">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4CDDF" w14:textId="77777777" w:rsidR="00C84410" w:rsidRPr="00EA5936" w:rsidRDefault="00C84410" w:rsidP="00EA5936">
            <w:pPr>
              <w:pStyle w:val="TAL"/>
              <w:rPr>
                <w:sz w:val="16"/>
              </w:rPr>
            </w:pPr>
            <w:r w:rsidRPr="00EA5936">
              <w:rPr>
                <w:sz w:val="16"/>
              </w:rPr>
              <w:t>3GPPMEMBER (ETSI)</w:t>
            </w:r>
          </w:p>
        </w:tc>
      </w:tr>
      <w:tr w:rsidR="00EA5936" w:rsidRPr="00EA5936" w14:paraId="45D2073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1589F" w14:textId="77777777" w:rsidR="00C84410" w:rsidRPr="00EA5936" w:rsidRDefault="00C84410" w:rsidP="00EA5936">
            <w:pPr>
              <w:pStyle w:val="TAL"/>
              <w:rPr>
                <w:sz w:val="16"/>
              </w:rPr>
            </w:pPr>
            <w:r w:rsidRPr="00EA5936">
              <w:rPr>
                <w:sz w:val="16"/>
              </w:rPr>
              <w:t>SCHMITT,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194E4" w14:textId="77777777" w:rsidR="00C84410" w:rsidRPr="00EA5936" w:rsidRDefault="00C84410" w:rsidP="00EA5936">
            <w:pPr>
              <w:pStyle w:val="TAL"/>
              <w:rPr>
                <w:sz w:val="16"/>
              </w:rPr>
            </w:pPr>
            <w:r w:rsidRPr="00EA5936">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9D375" w14:textId="77777777" w:rsidR="00C84410" w:rsidRPr="00EA5936" w:rsidRDefault="00C84410" w:rsidP="00EA5936">
            <w:pPr>
              <w:pStyle w:val="TAL"/>
              <w:rPr>
                <w:sz w:val="16"/>
              </w:rPr>
            </w:pPr>
            <w:r w:rsidRPr="00EA5936">
              <w:rPr>
                <w:sz w:val="16"/>
              </w:rPr>
              <w:t>3GPPMEMBER (CCSA)</w:t>
            </w:r>
          </w:p>
        </w:tc>
      </w:tr>
      <w:tr w:rsidR="00EA5936" w:rsidRPr="00EA5936" w14:paraId="7FF8C93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CCA43" w14:textId="77777777" w:rsidR="00C84410" w:rsidRPr="00EA5936" w:rsidRDefault="00C84410" w:rsidP="00EA5936">
            <w:pPr>
              <w:pStyle w:val="TAL"/>
              <w:rPr>
                <w:sz w:val="16"/>
              </w:rPr>
            </w:pPr>
            <w:r w:rsidRPr="00EA5936">
              <w:rPr>
                <w:sz w:val="16"/>
              </w:rPr>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84607" w14:textId="77777777" w:rsidR="00C84410" w:rsidRPr="00EA5936" w:rsidRDefault="00C84410" w:rsidP="00EA5936">
            <w:pPr>
              <w:pStyle w:val="TAL"/>
              <w:rPr>
                <w:sz w:val="16"/>
              </w:rPr>
            </w:pPr>
            <w:r w:rsidRPr="00EA5936">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364A4" w14:textId="77777777" w:rsidR="00C84410" w:rsidRPr="00EA5936" w:rsidRDefault="00C84410" w:rsidP="00EA5936">
            <w:pPr>
              <w:pStyle w:val="TAL"/>
              <w:rPr>
                <w:sz w:val="16"/>
              </w:rPr>
            </w:pPr>
            <w:r w:rsidRPr="00EA5936">
              <w:rPr>
                <w:sz w:val="16"/>
              </w:rPr>
              <w:t>3GPPMEMBER (ETSI)</w:t>
            </w:r>
          </w:p>
        </w:tc>
      </w:tr>
      <w:tr w:rsidR="00EA5936" w:rsidRPr="00EA5936" w14:paraId="2900963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BEA19" w14:textId="77777777" w:rsidR="00C84410" w:rsidRPr="00EA5936" w:rsidRDefault="00C84410" w:rsidP="00EA5936">
            <w:pPr>
              <w:pStyle w:val="TAL"/>
              <w:rPr>
                <w:sz w:val="16"/>
              </w:rPr>
            </w:pPr>
            <w:r w:rsidRPr="00EA5936">
              <w:rPr>
                <w:sz w:val="16"/>
              </w:rPr>
              <w:t>SHAH,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06DAB" w14:textId="77777777" w:rsidR="00C84410" w:rsidRPr="00EA5936" w:rsidRDefault="00C84410" w:rsidP="00EA5936">
            <w:pPr>
              <w:pStyle w:val="TAL"/>
              <w:rPr>
                <w:sz w:val="16"/>
              </w:rPr>
            </w:pPr>
            <w:r w:rsidRPr="00EA5936">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BEF84" w14:textId="77777777" w:rsidR="00C84410" w:rsidRPr="00EA5936" w:rsidRDefault="00C84410" w:rsidP="00EA5936">
            <w:pPr>
              <w:pStyle w:val="TAL"/>
              <w:rPr>
                <w:sz w:val="16"/>
              </w:rPr>
            </w:pPr>
            <w:r w:rsidRPr="00EA5936">
              <w:rPr>
                <w:sz w:val="16"/>
              </w:rPr>
              <w:t>3GPPMEMBER (ETSI)</w:t>
            </w:r>
          </w:p>
        </w:tc>
      </w:tr>
      <w:tr w:rsidR="00EA5936" w:rsidRPr="00EA5936" w14:paraId="5F14DC3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67D1" w14:textId="77777777" w:rsidR="00C84410" w:rsidRPr="00EA5936" w:rsidRDefault="00C84410" w:rsidP="00EA5936">
            <w:pPr>
              <w:pStyle w:val="TAL"/>
              <w:rPr>
                <w:sz w:val="16"/>
              </w:rPr>
            </w:pPr>
            <w:r w:rsidRPr="00EA5936">
              <w:rPr>
                <w:sz w:val="16"/>
              </w:rPr>
              <w:t>SHAILENDRA, Samar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E7A5F" w14:textId="77777777" w:rsidR="00C84410" w:rsidRPr="00EA5936" w:rsidRDefault="00C84410" w:rsidP="00EA5936">
            <w:pPr>
              <w:pStyle w:val="TAL"/>
              <w:rPr>
                <w:sz w:val="16"/>
              </w:rPr>
            </w:pPr>
            <w:r w:rsidRPr="00EA5936">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93FE3" w14:textId="77777777" w:rsidR="00C84410" w:rsidRPr="00EA5936" w:rsidRDefault="00C84410" w:rsidP="00EA5936">
            <w:pPr>
              <w:pStyle w:val="TAL"/>
              <w:rPr>
                <w:sz w:val="16"/>
              </w:rPr>
            </w:pPr>
            <w:r w:rsidRPr="00EA5936">
              <w:rPr>
                <w:sz w:val="16"/>
              </w:rPr>
              <w:t>3GPPMEMBER (TSDSI)</w:t>
            </w:r>
          </w:p>
        </w:tc>
      </w:tr>
      <w:tr w:rsidR="00EA5936" w:rsidRPr="00EA5936" w14:paraId="0CF3274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090BB" w14:textId="77777777" w:rsidR="00C84410" w:rsidRPr="00EA5936" w:rsidRDefault="00C84410" w:rsidP="00EA5936">
            <w:pPr>
              <w:pStyle w:val="TAL"/>
              <w:rPr>
                <w:sz w:val="16"/>
              </w:rPr>
            </w:pPr>
            <w:r w:rsidRPr="00EA5936">
              <w:rPr>
                <w:sz w:val="16"/>
              </w:rPr>
              <w:t>SHAN, Changhong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D279B" w14:textId="77777777" w:rsidR="00C84410" w:rsidRPr="00EA5936" w:rsidRDefault="00C84410" w:rsidP="00EA5936">
            <w:pPr>
              <w:pStyle w:val="TAL"/>
              <w:rPr>
                <w:sz w:val="16"/>
              </w:rPr>
            </w:pPr>
            <w:r w:rsidRPr="00EA5936">
              <w:rPr>
                <w:sz w:val="16"/>
              </w:rPr>
              <w:t>Intel China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53EB2" w14:textId="77777777" w:rsidR="00C84410" w:rsidRPr="00EA5936" w:rsidRDefault="00C84410" w:rsidP="00EA5936">
            <w:pPr>
              <w:pStyle w:val="TAL"/>
              <w:rPr>
                <w:sz w:val="16"/>
              </w:rPr>
            </w:pPr>
            <w:r w:rsidRPr="00EA5936">
              <w:rPr>
                <w:sz w:val="16"/>
              </w:rPr>
              <w:t>3GPPMEMBER (CCSA)</w:t>
            </w:r>
          </w:p>
        </w:tc>
      </w:tr>
      <w:tr w:rsidR="00EA5936" w:rsidRPr="00EA5936" w14:paraId="23B5C1B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5B45D" w14:textId="77777777" w:rsidR="00C84410" w:rsidRPr="00EA5936" w:rsidRDefault="00C84410" w:rsidP="00EA5936">
            <w:pPr>
              <w:pStyle w:val="TAL"/>
              <w:rPr>
                <w:sz w:val="16"/>
              </w:rPr>
            </w:pPr>
            <w:r w:rsidRPr="00EA5936">
              <w:rPr>
                <w:sz w:val="16"/>
              </w:rPr>
              <w:t>SHEKHAR, Ravi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54621" w14:textId="77777777" w:rsidR="00C84410" w:rsidRPr="00EA5936" w:rsidRDefault="00C84410" w:rsidP="00EA5936">
            <w:pPr>
              <w:pStyle w:val="TAL"/>
              <w:rPr>
                <w:sz w:val="16"/>
              </w:rPr>
            </w:pPr>
            <w:r w:rsidRPr="00EA5936">
              <w:rPr>
                <w:sz w:val="16"/>
              </w:rPr>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01A81" w14:textId="77777777" w:rsidR="00C84410" w:rsidRPr="00EA5936" w:rsidRDefault="00C84410" w:rsidP="00EA5936">
            <w:pPr>
              <w:pStyle w:val="TAL"/>
              <w:rPr>
                <w:sz w:val="16"/>
              </w:rPr>
            </w:pPr>
            <w:r w:rsidRPr="00EA5936">
              <w:rPr>
                <w:sz w:val="16"/>
              </w:rPr>
              <w:t>3GPPMEMBER (ATIS)</w:t>
            </w:r>
          </w:p>
        </w:tc>
      </w:tr>
      <w:tr w:rsidR="00EA5936" w:rsidRPr="00EA5936" w14:paraId="16D7EF6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69208" w14:textId="77777777" w:rsidR="00C84410" w:rsidRPr="00EA5936" w:rsidRDefault="00C84410" w:rsidP="00EA5936">
            <w:pPr>
              <w:pStyle w:val="TAL"/>
              <w:rPr>
                <w:sz w:val="16"/>
              </w:rPr>
            </w:pPr>
            <w:r w:rsidRPr="00EA5936">
              <w:rPr>
                <w:sz w:val="16"/>
              </w:rPr>
              <w:t>SHEN,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07FC" w14:textId="77777777" w:rsidR="00C84410" w:rsidRPr="00EA5936" w:rsidRDefault="00C84410" w:rsidP="00EA5936">
            <w:pPr>
              <w:pStyle w:val="TAL"/>
              <w:rPr>
                <w:sz w:val="16"/>
              </w:rPr>
            </w:pPr>
            <w:r w:rsidRPr="00EA5936">
              <w:rPr>
                <w:sz w:val="16"/>
              </w:rPr>
              <w:t>Beijing Xiaomi Mobile Softwar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8288A" w14:textId="77777777" w:rsidR="00C84410" w:rsidRPr="00EA5936" w:rsidRDefault="00C84410" w:rsidP="00EA5936">
            <w:pPr>
              <w:pStyle w:val="TAL"/>
              <w:rPr>
                <w:sz w:val="16"/>
              </w:rPr>
            </w:pPr>
            <w:r w:rsidRPr="00EA5936">
              <w:rPr>
                <w:sz w:val="16"/>
              </w:rPr>
              <w:t>3GPPMEMBER (CCSA)</w:t>
            </w:r>
          </w:p>
        </w:tc>
      </w:tr>
      <w:tr w:rsidR="00EA5936" w:rsidRPr="00EA5936" w14:paraId="64B2809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72D62" w14:textId="77777777" w:rsidR="00C84410" w:rsidRPr="00EA5936" w:rsidRDefault="00C84410" w:rsidP="00EA5936">
            <w:pPr>
              <w:pStyle w:val="TAL"/>
              <w:rPr>
                <w:sz w:val="16"/>
              </w:rPr>
            </w:pPr>
            <w:r w:rsidRPr="00EA5936">
              <w:rPr>
                <w:sz w:val="16"/>
              </w:rPr>
              <w:t>SHU, 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50971" w14:textId="77777777" w:rsidR="00C84410" w:rsidRPr="00EA5936" w:rsidRDefault="00C84410" w:rsidP="00EA5936">
            <w:pPr>
              <w:pStyle w:val="TAL"/>
              <w:rPr>
                <w:sz w:val="16"/>
              </w:rPr>
            </w:pPr>
            <w:r w:rsidRPr="00EA5936">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80772" w14:textId="77777777" w:rsidR="00C84410" w:rsidRPr="00EA5936" w:rsidRDefault="00C84410" w:rsidP="00EA5936">
            <w:pPr>
              <w:pStyle w:val="TAL"/>
              <w:rPr>
                <w:sz w:val="16"/>
              </w:rPr>
            </w:pPr>
            <w:r w:rsidRPr="00EA5936">
              <w:rPr>
                <w:sz w:val="16"/>
              </w:rPr>
              <w:t>3GPPMEMBER (CCSA)</w:t>
            </w:r>
          </w:p>
        </w:tc>
      </w:tr>
      <w:tr w:rsidR="00EA5936" w:rsidRPr="00EA5936" w14:paraId="5941C72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D364B" w14:textId="77777777" w:rsidR="00C84410" w:rsidRPr="00EA5936" w:rsidRDefault="00C84410" w:rsidP="00EA5936">
            <w:pPr>
              <w:pStyle w:val="TAL"/>
              <w:rPr>
                <w:sz w:val="16"/>
              </w:rPr>
            </w:pPr>
            <w:r w:rsidRPr="00EA5936">
              <w:rPr>
                <w:sz w:val="16"/>
              </w:rPr>
              <w:t>SINGH, VIRENDRA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8AF9E" w14:textId="77777777" w:rsidR="00C84410" w:rsidRPr="00EA5936" w:rsidRDefault="00C84410" w:rsidP="00EA5936">
            <w:pPr>
              <w:pStyle w:val="TAL"/>
              <w:rPr>
                <w:sz w:val="16"/>
              </w:rPr>
            </w:pPr>
            <w:r w:rsidRPr="00EA5936">
              <w:rPr>
                <w:sz w:val="16"/>
              </w:rPr>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6081B" w14:textId="77777777" w:rsidR="00C84410" w:rsidRPr="00EA5936" w:rsidRDefault="00C84410" w:rsidP="00EA5936">
            <w:pPr>
              <w:pStyle w:val="TAL"/>
              <w:rPr>
                <w:sz w:val="16"/>
              </w:rPr>
            </w:pPr>
            <w:r w:rsidRPr="00EA5936">
              <w:rPr>
                <w:sz w:val="16"/>
              </w:rPr>
              <w:t>3GPPMEMBER (ETSI)</w:t>
            </w:r>
          </w:p>
        </w:tc>
      </w:tr>
      <w:tr w:rsidR="00EA5936" w:rsidRPr="00EA5936" w14:paraId="4FE1CC1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1163A" w14:textId="77777777" w:rsidR="00C84410" w:rsidRPr="00EA5936" w:rsidRDefault="00C84410" w:rsidP="00EA5936">
            <w:pPr>
              <w:pStyle w:val="TAL"/>
              <w:rPr>
                <w:sz w:val="16"/>
              </w:rPr>
            </w:pPr>
            <w:r w:rsidRPr="00EA5936">
              <w:rPr>
                <w:sz w:val="16"/>
              </w:rPr>
              <w:t>SKROCKI,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E95B9" w14:textId="77777777" w:rsidR="00C84410" w:rsidRPr="00EA5936" w:rsidRDefault="00C84410" w:rsidP="00EA5936">
            <w:pPr>
              <w:pStyle w:val="TAL"/>
              <w:rPr>
                <w:sz w:val="16"/>
              </w:rPr>
            </w:pPr>
            <w:r w:rsidRPr="00EA5936">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2AE34" w14:textId="77777777" w:rsidR="00C84410" w:rsidRPr="00EA5936" w:rsidRDefault="00C84410" w:rsidP="00EA5936">
            <w:pPr>
              <w:pStyle w:val="TAL"/>
              <w:rPr>
                <w:sz w:val="16"/>
              </w:rPr>
            </w:pPr>
            <w:r w:rsidRPr="00EA5936">
              <w:rPr>
                <w:sz w:val="16"/>
              </w:rPr>
              <w:t>3GPPMEMBER (ETSI)</w:t>
            </w:r>
          </w:p>
        </w:tc>
      </w:tr>
      <w:tr w:rsidR="00EA5936" w:rsidRPr="00EA5936" w14:paraId="6715116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82D3" w14:textId="77777777" w:rsidR="00C84410" w:rsidRPr="00EA5936" w:rsidRDefault="00C84410" w:rsidP="00EA5936">
            <w:pPr>
              <w:pStyle w:val="TAL"/>
              <w:rPr>
                <w:sz w:val="16"/>
              </w:rPr>
            </w:pPr>
            <w:r w:rsidRPr="00EA5936">
              <w:rPr>
                <w:sz w:val="16"/>
              </w:rPr>
              <w:t>SOMMER, Markus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7B005" w14:textId="77777777" w:rsidR="00C84410" w:rsidRPr="00EA5936" w:rsidRDefault="00C84410" w:rsidP="00EA5936">
            <w:pPr>
              <w:pStyle w:val="TAL"/>
              <w:rPr>
                <w:sz w:val="16"/>
              </w:rPr>
            </w:pPr>
            <w:r w:rsidRPr="00EA5936">
              <w:rPr>
                <w:sz w:val="16"/>
              </w:rPr>
              <w:t>Vodafone Italia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881B6" w14:textId="77777777" w:rsidR="00C84410" w:rsidRPr="00EA5936" w:rsidRDefault="00C84410" w:rsidP="00EA5936">
            <w:pPr>
              <w:pStyle w:val="TAL"/>
              <w:rPr>
                <w:sz w:val="16"/>
              </w:rPr>
            </w:pPr>
            <w:r w:rsidRPr="00EA5936">
              <w:rPr>
                <w:sz w:val="16"/>
              </w:rPr>
              <w:t>3GPPMEMBER (ETSI)</w:t>
            </w:r>
          </w:p>
        </w:tc>
      </w:tr>
      <w:tr w:rsidR="00EA5936" w:rsidRPr="00EA5936" w14:paraId="5CE3117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9D15F" w14:textId="77777777" w:rsidR="00C84410" w:rsidRPr="00EA5936" w:rsidRDefault="00C84410" w:rsidP="00EA5936">
            <w:pPr>
              <w:pStyle w:val="TAL"/>
              <w:rPr>
                <w:sz w:val="16"/>
              </w:rPr>
            </w:pPr>
            <w:r w:rsidRPr="00EA5936">
              <w:rPr>
                <w:sz w:val="16"/>
              </w:rPr>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1F663" w14:textId="77777777" w:rsidR="00C84410" w:rsidRPr="00EA5936" w:rsidRDefault="00C84410" w:rsidP="00EA5936">
            <w:pPr>
              <w:pStyle w:val="TAL"/>
              <w:rPr>
                <w:sz w:val="16"/>
              </w:rPr>
            </w:pPr>
            <w:r w:rsidRPr="00EA5936">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61BBE" w14:textId="77777777" w:rsidR="00C84410" w:rsidRPr="00EA5936" w:rsidRDefault="00C84410" w:rsidP="00EA5936">
            <w:pPr>
              <w:pStyle w:val="TAL"/>
              <w:rPr>
                <w:sz w:val="16"/>
              </w:rPr>
            </w:pPr>
            <w:r w:rsidRPr="00EA5936">
              <w:rPr>
                <w:sz w:val="16"/>
              </w:rPr>
              <w:t>3GPPMEMBER (CCSA)</w:t>
            </w:r>
          </w:p>
        </w:tc>
      </w:tr>
      <w:tr w:rsidR="00EA5936" w:rsidRPr="00EA5936" w14:paraId="0EEAA15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16948" w14:textId="77777777" w:rsidR="00C84410" w:rsidRPr="00EA5936" w:rsidRDefault="00C84410" w:rsidP="00EA5936">
            <w:pPr>
              <w:pStyle w:val="TAL"/>
              <w:rPr>
                <w:sz w:val="16"/>
              </w:rPr>
            </w:pPr>
            <w:r w:rsidRPr="00EA5936">
              <w:rPr>
                <w:sz w:val="16"/>
              </w:rPr>
              <w:t>SRIVASTAVA, Vimal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0B657" w14:textId="77777777" w:rsidR="00C84410" w:rsidRPr="00EA5936" w:rsidRDefault="00C84410" w:rsidP="00EA5936">
            <w:pPr>
              <w:pStyle w:val="TAL"/>
              <w:rPr>
                <w:sz w:val="16"/>
              </w:rPr>
            </w:pPr>
            <w:r w:rsidRPr="00EA5936">
              <w:rPr>
                <w:sz w:val="16"/>
              </w:rPr>
              <w:t>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FF084" w14:textId="77777777" w:rsidR="00C84410" w:rsidRPr="00EA5936" w:rsidRDefault="00C84410" w:rsidP="00EA5936">
            <w:pPr>
              <w:pStyle w:val="TAL"/>
              <w:rPr>
                <w:sz w:val="16"/>
              </w:rPr>
            </w:pPr>
            <w:r w:rsidRPr="00EA5936">
              <w:rPr>
                <w:sz w:val="16"/>
              </w:rPr>
              <w:t>3GPPMEMBER (ETSI)</w:t>
            </w:r>
          </w:p>
        </w:tc>
      </w:tr>
      <w:tr w:rsidR="00EA5936" w:rsidRPr="00EA5936" w14:paraId="2ED1F2B1"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B5E17" w14:textId="77777777" w:rsidR="00C84410" w:rsidRPr="00EA5936" w:rsidRDefault="00C84410" w:rsidP="00EA5936">
            <w:pPr>
              <w:pStyle w:val="TAL"/>
              <w:rPr>
                <w:sz w:val="16"/>
              </w:rPr>
            </w:pPr>
            <w:r w:rsidRPr="00EA5936">
              <w:rPr>
                <w:sz w:val="16"/>
              </w:rPr>
              <w:t>STOJANOVSKI, Saso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58501" w14:textId="77777777" w:rsidR="00C84410" w:rsidRPr="00EA5936" w:rsidRDefault="00C84410" w:rsidP="00EA5936">
            <w:pPr>
              <w:pStyle w:val="TAL"/>
              <w:rPr>
                <w:sz w:val="16"/>
              </w:rPr>
            </w:pPr>
            <w:r w:rsidRPr="00EA5936">
              <w:rPr>
                <w:sz w:val="16"/>
              </w:rPr>
              <w:t>Intel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C3960" w14:textId="77777777" w:rsidR="00C84410" w:rsidRPr="00EA5936" w:rsidRDefault="00C84410" w:rsidP="00EA5936">
            <w:pPr>
              <w:pStyle w:val="TAL"/>
              <w:rPr>
                <w:sz w:val="16"/>
              </w:rPr>
            </w:pPr>
            <w:r w:rsidRPr="00EA5936">
              <w:rPr>
                <w:sz w:val="16"/>
              </w:rPr>
              <w:t>3GPPMEMBER (ETSI)</w:t>
            </w:r>
          </w:p>
        </w:tc>
      </w:tr>
      <w:tr w:rsidR="00EA5936" w:rsidRPr="00EA5936" w14:paraId="628635E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82979" w14:textId="77777777" w:rsidR="00C84410" w:rsidRPr="00EA5936" w:rsidRDefault="00C84410" w:rsidP="00EA5936">
            <w:pPr>
              <w:pStyle w:val="TAL"/>
              <w:rPr>
                <w:sz w:val="16"/>
              </w:rPr>
            </w:pPr>
            <w:r w:rsidRPr="00EA5936">
              <w:rPr>
                <w:sz w:val="16"/>
              </w:rPr>
              <w:t>SUH, Kyungjoo 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BD123" w14:textId="77777777" w:rsidR="00C84410" w:rsidRPr="00EA5936" w:rsidRDefault="00C84410" w:rsidP="00EA5936">
            <w:pPr>
              <w:pStyle w:val="TAL"/>
              <w:rPr>
                <w:sz w:val="16"/>
              </w:rPr>
            </w:pPr>
            <w:r w:rsidRPr="00EA5936">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2FED0" w14:textId="77777777" w:rsidR="00C84410" w:rsidRPr="00EA5936" w:rsidRDefault="00C84410" w:rsidP="00EA5936">
            <w:pPr>
              <w:pStyle w:val="TAL"/>
              <w:rPr>
                <w:sz w:val="16"/>
              </w:rPr>
            </w:pPr>
            <w:r w:rsidRPr="00EA5936">
              <w:rPr>
                <w:sz w:val="16"/>
              </w:rPr>
              <w:t>3GPPMEMBER (ETSI)</w:t>
            </w:r>
          </w:p>
        </w:tc>
      </w:tr>
      <w:tr w:rsidR="00EA5936" w:rsidRPr="00EA5936" w14:paraId="725CDBF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E8535" w14:textId="77777777" w:rsidR="00C84410" w:rsidRPr="00EA5936" w:rsidRDefault="00C84410" w:rsidP="00EA5936">
            <w:pPr>
              <w:pStyle w:val="TAL"/>
              <w:rPr>
                <w:sz w:val="16"/>
              </w:rPr>
            </w:pPr>
            <w:r w:rsidRPr="00EA5936">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9151F" w14:textId="77777777" w:rsidR="00C84410" w:rsidRPr="00EA5936" w:rsidRDefault="00C84410" w:rsidP="00EA5936">
            <w:pPr>
              <w:pStyle w:val="TAL"/>
              <w:rPr>
                <w:sz w:val="16"/>
              </w:rPr>
            </w:pPr>
            <w:r w:rsidRPr="00EA593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C426A" w14:textId="77777777" w:rsidR="00C84410" w:rsidRPr="00EA5936" w:rsidRDefault="00C84410" w:rsidP="00EA5936">
            <w:pPr>
              <w:pStyle w:val="TAL"/>
              <w:rPr>
                <w:sz w:val="16"/>
              </w:rPr>
            </w:pPr>
            <w:r w:rsidRPr="00EA5936">
              <w:rPr>
                <w:sz w:val="16"/>
              </w:rPr>
              <w:t>3GPPMEMBER (TTA)</w:t>
            </w:r>
          </w:p>
        </w:tc>
      </w:tr>
      <w:tr w:rsidR="00EA5936" w:rsidRPr="00EA5936" w14:paraId="0BFEE990"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4528" w14:textId="77777777" w:rsidR="00C84410" w:rsidRPr="00EA5936" w:rsidRDefault="00C84410" w:rsidP="00EA5936">
            <w:pPr>
              <w:pStyle w:val="TAL"/>
              <w:rPr>
                <w:sz w:val="16"/>
              </w:rPr>
            </w:pPr>
            <w:r w:rsidRPr="00EA5936">
              <w:rPr>
                <w:sz w:val="16"/>
              </w:rPr>
              <w:t>TSANG, Yolanda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CF2D0" w14:textId="77777777" w:rsidR="00C84410" w:rsidRPr="00EA5936" w:rsidRDefault="00C84410" w:rsidP="00EA5936">
            <w:pPr>
              <w:pStyle w:val="TAL"/>
              <w:rPr>
                <w:sz w:val="16"/>
              </w:rPr>
            </w:pPr>
            <w:r w:rsidRPr="00EA5936">
              <w:rPr>
                <w:sz w:val="16"/>
              </w:rPr>
              <w:t>ASTRI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BE2F6" w14:textId="77777777" w:rsidR="00C84410" w:rsidRPr="00EA5936" w:rsidRDefault="00C84410" w:rsidP="00EA5936">
            <w:pPr>
              <w:pStyle w:val="TAL"/>
              <w:rPr>
                <w:sz w:val="16"/>
              </w:rPr>
            </w:pPr>
            <w:r w:rsidRPr="00EA5936">
              <w:rPr>
                <w:sz w:val="16"/>
              </w:rPr>
              <w:t>3GPPMEMBER (ETSI)</w:t>
            </w:r>
          </w:p>
        </w:tc>
      </w:tr>
      <w:tr w:rsidR="00EA5936" w:rsidRPr="00EA5936" w14:paraId="14DAD8E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2E5E5" w14:textId="77777777" w:rsidR="00C84410" w:rsidRPr="00EA5936" w:rsidRDefault="00C84410" w:rsidP="00EA5936">
            <w:pPr>
              <w:pStyle w:val="TAL"/>
              <w:rPr>
                <w:sz w:val="16"/>
              </w:rPr>
            </w:pPr>
            <w:r w:rsidRPr="00EA5936">
              <w:rPr>
                <w:sz w:val="16"/>
              </w:rPr>
              <w:t>WANG, 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A5EF5" w14:textId="77777777" w:rsidR="00C84410" w:rsidRPr="00EA5936" w:rsidRDefault="00C84410" w:rsidP="00EA5936">
            <w:pPr>
              <w:pStyle w:val="TAL"/>
              <w:rPr>
                <w:sz w:val="16"/>
              </w:rPr>
            </w:pPr>
            <w:r w:rsidRPr="00EA5936">
              <w:rPr>
                <w:sz w:val="16"/>
              </w:rPr>
              <w:t>IPLOOK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98B89" w14:textId="77777777" w:rsidR="00C84410" w:rsidRPr="00EA5936" w:rsidRDefault="00C84410" w:rsidP="00EA5936">
            <w:pPr>
              <w:pStyle w:val="TAL"/>
              <w:rPr>
                <w:sz w:val="16"/>
              </w:rPr>
            </w:pPr>
            <w:r w:rsidRPr="00EA5936">
              <w:rPr>
                <w:sz w:val="16"/>
              </w:rPr>
              <w:t>3GPPMEMBER (CCSA)</w:t>
            </w:r>
          </w:p>
        </w:tc>
      </w:tr>
      <w:tr w:rsidR="00EA5936" w:rsidRPr="00EA5936" w14:paraId="0769F1F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F8E0D" w14:textId="77777777" w:rsidR="00C84410" w:rsidRPr="00EA5936" w:rsidRDefault="00C84410" w:rsidP="00EA5936">
            <w:pPr>
              <w:pStyle w:val="TAL"/>
              <w:rPr>
                <w:sz w:val="16"/>
              </w:rPr>
            </w:pPr>
            <w:r w:rsidRPr="00EA5936">
              <w:rPr>
                <w:sz w:val="16"/>
              </w:rPr>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95FCB" w14:textId="77777777" w:rsidR="00C84410" w:rsidRPr="00EA5936" w:rsidRDefault="00C84410" w:rsidP="00EA5936">
            <w:pPr>
              <w:pStyle w:val="TAL"/>
              <w:rPr>
                <w:sz w:val="16"/>
              </w:rPr>
            </w:pPr>
            <w:r w:rsidRPr="00EA5936">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A4C6" w14:textId="77777777" w:rsidR="00C84410" w:rsidRPr="00EA5936" w:rsidRDefault="00C84410" w:rsidP="00EA5936">
            <w:pPr>
              <w:pStyle w:val="TAL"/>
              <w:rPr>
                <w:sz w:val="16"/>
              </w:rPr>
            </w:pPr>
            <w:r w:rsidRPr="00EA5936">
              <w:rPr>
                <w:sz w:val="16"/>
              </w:rPr>
              <w:t>3GPPMEMBER (CCSA)</w:t>
            </w:r>
          </w:p>
        </w:tc>
      </w:tr>
      <w:tr w:rsidR="00EA5936" w:rsidRPr="00EA5936" w14:paraId="31D2E29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510EA" w14:textId="77777777" w:rsidR="00C84410" w:rsidRPr="00EA5936" w:rsidRDefault="00C84410" w:rsidP="00EA5936">
            <w:pPr>
              <w:pStyle w:val="TAL"/>
              <w:rPr>
                <w:sz w:val="16"/>
              </w:rPr>
            </w:pPr>
            <w:r w:rsidRPr="00EA5936">
              <w:rPr>
                <w:sz w:val="16"/>
              </w:rPr>
              <w:t>WANG, Menghan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6959B" w14:textId="77777777" w:rsidR="00C84410" w:rsidRPr="00EA5936" w:rsidRDefault="00C84410" w:rsidP="00EA5936">
            <w:pPr>
              <w:pStyle w:val="TAL"/>
              <w:rPr>
                <w:sz w:val="16"/>
              </w:rPr>
            </w:pPr>
            <w:r w:rsidRPr="00EA5936">
              <w:rPr>
                <w:sz w:val="16"/>
              </w:rPr>
              <w:t>Sanechips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648C8" w14:textId="77777777" w:rsidR="00C84410" w:rsidRPr="00EA5936" w:rsidRDefault="00C84410" w:rsidP="00EA5936">
            <w:pPr>
              <w:pStyle w:val="TAL"/>
              <w:rPr>
                <w:sz w:val="16"/>
              </w:rPr>
            </w:pPr>
            <w:r w:rsidRPr="00EA5936">
              <w:rPr>
                <w:sz w:val="16"/>
              </w:rPr>
              <w:t>3GPPMEMBER (CCSA)</w:t>
            </w:r>
          </w:p>
        </w:tc>
      </w:tr>
      <w:tr w:rsidR="00EA5936" w:rsidRPr="00EA5936" w14:paraId="04881FE5"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B512" w14:textId="77777777" w:rsidR="00C84410" w:rsidRPr="00EA5936" w:rsidRDefault="00C84410" w:rsidP="00EA5936">
            <w:pPr>
              <w:pStyle w:val="TAL"/>
              <w:rPr>
                <w:sz w:val="16"/>
              </w:rPr>
            </w:pPr>
            <w:r w:rsidRPr="00EA5936">
              <w:rPr>
                <w:sz w:val="16"/>
              </w:rPr>
              <w:t>WANG, RONG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15F8" w14:textId="77777777" w:rsidR="00C84410" w:rsidRPr="00EA5936" w:rsidRDefault="00C84410" w:rsidP="00EA5936">
            <w:pPr>
              <w:pStyle w:val="TAL"/>
              <w:rPr>
                <w:sz w:val="16"/>
              </w:rPr>
            </w:pPr>
            <w:r w:rsidRPr="00EA5936">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DA38C" w14:textId="77777777" w:rsidR="00C84410" w:rsidRPr="00EA5936" w:rsidRDefault="00C84410" w:rsidP="00EA5936">
            <w:pPr>
              <w:pStyle w:val="TAL"/>
              <w:rPr>
                <w:sz w:val="16"/>
              </w:rPr>
            </w:pPr>
            <w:r w:rsidRPr="00EA5936">
              <w:rPr>
                <w:sz w:val="16"/>
              </w:rPr>
              <w:t>3GPPMEMBER (CCSA)</w:t>
            </w:r>
          </w:p>
        </w:tc>
      </w:tr>
      <w:tr w:rsidR="00EA5936" w:rsidRPr="00EA5936" w14:paraId="6745D2D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C50F5" w14:textId="77777777" w:rsidR="00C84410" w:rsidRPr="00EA5936" w:rsidRDefault="00C84410" w:rsidP="00EA5936">
            <w:pPr>
              <w:pStyle w:val="TAL"/>
              <w:rPr>
                <w:sz w:val="16"/>
              </w:rPr>
            </w:pPr>
            <w:r w:rsidRPr="00EA5936">
              <w:rPr>
                <w:sz w:val="16"/>
              </w:rPr>
              <w:t>WASS,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AACC2" w14:textId="77777777" w:rsidR="00C84410" w:rsidRPr="00EA5936" w:rsidRDefault="00C84410" w:rsidP="00EA5936">
            <w:pPr>
              <w:pStyle w:val="TAL"/>
              <w:rPr>
                <w:sz w:val="16"/>
              </w:rPr>
            </w:pPr>
            <w:r w:rsidRPr="00EA5936">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25BBB" w14:textId="77777777" w:rsidR="00C84410" w:rsidRPr="00EA5936" w:rsidRDefault="00C84410" w:rsidP="00EA5936">
            <w:pPr>
              <w:pStyle w:val="TAL"/>
              <w:rPr>
                <w:sz w:val="16"/>
              </w:rPr>
            </w:pPr>
            <w:r w:rsidRPr="00EA5936">
              <w:rPr>
                <w:sz w:val="16"/>
              </w:rPr>
              <w:t>3GPPMEMBER (ETSI)</w:t>
            </w:r>
          </w:p>
        </w:tc>
      </w:tr>
      <w:tr w:rsidR="00EA5936" w:rsidRPr="00EA5936" w14:paraId="36E41BB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5C3D6" w14:textId="77777777" w:rsidR="00C84410" w:rsidRPr="00EA5936" w:rsidRDefault="00C84410" w:rsidP="00EA5936">
            <w:pPr>
              <w:pStyle w:val="TAL"/>
              <w:rPr>
                <w:sz w:val="16"/>
              </w:rPr>
            </w:pPr>
            <w:r w:rsidRPr="00EA5936">
              <w:rPr>
                <w:sz w:val="16"/>
              </w:rPr>
              <w:t>WATFA, Mahmoud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6EB1E" w14:textId="77777777" w:rsidR="00C84410" w:rsidRPr="00EA5936" w:rsidRDefault="00C84410" w:rsidP="00EA5936">
            <w:pPr>
              <w:pStyle w:val="TAL"/>
              <w:rPr>
                <w:sz w:val="16"/>
              </w:rPr>
            </w:pPr>
            <w:r w:rsidRPr="00EA5936">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6B9D6" w14:textId="77777777" w:rsidR="00C84410" w:rsidRPr="00EA5936" w:rsidRDefault="00C84410" w:rsidP="00EA5936">
            <w:pPr>
              <w:pStyle w:val="TAL"/>
              <w:rPr>
                <w:sz w:val="16"/>
              </w:rPr>
            </w:pPr>
            <w:r w:rsidRPr="00EA5936">
              <w:rPr>
                <w:sz w:val="16"/>
              </w:rPr>
              <w:t>3GPPMEMBER (CCSA)</w:t>
            </w:r>
          </w:p>
        </w:tc>
      </w:tr>
      <w:tr w:rsidR="00EA5936" w:rsidRPr="00EA5936" w14:paraId="5FF82C5B"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7EE34" w14:textId="77777777" w:rsidR="00C84410" w:rsidRPr="00EA5936" w:rsidRDefault="00C84410" w:rsidP="00EA5936">
            <w:pPr>
              <w:pStyle w:val="TAL"/>
              <w:rPr>
                <w:sz w:val="16"/>
              </w:rPr>
            </w:pPr>
            <w:r w:rsidRPr="00EA5936">
              <w:rPr>
                <w:sz w:val="16"/>
              </w:rPr>
              <w:t>WEAVER, Farni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A3FF9" w14:textId="77777777" w:rsidR="00C84410" w:rsidRPr="00EA5936" w:rsidRDefault="00C84410" w:rsidP="00EA5936">
            <w:pPr>
              <w:pStyle w:val="TAL"/>
              <w:rPr>
                <w:sz w:val="16"/>
              </w:rPr>
            </w:pPr>
            <w:r w:rsidRPr="00EA5936">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4E955" w14:textId="77777777" w:rsidR="00C84410" w:rsidRPr="00EA5936" w:rsidRDefault="00C84410" w:rsidP="00EA5936">
            <w:pPr>
              <w:pStyle w:val="TAL"/>
              <w:rPr>
                <w:sz w:val="16"/>
              </w:rPr>
            </w:pPr>
            <w:r w:rsidRPr="00EA5936">
              <w:rPr>
                <w:sz w:val="16"/>
              </w:rPr>
              <w:t>3GPPMEMBER (ATIS)</w:t>
            </w:r>
          </w:p>
        </w:tc>
      </w:tr>
      <w:tr w:rsidR="00EA5936" w:rsidRPr="00EA5936" w14:paraId="1E37A14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A8E07" w14:textId="77777777" w:rsidR="00C84410" w:rsidRPr="00EA5936" w:rsidRDefault="00C84410" w:rsidP="00EA5936">
            <w:pPr>
              <w:pStyle w:val="TAL"/>
              <w:rPr>
                <w:sz w:val="16"/>
              </w:rPr>
            </w:pPr>
            <w:r w:rsidRPr="00EA5936">
              <w:rPr>
                <w:sz w:val="16"/>
              </w:rPr>
              <w:t>WEI, haitao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77CC2" w14:textId="77777777" w:rsidR="00C84410" w:rsidRPr="00EA5936" w:rsidRDefault="00C84410" w:rsidP="00EA5936">
            <w:pPr>
              <w:pStyle w:val="TAL"/>
              <w:rPr>
                <w:sz w:val="16"/>
              </w:rPr>
            </w:pPr>
            <w:r w:rsidRPr="00EA5936">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9ECA0" w14:textId="77777777" w:rsidR="00C84410" w:rsidRPr="00EA5936" w:rsidRDefault="00C84410" w:rsidP="00EA5936">
            <w:pPr>
              <w:pStyle w:val="TAL"/>
              <w:rPr>
                <w:sz w:val="16"/>
              </w:rPr>
            </w:pPr>
            <w:r w:rsidRPr="00EA5936">
              <w:rPr>
                <w:sz w:val="16"/>
              </w:rPr>
              <w:t>3GPPMEMBER (TTC)</w:t>
            </w:r>
          </w:p>
        </w:tc>
      </w:tr>
      <w:tr w:rsidR="00EA5936" w:rsidRPr="00EA5936" w14:paraId="441F8E97"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2CA87" w14:textId="77777777" w:rsidR="00C84410" w:rsidRPr="00EA5936" w:rsidRDefault="00C84410" w:rsidP="00EA5936">
            <w:pPr>
              <w:pStyle w:val="TAL"/>
              <w:rPr>
                <w:sz w:val="16"/>
              </w:rPr>
            </w:pPr>
            <w:r w:rsidRPr="00EA5936">
              <w:rPr>
                <w:sz w:val="16"/>
              </w:rPr>
              <w:t>WIEHE, Ulrich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07D8D" w14:textId="77777777" w:rsidR="00C84410" w:rsidRPr="00EA5936" w:rsidRDefault="00C84410" w:rsidP="00EA5936">
            <w:pPr>
              <w:pStyle w:val="TAL"/>
              <w:rPr>
                <w:sz w:val="16"/>
              </w:rPr>
            </w:pPr>
            <w:r w:rsidRPr="00EA5936">
              <w:rPr>
                <w:sz w:val="16"/>
              </w:rPr>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D6244" w14:textId="77777777" w:rsidR="00C84410" w:rsidRPr="00EA5936" w:rsidRDefault="00C84410" w:rsidP="00EA5936">
            <w:pPr>
              <w:pStyle w:val="TAL"/>
              <w:rPr>
                <w:sz w:val="16"/>
              </w:rPr>
            </w:pPr>
            <w:r w:rsidRPr="00EA5936">
              <w:rPr>
                <w:sz w:val="16"/>
              </w:rPr>
              <w:t>3GPPMEMBER (CCSA)</w:t>
            </w:r>
          </w:p>
        </w:tc>
      </w:tr>
      <w:tr w:rsidR="00EA5936" w:rsidRPr="00EA5936" w14:paraId="4227122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E0010" w14:textId="77777777" w:rsidR="00C84410" w:rsidRPr="00EA5936" w:rsidRDefault="00C84410" w:rsidP="00EA5936">
            <w:pPr>
              <w:pStyle w:val="TAL"/>
              <w:rPr>
                <w:sz w:val="16"/>
              </w:rPr>
            </w:pPr>
            <w:r w:rsidRPr="00EA5936">
              <w:rPr>
                <w:sz w:val="16"/>
              </w:rPr>
              <w:t>WILD, Peter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52B0B" w14:textId="77777777" w:rsidR="00C84410" w:rsidRPr="00EA5936" w:rsidRDefault="00C84410" w:rsidP="00EA5936">
            <w:pPr>
              <w:pStyle w:val="TAL"/>
              <w:rPr>
                <w:sz w:val="16"/>
              </w:rPr>
            </w:pPr>
            <w:r w:rsidRPr="00EA5936">
              <w:rPr>
                <w:sz w:val="16"/>
              </w:rPr>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13EE8" w14:textId="77777777" w:rsidR="00C84410" w:rsidRPr="00EA5936" w:rsidRDefault="00C84410" w:rsidP="00EA5936">
            <w:pPr>
              <w:pStyle w:val="TAL"/>
              <w:rPr>
                <w:sz w:val="16"/>
              </w:rPr>
            </w:pPr>
            <w:r w:rsidRPr="00EA5936">
              <w:rPr>
                <w:sz w:val="16"/>
              </w:rPr>
              <w:t>3GPPMEMBER (ETSI)</w:t>
            </w:r>
          </w:p>
        </w:tc>
      </w:tr>
      <w:tr w:rsidR="00EA5936" w:rsidRPr="00EA5936" w14:paraId="266A3C5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FA9F8" w14:textId="77777777" w:rsidR="00C84410" w:rsidRPr="00EA5936" w:rsidRDefault="00C84410" w:rsidP="00EA5936">
            <w:pPr>
              <w:pStyle w:val="TAL"/>
              <w:rPr>
                <w:sz w:val="16"/>
              </w:rPr>
            </w:pPr>
            <w:r w:rsidRPr="00EA5936">
              <w:rPr>
                <w:sz w:val="16"/>
              </w:rPr>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88674" w14:textId="77777777" w:rsidR="00C84410" w:rsidRPr="00EA5936" w:rsidRDefault="00C84410" w:rsidP="00EA5936">
            <w:pPr>
              <w:pStyle w:val="TAL"/>
              <w:rPr>
                <w:sz w:val="16"/>
              </w:rPr>
            </w:pPr>
            <w:r w:rsidRPr="00EA5936">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AF79E" w14:textId="77777777" w:rsidR="00C84410" w:rsidRPr="00EA5936" w:rsidRDefault="00C84410" w:rsidP="00EA5936">
            <w:pPr>
              <w:pStyle w:val="TAL"/>
              <w:rPr>
                <w:sz w:val="16"/>
              </w:rPr>
            </w:pPr>
            <w:r w:rsidRPr="00EA5936">
              <w:rPr>
                <w:sz w:val="16"/>
              </w:rPr>
              <w:t>3GPPMEMBER (ETSI)</w:t>
            </w:r>
          </w:p>
        </w:tc>
      </w:tr>
      <w:tr w:rsidR="00EA5936" w:rsidRPr="00EA5936" w14:paraId="50387759"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8DA0C" w14:textId="77777777" w:rsidR="00C84410" w:rsidRPr="00EA5936" w:rsidRDefault="00C84410" w:rsidP="00EA5936">
            <w:pPr>
              <w:pStyle w:val="TAL"/>
              <w:rPr>
                <w:sz w:val="16"/>
              </w:rPr>
            </w:pPr>
            <w:r w:rsidRPr="00EA5936">
              <w:rPr>
                <w:sz w:val="16"/>
              </w:rPr>
              <w:t>XU, Wenliang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1EA69" w14:textId="77777777" w:rsidR="00C84410" w:rsidRPr="00EA5936" w:rsidRDefault="00C84410" w:rsidP="00EA5936">
            <w:pPr>
              <w:pStyle w:val="TAL"/>
              <w:rPr>
                <w:sz w:val="16"/>
              </w:rPr>
            </w:pPr>
            <w:r w:rsidRPr="00EA5936">
              <w:rPr>
                <w:sz w:val="16"/>
              </w:rPr>
              <w:t>Oy LM 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A6EC7" w14:textId="77777777" w:rsidR="00C84410" w:rsidRPr="00EA5936" w:rsidRDefault="00C84410" w:rsidP="00EA5936">
            <w:pPr>
              <w:pStyle w:val="TAL"/>
              <w:rPr>
                <w:sz w:val="16"/>
              </w:rPr>
            </w:pPr>
            <w:r w:rsidRPr="00EA5936">
              <w:rPr>
                <w:sz w:val="16"/>
              </w:rPr>
              <w:t>3GPPMEMBER (ETSI)</w:t>
            </w:r>
          </w:p>
        </w:tc>
      </w:tr>
      <w:tr w:rsidR="00EA5936" w:rsidRPr="00EA5936" w14:paraId="244BFAC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76DDF" w14:textId="77777777" w:rsidR="00C84410" w:rsidRPr="00EA5936" w:rsidRDefault="00C84410" w:rsidP="00EA5936">
            <w:pPr>
              <w:pStyle w:val="TAL"/>
              <w:rPr>
                <w:sz w:val="16"/>
              </w:rPr>
            </w:pPr>
            <w:r w:rsidRPr="00EA5936">
              <w:rPr>
                <w:sz w:val="16"/>
              </w:rPr>
              <w:t>YAN, Xiaojian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EC400" w14:textId="77777777" w:rsidR="00C84410" w:rsidRPr="00EA5936" w:rsidRDefault="00C84410" w:rsidP="00EA5936">
            <w:pPr>
              <w:pStyle w:val="TAL"/>
              <w:rPr>
                <w:sz w:val="16"/>
              </w:rPr>
            </w:pPr>
            <w:r w:rsidRPr="00EA5936">
              <w:rPr>
                <w:sz w:val="16"/>
              </w:rPr>
              <w:t>CALTTA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2127D" w14:textId="77777777" w:rsidR="00C84410" w:rsidRPr="00EA5936" w:rsidRDefault="00C84410" w:rsidP="00EA5936">
            <w:pPr>
              <w:pStyle w:val="TAL"/>
              <w:rPr>
                <w:sz w:val="16"/>
              </w:rPr>
            </w:pPr>
            <w:r w:rsidRPr="00EA5936">
              <w:rPr>
                <w:sz w:val="16"/>
              </w:rPr>
              <w:t>3GPPMEMBER (CCSA)</w:t>
            </w:r>
          </w:p>
        </w:tc>
      </w:tr>
      <w:tr w:rsidR="00EA5936" w:rsidRPr="00EA5936" w14:paraId="4F12DD3F"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FCAE8" w14:textId="77777777" w:rsidR="00C84410" w:rsidRPr="00EA5936" w:rsidRDefault="00C84410" w:rsidP="00EA5936">
            <w:pPr>
              <w:pStyle w:val="TAL"/>
              <w:rPr>
                <w:sz w:val="16"/>
              </w:rPr>
            </w:pPr>
            <w:r w:rsidRPr="00EA5936">
              <w:rPr>
                <w:sz w:val="16"/>
              </w:rPr>
              <w:t>YANG, Yong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7E55F" w14:textId="77777777" w:rsidR="00C84410" w:rsidRPr="00EA5936" w:rsidRDefault="00C84410" w:rsidP="00EA5936">
            <w:pPr>
              <w:pStyle w:val="TAL"/>
              <w:rPr>
                <w:sz w:val="16"/>
              </w:rPr>
            </w:pPr>
            <w:r w:rsidRPr="00EA5936">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74519" w14:textId="77777777" w:rsidR="00C84410" w:rsidRPr="00EA5936" w:rsidRDefault="00C84410" w:rsidP="00EA5936">
            <w:pPr>
              <w:pStyle w:val="TAL"/>
              <w:rPr>
                <w:sz w:val="16"/>
              </w:rPr>
            </w:pPr>
            <w:r w:rsidRPr="00EA5936">
              <w:rPr>
                <w:sz w:val="16"/>
              </w:rPr>
              <w:t>3GPPMEMBER (ETSI)</w:t>
            </w:r>
          </w:p>
        </w:tc>
      </w:tr>
      <w:tr w:rsidR="00EA5936" w:rsidRPr="00EA5936" w14:paraId="40CF4422"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E9BD2" w14:textId="77777777" w:rsidR="00C84410" w:rsidRPr="00EA5936" w:rsidRDefault="00C84410" w:rsidP="00EA5936">
            <w:pPr>
              <w:pStyle w:val="TAL"/>
              <w:rPr>
                <w:sz w:val="16"/>
              </w:rPr>
            </w:pPr>
            <w:r w:rsidRPr="00EA5936">
              <w:rPr>
                <w:sz w:val="16"/>
              </w:rPr>
              <w:t>YAO, Yizhi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C8A47" w14:textId="77777777" w:rsidR="00C84410" w:rsidRPr="00EA5936" w:rsidRDefault="00C84410" w:rsidP="00EA5936">
            <w:pPr>
              <w:pStyle w:val="TAL"/>
              <w:rPr>
                <w:sz w:val="16"/>
              </w:rPr>
            </w:pPr>
            <w:r w:rsidRPr="00EA5936">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1881A" w14:textId="77777777" w:rsidR="00C84410" w:rsidRPr="00EA5936" w:rsidRDefault="00C84410" w:rsidP="00EA5936">
            <w:pPr>
              <w:pStyle w:val="TAL"/>
              <w:rPr>
                <w:sz w:val="16"/>
              </w:rPr>
            </w:pPr>
            <w:r w:rsidRPr="00EA5936">
              <w:rPr>
                <w:sz w:val="16"/>
              </w:rPr>
              <w:t>3GPPMEMBER (ETSI)</w:t>
            </w:r>
          </w:p>
        </w:tc>
      </w:tr>
      <w:tr w:rsidR="00EA5936" w:rsidRPr="00EA5936" w14:paraId="3FC5A55C"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59B66" w14:textId="77777777" w:rsidR="00C84410" w:rsidRPr="00EA5936" w:rsidRDefault="00C84410" w:rsidP="00EA5936">
            <w:pPr>
              <w:pStyle w:val="TAL"/>
              <w:rPr>
                <w:sz w:val="16"/>
              </w:rPr>
            </w:pPr>
            <w:r w:rsidRPr="00EA5936">
              <w:rPr>
                <w:sz w:val="16"/>
              </w:rPr>
              <w:t>YU, 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78A19" w14:textId="77777777" w:rsidR="00C84410" w:rsidRPr="00EA5936" w:rsidRDefault="00C84410" w:rsidP="00EA5936">
            <w:pPr>
              <w:pStyle w:val="TAL"/>
              <w:rPr>
                <w:sz w:val="16"/>
              </w:rPr>
            </w:pPr>
            <w:r w:rsidRPr="00EA5936">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9A618" w14:textId="77777777" w:rsidR="00C84410" w:rsidRPr="00EA5936" w:rsidRDefault="00C84410" w:rsidP="00EA5936">
            <w:pPr>
              <w:pStyle w:val="TAL"/>
              <w:rPr>
                <w:sz w:val="16"/>
              </w:rPr>
            </w:pPr>
            <w:r w:rsidRPr="00EA5936">
              <w:rPr>
                <w:sz w:val="16"/>
              </w:rPr>
              <w:t>3GPPMEMBER (CCSA)</w:t>
            </w:r>
          </w:p>
        </w:tc>
      </w:tr>
      <w:tr w:rsidR="00EA5936" w:rsidRPr="00EA5936" w14:paraId="1C8EA993"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58E92" w14:textId="77777777" w:rsidR="00C84410" w:rsidRPr="00EA5936" w:rsidRDefault="00C84410" w:rsidP="00EA5936">
            <w:pPr>
              <w:pStyle w:val="TAL"/>
              <w:rPr>
                <w:sz w:val="16"/>
              </w:rPr>
            </w:pPr>
            <w:r w:rsidRPr="00EA5936">
              <w:rPr>
                <w:sz w:val="16"/>
              </w:rPr>
              <w:t>ZHANG, Pengfei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B29D6" w14:textId="77777777" w:rsidR="00C84410" w:rsidRPr="00EA5936" w:rsidRDefault="00C84410" w:rsidP="00EA5936">
            <w:pPr>
              <w:pStyle w:val="TAL"/>
              <w:rPr>
                <w:sz w:val="16"/>
              </w:rPr>
            </w:pPr>
            <w:r w:rsidRPr="00EA5936">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0FCCA" w14:textId="77777777" w:rsidR="00C84410" w:rsidRPr="00EA5936" w:rsidRDefault="00C84410" w:rsidP="00EA5936">
            <w:pPr>
              <w:pStyle w:val="TAL"/>
              <w:rPr>
                <w:sz w:val="16"/>
              </w:rPr>
            </w:pPr>
            <w:r w:rsidRPr="00EA5936">
              <w:rPr>
                <w:sz w:val="16"/>
              </w:rPr>
              <w:t>3GPPMEMBER (CCSA)</w:t>
            </w:r>
          </w:p>
        </w:tc>
      </w:tr>
      <w:tr w:rsidR="00EA5936" w:rsidRPr="00EA5936" w14:paraId="217F8544"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C3E3A" w14:textId="77777777" w:rsidR="00C84410" w:rsidRPr="00EA5936" w:rsidRDefault="00C84410" w:rsidP="00EA5936">
            <w:pPr>
              <w:pStyle w:val="TAL"/>
              <w:rPr>
                <w:sz w:val="16"/>
              </w:rPr>
            </w:pPr>
            <w:r w:rsidRPr="00EA5936">
              <w:rPr>
                <w:sz w:val="16"/>
              </w:rPr>
              <w:t>ZHANG,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BF808" w14:textId="77777777" w:rsidR="00C84410" w:rsidRPr="00EA5936" w:rsidRDefault="00C84410" w:rsidP="00EA5936">
            <w:pPr>
              <w:pStyle w:val="TAL"/>
              <w:rPr>
                <w:sz w:val="16"/>
              </w:rPr>
            </w:pPr>
            <w:r w:rsidRPr="00EA5936">
              <w:rPr>
                <w:sz w:val="16"/>
              </w:rPr>
              <w:t>VIVO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73740" w14:textId="77777777" w:rsidR="00C84410" w:rsidRPr="00EA5936" w:rsidRDefault="00C84410" w:rsidP="00EA5936">
            <w:pPr>
              <w:pStyle w:val="TAL"/>
              <w:rPr>
                <w:sz w:val="16"/>
              </w:rPr>
            </w:pPr>
            <w:r w:rsidRPr="00EA5936">
              <w:rPr>
                <w:sz w:val="16"/>
              </w:rPr>
              <w:t>3GPPMEMBER (ETSI)</w:t>
            </w:r>
          </w:p>
        </w:tc>
      </w:tr>
      <w:tr w:rsidR="00EA5936" w:rsidRPr="00EA5936" w14:paraId="27537A7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85493" w14:textId="77777777" w:rsidR="00C84410" w:rsidRPr="00EA5936" w:rsidRDefault="00C84410" w:rsidP="00EA5936">
            <w:pPr>
              <w:pStyle w:val="TAL"/>
              <w:rPr>
                <w:sz w:val="16"/>
              </w:rPr>
            </w:pPr>
            <w:r w:rsidRPr="00EA5936">
              <w:rPr>
                <w:sz w:val="16"/>
              </w:rPr>
              <w:t>ZHANG, Zhuoyun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16133" w14:textId="77777777" w:rsidR="00C84410" w:rsidRPr="00EA5936" w:rsidRDefault="00C84410" w:rsidP="00EA5936">
            <w:pPr>
              <w:pStyle w:val="TAL"/>
              <w:rPr>
                <w:sz w:val="16"/>
              </w:rPr>
            </w:pPr>
            <w:r w:rsidRPr="00EA5936">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A942F" w14:textId="77777777" w:rsidR="00C84410" w:rsidRPr="00EA5936" w:rsidRDefault="00C84410" w:rsidP="00EA5936">
            <w:pPr>
              <w:pStyle w:val="TAL"/>
              <w:rPr>
                <w:sz w:val="16"/>
              </w:rPr>
            </w:pPr>
            <w:r w:rsidRPr="00EA5936">
              <w:rPr>
                <w:sz w:val="16"/>
              </w:rPr>
              <w:t>3GPPMEMBER (CCSA)</w:t>
            </w:r>
          </w:p>
        </w:tc>
      </w:tr>
      <w:tr w:rsidR="00EA5936" w:rsidRPr="00EA5936" w14:paraId="594DC2F6"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DBADD" w14:textId="77777777" w:rsidR="00C84410" w:rsidRPr="00EA5936" w:rsidRDefault="00C84410" w:rsidP="00EA5936">
            <w:pPr>
              <w:pStyle w:val="TAL"/>
              <w:rPr>
                <w:sz w:val="16"/>
              </w:rPr>
            </w:pPr>
            <w:r w:rsidRPr="00EA5936">
              <w:rPr>
                <w:sz w:val="16"/>
              </w:rPr>
              <w:t>ZHOU, Lei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67A65" w14:textId="77777777" w:rsidR="00C84410" w:rsidRPr="00EA5936" w:rsidRDefault="00C84410" w:rsidP="00EA5936">
            <w:pPr>
              <w:pStyle w:val="TAL"/>
              <w:rPr>
                <w:sz w:val="16"/>
              </w:rPr>
            </w:pPr>
            <w:r w:rsidRPr="00EA5936">
              <w:rPr>
                <w:sz w:val="16"/>
              </w:rPr>
              <w:t>New H3C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21A75" w14:textId="77777777" w:rsidR="00C84410" w:rsidRPr="00EA5936" w:rsidRDefault="00C84410" w:rsidP="00EA5936">
            <w:pPr>
              <w:pStyle w:val="TAL"/>
              <w:rPr>
                <w:sz w:val="16"/>
              </w:rPr>
            </w:pPr>
            <w:r w:rsidRPr="00EA5936">
              <w:rPr>
                <w:sz w:val="16"/>
              </w:rPr>
              <w:t>3GPPMEMBER (CCSA)</w:t>
            </w:r>
          </w:p>
        </w:tc>
      </w:tr>
      <w:tr w:rsidR="00EA5936" w:rsidRPr="00EA5936" w14:paraId="47C70BDE"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D3209" w14:textId="77777777" w:rsidR="00C84410" w:rsidRPr="00EA5936" w:rsidRDefault="00C84410" w:rsidP="00EA5936">
            <w:pPr>
              <w:pStyle w:val="TAL"/>
              <w:rPr>
                <w:sz w:val="16"/>
              </w:rPr>
            </w:pPr>
            <w:r w:rsidRPr="00EA5936">
              <w:rPr>
                <w:sz w:val="16"/>
              </w:rPr>
              <w:t>ZHOU, Xiaoyun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52E81" w14:textId="77777777" w:rsidR="00C84410" w:rsidRPr="00EA5936" w:rsidRDefault="00C84410" w:rsidP="00EA5936">
            <w:pPr>
              <w:pStyle w:val="TAL"/>
              <w:rPr>
                <w:sz w:val="16"/>
              </w:rPr>
            </w:pPr>
            <w:r w:rsidRPr="00EA5936">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5DD49" w14:textId="77777777" w:rsidR="00C84410" w:rsidRPr="00EA5936" w:rsidRDefault="00C84410" w:rsidP="00EA5936">
            <w:pPr>
              <w:pStyle w:val="TAL"/>
              <w:rPr>
                <w:sz w:val="16"/>
              </w:rPr>
            </w:pPr>
            <w:r w:rsidRPr="00EA5936">
              <w:rPr>
                <w:sz w:val="16"/>
              </w:rPr>
              <w:t>3GPPMEMBER (TTA)</w:t>
            </w:r>
          </w:p>
        </w:tc>
      </w:tr>
      <w:tr w:rsidR="00EA5936" w:rsidRPr="00EA5936" w14:paraId="7550FFE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F0F07" w14:textId="77777777" w:rsidR="00C84410" w:rsidRPr="00EA5936" w:rsidRDefault="00C84410" w:rsidP="00EA5936">
            <w:pPr>
              <w:pStyle w:val="TAL"/>
              <w:rPr>
                <w:sz w:val="16"/>
              </w:rPr>
            </w:pPr>
            <w:r w:rsidRPr="00EA5936">
              <w:rPr>
                <w:sz w:val="16"/>
              </w:rPr>
              <w:t>ZHOU, Xingyue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04F0A" w14:textId="77777777" w:rsidR="00C84410" w:rsidRPr="00EA5936" w:rsidRDefault="00C84410" w:rsidP="00EA5936">
            <w:pPr>
              <w:pStyle w:val="TAL"/>
              <w:rPr>
                <w:sz w:val="16"/>
              </w:rPr>
            </w:pPr>
            <w:r w:rsidRPr="00EA5936">
              <w:rPr>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5281F" w14:textId="77777777" w:rsidR="00C84410" w:rsidRPr="00EA5936" w:rsidRDefault="00C84410" w:rsidP="00EA5936">
            <w:pPr>
              <w:pStyle w:val="TAL"/>
              <w:rPr>
                <w:sz w:val="16"/>
              </w:rPr>
            </w:pPr>
            <w:r w:rsidRPr="00EA5936">
              <w:rPr>
                <w:sz w:val="16"/>
              </w:rPr>
              <w:t>3GPPMEMBER (ETSI)</w:t>
            </w:r>
          </w:p>
        </w:tc>
      </w:tr>
      <w:tr w:rsidR="00EA5936" w:rsidRPr="00EA5936" w14:paraId="41D2A148" w14:textId="77777777" w:rsidTr="00EA593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64E88" w14:textId="77777777" w:rsidR="00C84410" w:rsidRPr="00EA5936" w:rsidRDefault="00C84410" w:rsidP="00EA5936">
            <w:pPr>
              <w:pStyle w:val="TAL"/>
              <w:rPr>
                <w:sz w:val="16"/>
              </w:rPr>
            </w:pPr>
            <w:r w:rsidRPr="00EA5936">
              <w:rPr>
                <w:sz w:val="16"/>
              </w:rPr>
              <w:t>ZIA, Waqar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F9CEF" w14:textId="77777777" w:rsidR="00C84410" w:rsidRPr="00EA5936" w:rsidRDefault="00C84410" w:rsidP="00EA5936">
            <w:pPr>
              <w:pStyle w:val="TAL"/>
              <w:rPr>
                <w:sz w:val="16"/>
              </w:rPr>
            </w:pPr>
            <w:r w:rsidRPr="00EA5936">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45B62" w14:textId="77777777" w:rsidR="00C84410" w:rsidRPr="00EA5936" w:rsidRDefault="00C84410" w:rsidP="00EA5936">
            <w:pPr>
              <w:pStyle w:val="TAL"/>
              <w:rPr>
                <w:sz w:val="16"/>
              </w:rPr>
            </w:pPr>
            <w:r w:rsidRPr="00EA5936">
              <w:rPr>
                <w:sz w:val="16"/>
              </w:rPr>
              <w:t>3GPPMEMBER (ETSI)</w:t>
            </w:r>
          </w:p>
        </w:tc>
      </w:tr>
    </w:tbl>
    <w:p w14:paraId="48822976" w14:textId="77777777" w:rsidR="00C84410" w:rsidRDefault="00C84410" w:rsidP="00C84410"/>
    <w:p w14:paraId="767CA190" w14:textId="447D79B2" w:rsidR="003E6F6D" w:rsidRDefault="003E6F6D" w:rsidP="003E6F6D">
      <w:pPr>
        <w:pStyle w:val="FP"/>
      </w:pPr>
    </w:p>
    <w:p w14:paraId="3F2F6B6E" w14:textId="77777777" w:rsidR="003E6F6D" w:rsidRDefault="003E6F6D" w:rsidP="003E6F6D">
      <w:pPr>
        <w:pStyle w:val="FP"/>
      </w:pPr>
      <w:r>
        <w:t>Report prepared by: MCC</w:t>
      </w:r>
    </w:p>
    <w:p w14:paraId="1B5AD05D" w14:textId="264EFC3D" w:rsidR="003E6F6D" w:rsidRPr="003E6F6D" w:rsidRDefault="003E6F6D" w:rsidP="003E6F6D">
      <w:pPr>
        <w:pStyle w:val="FP"/>
      </w:pPr>
    </w:p>
    <w:sectPr w:rsidR="003E6F6D" w:rsidRPr="003E6F6D" w:rsidSect="003E6F6D">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0C8E0" w14:textId="77777777" w:rsidR="00EA5936" w:rsidRDefault="00EA5936">
      <w:pPr>
        <w:spacing w:after="0"/>
      </w:pPr>
      <w:r>
        <w:separator/>
      </w:r>
    </w:p>
  </w:endnote>
  <w:endnote w:type="continuationSeparator" w:id="0">
    <w:p w14:paraId="04CF2239" w14:textId="77777777" w:rsidR="00EA5936" w:rsidRDefault="00EA59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A0550" w14:textId="77777777" w:rsidR="003E6F6D" w:rsidRDefault="003E6F6D" w:rsidP="00AE506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8C7D18B" w14:textId="77777777" w:rsidR="003E6F6D" w:rsidRDefault="003E6F6D" w:rsidP="003E6F6D">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ABDA1" w14:textId="2596D5EB" w:rsidR="003E6F6D" w:rsidRDefault="003E6F6D" w:rsidP="00AE506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CC4E1A8" w14:textId="77777777" w:rsidR="003E6F6D" w:rsidRDefault="003E6F6D" w:rsidP="003E6F6D">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8CF24" w14:textId="77777777" w:rsidR="003E6F6D" w:rsidRDefault="003E6F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05881" w14:textId="77777777" w:rsidR="00EA5936" w:rsidRDefault="00EA5936">
      <w:pPr>
        <w:spacing w:after="0"/>
      </w:pPr>
      <w:r>
        <w:separator/>
      </w:r>
    </w:p>
  </w:footnote>
  <w:footnote w:type="continuationSeparator" w:id="0">
    <w:p w14:paraId="64E0518F" w14:textId="77777777" w:rsidR="00EA5936" w:rsidRDefault="00EA59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70598" w14:textId="77777777" w:rsidR="00000000" w:rsidRDefault="00EA593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CA730" w14:textId="77777777" w:rsidR="003E6F6D" w:rsidRDefault="003E6F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365A5" w14:textId="77777777" w:rsidR="003E6F6D" w:rsidRDefault="003E6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E7263D46"/>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7E24BA0C"/>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35A2E1E"/>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27E8312"/>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B4EB6A0"/>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A522C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8FA5160"/>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E6F6D"/>
    <w:rsid w:val="003E6F6D"/>
    <w:rsid w:val="00BD1E11"/>
    <w:rsid w:val="00C84410"/>
    <w:rsid w:val="00EA59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0494ED"/>
  <w15:chartTrackingRefBased/>
  <w15:docId w15:val="{EF20B25D-003B-42B2-9F4B-7C719D83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3E6F6D"/>
  </w:style>
  <w:style w:type="character" w:customStyle="1" w:styleId="Heading1Char">
    <w:name w:val="Heading 1 Char"/>
    <w:link w:val="Heading1"/>
    <w:rsid w:val="00C84410"/>
    <w:rPr>
      <w:rFonts w:ascii="Arial" w:hAnsi="Arial"/>
      <w:sz w:val="36"/>
    </w:rPr>
  </w:style>
  <w:style w:type="character" w:customStyle="1" w:styleId="Heading2Char">
    <w:name w:val="Heading 2 Char"/>
    <w:link w:val="Heading2"/>
    <w:rsid w:val="00C84410"/>
    <w:rPr>
      <w:rFonts w:ascii="Arial" w:hAnsi="Arial"/>
      <w:sz w:val="32"/>
    </w:rPr>
  </w:style>
  <w:style w:type="character" w:customStyle="1" w:styleId="Heading3Char">
    <w:name w:val="Heading 3 Char"/>
    <w:link w:val="Heading3"/>
    <w:rsid w:val="00C84410"/>
    <w:rPr>
      <w:rFonts w:ascii="Arial" w:hAnsi="Arial"/>
      <w:sz w:val="28"/>
    </w:rPr>
  </w:style>
  <w:style w:type="character" w:customStyle="1" w:styleId="Heading4Char">
    <w:name w:val="Heading 4 Char"/>
    <w:link w:val="Heading4"/>
    <w:rsid w:val="00C84410"/>
    <w:rPr>
      <w:rFonts w:ascii="Arial" w:hAnsi="Arial"/>
      <w:sz w:val="24"/>
    </w:rPr>
  </w:style>
  <w:style w:type="character" w:customStyle="1" w:styleId="Heading5Char">
    <w:name w:val="Heading 5 Char"/>
    <w:link w:val="Heading5"/>
    <w:rsid w:val="00C84410"/>
    <w:rPr>
      <w:rFonts w:ascii="Arial" w:hAnsi="Arial"/>
      <w:sz w:val="22"/>
    </w:rPr>
  </w:style>
  <w:style w:type="character" w:customStyle="1" w:styleId="Heading6Char">
    <w:name w:val="Heading 6 Char"/>
    <w:link w:val="Heading6"/>
    <w:rsid w:val="00C84410"/>
    <w:rPr>
      <w:rFonts w:ascii="Arial" w:hAnsi="Arial"/>
    </w:rPr>
  </w:style>
  <w:style w:type="character" w:customStyle="1" w:styleId="Heading7Char">
    <w:name w:val="Heading 7 Char"/>
    <w:link w:val="Heading7"/>
    <w:rsid w:val="00C84410"/>
    <w:rPr>
      <w:rFonts w:ascii="Arial" w:hAnsi="Arial"/>
    </w:rPr>
  </w:style>
  <w:style w:type="character" w:customStyle="1" w:styleId="Heading8Char">
    <w:name w:val="Heading 8 Char"/>
    <w:link w:val="Heading8"/>
    <w:rsid w:val="00C84410"/>
    <w:rPr>
      <w:rFonts w:ascii="Arial" w:hAnsi="Arial"/>
      <w:sz w:val="36"/>
    </w:rPr>
  </w:style>
  <w:style w:type="character" w:customStyle="1" w:styleId="Heading9Char">
    <w:name w:val="Heading 9 Char"/>
    <w:link w:val="Heading9"/>
    <w:rsid w:val="00C84410"/>
    <w:rPr>
      <w:rFonts w:ascii="Arial" w:hAnsi="Arial"/>
      <w:sz w:val="36"/>
    </w:rPr>
  </w:style>
  <w:style w:type="paragraph" w:customStyle="1" w:styleId="msonormal0">
    <w:name w:val="msonormal"/>
    <w:basedOn w:val="Normal"/>
    <w:rsid w:val="00C84410"/>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C84410"/>
    <w:rPr>
      <w:rFonts w:ascii="Times New Roman" w:hAnsi="Times New Roman"/>
      <w:sz w:val="16"/>
    </w:rPr>
  </w:style>
  <w:style w:type="character" w:customStyle="1" w:styleId="HeaderChar">
    <w:name w:val="Header Char"/>
    <w:link w:val="Header"/>
    <w:semiHidden/>
    <w:rsid w:val="00C84410"/>
    <w:rPr>
      <w:rFonts w:ascii="Arial" w:hAnsi="Arial"/>
      <w:b/>
      <w:noProof/>
      <w:sz w:val="18"/>
    </w:rPr>
  </w:style>
  <w:style w:type="character" w:customStyle="1" w:styleId="FooterChar">
    <w:name w:val="Footer Char"/>
    <w:link w:val="Footer"/>
    <w:semiHidden/>
    <w:rsid w:val="00C84410"/>
    <w:rPr>
      <w:rFonts w:ascii="Arial" w:hAnsi="Arial"/>
      <w:b/>
      <w:i/>
      <w:noProof/>
      <w:sz w:val="18"/>
    </w:rPr>
  </w:style>
  <w:style w:type="table" w:styleId="TableGrid">
    <w:name w:val="Table Grid"/>
    <w:basedOn w:val="TableNormal"/>
    <w:uiPriority w:val="39"/>
    <w:rsid w:val="00C844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55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148</Pages>
  <Words>40956</Words>
  <Characters>233450</Characters>
  <Application>Microsoft Office Word</Application>
  <DocSecurity>0</DocSecurity>
  <Lines>1945</Lines>
  <Paragraphs>547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273859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cp:revision>
  <cp:lastPrinted>1601-01-01T00:00:00Z</cp:lastPrinted>
  <dcterms:created xsi:type="dcterms:W3CDTF">2022-03-05T11:10:00Z</dcterms:created>
  <dcterms:modified xsi:type="dcterms:W3CDTF">2022-03-05T11:10:00Z</dcterms:modified>
</cp:coreProperties>
</file>