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636C4" w14:textId="77777777" w:rsidR="00555625" w:rsidRDefault="00555625" w:rsidP="0055562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A39D683" w14:textId="2A92EEA5" w:rsidR="00555625" w:rsidRDefault="00555625" w:rsidP="0055562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WG4</w:t>
      </w:r>
      <w:r>
        <w:rPr>
          <w:rFonts w:ascii="Arial" w:hAnsi="Arial" w:cs="Arial"/>
          <w:b/>
          <w:sz w:val="32"/>
        </w:rPr>
        <w:br/>
        <w:t>meeting: bis</w:t>
      </w:r>
    </w:p>
    <w:p w14:paraId="1DEC955E" w14:textId="77777777" w:rsidR="00555625" w:rsidRDefault="00555625" w:rsidP="00555625">
      <w:pPr>
        <w:jc w:val="center"/>
        <w:rPr>
          <w:rFonts w:ascii="Arial" w:hAnsi="Arial" w:cs="Arial"/>
          <w:b/>
          <w:sz w:val="32"/>
        </w:rPr>
      </w:pPr>
      <w:r>
        <w:rPr>
          <w:rFonts w:ascii="Arial" w:hAnsi="Arial" w:cs="Arial"/>
          <w:b/>
          <w:sz w:val="32"/>
        </w:rPr>
        <w:t>electronic, meeting, 17/01/2022 to 21/01/2022</w:t>
      </w:r>
    </w:p>
    <w:p w14:paraId="465D1569" w14:textId="77777777" w:rsidR="00555625" w:rsidRDefault="00555625" w:rsidP="00555625"/>
    <w:p w14:paraId="56296921" w14:textId="77777777" w:rsidR="00555625" w:rsidRDefault="00555625" w:rsidP="00555625">
      <w:r>
        <w:t>Report generated on Tuesday, 2022-01-25 08:56  UTC</w:t>
      </w:r>
    </w:p>
    <w:p w14:paraId="284E9E57" w14:textId="77777777" w:rsidR="00555625" w:rsidRDefault="00555625" w:rsidP="00555625"/>
    <w:p w14:paraId="5A8F4F01" w14:textId="1DBDF79F" w:rsidR="00555625" w:rsidRDefault="00224894" w:rsidP="00224894">
      <w:pPr>
        <w:pStyle w:val="Heading2"/>
      </w:pPr>
      <w:r>
        <w:br w:type="page"/>
      </w:r>
      <w:bookmarkStart w:id="0" w:name="_Toc94025038"/>
      <w:r w:rsidR="00555625">
        <w:lastRenderedPageBreak/>
        <w:t>Contents:</w:t>
      </w:r>
      <w:bookmarkEnd w:id="0"/>
    </w:p>
    <w:p w14:paraId="41A75157" w14:textId="653B0DDB" w:rsidR="008A467E" w:rsidRPr="00190ACA" w:rsidRDefault="00555625">
      <w:pPr>
        <w:pStyle w:val="TOC2"/>
        <w:rPr>
          <w:rFonts w:ascii="Calibri" w:hAnsi="Calibri"/>
          <w:sz w:val="22"/>
          <w:szCs w:val="22"/>
        </w:rPr>
      </w:pPr>
      <w:r>
        <w:fldChar w:fldCharType="begin"/>
      </w:r>
      <w:r>
        <w:instrText xml:space="preserve"> TOC  \* MERGEFORMAT </w:instrText>
      </w:r>
      <w:r>
        <w:fldChar w:fldCharType="separate"/>
      </w:r>
      <w:r w:rsidR="008A467E">
        <w:t>Contents:</w:t>
      </w:r>
      <w:r w:rsidR="008A467E">
        <w:tab/>
      </w:r>
      <w:r w:rsidR="008A467E">
        <w:fldChar w:fldCharType="begin"/>
      </w:r>
      <w:r w:rsidR="008A467E">
        <w:instrText xml:space="preserve"> PAGEREF _Toc94025038 \h </w:instrText>
      </w:r>
      <w:r w:rsidR="008A467E">
        <w:fldChar w:fldCharType="separate"/>
      </w:r>
      <w:r w:rsidR="008A467E">
        <w:t>2</w:t>
      </w:r>
      <w:r w:rsidR="008A467E">
        <w:fldChar w:fldCharType="end"/>
      </w:r>
    </w:p>
    <w:p w14:paraId="4AE85191" w14:textId="7C3682A1" w:rsidR="008A467E" w:rsidRPr="00190ACA" w:rsidRDefault="008A467E">
      <w:pPr>
        <w:pStyle w:val="TOC2"/>
        <w:rPr>
          <w:rFonts w:ascii="Calibri" w:hAnsi="Calibri"/>
          <w:sz w:val="22"/>
          <w:szCs w:val="22"/>
        </w:rPr>
      </w:pPr>
      <w:r>
        <w:t>1</w:t>
      </w:r>
      <w:r w:rsidRPr="00190ACA">
        <w:rPr>
          <w:rFonts w:ascii="Calibri" w:hAnsi="Calibri"/>
          <w:sz w:val="22"/>
          <w:szCs w:val="22"/>
        </w:rPr>
        <w:tab/>
      </w:r>
      <w:r>
        <w:t>Opening of the meeting and approval of the agenda</w:t>
      </w:r>
      <w:r>
        <w:tab/>
      </w:r>
      <w:r>
        <w:fldChar w:fldCharType="begin"/>
      </w:r>
      <w:r>
        <w:instrText xml:space="preserve"> PAGEREF _Toc94025039 \h </w:instrText>
      </w:r>
      <w:r>
        <w:fldChar w:fldCharType="separate"/>
      </w:r>
      <w:r>
        <w:t>4</w:t>
      </w:r>
      <w:r>
        <w:fldChar w:fldCharType="end"/>
      </w:r>
    </w:p>
    <w:p w14:paraId="4D8E1525" w14:textId="14C013D3" w:rsidR="008A467E" w:rsidRPr="00190ACA" w:rsidRDefault="008A467E">
      <w:pPr>
        <w:pStyle w:val="TOC3"/>
        <w:rPr>
          <w:rFonts w:ascii="Calibri" w:hAnsi="Calibri"/>
          <w:sz w:val="22"/>
          <w:szCs w:val="22"/>
        </w:rPr>
      </w:pPr>
      <w:r>
        <w:t>1.1</w:t>
      </w:r>
      <w:r w:rsidRPr="00190ACA">
        <w:rPr>
          <w:rFonts w:ascii="Calibri" w:hAnsi="Calibri"/>
          <w:sz w:val="22"/>
          <w:szCs w:val="22"/>
        </w:rPr>
        <w:tab/>
      </w:r>
      <w:r>
        <w:t>IPR Call</w:t>
      </w:r>
      <w:r>
        <w:tab/>
      </w:r>
      <w:r>
        <w:fldChar w:fldCharType="begin"/>
      </w:r>
      <w:r>
        <w:instrText xml:space="preserve"> PAGEREF _Toc94025040 \h </w:instrText>
      </w:r>
      <w:r>
        <w:fldChar w:fldCharType="separate"/>
      </w:r>
      <w:r>
        <w:t>4</w:t>
      </w:r>
      <w:r>
        <w:fldChar w:fldCharType="end"/>
      </w:r>
    </w:p>
    <w:p w14:paraId="5ECE14BD" w14:textId="690B69F3" w:rsidR="008A467E" w:rsidRPr="00190ACA" w:rsidRDefault="008A467E">
      <w:pPr>
        <w:pStyle w:val="TOC3"/>
        <w:rPr>
          <w:rFonts w:ascii="Calibri" w:hAnsi="Calibri"/>
          <w:sz w:val="22"/>
          <w:szCs w:val="22"/>
        </w:rPr>
      </w:pPr>
      <w:r>
        <w:t>1.2</w:t>
      </w:r>
      <w:r w:rsidRPr="00190ACA">
        <w:rPr>
          <w:rFonts w:ascii="Calibri" w:hAnsi="Calibri"/>
          <w:sz w:val="22"/>
          <w:szCs w:val="22"/>
        </w:rPr>
        <w:tab/>
      </w:r>
      <w:r>
        <w:t>Antitrust declarations</w:t>
      </w:r>
      <w:r>
        <w:tab/>
      </w:r>
      <w:r>
        <w:fldChar w:fldCharType="begin"/>
      </w:r>
      <w:r>
        <w:instrText xml:space="preserve"> PAGEREF _Toc94025041 \h </w:instrText>
      </w:r>
      <w:r>
        <w:fldChar w:fldCharType="separate"/>
      </w:r>
      <w:r>
        <w:t>4</w:t>
      </w:r>
      <w:r>
        <w:fldChar w:fldCharType="end"/>
      </w:r>
    </w:p>
    <w:p w14:paraId="22FE90DF" w14:textId="7AF9C83E" w:rsidR="008A467E" w:rsidRPr="00190ACA" w:rsidRDefault="008A467E">
      <w:pPr>
        <w:pStyle w:val="TOC2"/>
        <w:rPr>
          <w:rFonts w:ascii="Calibri" w:hAnsi="Calibri"/>
          <w:sz w:val="22"/>
          <w:szCs w:val="22"/>
        </w:rPr>
      </w:pPr>
      <w:r>
        <w:t>2</w:t>
      </w:r>
      <w:r w:rsidRPr="00190ACA">
        <w:rPr>
          <w:rFonts w:ascii="Calibri" w:hAnsi="Calibri"/>
          <w:sz w:val="22"/>
          <w:szCs w:val="22"/>
        </w:rPr>
        <w:tab/>
      </w:r>
      <w:r>
        <w:t>Allocation of documents to agenda items</w:t>
      </w:r>
      <w:r>
        <w:tab/>
      </w:r>
      <w:r>
        <w:fldChar w:fldCharType="begin"/>
      </w:r>
      <w:r>
        <w:instrText xml:space="preserve"> PAGEREF _Toc94025042 \h </w:instrText>
      </w:r>
      <w:r>
        <w:fldChar w:fldCharType="separate"/>
      </w:r>
      <w:r>
        <w:t>4</w:t>
      </w:r>
      <w:r>
        <w:fldChar w:fldCharType="end"/>
      </w:r>
    </w:p>
    <w:p w14:paraId="1B08784E" w14:textId="0E61FD5F" w:rsidR="008A467E" w:rsidRPr="00190ACA" w:rsidRDefault="008A467E">
      <w:pPr>
        <w:pStyle w:val="TOC2"/>
        <w:rPr>
          <w:rFonts w:ascii="Calibri" w:hAnsi="Calibri"/>
          <w:sz w:val="22"/>
          <w:szCs w:val="22"/>
        </w:rPr>
      </w:pPr>
      <w:r>
        <w:t>3</w:t>
      </w:r>
      <w:r w:rsidRPr="00190ACA">
        <w:rPr>
          <w:rFonts w:ascii="Calibri" w:hAnsi="Calibri"/>
          <w:sz w:val="22"/>
          <w:szCs w:val="22"/>
        </w:rPr>
        <w:tab/>
      </w:r>
      <w:r>
        <w:t>Meeting Reports</w:t>
      </w:r>
      <w:r>
        <w:tab/>
      </w:r>
      <w:r>
        <w:fldChar w:fldCharType="begin"/>
      </w:r>
      <w:r>
        <w:instrText xml:space="preserve"> PAGEREF _Toc94025043 \h </w:instrText>
      </w:r>
      <w:r>
        <w:fldChar w:fldCharType="separate"/>
      </w:r>
      <w:r>
        <w:t>5</w:t>
      </w:r>
      <w:r>
        <w:fldChar w:fldCharType="end"/>
      </w:r>
    </w:p>
    <w:p w14:paraId="2EFC1224" w14:textId="114D1F87" w:rsidR="008A467E" w:rsidRPr="00190ACA" w:rsidRDefault="008A467E">
      <w:pPr>
        <w:pStyle w:val="TOC2"/>
        <w:rPr>
          <w:rFonts w:ascii="Calibri" w:hAnsi="Calibri"/>
          <w:sz w:val="22"/>
          <w:szCs w:val="22"/>
        </w:rPr>
      </w:pPr>
      <w:r>
        <w:t>4</w:t>
      </w:r>
      <w:r w:rsidRPr="00190ACA">
        <w:rPr>
          <w:rFonts w:ascii="Calibri" w:hAnsi="Calibri"/>
          <w:sz w:val="22"/>
          <w:szCs w:val="22"/>
        </w:rPr>
        <w:tab/>
      </w:r>
      <w:r>
        <w:t>Input liaison statements: allocation to agenda items as appropriate</w:t>
      </w:r>
      <w:r>
        <w:tab/>
      </w:r>
      <w:r>
        <w:fldChar w:fldCharType="begin"/>
      </w:r>
      <w:r>
        <w:instrText xml:space="preserve"> PAGEREF _Toc94025044 \h </w:instrText>
      </w:r>
      <w:r>
        <w:fldChar w:fldCharType="separate"/>
      </w:r>
      <w:r>
        <w:t>5</w:t>
      </w:r>
      <w:r>
        <w:fldChar w:fldCharType="end"/>
      </w:r>
    </w:p>
    <w:p w14:paraId="1750C5B3" w14:textId="5B53D143" w:rsidR="008A467E" w:rsidRPr="00190ACA" w:rsidRDefault="008A467E">
      <w:pPr>
        <w:pStyle w:val="TOC2"/>
        <w:rPr>
          <w:rFonts w:ascii="Calibri" w:hAnsi="Calibri"/>
          <w:sz w:val="22"/>
          <w:szCs w:val="22"/>
        </w:rPr>
      </w:pPr>
      <w:r>
        <w:t>5</w:t>
      </w:r>
      <w:r w:rsidRPr="00190ACA">
        <w:rPr>
          <w:rFonts w:ascii="Calibri" w:hAnsi="Calibri"/>
          <w:sz w:val="22"/>
          <w:szCs w:val="22"/>
        </w:rPr>
        <w:tab/>
      </w:r>
      <w:r>
        <w:t>Work item management</w:t>
      </w:r>
      <w:r>
        <w:tab/>
      </w:r>
      <w:r>
        <w:fldChar w:fldCharType="begin"/>
      </w:r>
      <w:r>
        <w:instrText xml:space="preserve"> PAGEREF _Toc94025045 \h </w:instrText>
      </w:r>
      <w:r>
        <w:fldChar w:fldCharType="separate"/>
      </w:r>
      <w:r>
        <w:t>6</w:t>
      </w:r>
      <w:r>
        <w:fldChar w:fldCharType="end"/>
      </w:r>
    </w:p>
    <w:p w14:paraId="10BD169B" w14:textId="629D8504" w:rsidR="008A467E" w:rsidRPr="00190ACA" w:rsidRDefault="008A467E">
      <w:pPr>
        <w:pStyle w:val="TOC2"/>
        <w:rPr>
          <w:rFonts w:ascii="Calibri" w:hAnsi="Calibri"/>
          <w:sz w:val="22"/>
          <w:szCs w:val="22"/>
        </w:rPr>
      </w:pPr>
      <w:r>
        <w:t>6</w:t>
      </w:r>
      <w:r w:rsidRPr="00190ACA">
        <w:rPr>
          <w:rFonts w:ascii="Calibri" w:hAnsi="Calibri"/>
          <w:sz w:val="22"/>
          <w:szCs w:val="22"/>
        </w:rPr>
        <w:tab/>
      </w:r>
      <w:r>
        <w:t>Release 17</w:t>
      </w:r>
      <w:r>
        <w:tab/>
      </w:r>
      <w:r>
        <w:fldChar w:fldCharType="begin"/>
      </w:r>
      <w:r>
        <w:instrText xml:space="preserve"> PAGEREF _Toc94025046 \h </w:instrText>
      </w:r>
      <w:r>
        <w:fldChar w:fldCharType="separate"/>
      </w:r>
      <w:r>
        <w:t>7</w:t>
      </w:r>
      <w:r>
        <w:fldChar w:fldCharType="end"/>
      </w:r>
    </w:p>
    <w:p w14:paraId="41190316" w14:textId="75836A1D" w:rsidR="008A467E" w:rsidRPr="00190ACA" w:rsidRDefault="008A467E">
      <w:pPr>
        <w:pStyle w:val="TOC3"/>
        <w:rPr>
          <w:rFonts w:ascii="Calibri" w:hAnsi="Calibri"/>
          <w:sz w:val="22"/>
          <w:szCs w:val="22"/>
        </w:rPr>
      </w:pPr>
      <w:r>
        <w:t>6.1</w:t>
      </w:r>
      <w:r w:rsidRPr="00190ACA">
        <w:rPr>
          <w:rFonts w:ascii="Calibri" w:hAnsi="Calibri"/>
          <w:sz w:val="22"/>
          <w:szCs w:val="22"/>
        </w:rPr>
        <w:tab/>
      </w:r>
      <w:r>
        <w:t>CT4 Led WIs</w:t>
      </w:r>
      <w:r>
        <w:tab/>
      </w:r>
      <w:r>
        <w:fldChar w:fldCharType="begin"/>
      </w:r>
      <w:r>
        <w:instrText xml:space="preserve"> PAGEREF _Toc94025047 \h </w:instrText>
      </w:r>
      <w:r>
        <w:fldChar w:fldCharType="separate"/>
      </w:r>
      <w:r>
        <w:t>7</w:t>
      </w:r>
      <w:r>
        <w:fldChar w:fldCharType="end"/>
      </w:r>
    </w:p>
    <w:p w14:paraId="77984778" w14:textId="0094FBAC" w:rsidR="008A467E" w:rsidRPr="00190ACA" w:rsidRDefault="008A467E">
      <w:pPr>
        <w:pStyle w:val="TOC4"/>
        <w:rPr>
          <w:rFonts w:ascii="Calibri" w:hAnsi="Calibri"/>
          <w:sz w:val="22"/>
          <w:szCs w:val="22"/>
        </w:rPr>
      </w:pPr>
      <w:r>
        <w:t>6.1.1</w:t>
      </w:r>
      <w:r w:rsidRPr="00190ACA">
        <w:rPr>
          <w:rFonts w:ascii="Calibri" w:hAnsi="Calibri"/>
          <w:sz w:val="22"/>
          <w:szCs w:val="22"/>
        </w:rPr>
        <w:tab/>
      </w:r>
      <w:r>
        <w:t>Study on IETF QUIC Transport for 5GC Service Based Interfaces [FS_QUIC]</w:t>
      </w:r>
      <w:r>
        <w:tab/>
      </w:r>
      <w:r>
        <w:fldChar w:fldCharType="begin"/>
      </w:r>
      <w:r>
        <w:instrText xml:space="preserve"> PAGEREF _Toc94025048 \h </w:instrText>
      </w:r>
      <w:r>
        <w:fldChar w:fldCharType="separate"/>
      </w:r>
      <w:r>
        <w:t>7</w:t>
      </w:r>
      <w:r>
        <w:fldChar w:fldCharType="end"/>
      </w:r>
    </w:p>
    <w:p w14:paraId="27FAB6B0" w14:textId="161168E7" w:rsidR="008A467E" w:rsidRPr="00190ACA" w:rsidRDefault="008A467E">
      <w:pPr>
        <w:pStyle w:val="TOC4"/>
        <w:rPr>
          <w:rFonts w:ascii="Calibri" w:hAnsi="Calibri"/>
          <w:sz w:val="22"/>
          <w:szCs w:val="22"/>
        </w:rPr>
      </w:pPr>
      <w:r>
        <w:t>6.1.2</w:t>
      </w:r>
      <w:r w:rsidRPr="00190ACA">
        <w:rPr>
          <w:rFonts w:ascii="Calibri" w:hAnsi="Calibri"/>
          <w:sz w:val="22"/>
          <w:szCs w:val="22"/>
        </w:rPr>
        <w:tab/>
      </w:r>
      <w:r>
        <w:t>Service based Interface protocol improvements [SBIProtoc17]</w:t>
      </w:r>
      <w:r>
        <w:tab/>
      </w:r>
      <w:r>
        <w:fldChar w:fldCharType="begin"/>
      </w:r>
      <w:r>
        <w:instrText xml:space="preserve"> PAGEREF _Toc94025049 \h </w:instrText>
      </w:r>
      <w:r>
        <w:fldChar w:fldCharType="separate"/>
      </w:r>
      <w:r>
        <w:t>7</w:t>
      </w:r>
      <w:r>
        <w:fldChar w:fldCharType="end"/>
      </w:r>
    </w:p>
    <w:p w14:paraId="583F4D96" w14:textId="19686564" w:rsidR="008A467E" w:rsidRPr="00190ACA" w:rsidRDefault="008A467E">
      <w:pPr>
        <w:pStyle w:val="TOC4"/>
        <w:rPr>
          <w:rFonts w:ascii="Calibri" w:hAnsi="Calibri"/>
          <w:sz w:val="22"/>
          <w:szCs w:val="22"/>
        </w:rPr>
      </w:pPr>
      <w:r>
        <w:t>6.1.3</w:t>
      </w:r>
      <w:r w:rsidRPr="00190ACA">
        <w:rPr>
          <w:rFonts w:ascii="Calibri" w:hAnsi="Calibri"/>
          <w:sz w:val="22"/>
          <w:szCs w:val="22"/>
        </w:rPr>
        <w:tab/>
      </w:r>
      <w:r>
        <w:t>BEst Practice of PFCP [BEPoP]</w:t>
      </w:r>
      <w:r>
        <w:tab/>
      </w:r>
      <w:r>
        <w:fldChar w:fldCharType="begin"/>
      </w:r>
      <w:r>
        <w:instrText xml:space="preserve"> PAGEREF _Toc94025050 \h </w:instrText>
      </w:r>
      <w:r>
        <w:fldChar w:fldCharType="separate"/>
      </w:r>
      <w:r>
        <w:t>19</w:t>
      </w:r>
      <w:r>
        <w:fldChar w:fldCharType="end"/>
      </w:r>
    </w:p>
    <w:p w14:paraId="0F90508E" w14:textId="5DA7AB96" w:rsidR="008A467E" w:rsidRPr="00190ACA" w:rsidRDefault="008A467E">
      <w:pPr>
        <w:pStyle w:val="TOC4"/>
        <w:rPr>
          <w:rFonts w:ascii="Calibri" w:hAnsi="Calibri"/>
          <w:sz w:val="22"/>
          <w:szCs w:val="22"/>
        </w:rPr>
      </w:pPr>
      <w:r>
        <w:t>6.1.4</w:t>
      </w:r>
      <w:r w:rsidRPr="00190ACA">
        <w:rPr>
          <w:rFonts w:ascii="Calibri" w:hAnsi="Calibri"/>
          <w:sz w:val="22"/>
          <w:szCs w:val="22"/>
        </w:rPr>
        <w:tab/>
      </w:r>
      <w:r>
        <w:t>Port allocation [FS_PortAl]</w:t>
      </w:r>
      <w:r>
        <w:tab/>
      </w:r>
      <w:r>
        <w:fldChar w:fldCharType="begin"/>
      </w:r>
      <w:r>
        <w:instrText xml:space="preserve"> PAGEREF _Toc94025051 \h </w:instrText>
      </w:r>
      <w:r>
        <w:fldChar w:fldCharType="separate"/>
      </w:r>
      <w:r>
        <w:t>22</w:t>
      </w:r>
      <w:r>
        <w:fldChar w:fldCharType="end"/>
      </w:r>
    </w:p>
    <w:p w14:paraId="2E6F21FE" w14:textId="4E054B4D" w:rsidR="008A467E" w:rsidRPr="00190ACA" w:rsidRDefault="008A467E">
      <w:pPr>
        <w:pStyle w:val="TOC4"/>
        <w:rPr>
          <w:rFonts w:ascii="Calibri" w:hAnsi="Calibri"/>
          <w:sz w:val="22"/>
          <w:szCs w:val="22"/>
        </w:rPr>
      </w:pPr>
      <w:r>
        <w:t>6.1.5</w:t>
      </w:r>
      <w:r w:rsidRPr="00190ACA">
        <w:rPr>
          <w:rFonts w:ascii="Calibri" w:hAnsi="Calibri"/>
          <w:sz w:val="22"/>
          <w:szCs w:val="22"/>
        </w:rPr>
        <w:tab/>
      </w:r>
      <w:r>
        <w:t>Service-based support for SMS in 5GC [SMS_SBI]</w:t>
      </w:r>
      <w:r>
        <w:tab/>
      </w:r>
      <w:r>
        <w:fldChar w:fldCharType="begin"/>
      </w:r>
      <w:r>
        <w:instrText xml:space="preserve"> PAGEREF _Toc94025052 \h </w:instrText>
      </w:r>
      <w:r>
        <w:fldChar w:fldCharType="separate"/>
      </w:r>
      <w:r>
        <w:t>22</w:t>
      </w:r>
      <w:r>
        <w:fldChar w:fldCharType="end"/>
      </w:r>
    </w:p>
    <w:p w14:paraId="7877CEE8" w14:textId="0B710397" w:rsidR="008A467E" w:rsidRPr="00190ACA" w:rsidRDefault="008A467E">
      <w:pPr>
        <w:pStyle w:val="TOC4"/>
        <w:rPr>
          <w:rFonts w:ascii="Calibri" w:hAnsi="Calibri"/>
          <w:sz w:val="22"/>
          <w:szCs w:val="22"/>
        </w:rPr>
      </w:pPr>
      <w:r>
        <w:t>6.1.6</w:t>
      </w:r>
      <w:r w:rsidRPr="00190ACA">
        <w:rPr>
          <w:rFonts w:ascii="Calibri" w:hAnsi="Calibri"/>
          <w:sz w:val="22"/>
          <w:szCs w:val="22"/>
        </w:rPr>
        <w:tab/>
      </w:r>
      <w:r>
        <w:t>Study on restoration of profiles related to UDR [FS_ReP_UDR]</w:t>
      </w:r>
      <w:r>
        <w:tab/>
      </w:r>
      <w:r>
        <w:fldChar w:fldCharType="begin"/>
      </w:r>
      <w:r>
        <w:instrText xml:space="preserve"> PAGEREF _Toc94025053 \h </w:instrText>
      </w:r>
      <w:r>
        <w:fldChar w:fldCharType="separate"/>
      </w:r>
      <w:r>
        <w:t>25</w:t>
      </w:r>
      <w:r>
        <w:fldChar w:fldCharType="end"/>
      </w:r>
    </w:p>
    <w:p w14:paraId="27499EFB" w14:textId="07F23D85" w:rsidR="008A467E" w:rsidRPr="00190ACA" w:rsidRDefault="008A467E">
      <w:pPr>
        <w:pStyle w:val="TOC4"/>
        <w:rPr>
          <w:rFonts w:ascii="Calibri" w:hAnsi="Calibri"/>
          <w:sz w:val="22"/>
          <w:szCs w:val="22"/>
        </w:rPr>
      </w:pPr>
      <w:r>
        <w:t>6.1.7</w:t>
      </w:r>
      <w:r w:rsidRPr="00190ACA">
        <w:rPr>
          <w:rFonts w:ascii="Calibri" w:hAnsi="Calibri"/>
          <w:sz w:val="22"/>
          <w:szCs w:val="22"/>
        </w:rPr>
        <w:tab/>
      </w:r>
      <w:r>
        <w:t>CT aspects of Integration of GBA into SBA [GBA_5G]</w:t>
      </w:r>
      <w:r>
        <w:tab/>
      </w:r>
      <w:r>
        <w:fldChar w:fldCharType="begin"/>
      </w:r>
      <w:r>
        <w:instrText xml:space="preserve"> PAGEREF _Toc94025054 \h </w:instrText>
      </w:r>
      <w:r>
        <w:fldChar w:fldCharType="separate"/>
      </w:r>
      <w:r>
        <w:t>25</w:t>
      </w:r>
      <w:r>
        <w:fldChar w:fldCharType="end"/>
      </w:r>
    </w:p>
    <w:p w14:paraId="4E64D109" w14:textId="0FACA1D4" w:rsidR="008A467E" w:rsidRPr="00190ACA" w:rsidRDefault="008A467E">
      <w:pPr>
        <w:pStyle w:val="TOC4"/>
        <w:rPr>
          <w:rFonts w:ascii="Calibri" w:hAnsi="Calibri"/>
          <w:sz w:val="22"/>
          <w:szCs w:val="22"/>
        </w:rPr>
      </w:pPr>
      <w:r>
        <w:t>6.1.8</w:t>
      </w:r>
      <w:r w:rsidRPr="00190ACA">
        <w:rPr>
          <w:rFonts w:ascii="Calibri" w:hAnsi="Calibri"/>
          <w:sz w:val="22"/>
          <w:szCs w:val="22"/>
        </w:rPr>
        <w:tab/>
      </w:r>
      <w:r>
        <w:t>Enhancement of Network Slicing Phase 2 [eNS_Ph2]</w:t>
      </w:r>
      <w:r>
        <w:tab/>
      </w:r>
      <w:r>
        <w:fldChar w:fldCharType="begin"/>
      </w:r>
      <w:r>
        <w:instrText xml:space="preserve"> PAGEREF _Toc94025055 \h </w:instrText>
      </w:r>
      <w:r>
        <w:fldChar w:fldCharType="separate"/>
      </w:r>
      <w:r>
        <w:t>25</w:t>
      </w:r>
      <w:r>
        <w:fldChar w:fldCharType="end"/>
      </w:r>
    </w:p>
    <w:p w14:paraId="0CB4158C" w14:textId="5BA1D413" w:rsidR="008A467E" w:rsidRPr="00190ACA" w:rsidRDefault="008A467E">
      <w:pPr>
        <w:pStyle w:val="TOC4"/>
        <w:rPr>
          <w:rFonts w:ascii="Calibri" w:hAnsi="Calibri"/>
          <w:sz w:val="22"/>
          <w:szCs w:val="22"/>
        </w:rPr>
      </w:pPr>
      <w:r>
        <w:t>6.1.9</w:t>
      </w:r>
      <w:r w:rsidRPr="00190ACA">
        <w:rPr>
          <w:rFonts w:ascii="Calibri" w:hAnsi="Calibri"/>
          <w:sz w:val="22"/>
          <w:szCs w:val="22"/>
        </w:rPr>
        <w:tab/>
      </w:r>
      <w:r>
        <w:t>CT Aspects of 5G eEDGE [eEDGE_5GC]</w:t>
      </w:r>
      <w:r>
        <w:tab/>
      </w:r>
      <w:r>
        <w:fldChar w:fldCharType="begin"/>
      </w:r>
      <w:r>
        <w:instrText xml:space="preserve"> PAGEREF _Toc94025056 \h </w:instrText>
      </w:r>
      <w:r>
        <w:fldChar w:fldCharType="separate"/>
      </w:r>
      <w:r>
        <w:t>31</w:t>
      </w:r>
      <w:r>
        <w:fldChar w:fldCharType="end"/>
      </w:r>
    </w:p>
    <w:p w14:paraId="73AB5613" w14:textId="236028C1" w:rsidR="008A467E" w:rsidRPr="00190ACA" w:rsidRDefault="008A467E">
      <w:pPr>
        <w:pStyle w:val="TOC4"/>
        <w:rPr>
          <w:rFonts w:ascii="Calibri" w:hAnsi="Calibri"/>
          <w:sz w:val="22"/>
          <w:szCs w:val="22"/>
        </w:rPr>
      </w:pPr>
      <w:r>
        <w:t>6.1.10</w:t>
      </w:r>
      <w:r w:rsidRPr="00190ACA">
        <w:rPr>
          <w:rFonts w:ascii="Calibri" w:hAnsi="Calibri"/>
          <w:sz w:val="22"/>
          <w:szCs w:val="22"/>
        </w:rPr>
        <w:tab/>
      </w:r>
      <w:r>
        <w:t>CT aspects on Same PCF Selection For AMF and SMF [TEI17_SPSFAS]</w:t>
      </w:r>
      <w:r>
        <w:tab/>
      </w:r>
      <w:r>
        <w:fldChar w:fldCharType="begin"/>
      </w:r>
      <w:r>
        <w:instrText xml:space="preserve"> PAGEREF _Toc94025057 \h </w:instrText>
      </w:r>
      <w:r>
        <w:fldChar w:fldCharType="separate"/>
      </w:r>
      <w:r>
        <w:t>34</w:t>
      </w:r>
      <w:r>
        <w:fldChar w:fldCharType="end"/>
      </w:r>
    </w:p>
    <w:p w14:paraId="0F121C47" w14:textId="0B67B5D5" w:rsidR="008A467E" w:rsidRPr="00190ACA" w:rsidRDefault="008A467E">
      <w:pPr>
        <w:pStyle w:val="TOC4"/>
        <w:rPr>
          <w:rFonts w:ascii="Calibri" w:hAnsi="Calibri"/>
          <w:sz w:val="22"/>
          <w:szCs w:val="22"/>
        </w:rPr>
      </w:pPr>
      <w:r>
        <w:t>6.1.11</w:t>
      </w:r>
      <w:r w:rsidRPr="00190ACA">
        <w:rPr>
          <w:rFonts w:ascii="Calibri" w:hAnsi="Calibri"/>
          <w:sz w:val="22"/>
          <w:szCs w:val="22"/>
        </w:rPr>
        <w:tab/>
      </w:r>
      <w:r>
        <w:t>Enhancement of Inter-PLMN Roaming [EoIPR]</w:t>
      </w:r>
      <w:r>
        <w:tab/>
      </w:r>
      <w:r>
        <w:fldChar w:fldCharType="begin"/>
      </w:r>
      <w:r>
        <w:instrText xml:space="preserve"> PAGEREF _Toc94025058 \h </w:instrText>
      </w:r>
      <w:r>
        <w:fldChar w:fldCharType="separate"/>
      </w:r>
      <w:r>
        <w:t>34</w:t>
      </w:r>
      <w:r>
        <w:fldChar w:fldCharType="end"/>
      </w:r>
    </w:p>
    <w:p w14:paraId="44D38F8F" w14:textId="48ED93BC" w:rsidR="008A467E" w:rsidRPr="00190ACA" w:rsidRDefault="008A467E">
      <w:pPr>
        <w:pStyle w:val="TOC4"/>
        <w:rPr>
          <w:rFonts w:ascii="Calibri" w:hAnsi="Calibri"/>
          <w:sz w:val="22"/>
          <w:szCs w:val="22"/>
        </w:rPr>
      </w:pPr>
      <w:r>
        <w:t>6.1.12</w:t>
      </w:r>
      <w:r w:rsidRPr="00190ACA">
        <w:rPr>
          <w:rFonts w:ascii="Calibri" w:hAnsi="Calibri"/>
          <w:sz w:val="22"/>
          <w:szCs w:val="22"/>
        </w:rPr>
        <w:tab/>
      </w:r>
      <w:r>
        <w:t>Restoration of PDN Connections in PGW-C/SMF S [RPCPSET]</w:t>
      </w:r>
      <w:r>
        <w:tab/>
      </w:r>
      <w:r>
        <w:fldChar w:fldCharType="begin"/>
      </w:r>
      <w:r>
        <w:instrText xml:space="preserve"> PAGEREF _Toc94025059 \h </w:instrText>
      </w:r>
      <w:r>
        <w:fldChar w:fldCharType="separate"/>
      </w:r>
      <w:r>
        <w:t>34</w:t>
      </w:r>
      <w:r>
        <w:fldChar w:fldCharType="end"/>
      </w:r>
    </w:p>
    <w:p w14:paraId="03372A88" w14:textId="4E7E97D7" w:rsidR="008A467E" w:rsidRPr="00190ACA" w:rsidRDefault="008A467E">
      <w:pPr>
        <w:pStyle w:val="TOC4"/>
        <w:rPr>
          <w:rFonts w:ascii="Calibri" w:hAnsi="Calibri"/>
          <w:sz w:val="22"/>
          <w:szCs w:val="22"/>
        </w:rPr>
      </w:pPr>
      <w:r>
        <w:t>6.1.13</w:t>
      </w:r>
      <w:r w:rsidRPr="00190ACA">
        <w:rPr>
          <w:rFonts w:ascii="Calibri" w:hAnsi="Calibri"/>
          <w:sz w:val="22"/>
          <w:szCs w:val="22"/>
        </w:rPr>
        <w:tab/>
      </w:r>
      <w:r>
        <w:t>Start of Pause of Charging via User Plane [SPOCUP]</w:t>
      </w:r>
      <w:r>
        <w:tab/>
      </w:r>
      <w:r>
        <w:fldChar w:fldCharType="begin"/>
      </w:r>
      <w:r>
        <w:instrText xml:space="preserve"> PAGEREF _Toc94025060 \h </w:instrText>
      </w:r>
      <w:r>
        <w:fldChar w:fldCharType="separate"/>
      </w:r>
      <w:r>
        <w:t>35</w:t>
      </w:r>
      <w:r>
        <w:fldChar w:fldCharType="end"/>
      </w:r>
    </w:p>
    <w:p w14:paraId="7667651E" w14:textId="3875B542" w:rsidR="008A467E" w:rsidRPr="00190ACA" w:rsidRDefault="008A467E">
      <w:pPr>
        <w:pStyle w:val="TOC4"/>
        <w:rPr>
          <w:rFonts w:ascii="Calibri" w:hAnsi="Calibri"/>
          <w:sz w:val="22"/>
          <w:szCs w:val="22"/>
        </w:rPr>
      </w:pPr>
      <w:r>
        <w:t>6.1.14</w:t>
      </w:r>
      <w:r w:rsidRPr="00190ACA">
        <w:rPr>
          <w:rFonts w:ascii="Calibri" w:hAnsi="Calibri"/>
          <w:sz w:val="22"/>
          <w:szCs w:val="22"/>
        </w:rPr>
        <w:tab/>
      </w:r>
      <w:r>
        <w:t>Enhancement to the 5GC LoCation Services-Phase 2 [5G_eLCS_ph2]</w:t>
      </w:r>
      <w:r>
        <w:tab/>
      </w:r>
      <w:r>
        <w:fldChar w:fldCharType="begin"/>
      </w:r>
      <w:r>
        <w:instrText xml:space="preserve"> PAGEREF _Toc94025061 \h </w:instrText>
      </w:r>
      <w:r>
        <w:fldChar w:fldCharType="separate"/>
      </w:r>
      <w:r>
        <w:t>36</w:t>
      </w:r>
      <w:r>
        <w:fldChar w:fldCharType="end"/>
      </w:r>
    </w:p>
    <w:p w14:paraId="779F1533" w14:textId="6BD194C9" w:rsidR="008A467E" w:rsidRPr="00190ACA" w:rsidRDefault="008A467E">
      <w:pPr>
        <w:pStyle w:val="TOC4"/>
        <w:rPr>
          <w:rFonts w:ascii="Calibri" w:hAnsi="Calibri"/>
          <w:sz w:val="22"/>
          <w:szCs w:val="22"/>
        </w:rPr>
      </w:pPr>
      <w:r>
        <w:t>6.1.15</w:t>
      </w:r>
      <w:r w:rsidRPr="00190ACA">
        <w:rPr>
          <w:rFonts w:ascii="Calibri" w:hAnsi="Calibri"/>
          <w:sz w:val="22"/>
          <w:szCs w:val="22"/>
        </w:rPr>
        <w:tab/>
      </w:r>
      <w:r>
        <w:t>CT aspects of Support of different slices over different Non 3GPP access [TEI17_N3SLICE]</w:t>
      </w:r>
      <w:r>
        <w:tab/>
      </w:r>
      <w:r>
        <w:fldChar w:fldCharType="begin"/>
      </w:r>
      <w:r>
        <w:instrText xml:space="preserve"> PAGEREF _Toc94025062 \h </w:instrText>
      </w:r>
      <w:r>
        <w:fldChar w:fldCharType="separate"/>
      </w:r>
      <w:r>
        <w:t>38</w:t>
      </w:r>
      <w:r>
        <w:fldChar w:fldCharType="end"/>
      </w:r>
    </w:p>
    <w:p w14:paraId="2CFD4CA0" w14:textId="039FF095" w:rsidR="008A467E" w:rsidRPr="00190ACA" w:rsidRDefault="008A467E">
      <w:pPr>
        <w:pStyle w:val="TOC4"/>
        <w:rPr>
          <w:rFonts w:ascii="Calibri" w:hAnsi="Calibri"/>
          <w:sz w:val="22"/>
          <w:szCs w:val="22"/>
        </w:rPr>
      </w:pPr>
      <w:r>
        <w:t>6.1.16</w:t>
      </w:r>
      <w:r w:rsidRPr="00190ACA">
        <w:rPr>
          <w:rFonts w:ascii="Calibri" w:hAnsi="Calibri"/>
          <w:sz w:val="22"/>
          <w:szCs w:val="22"/>
        </w:rPr>
        <w:tab/>
      </w:r>
      <w:r>
        <w:t>CT aspects of the architectural enhancements for 5G multicast-broadcast services [5MBS]</w:t>
      </w:r>
      <w:r>
        <w:tab/>
      </w:r>
      <w:r>
        <w:fldChar w:fldCharType="begin"/>
      </w:r>
      <w:r>
        <w:instrText xml:space="preserve"> PAGEREF _Toc94025063 \h </w:instrText>
      </w:r>
      <w:r>
        <w:fldChar w:fldCharType="separate"/>
      </w:r>
      <w:r>
        <w:t>38</w:t>
      </w:r>
      <w:r>
        <w:fldChar w:fldCharType="end"/>
      </w:r>
    </w:p>
    <w:p w14:paraId="0C715CC9" w14:textId="2DE90B02" w:rsidR="008A467E" w:rsidRPr="00190ACA" w:rsidRDefault="008A467E">
      <w:pPr>
        <w:pStyle w:val="TOC4"/>
        <w:rPr>
          <w:rFonts w:ascii="Calibri" w:hAnsi="Calibri"/>
          <w:sz w:val="22"/>
          <w:szCs w:val="22"/>
        </w:rPr>
      </w:pPr>
      <w:r>
        <w:t>6.1.17</w:t>
      </w:r>
      <w:r w:rsidRPr="00190ACA">
        <w:rPr>
          <w:rFonts w:ascii="Calibri" w:hAnsi="Calibri"/>
          <w:sz w:val="22"/>
          <w:szCs w:val="22"/>
        </w:rPr>
        <w:tab/>
      </w:r>
      <w:r>
        <w:t>Restoration of profiles related to UDR [ReP_UDR]</w:t>
      </w:r>
      <w:r>
        <w:tab/>
      </w:r>
      <w:r>
        <w:fldChar w:fldCharType="begin"/>
      </w:r>
      <w:r>
        <w:instrText xml:space="preserve"> PAGEREF _Toc94025064 \h </w:instrText>
      </w:r>
      <w:r>
        <w:fldChar w:fldCharType="separate"/>
      </w:r>
      <w:r>
        <w:t>43</w:t>
      </w:r>
      <w:r>
        <w:fldChar w:fldCharType="end"/>
      </w:r>
    </w:p>
    <w:p w14:paraId="74014982" w14:textId="659DC3D9" w:rsidR="008A467E" w:rsidRPr="00190ACA" w:rsidRDefault="008A467E">
      <w:pPr>
        <w:pStyle w:val="TOC4"/>
        <w:rPr>
          <w:rFonts w:ascii="Calibri" w:hAnsi="Calibri"/>
          <w:sz w:val="22"/>
          <w:szCs w:val="22"/>
        </w:rPr>
      </w:pPr>
      <w:r>
        <w:t>6.1.18</w:t>
      </w:r>
      <w:r w:rsidRPr="00190ACA">
        <w:rPr>
          <w:rFonts w:ascii="Calibri" w:hAnsi="Calibri"/>
          <w:sz w:val="22"/>
          <w:szCs w:val="22"/>
        </w:rPr>
        <w:tab/>
      </w:r>
      <w:r>
        <w:t>Enhancement on the GTP-U entity restart [EGTPUR]</w:t>
      </w:r>
      <w:r>
        <w:tab/>
      </w:r>
      <w:r>
        <w:fldChar w:fldCharType="begin"/>
      </w:r>
      <w:r>
        <w:instrText xml:space="preserve"> PAGEREF _Toc94025065 \h </w:instrText>
      </w:r>
      <w:r>
        <w:fldChar w:fldCharType="separate"/>
      </w:r>
      <w:r>
        <w:t>44</w:t>
      </w:r>
      <w:r>
        <w:fldChar w:fldCharType="end"/>
      </w:r>
    </w:p>
    <w:p w14:paraId="706DECCC" w14:textId="73120797" w:rsidR="008A467E" w:rsidRPr="00190ACA" w:rsidRDefault="008A467E">
      <w:pPr>
        <w:pStyle w:val="TOC4"/>
        <w:rPr>
          <w:rFonts w:ascii="Calibri" w:hAnsi="Calibri"/>
          <w:sz w:val="22"/>
          <w:szCs w:val="22"/>
        </w:rPr>
      </w:pPr>
      <w:r>
        <w:t>6.1.19</w:t>
      </w:r>
      <w:r w:rsidRPr="00190ACA">
        <w:rPr>
          <w:rFonts w:ascii="Calibri" w:hAnsi="Calibri"/>
          <w:sz w:val="22"/>
          <w:szCs w:val="22"/>
        </w:rPr>
        <w:tab/>
      </w:r>
      <w:r>
        <w:t>PortAI</w:t>
      </w:r>
      <w:r>
        <w:tab/>
      </w:r>
      <w:r>
        <w:fldChar w:fldCharType="begin"/>
      </w:r>
      <w:r>
        <w:instrText xml:space="preserve"> PAGEREF _Toc94025066 \h </w:instrText>
      </w:r>
      <w:r>
        <w:fldChar w:fldCharType="separate"/>
      </w:r>
      <w:r>
        <w:t>46</w:t>
      </w:r>
      <w:r>
        <w:fldChar w:fldCharType="end"/>
      </w:r>
    </w:p>
    <w:p w14:paraId="44222F97" w14:textId="1BEB09A3" w:rsidR="008A467E" w:rsidRPr="00190ACA" w:rsidRDefault="008A467E">
      <w:pPr>
        <w:pStyle w:val="TOC3"/>
        <w:rPr>
          <w:rFonts w:ascii="Calibri" w:hAnsi="Calibri"/>
          <w:sz w:val="22"/>
          <w:szCs w:val="22"/>
        </w:rPr>
      </w:pPr>
      <w:r>
        <w:t>6.2</w:t>
      </w:r>
      <w:r w:rsidRPr="00190ACA">
        <w:rPr>
          <w:rFonts w:ascii="Calibri" w:hAnsi="Calibri"/>
          <w:sz w:val="22"/>
          <w:szCs w:val="22"/>
        </w:rPr>
        <w:tab/>
      </w:r>
      <w:r>
        <w:t>CT4 Supported WIs</w:t>
      </w:r>
      <w:r>
        <w:tab/>
      </w:r>
      <w:r>
        <w:fldChar w:fldCharType="begin"/>
      </w:r>
      <w:r>
        <w:instrText xml:space="preserve"> PAGEREF _Toc94025067 \h </w:instrText>
      </w:r>
      <w:r>
        <w:fldChar w:fldCharType="separate"/>
      </w:r>
      <w:r>
        <w:t>47</w:t>
      </w:r>
      <w:r>
        <w:fldChar w:fldCharType="end"/>
      </w:r>
    </w:p>
    <w:p w14:paraId="6E8899D5" w14:textId="3E430F74" w:rsidR="008A467E" w:rsidRPr="00190ACA" w:rsidRDefault="008A467E">
      <w:pPr>
        <w:pStyle w:val="TOC4"/>
        <w:rPr>
          <w:rFonts w:ascii="Calibri" w:hAnsi="Calibri"/>
          <w:sz w:val="22"/>
          <w:szCs w:val="22"/>
        </w:rPr>
      </w:pPr>
      <w:r>
        <w:t>6.2.1</w:t>
      </w:r>
      <w:r w:rsidRPr="00190ACA">
        <w:rPr>
          <w:rFonts w:ascii="Calibri" w:hAnsi="Calibri"/>
          <w:sz w:val="22"/>
          <w:szCs w:val="22"/>
        </w:rPr>
        <w:tab/>
      </w:r>
      <w:r>
        <w:t>Study on enhanced IMS to 5GC Integration Phase 2 [FS_eIMS5G2]</w:t>
      </w:r>
      <w:r>
        <w:tab/>
      </w:r>
      <w:r>
        <w:fldChar w:fldCharType="begin"/>
      </w:r>
      <w:r>
        <w:instrText xml:space="preserve"> PAGEREF _Toc94025068 \h </w:instrText>
      </w:r>
      <w:r>
        <w:fldChar w:fldCharType="separate"/>
      </w:r>
      <w:r>
        <w:t>47</w:t>
      </w:r>
      <w:r>
        <w:fldChar w:fldCharType="end"/>
      </w:r>
    </w:p>
    <w:p w14:paraId="09826264" w14:textId="695BBDDB" w:rsidR="008A467E" w:rsidRPr="00190ACA" w:rsidRDefault="008A467E">
      <w:pPr>
        <w:pStyle w:val="TOC4"/>
        <w:rPr>
          <w:rFonts w:ascii="Calibri" w:hAnsi="Calibri"/>
          <w:sz w:val="22"/>
          <w:szCs w:val="22"/>
        </w:rPr>
      </w:pPr>
      <w:r>
        <w:t>6.2.2</w:t>
      </w:r>
      <w:r w:rsidRPr="00190ACA">
        <w:rPr>
          <w:rFonts w:ascii="Calibri" w:hAnsi="Calibri"/>
          <w:sz w:val="22"/>
          <w:szCs w:val="22"/>
        </w:rPr>
        <w:tab/>
      </w:r>
      <w:r>
        <w:t>Stage 3 of Multimedia Priority Service (MPS) Phase 2 [MPS2-CT]</w:t>
      </w:r>
      <w:r>
        <w:tab/>
      </w:r>
      <w:r>
        <w:fldChar w:fldCharType="begin"/>
      </w:r>
      <w:r>
        <w:instrText xml:space="preserve"> PAGEREF _Toc94025069 \h </w:instrText>
      </w:r>
      <w:r>
        <w:fldChar w:fldCharType="separate"/>
      </w:r>
      <w:r>
        <w:t>48</w:t>
      </w:r>
      <w:r>
        <w:fldChar w:fldCharType="end"/>
      </w:r>
    </w:p>
    <w:p w14:paraId="6A0539EB" w14:textId="677F9CAF" w:rsidR="008A467E" w:rsidRPr="00190ACA" w:rsidRDefault="008A467E">
      <w:pPr>
        <w:pStyle w:val="TOC4"/>
        <w:rPr>
          <w:rFonts w:ascii="Calibri" w:hAnsi="Calibri"/>
          <w:sz w:val="22"/>
          <w:szCs w:val="22"/>
        </w:rPr>
      </w:pPr>
      <w:r>
        <w:t>6.2.3</w:t>
      </w:r>
      <w:r w:rsidRPr="00190ACA">
        <w:rPr>
          <w:rFonts w:ascii="Calibri" w:hAnsi="Calibri"/>
          <w:sz w:val="22"/>
          <w:szCs w:val="22"/>
        </w:rPr>
        <w:tab/>
      </w:r>
      <w:r>
        <w:t>Enhancement for the 5G Control Plane Steering of Roaming for UE in CONNECTED mode [eCPSOR_CON-CT]</w:t>
      </w:r>
      <w:r>
        <w:tab/>
      </w:r>
      <w:r>
        <w:fldChar w:fldCharType="begin"/>
      </w:r>
      <w:r>
        <w:instrText xml:space="preserve"> PAGEREF _Toc94025070 \h </w:instrText>
      </w:r>
      <w:r>
        <w:fldChar w:fldCharType="separate"/>
      </w:r>
      <w:r>
        <w:t>48</w:t>
      </w:r>
      <w:r>
        <w:fldChar w:fldCharType="end"/>
      </w:r>
    </w:p>
    <w:p w14:paraId="658BD0EC" w14:textId="3BF2078A" w:rsidR="008A467E" w:rsidRPr="00190ACA" w:rsidRDefault="008A467E">
      <w:pPr>
        <w:pStyle w:val="TOC4"/>
        <w:rPr>
          <w:rFonts w:ascii="Calibri" w:hAnsi="Calibri"/>
          <w:sz w:val="22"/>
          <w:szCs w:val="22"/>
        </w:rPr>
      </w:pPr>
      <w:r>
        <w:t>6.2.4</w:t>
      </w:r>
      <w:r w:rsidRPr="00190ACA">
        <w:rPr>
          <w:rFonts w:ascii="Calibri" w:hAnsi="Calibri"/>
          <w:sz w:val="22"/>
          <w:szCs w:val="22"/>
        </w:rPr>
        <w:tab/>
      </w:r>
      <w:r>
        <w:t>Authentication and key management for applications based on 3GPP credential in 5G [AKMA-CT]</w:t>
      </w:r>
      <w:r>
        <w:tab/>
      </w:r>
      <w:r>
        <w:fldChar w:fldCharType="begin"/>
      </w:r>
      <w:r>
        <w:instrText xml:space="preserve"> PAGEREF _Toc94025071 \h </w:instrText>
      </w:r>
      <w:r>
        <w:fldChar w:fldCharType="separate"/>
      </w:r>
      <w:r>
        <w:t>49</w:t>
      </w:r>
      <w:r>
        <w:fldChar w:fldCharType="end"/>
      </w:r>
    </w:p>
    <w:p w14:paraId="3FDAE4CC" w14:textId="2AD0B271" w:rsidR="008A467E" w:rsidRPr="00190ACA" w:rsidRDefault="008A467E">
      <w:pPr>
        <w:pStyle w:val="TOC4"/>
        <w:rPr>
          <w:rFonts w:ascii="Calibri" w:hAnsi="Calibri"/>
          <w:sz w:val="22"/>
          <w:szCs w:val="22"/>
        </w:rPr>
      </w:pPr>
      <w:r>
        <w:t>6.2.5</w:t>
      </w:r>
      <w:r w:rsidRPr="00190ACA">
        <w:rPr>
          <w:rFonts w:ascii="Calibri" w:hAnsi="Calibri"/>
          <w:sz w:val="22"/>
          <w:szCs w:val="22"/>
        </w:rPr>
        <w:tab/>
      </w:r>
      <w:r>
        <w:t>CT aspects on Dynamically Changing AM Policies in the 5GC [TEI17_DCAMP-CT]</w:t>
      </w:r>
      <w:r>
        <w:tab/>
      </w:r>
      <w:r>
        <w:fldChar w:fldCharType="begin"/>
      </w:r>
      <w:r>
        <w:instrText xml:space="preserve"> PAGEREF _Toc94025072 \h </w:instrText>
      </w:r>
      <w:r>
        <w:fldChar w:fldCharType="separate"/>
      </w:r>
      <w:r>
        <w:t>49</w:t>
      </w:r>
      <w:r>
        <w:fldChar w:fldCharType="end"/>
      </w:r>
    </w:p>
    <w:p w14:paraId="4B8831A3" w14:textId="77A31024" w:rsidR="008A467E" w:rsidRPr="00190ACA" w:rsidRDefault="008A467E">
      <w:pPr>
        <w:pStyle w:val="TOC4"/>
        <w:rPr>
          <w:rFonts w:ascii="Calibri" w:hAnsi="Calibri"/>
          <w:sz w:val="22"/>
          <w:szCs w:val="22"/>
        </w:rPr>
      </w:pPr>
      <w:r>
        <w:t>6.2.6</w:t>
      </w:r>
      <w:r w:rsidRPr="00190ACA">
        <w:rPr>
          <w:rFonts w:ascii="Calibri" w:hAnsi="Calibri"/>
          <w:sz w:val="22"/>
          <w:szCs w:val="22"/>
        </w:rPr>
        <w:tab/>
      </w:r>
      <w:r>
        <w:t>CT aspects of proximity based services in 5GS [5G_ProSe-CT]</w:t>
      </w:r>
      <w:r>
        <w:tab/>
      </w:r>
      <w:r>
        <w:fldChar w:fldCharType="begin"/>
      </w:r>
      <w:r>
        <w:instrText xml:space="preserve"> PAGEREF _Toc94025073 \h </w:instrText>
      </w:r>
      <w:r>
        <w:fldChar w:fldCharType="separate"/>
      </w:r>
      <w:r>
        <w:t>49</w:t>
      </w:r>
      <w:r>
        <w:fldChar w:fldCharType="end"/>
      </w:r>
    </w:p>
    <w:p w14:paraId="42E517A7" w14:textId="119B888E" w:rsidR="008A467E" w:rsidRPr="00190ACA" w:rsidRDefault="008A467E">
      <w:pPr>
        <w:pStyle w:val="TOC4"/>
        <w:rPr>
          <w:rFonts w:ascii="Calibri" w:hAnsi="Calibri"/>
          <w:sz w:val="22"/>
          <w:szCs w:val="22"/>
        </w:rPr>
      </w:pPr>
      <w:r>
        <w:t>6.2.7</w:t>
      </w:r>
      <w:r w:rsidRPr="00190ACA">
        <w:rPr>
          <w:rFonts w:ascii="Calibri" w:hAnsi="Calibri"/>
          <w:sz w:val="22"/>
          <w:szCs w:val="22"/>
        </w:rPr>
        <w:tab/>
      </w:r>
      <w:r>
        <w:t>CT aspects on Dynamic Management of Group-based Event Monitoring [TEI17_GEM-CT]</w:t>
      </w:r>
      <w:r>
        <w:tab/>
      </w:r>
      <w:r>
        <w:fldChar w:fldCharType="begin"/>
      </w:r>
      <w:r>
        <w:instrText xml:space="preserve"> PAGEREF _Toc94025074 \h </w:instrText>
      </w:r>
      <w:r>
        <w:fldChar w:fldCharType="separate"/>
      </w:r>
      <w:r>
        <w:t>50</w:t>
      </w:r>
      <w:r>
        <w:fldChar w:fldCharType="end"/>
      </w:r>
    </w:p>
    <w:p w14:paraId="69C9288C" w14:textId="7BB56ED2" w:rsidR="008A467E" w:rsidRPr="00190ACA" w:rsidRDefault="008A467E">
      <w:pPr>
        <w:pStyle w:val="TOC4"/>
        <w:rPr>
          <w:rFonts w:ascii="Calibri" w:hAnsi="Calibri"/>
          <w:sz w:val="22"/>
          <w:szCs w:val="22"/>
        </w:rPr>
      </w:pPr>
      <w:r>
        <w:t>6.2.8</w:t>
      </w:r>
      <w:r w:rsidRPr="00190ACA">
        <w:rPr>
          <w:rFonts w:ascii="Calibri" w:hAnsi="Calibri"/>
          <w:sz w:val="22"/>
          <w:szCs w:val="22"/>
        </w:rPr>
        <w:tab/>
      </w:r>
      <w:r>
        <w:t>CT aspects of 5GC architecture for satellite networks [5GSAT_ARCH-CT]</w:t>
      </w:r>
      <w:r>
        <w:tab/>
      </w:r>
      <w:r>
        <w:fldChar w:fldCharType="begin"/>
      </w:r>
      <w:r>
        <w:instrText xml:space="preserve"> PAGEREF _Toc94025075 \h </w:instrText>
      </w:r>
      <w:r>
        <w:fldChar w:fldCharType="separate"/>
      </w:r>
      <w:r>
        <w:t>50</w:t>
      </w:r>
      <w:r>
        <w:fldChar w:fldCharType="end"/>
      </w:r>
    </w:p>
    <w:p w14:paraId="65257C9E" w14:textId="2D2B52B6" w:rsidR="008A467E" w:rsidRPr="00190ACA" w:rsidRDefault="008A467E">
      <w:pPr>
        <w:pStyle w:val="TOC4"/>
        <w:rPr>
          <w:rFonts w:ascii="Calibri" w:hAnsi="Calibri"/>
          <w:sz w:val="22"/>
          <w:szCs w:val="22"/>
        </w:rPr>
      </w:pPr>
      <w:r>
        <w:t>6.2.9</w:t>
      </w:r>
      <w:r w:rsidRPr="00190ACA">
        <w:rPr>
          <w:rFonts w:ascii="Calibri" w:hAnsi="Calibri"/>
          <w:sz w:val="22"/>
          <w:szCs w:val="22"/>
        </w:rPr>
        <w:tab/>
      </w:r>
      <w:r>
        <w:t>CT aspects for Support of Uncrewed Aerial Systems Connectivity, Identification, and Tracking [ID_UAS]</w:t>
      </w:r>
      <w:r>
        <w:tab/>
      </w:r>
      <w:r>
        <w:fldChar w:fldCharType="begin"/>
      </w:r>
      <w:r>
        <w:instrText xml:space="preserve"> PAGEREF _Toc94025076 \h </w:instrText>
      </w:r>
      <w:r>
        <w:fldChar w:fldCharType="separate"/>
      </w:r>
      <w:r>
        <w:t>50</w:t>
      </w:r>
      <w:r>
        <w:fldChar w:fldCharType="end"/>
      </w:r>
    </w:p>
    <w:p w14:paraId="6A2A999B" w14:textId="6CA1AC37" w:rsidR="008A467E" w:rsidRPr="00190ACA" w:rsidRDefault="008A467E">
      <w:pPr>
        <w:pStyle w:val="TOC4"/>
        <w:rPr>
          <w:rFonts w:ascii="Calibri" w:hAnsi="Calibri"/>
          <w:sz w:val="22"/>
          <w:szCs w:val="22"/>
        </w:rPr>
      </w:pPr>
      <w:r>
        <w:t>6.2.10</w:t>
      </w:r>
      <w:r w:rsidRPr="00190ACA">
        <w:rPr>
          <w:rFonts w:ascii="Calibri" w:hAnsi="Calibri"/>
          <w:sz w:val="22"/>
          <w:szCs w:val="22"/>
        </w:rPr>
        <w:tab/>
      </w:r>
      <w:r>
        <w:t>CT aspects of Enabling Multi-USIM devices [MUSIM]</w:t>
      </w:r>
      <w:r>
        <w:tab/>
      </w:r>
      <w:r>
        <w:fldChar w:fldCharType="begin"/>
      </w:r>
      <w:r>
        <w:instrText xml:space="preserve"> PAGEREF _Toc94025077 \h </w:instrText>
      </w:r>
      <w:r>
        <w:fldChar w:fldCharType="separate"/>
      </w:r>
      <w:r>
        <w:t>52</w:t>
      </w:r>
      <w:r>
        <w:fldChar w:fldCharType="end"/>
      </w:r>
    </w:p>
    <w:p w14:paraId="7F53B1D6" w14:textId="4C48AA29" w:rsidR="008A467E" w:rsidRPr="00190ACA" w:rsidRDefault="008A467E">
      <w:pPr>
        <w:pStyle w:val="TOC4"/>
        <w:rPr>
          <w:rFonts w:ascii="Calibri" w:hAnsi="Calibri"/>
          <w:sz w:val="22"/>
          <w:szCs w:val="22"/>
        </w:rPr>
      </w:pPr>
      <w:r>
        <w:t>6.2.11</w:t>
      </w:r>
      <w:r w:rsidRPr="00190ACA">
        <w:rPr>
          <w:rFonts w:ascii="Calibri" w:hAnsi="Calibri"/>
          <w:sz w:val="22"/>
          <w:szCs w:val="22"/>
        </w:rPr>
        <w:tab/>
      </w:r>
      <w:r>
        <w:t>CT aspects of Access Traffic Steering, Switch and Splitting support in the 5G system architecture; Phase 2 [ATSSS_PH2]</w:t>
      </w:r>
      <w:r>
        <w:tab/>
      </w:r>
      <w:r>
        <w:fldChar w:fldCharType="begin"/>
      </w:r>
      <w:r>
        <w:instrText xml:space="preserve"> PAGEREF _Toc94025078 \h </w:instrText>
      </w:r>
      <w:r>
        <w:fldChar w:fldCharType="separate"/>
      </w:r>
      <w:r>
        <w:t>52</w:t>
      </w:r>
      <w:r>
        <w:fldChar w:fldCharType="end"/>
      </w:r>
    </w:p>
    <w:p w14:paraId="48DA5979" w14:textId="18A94865" w:rsidR="008A467E" w:rsidRPr="00190ACA" w:rsidRDefault="008A467E">
      <w:pPr>
        <w:pStyle w:val="TOC4"/>
        <w:rPr>
          <w:rFonts w:ascii="Calibri" w:hAnsi="Calibri"/>
          <w:sz w:val="22"/>
          <w:szCs w:val="22"/>
        </w:rPr>
      </w:pPr>
      <w:r>
        <w:t>6.2.12</w:t>
      </w:r>
      <w:r w:rsidRPr="00190ACA">
        <w:rPr>
          <w:rFonts w:ascii="Calibri" w:hAnsi="Calibri"/>
          <w:sz w:val="22"/>
          <w:szCs w:val="22"/>
        </w:rPr>
        <w:tab/>
      </w:r>
      <w:r>
        <w:t>CT aspects of Enhanced support of Non-Public Networks [eNPN]</w:t>
      </w:r>
      <w:r>
        <w:tab/>
      </w:r>
      <w:r>
        <w:fldChar w:fldCharType="begin"/>
      </w:r>
      <w:r>
        <w:instrText xml:space="preserve"> PAGEREF _Toc94025079 \h </w:instrText>
      </w:r>
      <w:r>
        <w:fldChar w:fldCharType="separate"/>
      </w:r>
      <w:r>
        <w:t>53</w:t>
      </w:r>
      <w:r>
        <w:fldChar w:fldCharType="end"/>
      </w:r>
    </w:p>
    <w:p w14:paraId="7BA7652C" w14:textId="7D93CA20" w:rsidR="008A467E" w:rsidRPr="00190ACA" w:rsidRDefault="008A467E">
      <w:pPr>
        <w:pStyle w:val="TOC4"/>
        <w:rPr>
          <w:rFonts w:ascii="Calibri" w:hAnsi="Calibri"/>
          <w:sz w:val="22"/>
          <w:szCs w:val="22"/>
        </w:rPr>
      </w:pPr>
      <w:r>
        <w:t>6.2.13</w:t>
      </w:r>
      <w:r w:rsidRPr="00190ACA">
        <w:rPr>
          <w:rFonts w:ascii="Calibri" w:hAnsi="Calibri"/>
          <w:sz w:val="22"/>
          <w:szCs w:val="22"/>
        </w:rPr>
        <w:tab/>
      </w:r>
      <w:r>
        <w:t>CT aspects of enhanced support of industrial IoT [IIoT]</w:t>
      </w:r>
      <w:r>
        <w:tab/>
      </w:r>
      <w:r>
        <w:fldChar w:fldCharType="begin"/>
      </w:r>
      <w:r>
        <w:instrText xml:space="preserve"> PAGEREF _Toc94025080 \h </w:instrText>
      </w:r>
      <w:r>
        <w:fldChar w:fldCharType="separate"/>
      </w:r>
      <w:r>
        <w:t>60</w:t>
      </w:r>
      <w:r>
        <w:fldChar w:fldCharType="end"/>
      </w:r>
    </w:p>
    <w:p w14:paraId="5FE1509A" w14:textId="0C8FE792" w:rsidR="008A467E" w:rsidRPr="00190ACA" w:rsidRDefault="008A467E">
      <w:pPr>
        <w:pStyle w:val="TOC4"/>
        <w:rPr>
          <w:rFonts w:ascii="Calibri" w:hAnsi="Calibri"/>
          <w:sz w:val="22"/>
          <w:szCs w:val="22"/>
        </w:rPr>
      </w:pPr>
      <w:r>
        <w:t>6.2.14</w:t>
      </w:r>
      <w:r w:rsidRPr="00190ACA">
        <w:rPr>
          <w:rFonts w:ascii="Calibri" w:hAnsi="Calibri"/>
          <w:sz w:val="22"/>
          <w:szCs w:val="22"/>
        </w:rPr>
        <w:tab/>
      </w:r>
      <w:r>
        <w:t>Enablers for Network Automation for 5G - phase 2 [eNA_Ph2]</w:t>
      </w:r>
      <w:r>
        <w:tab/>
      </w:r>
      <w:r>
        <w:fldChar w:fldCharType="begin"/>
      </w:r>
      <w:r>
        <w:instrText xml:space="preserve"> PAGEREF _Toc94025081 \h </w:instrText>
      </w:r>
      <w:r>
        <w:fldChar w:fldCharType="separate"/>
      </w:r>
      <w:r>
        <w:t>61</w:t>
      </w:r>
      <w:r>
        <w:fldChar w:fldCharType="end"/>
      </w:r>
    </w:p>
    <w:p w14:paraId="61DE1B74" w14:textId="1FCE8F27" w:rsidR="008A467E" w:rsidRPr="00190ACA" w:rsidRDefault="008A467E">
      <w:pPr>
        <w:pStyle w:val="TOC4"/>
        <w:rPr>
          <w:rFonts w:ascii="Calibri" w:hAnsi="Calibri"/>
          <w:sz w:val="22"/>
          <w:szCs w:val="22"/>
        </w:rPr>
      </w:pPr>
      <w:r>
        <w:t>6.2.15</w:t>
      </w:r>
      <w:r w:rsidRPr="00190ACA">
        <w:rPr>
          <w:rFonts w:ascii="Calibri" w:hAnsi="Calibri"/>
          <w:sz w:val="22"/>
          <w:szCs w:val="22"/>
        </w:rPr>
        <w:tab/>
      </w:r>
      <w:r>
        <w:t>Enhancements of 3GPP Northbound Interfaces [NBI17]</w:t>
      </w:r>
      <w:r>
        <w:tab/>
      </w:r>
      <w:r>
        <w:fldChar w:fldCharType="begin"/>
      </w:r>
      <w:r>
        <w:instrText xml:space="preserve"> PAGEREF _Toc94025082 \h </w:instrText>
      </w:r>
      <w:r>
        <w:fldChar w:fldCharType="separate"/>
      </w:r>
      <w:r>
        <w:t>64</w:t>
      </w:r>
      <w:r>
        <w:fldChar w:fldCharType="end"/>
      </w:r>
    </w:p>
    <w:p w14:paraId="20D0267B" w14:textId="36234E84" w:rsidR="008A467E" w:rsidRPr="00190ACA" w:rsidRDefault="008A467E">
      <w:pPr>
        <w:pStyle w:val="TOC4"/>
        <w:rPr>
          <w:rFonts w:ascii="Calibri" w:hAnsi="Calibri"/>
          <w:sz w:val="22"/>
          <w:szCs w:val="22"/>
        </w:rPr>
      </w:pPr>
      <w:r>
        <w:t>6.2.16</w:t>
      </w:r>
      <w:r w:rsidRPr="00190ACA">
        <w:rPr>
          <w:rFonts w:ascii="Calibri" w:hAnsi="Calibri"/>
          <w:sz w:val="22"/>
          <w:szCs w:val="22"/>
        </w:rPr>
        <w:tab/>
      </w:r>
      <w:r>
        <w:t>System enhancement for redundant PDU session [TEI17_SE_RPS]</w:t>
      </w:r>
      <w:r>
        <w:tab/>
      </w:r>
      <w:r>
        <w:fldChar w:fldCharType="begin"/>
      </w:r>
      <w:r>
        <w:instrText xml:space="preserve"> PAGEREF _Toc94025083 \h </w:instrText>
      </w:r>
      <w:r>
        <w:fldChar w:fldCharType="separate"/>
      </w:r>
      <w:r>
        <w:t>64</w:t>
      </w:r>
      <w:r>
        <w:fldChar w:fldCharType="end"/>
      </w:r>
    </w:p>
    <w:p w14:paraId="6C610164" w14:textId="35D30A99" w:rsidR="008A467E" w:rsidRPr="00190ACA" w:rsidRDefault="008A467E">
      <w:pPr>
        <w:pStyle w:val="TOC4"/>
        <w:rPr>
          <w:rFonts w:ascii="Calibri" w:hAnsi="Calibri"/>
          <w:sz w:val="22"/>
          <w:szCs w:val="22"/>
        </w:rPr>
      </w:pPr>
      <w:r>
        <w:t>6.2.17</w:t>
      </w:r>
      <w:r w:rsidRPr="00190ACA">
        <w:rPr>
          <w:rFonts w:ascii="Calibri" w:hAnsi="Calibri"/>
          <w:sz w:val="22"/>
          <w:szCs w:val="22"/>
        </w:rPr>
        <w:tab/>
      </w:r>
      <w:r>
        <w:t>CT aspects of Support for Minimization of service Interruption [MINT]</w:t>
      </w:r>
      <w:r>
        <w:tab/>
      </w:r>
      <w:r>
        <w:fldChar w:fldCharType="begin"/>
      </w:r>
      <w:r>
        <w:instrText xml:space="preserve"> PAGEREF _Toc94025084 \h </w:instrText>
      </w:r>
      <w:r>
        <w:fldChar w:fldCharType="separate"/>
      </w:r>
      <w:r>
        <w:t>64</w:t>
      </w:r>
      <w:r>
        <w:fldChar w:fldCharType="end"/>
      </w:r>
    </w:p>
    <w:p w14:paraId="607F48D2" w14:textId="58E2D36A" w:rsidR="008A467E" w:rsidRPr="00190ACA" w:rsidRDefault="008A467E">
      <w:pPr>
        <w:pStyle w:val="TOC4"/>
        <w:rPr>
          <w:rFonts w:ascii="Calibri" w:hAnsi="Calibri"/>
          <w:sz w:val="22"/>
          <w:szCs w:val="22"/>
        </w:rPr>
      </w:pPr>
      <w:r>
        <w:t>6.2.18</w:t>
      </w:r>
      <w:r w:rsidRPr="00190ACA">
        <w:rPr>
          <w:rFonts w:ascii="Calibri" w:hAnsi="Calibri"/>
          <w:sz w:val="22"/>
          <w:szCs w:val="22"/>
        </w:rPr>
        <w:tab/>
      </w:r>
      <w:r>
        <w:t>CT aspects of Architecture Enhancement for NR Reduced Capability Devices [ARCH_NR_REDCAP]</w:t>
      </w:r>
      <w:r>
        <w:tab/>
      </w:r>
      <w:r>
        <w:fldChar w:fldCharType="begin"/>
      </w:r>
      <w:r>
        <w:instrText xml:space="preserve"> PAGEREF _Toc94025085 \h </w:instrText>
      </w:r>
      <w:r>
        <w:fldChar w:fldCharType="separate"/>
      </w:r>
      <w:r>
        <w:t>64</w:t>
      </w:r>
      <w:r>
        <w:fldChar w:fldCharType="end"/>
      </w:r>
    </w:p>
    <w:p w14:paraId="0E1984EC" w14:textId="6A013CE6" w:rsidR="008A467E" w:rsidRPr="00190ACA" w:rsidRDefault="008A467E">
      <w:pPr>
        <w:pStyle w:val="TOC4"/>
        <w:rPr>
          <w:rFonts w:ascii="Calibri" w:hAnsi="Calibri"/>
          <w:sz w:val="22"/>
          <w:szCs w:val="22"/>
        </w:rPr>
      </w:pPr>
      <w:r>
        <w:t>6.2.19</w:t>
      </w:r>
      <w:r w:rsidRPr="00190ACA">
        <w:rPr>
          <w:rFonts w:ascii="Calibri" w:hAnsi="Calibri"/>
          <w:sz w:val="22"/>
          <w:szCs w:val="22"/>
        </w:rPr>
        <w:tab/>
      </w:r>
      <w:r>
        <w:t>Enhancements of 3GPP profiles for cryptographic algorithms and security protocols [eCryptPr]</w:t>
      </w:r>
      <w:r>
        <w:tab/>
      </w:r>
      <w:r>
        <w:fldChar w:fldCharType="begin"/>
      </w:r>
      <w:r>
        <w:instrText xml:space="preserve"> PAGEREF _Toc94025086 \h </w:instrText>
      </w:r>
      <w:r>
        <w:fldChar w:fldCharType="separate"/>
      </w:r>
      <w:r>
        <w:t>65</w:t>
      </w:r>
      <w:r>
        <w:fldChar w:fldCharType="end"/>
      </w:r>
    </w:p>
    <w:p w14:paraId="040D030B" w14:textId="49482FD5" w:rsidR="008A467E" w:rsidRPr="00190ACA" w:rsidRDefault="008A467E">
      <w:pPr>
        <w:pStyle w:val="TOC4"/>
        <w:rPr>
          <w:rFonts w:ascii="Calibri" w:hAnsi="Calibri"/>
          <w:sz w:val="22"/>
          <w:szCs w:val="22"/>
        </w:rPr>
      </w:pPr>
      <w:r>
        <w:t>6.2.20</w:t>
      </w:r>
      <w:r w:rsidRPr="00190ACA">
        <w:rPr>
          <w:rFonts w:ascii="Calibri" w:hAnsi="Calibri"/>
          <w:sz w:val="22"/>
          <w:szCs w:val="22"/>
        </w:rPr>
        <w:tab/>
      </w:r>
      <w:r>
        <w:t>CT aspects of enhancement of RAN Slicing for NR [NR_Slice-Core]</w:t>
      </w:r>
      <w:r>
        <w:tab/>
      </w:r>
      <w:r>
        <w:fldChar w:fldCharType="begin"/>
      </w:r>
      <w:r>
        <w:instrText xml:space="preserve"> PAGEREF _Toc94025087 \h </w:instrText>
      </w:r>
      <w:r>
        <w:fldChar w:fldCharType="separate"/>
      </w:r>
      <w:r>
        <w:t>65</w:t>
      </w:r>
      <w:r>
        <w:fldChar w:fldCharType="end"/>
      </w:r>
    </w:p>
    <w:p w14:paraId="023A5E0B" w14:textId="2DA08029" w:rsidR="008A467E" w:rsidRPr="00190ACA" w:rsidRDefault="008A467E">
      <w:pPr>
        <w:pStyle w:val="TOC4"/>
        <w:rPr>
          <w:rFonts w:ascii="Calibri" w:hAnsi="Calibri"/>
          <w:sz w:val="22"/>
          <w:szCs w:val="22"/>
        </w:rPr>
      </w:pPr>
      <w:r>
        <w:t>6.2.21</w:t>
      </w:r>
      <w:r w:rsidRPr="00190ACA">
        <w:rPr>
          <w:rFonts w:ascii="Calibri" w:hAnsi="Calibri"/>
          <w:sz w:val="22"/>
          <w:szCs w:val="22"/>
        </w:rPr>
        <w:tab/>
      </w:r>
      <w:r>
        <w:t>CT aspects of NB-IoT/eMTC Non-Terrestrial Networks in EPS [IoT_SAT_ARCH_EPS]</w:t>
      </w:r>
      <w:r>
        <w:tab/>
      </w:r>
      <w:r>
        <w:fldChar w:fldCharType="begin"/>
      </w:r>
      <w:r>
        <w:instrText xml:space="preserve"> PAGEREF _Toc94025088 \h </w:instrText>
      </w:r>
      <w:r>
        <w:fldChar w:fldCharType="separate"/>
      </w:r>
      <w:r>
        <w:t>65</w:t>
      </w:r>
      <w:r>
        <w:fldChar w:fldCharType="end"/>
      </w:r>
    </w:p>
    <w:p w14:paraId="14368372" w14:textId="1529D96D" w:rsidR="008A467E" w:rsidRPr="00190ACA" w:rsidRDefault="008A467E">
      <w:pPr>
        <w:pStyle w:val="TOC3"/>
        <w:rPr>
          <w:rFonts w:ascii="Calibri" w:hAnsi="Calibri"/>
          <w:sz w:val="22"/>
          <w:szCs w:val="22"/>
        </w:rPr>
      </w:pPr>
      <w:r>
        <w:t>6.3</w:t>
      </w:r>
      <w:r w:rsidRPr="00190ACA">
        <w:rPr>
          <w:rFonts w:ascii="Calibri" w:hAnsi="Calibri"/>
          <w:sz w:val="22"/>
          <w:szCs w:val="22"/>
        </w:rPr>
        <w:tab/>
      </w:r>
      <w:r>
        <w:t>Any Other Business for Rel-17</w:t>
      </w:r>
      <w:r>
        <w:tab/>
      </w:r>
      <w:r>
        <w:fldChar w:fldCharType="begin"/>
      </w:r>
      <w:r>
        <w:instrText xml:space="preserve"> PAGEREF _Toc94025089 \h </w:instrText>
      </w:r>
      <w:r>
        <w:fldChar w:fldCharType="separate"/>
      </w:r>
      <w:r>
        <w:t>67</w:t>
      </w:r>
      <w:r>
        <w:fldChar w:fldCharType="end"/>
      </w:r>
    </w:p>
    <w:p w14:paraId="0A5D6FC8" w14:textId="00836CBA" w:rsidR="008A467E" w:rsidRPr="00190ACA" w:rsidRDefault="008A467E">
      <w:pPr>
        <w:pStyle w:val="TOC4"/>
        <w:rPr>
          <w:rFonts w:ascii="Calibri" w:hAnsi="Calibri"/>
          <w:sz w:val="22"/>
          <w:szCs w:val="22"/>
        </w:rPr>
      </w:pPr>
      <w:r>
        <w:t>6.3.1</w:t>
      </w:r>
      <w:r w:rsidRPr="00190ACA">
        <w:rPr>
          <w:rFonts w:ascii="Calibri" w:hAnsi="Calibri"/>
          <w:sz w:val="22"/>
          <w:szCs w:val="22"/>
        </w:rPr>
        <w:tab/>
      </w:r>
      <w:r>
        <w:t>5G_eSBA</w:t>
      </w:r>
      <w:r>
        <w:tab/>
      </w:r>
      <w:r>
        <w:fldChar w:fldCharType="begin"/>
      </w:r>
      <w:r>
        <w:instrText xml:space="preserve"> PAGEREF _Toc94025090 \h </w:instrText>
      </w:r>
      <w:r>
        <w:fldChar w:fldCharType="separate"/>
      </w:r>
      <w:r>
        <w:t>67</w:t>
      </w:r>
      <w:r>
        <w:fldChar w:fldCharType="end"/>
      </w:r>
    </w:p>
    <w:p w14:paraId="3D95FB16" w14:textId="4E0AD192" w:rsidR="008A467E" w:rsidRPr="00190ACA" w:rsidRDefault="008A467E">
      <w:pPr>
        <w:pStyle w:val="TOC4"/>
        <w:rPr>
          <w:rFonts w:ascii="Calibri" w:hAnsi="Calibri"/>
          <w:sz w:val="22"/>
          <w:szCs w:val="22"/>
        </w:rPr>
      </w:pPr>
      <w:r>
        <w:t>6.3.2</w:t>
      </w:r>
      <w:r w:rsidRPr="00190ACA">
        <w:rPr>
          <w:rFonts w:ascii="Calibri" w:hAnsi="Calibri"/>
          <w:sz w:val="22"/>
          <w:szCs w:val="22"/>
        </w:rPr>
        <w:tab/>
      </w:r>
      <w:r>
        <w:t>5G_SRVCC</w:t>
      </w:r>
      <w:r>
        <w:tab/>
      </w:r>
      <w:r>
        <w:fldChar w:fldCharType="begin"/>
      </w:r>
      <w:r>
        <w:instrText xml:space="preserve"> PAGEREF _Toc94025091 \h </w:instrText>
      </w:r>
      <w:r>
        <w:fldChar w:fldCharType="separate"/>
      </w:r>
      <w:r>
        <w:t>68</w:t>
      </w:r>
      <w:r>
        <w:fldChar w:fldCharType="end"/>
      </w:r>
    </w:p>
    <w:p w14:paraId="3DCE5402" w14:textId="45BA0AB7" w:rsidR="008A467E" w:rsidRPr="00190ACA" w:rsidRDefault="008A467E">
      <w:pPr>
        <w:pStyle w:val="TOC4"/>
        <w:rPr>
          <w:rFonts w:ascii="Calibri" w:hAnsi="Calibri"/>
          <w:sz w:val="22"/>
          <w:szCs w:val="22"/>
        </w:rPr>
      </w:pPr>
      <w:r>
        <w:lastRenderedPageBreak/>
        <w:t>6.3.3</w:t>
      </w:r>
      <w:r w:rsidRPr="00190ACA">
        <w:rPr>
          <w:rFonts w:ascii="Calibri" w:hAnsi="Calibri"/>
          <w:sz w:val="22"/>
          <w:szCs w:val="22"/>
        </w:rPr>
        <w:tab/>
      </w:r>
      <w:r>
        <w:t>PFCP, N4</w:t>
      </w:r>
      <w:r>
        <w:tab/>
      </w:r>
      <w:r>
        <w:fldChar w:fldCharType="begin"/>
      </w:r>
      <w:r>
        <w:instrText xml:space="preserve"> PAGEREF _Toc94025092 \h </w:instrText>
      </w:r>
      <w:r>
        <w:fldChar w:fldCharType="separate"/>
      </w:r>
      <w:r>
        <w:t>69</w:t>
      </w:r>
      <w:r>
        <w:fldChar w:fldCharType="end"/>
      </w:r>
    </w:p>
    <w:p w14:paraId="2F79A27A" w14:textId="53E190A8" w:rsidR="008A467E" w:rsidRPr="00190ACA" w:rsidRDefault="008A467E">
      <w:pPr>
        <w:pStyle w:val="TOC4"/>
        <w:rPr>
          <w:rFonts w:ascii="Calibri" w:hAnsi="Calibri"/>
          <w:sz w:val="22"/>
          <w:szCs w:val="22"/>
        </w:rPr>
      </w:pPr>
      <w:r>
        <w:t>6.3.4</w:t>
      </w:r>
      <w:r w:rsidRPr="00190ACA">
        <w:rPr>
          <w:rFonts w:ascii="Calibri" w:hAnsi="Calibri"/>
          <w:sz w:val="22"/>
          <w:szCs w:val="22"/>
        </w:rPr>
        <w:tab/>
      </w:r>
      <w:r>
        <w:t>NSSF</w:t>
      </w:r>
      <w:r>
        <w:tab/>
      </w:r>
      <w:r>
        <w:fldChar w:fldCharType="begin"/>
      </w:r>
      <w:r>
        <w:instrText xml:space="preserve"> PAGEREF _Toc94025093 \h </w:instrText>
      </w:r>
      <w:r>
        <w:fldChar w:fldCharType="separate"/>
      </w:r>
      <w:r>
        <w:t>69</w:t>
      </w:r>
      <w:r>
        <w:fldChar w:fldCharType="end"/>
      </w:r>
    </w:p>
    <w:p w14:paraId="685ADC50" w14:textId="7E310EDD" w:rsidR="008A467E" w:rsidRPr="00190ACA" w:rsidRDefault="008A467E">
      <w:pPr>
        <w:pStyle w:val="TOC4"/>
        <w:rPr>
          <w:rFonts w:ascii="Calibri" w:hAnsi="Calibri"/>
          <w:sz w:val="22"/>
          <w:szCs w:val="22"/>
        </w:rPr>
      </w:pPr>
      <w:r>
        <w:t>6.3.5</w:t>
      </w:r>
      <w:r w:rsidRPr="00190ACA">
        <w:rPr>
          <w:rFonts w:ascii="Calibri" w:hAnsi="Calibri"/>
          <w:sz w:val="22"/>
          <w:szCs w:val="22"/>
        </w:rPr>
        <w:tab/>
      </w:r>
      <w:r>
        <w:t>NRF</w:t>
      </w:r>
      <w:r>
        <w:tab/>
      </w:r>
      <w:r>
        <w:fldChar w:fldCharType="begin"/>
      </w:r>
      <w:r>
        <w:instrText xml:space="preserve"> PAGEREF _Toc94025094 \h </w:instrText>
      </w:r>
      <w:r>
        <w:fldChar w:fldCharType="separate"/>
      </w:r>
      <w:r>
        <w:t>70</w:t>
      </w:r>
      <w:r>
        <w:fldChar w:fldCharType="end"/>
      </w:r>
    </w:p>
    <w:p w14:paraId="00C2D989" w14:textId="25EC5245" w:rsidR="008A467E" w:rsidRPr="00190ACA" w:rsidRDefault="008A467E">
      <w:pPr>
        <w:pStyle w:val="TOC4"/>
        <w:rPr>
          <w:rFonts w:ascii="Calibri" w:hAnsi="Calibri"/>
          <w:sz w:val="22"/>
          <w:szCs w:val="22"/>
        </w:rPr>
      </w:pPr>
      <w:r>
        <w:t>6.3.6</w:t>
      </w:r>
      <w:r w:rsidRPr="00190ACA">
        <w:rPr>
          <w:rFonts w:ascii="Calibri" w:hAnsi="Calibri"/>
          <w:sz w:val="22"/>
          <w:szCs w:val="22"/>
        </w:rPr>
        <w:tab/>
      </w:r>
      <w:r>
        <w:t>GTP</w:t>
      </w:r>
      <w:r>
        <w:tab/>
      </w:r>
      <w:r>
        <w:fldChar w:fldCharType="begin"/>
      </w:r>
      <w:r>
        <w:instrText xml:space="preserve"> PAGEREF _Toc94025095 \h </w:instrText>
      </w:r>
      <w:r>
        <w:fldChar w:fldCharType="separate"/>
      </w:r>
      <w:r>
        <w:t>70</w:t>
      </w:r>
      <w:r>
        <w:fldChar w:fldCharType="end"/>
      </w:r>
    </w:p>
    <w:p w14:paraId="4E200288" w14:textId="395A2FDD" w:rsidR="008A467E" w:rsidRPr="00190ACA" w:rsidRDefault="008A467E">
      <w:pPr>
        <w:pStyle w:val="TOC4"/>
        <w:rPr>
          <w:rFonts w:ascii="Calibri" w:hAnsi="Calibri"/>
          <w:sz w:val="22"/>
          <w:szCs w:val="22"/>
        </w:rPr>
      </w:pPr>
      <w:r>
        <w:t>6.3.7</w:t>
      </w:r>
      <w:r w:rsidRPr="00190ACA">
        <w:rPr>
          <w:rFonts w:ascii="Calibri" w:hAnsi="Calibri"/>
          <w:sz w:val="22"/>
          <w:szCs w:val="22"/>
        </w:rPr>
        <w:tab/>
      </w:r>
      <w:r>
        <w:t>DNS</w:t>
      </w:r>
      <w:r>
        <w:tab/>
      </w:r>
      <w:r>
        <w:fldChar w:fldCharType="begin"/>
      </w:r>
      <w:r>
        <w:instrText xml:space="preserve"> PAGEREF _Toc94025096 \h </w:instrText>
      </w:r>
      <w:r>
        <w:fldChar w:fldCharType="separate"/>
      </w:r>
      <w:r>
        <w:t>70</w:t>
      </w:r>
      <w:r>
        <w:fldChar w:fldCharType="end"/>
      </w:r>
    </w:p>
    <w:p w14:paraId="3D0E0A3A" w14:textId="2F7CEA2C" w:rsidR="008A467E" w:rsidRPr="00190ACA" w:rsidRDefault="008A467E">
      <w:pPr>
        <w:pStyle w:val="TOC4"/>
        <w:rPr>
          <w:rFonts w:ascii="Calibri" w:hAnsi="Calibri"/>
          <w:sz w:val="22"/>
          <w:szCs w:val="22"/>
        </w:rPr>
      </w:pPr>
      <w:r>
        <w:t>6.3.8</w:t>
      </w:r>
      <w:r w:rsidRPr="00190ACA">
        <w:rPr>
          <w:rFonts w:ascii="Calibri" w:hAnsi="Calibri"/>
          <w:sz w:val="22"/>
          <w:szCs w:val="22"/>
        </w:rPr>
        <w:tab/>
      </w:r>
      <w:r>
        <w:t>SBI</w:t>
      </w:r>
      <w:r>
        <w:tab/>
      </w:r>
      <w:r>
        <w:fldChar w:fldCharType="begin"/>
      </w:r>
      <w:r>
        <w:instrText xml:space="preserve"> PAGEREF _Toc94025097 \h </w:instrText>
      </w:r>
      <w:r>
        <w:fldChar w:fldCharType="separate"/>
      </w:r>
      <w:r>
        <w:t>71</w:t>
      </w:r>
      <w:r>
        <w:fldChar w:fldCharType="end"/>
      </w:r>
    </w:p>
    <w:p w14:paraId="5EAB2ACF" w14:textId="264B2D58" w:rsidR="008A467E" w:rsidRPr="00190ACA" w:rsidRDefault="008A467E">
      <w:pPr>
        <w:pStyle w:val="TOC4"/>
        <w:rPr>
          <w:rFonts w:ascii="Calibri" w:hAnsi="Calibri"/>
          <w:sz w:val="22"/>
          <w:szCs w:val="22"/>
        </w:rPr>
      </w:pPr>
      <w:r>
        <w:t>6.3.9</w:t>
      </w:r>
      <w:r w:rsidRPr="00190ACA">
        <w:rPr>
          <w:rFonts w:ascii="Calibri" w:hAnsi="Calibri"/>
          <w:sz w:val="22"/>
          <w:szCs w:val="22"/>
        </w:rPr>
        <w:tab/>
      </w:r>
      <w:r>
        <w:t>UDICOM</w:t>
      </w:r>
      <w:r>
        <w:tab/>
      </w:r>
      <w:r>
        <w:fldChar w:fldCharType="begin"/>
      </w:r>
      <w:r>
        <w:instrText xml:space="preserve"> PAGEREF _Toc94025098 \h </w:instrText>
      </w:r>
      <w:r>
        <w:fldChar w:fldCharType="separate"/>
      </w:r>
      <w:r>
        <w:t>71</w:t>
      </w:r>
      <w:r>
        <w:fldChar w:fldCharType="end"/>
      </w:r>
    </w:p>
    <w:p w14:paraId="67963BEF" w14:textId="01D9BB6B" w:rsidR="008A467E" w:rsidRPr="00190ACA" w:rsidRDefault="008A467E">
      <w:pPr>
        <w:pStyle w:val="TOC4"/>
        <w:rPr>
          <w:rFonts w:ascii="Calibri" w:hAnsi="Calibri"/>
          <w:sz w:val="22"/>
          <w:szCs w:val="22"/>
        </w:rPr>
      </w:pPr>
      <w:r>
        <w:t>6.3.10</w:t>
      </w:r>
      <w:r w:rsidRPr="00190ACA">
        <w:rPr>
          <w:rFonts w:ascii="Calibri" w:hAnsi="Calibri"/>
          <w:sz w:val="22"/>
          <w:szCs w:val="22"/>
        </w:rPr>
        <w:tab/>
      </w:r>
      <w:r>
        <w:t>NSWO_5G</w:t>
      </w:r>
      <w:r>
        <w:tab/>
      </w:r>
      <w:r>
        <w:fldChar w:fldCharType="begin"/>
      </w:r>
      <w:r>
        <w:instrText xml:space="preserve"> PAGEREF _Toc94025099 \h </w:instrText>
      </w:r>
      <w:r>
        <w:fldChar w:fldCharType="separate"/>
      </w:r>
      <w:r>
        <w:t>71</w:t>
      </w:r>
      <w:r>
        <w:fldChar w:fldCharType="end"/>
      </w:r>
    </w:p>
    <w:p w14:paraId="09863FE1" w14:textId="3548438F" w:rsidR="008A467E" w:rsidRPr="00190ACA" w:rsidRDefault="008A467E">
      <w:pPr>
        <w:pStyle w:val="TOC4"/>
        <w:rPr>
          <w:rFonts w:ascii="Calibri" w:hAnsi="Calibri"/>
          <w:sz w:val="22"/>
          <w:szCs w:val="22"/>
        </w:rPr>
      </w:pPr>
      <w:r>
        <w:t>6.3.11</w:t>
      </w:r>
      <w:r w:rsidRPr="00190ACA">
        <w:rPr>
          <w:rFonts w:ascii="Calibri" w:hAnsi="Calibri"/>
          <w:sz w:val="22"/>
          <w:szCs w:val="22"/>
        </w:rPr>
        <w:tab/>
      </w:r>
      <w:r>
        <w:t>P-CSCF</w:t>
      </w:r>
      <w:r>
        <w:tab/>
      </w:r>
      <w:r>
        <w:fldChar w:fldCharType="begin"/>
      </w:r>
      <w:r>
        <w:instrText xml:space="preserve"> PAGEREF _Toc94025100 \h </w:instrText>
      </w:r>
      <w:r>
        <w:fldChar w:fldCharType="separate"/>
      </w:r>
      <w:r>
        <w:t>71</w:t>
      </w:r>
      <w:r>
        <w:fldChar w:fldCharType="end"/>
      </w:r>
    </w:p>
    <w:p w14:paraId="7E4D5E78" w14:textId="223772BB" w:rsidR="008A467E" w:rsidRPr="00190ACA" w:rsidRDefault="008A467E">
      <w:pPr>
        <w:pStyle w:val="TOC4"/>
        <w:rPr>
          <w:rFonts w:ascii="Calibri" w:hAnsi="Calibri"/>
          <w:sz w:val="22"/>
          <w:szCs w:val="22"/>
        </w:rPr>
      </w:pPr>
      <w:r>
        <w:t>6.3.12</w:t>
      </w:r>
      <w:r w:rsidRPr="00190ACA">
        <w:rPr>
          <w:rFonts w:ascii="Calibri" w:hAnsi="Calibri"/>
          <w:sz w:val="22"/>
          <w:szCs w:val="22"/>
        </w:rPr>
        <w:tab/>
      </w:r>
      <w:r>
        <w:t>5GS_Ph1-CT</w:t>
      </w:r>
      <w:r>
        <w:tab/>
      </w:r>
      <w:r>
        <w:fldChar w:fldCharType="begin"/>
      </w:r>
      <w:r>
        <w:instrText xml:space="preserve"> PAGEREF _Toc94025101 \h </w:instrText>
      </w:r>
      <w:r>
        <w:fldChar w:fldCharType="separate"/>
      </w:r>
      <w:r>
        <w:t>73</w:t>
      </w:r>
      <w:r>
        <w:fldChar w:fldCharType="end"/>
      </w:r>
    </w:p>
    <w:p w14:paraId="792E2996" w14:textId="17903688" w:rsidR="008A467E" w:rsidRPr="00190ACA" w:rsidRDefault="008A467E">
      <w:pPr>
        <w:pStyle w:val="TOC4"/>
        <w:rPr>
          <w:rFonts w:ascii="Calibri" w:hAnsi="Calibri"/>
          <w:sz w:val="22"/>
          <w:szCs w:val="22"/>
        </w:rPr>
      </w:pPr>
      <w:r>
        <w:t>6.3.13</w:t>
      </w:r>
      <w:r w:rsidRPr="00190ACA">
        <w:rPr>
          <w:rFonts w:ascii="Calibri" w:hAnsi="Calibri"/>
          <w:sz w:val="22"/>
          <w:szCs w:val="22"/>
        </w:rPr>
        <w:tab/>
      </w:r>
      <w:r>
        <w:t>V2CAEC</w:t>
      </w:r>
      <w:r>
        <w:tab/>
      </w:r>
      <w:r>
        <w:fldChar w:fldCharType="begin"/>
      </w:r>
      <w:r>
        <w:instrText xml:space="preserve"> PAGEREF _Toc94025102 \h </w:instrText>
      </w:r>
      <w:r>
        <w:fldChar w:fldCharType="separate"/>
      </w:r>
      <w:r>
        <w:t>73</w:t>
      </w:r>
      <w:r>
        <w:fldChar w:fldCharType="end"/>
      </w:r>
    </w:p>
    <w:p w14:paraId="7AFE5367" w14:textId="007EE14B" w:rsidR="008A467E" w:rsidRPr="00190ACA" w:rsidRDefault="008A467E">
      <w:pPr>
        <w:pStyle w:val="TOC4"/>
        <w:rPr>
          <w:rFonts w:ascii="Calibri" w:hAnsi="Calibri"/>
          <w:sz w:val="22"/>
          <w:szCs w:val="22"/>
        </w:rPr>
      </w:pPr>
      <w:r>
        <w:t>6.3.14</w:t>
      </w:r>
      <w:r w:rsidRPr="00190ACA">
        <w:rPr>
          <w:rFonts w:ascii="Calibri" w:hAnsi="Calibri"/>
          <w:sz w:val="22"/>
          <w:szCs w:val="22"/>
        </w:rPr>
        <w:tab/>
      </w:r>
      <w:r>
        <w:t>5G_eNS</w:t>
      </w:r>
      <w:r>
        <w:tab/>
      </w:r>
      <w:r>
        <w:fldChar w:fldCharType="begin"/>
      </w:r>
      <w:r>
        <w:instrText xml:space="preserve"> PAGEREF _Toc94025103 \h </w:instrText>
      </w:r>
      <w:r>
        <w:fldChar w:fldCharType="separate"/>
      </w:r>
      <w:r>
        <w:t>74</w:t>
      </w:r>
      <w:r>
        <w:fldChar w:fldCharType="end"/>
      </w:r>
    </w:p>
    <w:p w14:paraId="09D296A0" w14:textId="6343996D" w:rsidR="008A467E" w:rsidRPr="00190ACA" w:rsidRDefault="008A467E">
      <w:pPr>
        <w:pStyle w:val="TOC2"/>
        <w:rPr>
          <w:rFonts w:ascii="Calibri" w:hAnsi="Calibri"/>
          <w:sz w:val="22"/>
          <w:szCs w:val="22"/>
        </w:rPr>
      </w:pPr>
      <w:r>
        <w:t>9</w:t>
      </w:r>
      <w:r w:rsidRPr="00190ACA">
        <w:rPr>
          <w:rFonts w:ascii="Calibri" w:hAnsi="Calibri"/>
          <w:sz w:val="22"/>
          <w:szCs w:val="22"/>
        </w:rPr>
        <w:tab/>
      </w:r>
      <w:r>
        <w:t>Update of the Work Plan</w:t>
      </w:r>
      <w:r>
        <w:tab/>
      </w:r>
      <w:r>
        <w:fldChar w:fldCharType="begin"/>
      </w:r>
      <w:r>
        <w:instrText xml:space="preserve"> PAGEREF _Toc94025104 \h </w:instrText>
      </w:r>
      <w:r>
        <w:fldChar w:fldCharType="separate"/>
      </w:r>
      <w:r>
        <w:t>74</w:t>
      </w:r>
      <w:r>
        <w:fldChar w:fldCharType="end"/>
      </w:r>
    </w:p>
    <w:p w14:paraId="6EE92382" w14:textId="4D9A8B54" w:rsidR="008A467E" w:rsidRPr="00190ACA" w:rsidRDefault="008A467E">
      <w:pPr>
        <w:pStyle w:val="TOC2"/>
        <w:rPr>
          <w:rFonts w:ascii="Calibri" w:hAnsi="Calibri"/>
          <w:sz w:val="22"/>
          <w:szCs w:val="22"/>
        </w:rPr>
      </w:pPr>
      <w:r>
        <w:t>10</w:t>
      </w:r>
      <w:r w:rsidRPr="00190ACA">
        <w:rPr>
          <w:rFonts w:ascii="Calibri" w:hAnsi="Calibri"/>
          <w:sz w:val="22"/>
          <w:szCs w:val="22"/>
        </w:rPr>
        <w:tab/>
      </w:r>
      <w:r>
        <w:t>AoB</w:t>
      </w:r>
      <w:r>
        <w:tab/>
      </w:r>
      <w:r>
        <w:fldChar w:fldCharType="begin"/>
      </w:r>
      <w:r>
        <w:instrText xml:space="preserve"> PAGEREF _Toc94025105 \h </w:instrText>
      </w:r>
      <w:r>
        <w:fldChar w:fldCharType="separate"/>
      </w:r>
      <w:r>
        <w:t>74</w:t>
      </w:r>
      <w:r>
        <w:fldChar w:fldCharType="end"/>
      </w:r>
    </w:p>
    <w:p w14:paraId="01041297" w14:textId="556DC9C5" w:rsidR="008A467E" w:rsidRPr="00190ACA" w:rsidRDefault="008A467E">
      <w:pPr>
        <w:pStyle w:val="TOC2"/>
        <w:rPr>
          <w:rFonts w:ascii="Calibri" w:hAnsi="Calibri"/>
          <w:sz w:val="22"/>
          <w:szCs w:val="22"/>
        </w:rPr>
      </w:pPr>
      <w:r>
        <w:t>11</w:t>
      </w:r>
      <w:r w:rsidRPr="00190ACA">
        <w:rPr>
          <w:rFonts w:ascii="Calibri" w:hAnsi="Calibri"/>
          <w:sz w:val="22"/>
          <w:szCs w:val="22"/>
        </w:rPr>
        <w:tab/>
      </w:r>
      <w:r>
        <w:t>Future meetings</w:t>
      </w:r>
      <w:r>
        <w:tab/>
      </w:r>
      <w:r>
        <w:fldChar w:fldCharType="begin"/>
      </w:r>
      <w:r>
        <w:instrText xml:space="preserve"> PAGEREF _Toc94025106 \h </w:instrText>
      </w:r>
      <w:r>
        <w:fldChar w:fldCharType="separate"/>
      </w:r>
      <w:r>
        <w:t>75</w:t>
      </w:r>
      <w:r>
        <w:fldChar w:fldCharType="end"/>
      </w:r>
    </w:p>
    <w:p w14:paraId="1449CEC0" w14:textId="0AB80EB1" w:rsidR="008A467E" w:rsidRPr="00190ACA" w:rsidRDefault="008A467E">
      <w:pPr>
        <w:pStyle w:val="TOC2"/>
        <w:rPr>
          <w:rFonts w:ascii="Calibri" w:hAnsi="Calibri"/>
          <w:sz w:val="22"/>
          <w:szCs w:val="22"/>
        </w:rPr>
      </w:pPr>
      <w:r>
        <w:t>12</w:t>
      </w:r>
      <w:r w:rsidRPr="00190ACA">
        <w:rPr>
          <w:rFonts w:ascii="Calibri" w:hAnsi="Calibri"/>
          <w:sz w:val="22"/>
          <w:szCs w:val="22"/>
        </w:rPr>
        <w:tab/>
      </w:r>
      <w:r>
        <w:t>Check of approved output documents</w:t>
      </w:r>
      <w:r>
        <w:tab/>
      </w:r>
      <w:r>
        <w:fldChar w:fldCharType="begin"/>
      </w:r>
      <w:r>
        <w:instrText xml:space="preserve"> PAGEREF _Toc94025107 \h </w:instrText>
      </w:r>
      <w:r>
        <w:fldChar w:fldCharType="separate"/>
      </w:r>
      <w:r>
        <w:t>75</w:t>
      </w:r>
      <w:r>
        <w:fldChar w:fldCharType="end"/>
      </w:r>
    </w:p>
    <w:p w14:paraId="6E8D4F73" w14:textId="473AD1BD" w:rsidR="008A467E" w:rsidRPr="00190ACA" w:rsidRDefault="008A467E">
      <w:pPr>
        <w:pStyle w:val="TOC2"/>
        <w:rPr>
          <w:rFonts w:ascii="Calibri" w:hAnsi="Calibri"/>
          <w:sz w:val="22"/>
          <w:szCs w:val="22"/>
        </w:rPr>
      </w:pPr>
      <w:r>
        <w:t>13</w:t>
      </w:r>
      <w:r w:rsidRPr="00190ACA">
        <w:rPr>
          <w:rFonts w:ascii="Calibri" w:hAnsi="Calibri"/>
          <w:sz w:val="22"/>
          <w:szCs w:val="22"/>
        </w:rPr>
        <w:tab/>
      </w:r>
      <w:r>
        <w:t>Closing of the meeting</w:t>
      </w:r>
      <w:r>
        <w:tab/>
      </w:r>
      <w:r>
        <w:fldChar w:fldCharType="begin"/>
      </w:r>
      <w:r>
        <w:instrText xml:space="preserve"> PAGEREF _Toc94025108 \h </w:instrText>
      </w:r>
      <w:r>
        <w:fldChar w:fldCharType="separate"/>
      </w:r>
      <w:r>
        <w:t>75</w:t>
      </w:r>
      <w:r>
        <w:fldChar w:fldCharType="end"/>
      </w:r>
    </w:p>
    <w:p w14:paraId="3E2DE0DB" w14:textId="235AF663" w:rsidR="008A467E" w:rsidRPr="00190ACA" w:rsidRDefault="008A467E">
      <w:pPr>
        <w:pStyle w:val="TOC2"/>
        <w:rPr>
          <w:rFonts w:ascii="Calibri" w:hAnsi="Calibri"/>
          <w:sz w:val="22"/>
          <w:szCs w:val="22"/>
        </w:rPr>
      </w:pPr>
      <w:r>
        <w:t>14</w:t>
      </w:r>
      <w:r w:rsidRPr="00190ACA">
        <w:rPr>
          <w:rFonts w:ascii="Calibri" w:hAnsi="Calibri"/>
          <w:sz w:val="22"/>
          <w:szCs w:val="22"/>
        </w:rPr>
        <w:tab/>
      </w:r>
      <w:r>
        <w:t>History table</w:t>
      </w:r>
      <w:r>
        <w:tab/>
      </w:r>
      <w:r>
        <w:fldChar w:fldCharType="begin"/>
      </w:r>
      <w:r>
        <w:instrText xml:space="preserve"> PAGEREF _Toc94025109 \h </w:instrText>
      </w:r>
      <w:r>
        <w:fldChar w:fldCharType="separate"/>
      </w:r>
      <w:r>
        <w:t>75</w:t>
      </w:r>
      <w:r>
        <w:fldChar w:fldCharType="end"/>
      </w:r>
    </w:p>
    <w:p w14:paraId="01180D5A" w14:textId="37F978A1" w:rsidR="008A467E" w:rsidRPr="00190ACA" w:rsidRDefault="008A467E">
      <w:pPr>
        <w:pStyle w:val="TOC2"/>
        <w:rPr>
          <w:rFonts w:ascii="Calibri" w:hAnsi="Calibri"/>
          <w:sz w:val="22"/>
          <w:szCs w:val="22"/>
        </w:rPr>
      </w:pPr>
      <w:r>
        <w:t>Annex A: Contribution documents and status</w:t>
      </w:r>
      <w:r>
        <w:tab/>
      </w:r>
      <w:r>
        <w:fldChar w:fldCharType="begin"/>
      </w:r>
      <w:r>
        <w:instrText xml:space="preserve"> PAGEREF _Toc94025110 \h </w:instrText>
      </w:r>
      <w:r>
        <w:fldChar w:fldCharType="separate"/>
      </w:r>
      <w:r>
        <w:t>76</w:t>
      </w:r>
      <w:r>
        <w:fldChar w:fldCharType="end"/>
      </w:r>
    </w:p>
    <w:p w14:paraId="12C4D65E" w14:textId="76445469" w:rsidR="008A467E" w:rsidRPr="00190ACA" w:rsidRDefault="008A467E">
      <w:pPr>
        <w:pStyle w:val="TOC3"/>
        <w:rPr>
          <w:rFonts w:ascii="Calibri" w:hAnsi="Calibri"/>
          <w:sz w:val="22"/>
          <w:szCs w:val="22"/>
        </w:rPr>
      </w:pPr>
      <w:r>
        <w:t>A1: List of TDocs</w:t>
      </w:r>
      <w:r>
        <w:tab/>
      </w:r>
      <w:r>
        <w:fldChar w:fldCharType="begin"/>
      </w:r>
      <w:r>
        <w:instrText xml:space="preserve"> PAGEREF _Toc94025111 \h </w:instrText>
      </w:r>
      <w:r>
        <w:fldChar w:fldCharType="separate"/>
      </w:r>
      <w:r>
        <w:t>76</w:t>
      </w:r>
      <w:r>
        <w:fldChar w:fldCharType="end"/>
      </w:r>
    </w:p>
    <w:p w14:paraId="24608F1F" w14:textId="6BD6B747" w:rsidR="008A467E" w:rsidRPr="00190ACA" w:rsidRDefault="008A467E">
      <w:pPr>
        <w:pStyle w:val="TOC2"/>
        <w:rPr>
          <w:rFonts w:ascii="Calibri" w:hAnsi="Calibri"/>
          <w:sz w:val="22"/>
          <w:szCs w:val="22"/>
        </w:rPr>
      </w:pPr>
      <w:r>
        <w:t>Annex B: List of change requests</w:t>
      </w:r>
      <w:r>
        <w:tab/>
      </w:r>
      <w:r>
        <w:fldChar w:fldCharType="begin"/>
      </w:r>
      <w:r>
        <w:instrText xml:space="preserve"> PAGEREF _Toc94025112 \h </w:instrText>
      </w:r>
      <w:r>
        <w:fldChar w:fldCharType="separate"/>
      </w:r>
      <w:r>
        <w:t>86</w:t>
      </w:r>
      <w:r>
        <w:fldChar w:fldCharType="end"/>
      </w:r>
    </w:p>
    <w:p w14:paraId="275F555E" w14:textId="0D87AFEC" w:rsidR="008A467E" w:rsidRPr="00190ACA" w:rsidRDefault="008A467E">
      <w:pPr>
        <w:pStyle w:val="TOC2"/>
        <w:rPr>
          <w:rFonts w:ascii="Calibri" w:hAnsi="Calibri"/>
          <w:sz w:val="22"/>
          <w:szCs w:val="22"/>
        </w:rPr>
      </w:pPr>
      <w:r>
        <w:t>Annex C: Lists of liaisons</w:t>
      </w:r>
      <w:r>
        <w:tab/>
      </w:r>
      <w:r>
        <w:fldChar w:fldCharType="begin"/>
      </w:r>
      <w:r>
        <w:instrText xml:space="preserve"> PAGEREF _Toc94025113 \h </w:instrText>
      </w:r>
      <w:r>
        <w:fldChar w:fldCharType="separate"/>
      </w:r>
      <w:r>
        <w:t>97</w:t>
      </w:r>
      <w:r>
        <w:fldChar w:fldCharType="end"/>
      </w:r>
    </w:p>
    <w:p w14:paraId="0F5AC2B8" w14:textId="1DD52616" w:rsidR="008A467E" w:rsidRPr="00190ACA" w:rsidRDefault="008A467E">
      <w:pPr>
        <w:pStyle w:val="TOC3"/>
        <w:rPr>
          <w:rFonts w:ascii="Calibri" w:hAnsi="Calibri"/>
          <w:sz w:val="22"/>
          <w:szCs w:val="22"/>
        </w:rPr>
      </w:pPr>
      <w:r>
        <w:t>C1: Incoming liaison statements</w:t>
      </w:r>
      <w:r>
        <w:tab/>
      </w:r>
      <w:r>
        <w:fldChar w:fldCharType="begin"/>
      </w:r>
      <w:r>
        <w:instrText xml:space="preserve"> PAGEREF _Toc94025114 \h </w:instrText>
      </w:r>
      <w:r>
        <w:fldChar w:fldCharType="separate"/>
      </w:r>
      <w:r>
        <w:t>97</w:t>
      </w:r>
      <w:r>
        <w:fldChar w:fldCharType="end"/>
      </w:r>
    </w:p>
    <w:p w14:paraId="27ECB438" w14:textId="36568D01" w:rsidR="008A467E" w:rsidRPr="00190ACA" w:rsidRDefault="008A467E">
      <w:pPr>
        <w:pStyle w:val="TOC3"/>
        <w:rPr>
          <w:rFonts w:ascii="Calibri" w:hAnsi="Calibri"/>
          <w:sz w:val="22"/>
          <w:szCs w:val="22"/>
        </w:rPr>
      </w:pPr>
      <w:r>
        <w:t>C2: Outgoing liaison statements</w:t>
      </w:r>
      <w:r>
        <w:tab/>
      </w:r>
      <w:r>
        <w:fldChar w:fldCharType="begin"/>
      </w:r>
      <w:r>
        <w:instrText xml:space="preserve"> PAGEREF _Toc94025115 \h </w:instrText>
      </w:r>
      <w:r>
        <w:fldChar w:fldCharType="separate"/>
      </w:r>
      <w:r>
        <w:t>97</w:t>
      </w:r>
      <w:r>
        <w:fldChar w:fldCharType="end"/>
      </w:r>
    </w:p>
    <w:p w14:paraId="3ECAA059" w14:textId="126EC815" w:rsidR="008A467E" w:rsidRPr="00190ACA" w:rsidRDefault="008A467E">
      <w:pPr>
        <w:pStyle w:val="TOC2"/>
        <w:rPr>
          <w:rFonts w:ascii="Calibri" w:hAnsi="Calibri"/>
          <w:sz w:val="22"/>
          <w:szCs w:val="22"/>
        </w:rPr>
      </w:pPr>
      <w:r>
        <w:t>Annex D: List of agreed/approved new and revised Work Items</w:t>
      </w:r>
      <w:r>
        <w:tab/>
      </w:r>
      <w:r>
        <w:fldChar w:fldCharType="begin"/>
      </w:r>
      <w:r>
        <w:instrText xml:space="preserve"> PAGEREF _Toc94025116 \h </w:instrText>
      </w:r>
      <w:r>
        <w:fldChar w:fldCharType="separate"/>
      </w:r>
      <w:r>
        <w:t>98</w:t>
      </w:r>
      <w:r>
        <w:fldChar w:fldCharType="end"/>
      </w:r>
    </w:p>
    <w:p w14:paraId="7E7649E9" w14:textId="777D5FE6" w:rsidR="008A467E" w:rsidRPr="00190ACA" w:rsidRDefault="008A467E">
      <w:pPr>
        <w:pStyle w:val="TOC2"/>
        <w:rPr>
          <w:rFonts w:ascii="Calibri" w:hAnsi="Calibri"/>
          <w:sz w:val="22"/>
          <w:szCs w:val="22"/>
        </w:rPr>
      </w:pPr>
      <w:r>
        <w:t>Annex E: List of draft Technical Specifications and Reports</w:t>
      </w:r>
      <w:r>
        <w:tab/>
      </w:r>
      <w:r>
        <w:fldChar w:fldCharType="begin"/>
      </w:r>
      <w:r>
        <w:instrText xml:space="preserve"> PAGEREF _Toc94025117 \h </w:instrText>
      </w:r>
      <w:r>
        <w:fldChar w:fldCharType="separate"/>
      </w:r>
      <w:r>
        <w:t>99</w:t>
      </w:r>
      <w:r>
        <w:fldChar w:fldCharType="end"/>
      </w:r>
    </w:p>
    <w:p w14:paraId="1AFE746C" w14:textId="4B2B0925" w:rsidR="008A467E" w:rsidRPr="00190ACA" w:rsidRDefault="008A467E">
      <w:pPr>
        <w:pStyle w:val="TOC2"/>
        <w:rPr>
          <w:rFonts w:ascii="Calibri" w:hAnsi="Calibri"/>
          <w:sz w:val="22"/>
          <w:szCs w:val="22"/>
        </w:rPr>
      </w:pPr>
      <w:r>
        <w:t>Annex F: List of action items</w:t>
      </w:r>
      <w:r>
        <w:tab/>
      </w:r>
      <w:r>
        <w:fldChar w:fldCharType="begin"/>
      </w:r>
      <w:r>
        <w:instrText xml:space="preserve"> PAGEREF _Toc94025118 \h </w:instrText>
      </w:r>
      <w:r>
        <w:fldChar w:fldCharType="separate"/>
      </w:r>
      <w:r>
        <w:t>100</w:t>
      </w:r>
      <w:r>
        <w:fldChar w:fldCharType="end"/>
      </w:r>
    </w:p>
    <w:p w14:paraId="2EC5019E" w14:textId="22592ADA" w:rsidR="008A467E" w:rsidRPr="00190ACA" w:rsidRDefault="008A467E">
      <w:pPr>
        <w:pStyle w:val="TOC2"/>
        <w:rPr>
          <w:rFonts w:ascii="Calibri" w:hAnsi="Calibri"/>
          <w:sz w:val="22"/>
          <w:szCs w:val="22"/>
        </w:rPr>
      </w:pPr>
      <w:r>
        <w:t>Annex G: List of decisions</w:t>
      </w:r>
      <w:r>
        <w:tab/>
      </w:r>
      <w:r>
        <w:fldChar w:fldCharType="begin"/>
      </w:r>
      <w:r>
        <w:instrText xml:space="preserve"> PAGEREF _Toc94025119 \h </w:instrText>
      </w:r>
      <w:r>
        <w:fldChar w:fldCharType="separate"/>
      </w:r>
      <w:r>
        <w:t>101</w:t>
      </w:r>
      <w:r>
        <w:fldChar w:fldCharType="end"/>
      </w:r>
    </w:p>
    <w:p w14:paraId="56DBCE95" w14:textId="35519C13" w:rsidR="008A467E" w:rsidRPr="00190ACA" w:rsidRDefault="008A467E">
      <w:pPr>
        <w:pStyle w:val="TOC2"/>
        <w:rPr>
          <w:rFonts w:ascii="Calibri" w:hAnsi="Calibri"/>
          <w:sz w:val="22"/>
          <w:szCs w:val="22"/>
        </w:rPr>
      </w:pPr>
      <w:r>
        <w:t>Annex H: List of participants</w:t>
      </w:r>
      <w:r>
        <w:tab/>
      </w:r>
      <w:r>
        <w:fldChar w:fldCharType="begin"/>
      </w:r>
      <w:r>
        <w:instrText xml:space="preserve"> PAGEREF _Toc94025120 \h </w:instrText>
      </w:r>
      <w:r>
        <w:fldChar w:fldCharType="separate"/>
      </w:r>
      <w:r>
        <w:t>102</w:t>
      </w:r>
      <w:r>
        <w:fldChar w:fldCharType="end"/>
      </w:r>
    </w:p>
    <w:p w14:paraId="0C71C5EE" w14:textId="49910F35" w:rsidR="00555625" w:rsidRDefault="00555625" w:rsidP="00555625">
      <w:r>
        <w:fldChar w:fldCharType="end"/>
      </w:r>
    </w:p>
    <w:p w14:paraId="35303CC2" w14:textId="77777777" w:rsidR="008A467E" w:rsidRDefault="00555625" w:rsidP="008A467E">
      <w:pPr>
        <w:pStyle w:val="Heading2"/>
      </w:pPr>
      <w:r>
        <w:br w:type="page"/>
      </w:r>
      <w:bookmarkStart w:id="1" w:name="_Toc35188997"/>
      <w:bookmarkStart w:id="2" w:name="_Toc43566446"/>
      <w:bookmarkStart w:id="3" w:name="_Toc73787689"/>
      <w:bookmarkStart w:id="4" w:name="_Toc81397596"/>
      <w:bookmarkStart w:id="5" w:name="_Toc88732934"/>
      <w:bookmarkStart w:id="6" w:name="_Toc94025039"/>
      <w:bookmarkStart w:id="7" w:name="_Toc51159174"/>
      <w:r w:rsidR="008A467E">
        <w:lastRenderedPageBreak/>
        <w:t>1</w:t>
      </w:r>
      <w:r w:rsidR="008A467E">
        <w:tab/>
        <w:t>Opening of the meeting and approval of the agenda</w:t>
      </w:r>
      <w:bookmarkEnd w:id="1"/>
      <w:bookmarkEnd w:id="2"/>
      <w:bookmarkEnd w:id="3"/>
      <w:bookmarkEnd w:id="4"/>
      <w:bookmarkEnd w:id="5"/>
      <w:bookmarkEnd w:id="6"/>
    </w:p>
    <w:p w14:paraId="1697A270" w14:textId="06BDC812" w:rsidR="008A467E" w:rsidRDefault="008A467E" w:rsidP="008A467E">
      <w:bookmarkStart w:id="8" w:name="_Hlk35188804"/>
      <w:r>
        <w:t>Meeting was opened on CT4 email reflector on Monday 17</w:t>
      </w:r>
      <w:r>
        <w:rPr>
          <w:vertAlign w:val="superscript"/>
        </w:rPr>
        <w:t>th</w:t>
      </w:r>
      <w:r>
        <w:t xml:space="preserve"> January 2022.</w:t>
      </w:r>
    </w:p>
    <w:bookmarkEnd w:id="8"/>
    <w:p w14:paraId="523F72DC" w14:textId="77777777" w:rsidR="008A467E" w:rsidRDefault="008A467E" w:rsidP="008A467E">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67264965" w14:textId="77777777" w:rsidR="008A467E" w:rsidRDefault="008A467E" w:rsidP="008A467E">
      <w:pPr>
        <w:pStyle w:val="Heading3"/>
      </w:pPr>
      <w:bookmarkStart w:id="9" w:name="_Toc35188998"/>
      <w:bookmarkStart w:id="10" w:name="_Toc43566447"/>
      <w:bookmarkStart w:id="11" w:name="_Toc73787690"/>
      <w:bookmarkStart w:id="12" w:name="_Toc81397597"/>
      <w:bookmarkStart w:id="13" w:name="_Toc88732935"/>
      <w:bookmarkStart w:id="14" w:name="_Toc94025040"/>
      <w:r>
        <w:t>1.1</w:t>
      </w:r>
      <w:r>
        <w:tab/>
        <w:t>IPR Call</w:t>
      </w:r>
      <w:bookmarkEnd w:id="9"/>
      <w:bookmarkEnd w:id="10"/>
      <w:bookmarkEnd w:id="11"/>
      <w:bookmarkEnd w:id="12"/>
      <w:bookmarkEnd w:id="13"/>
      <w:bookmarkEnd w:id="14"/>
    </w:p>
    <w:p w14:paraId="42DAA1F9" w14:textId="77777777" w:rsidR="008A467E" w:rsidRDefault="008A467E" w:rsidP="008A467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884B814" w14:textId="77777777" w:rsidR="008A467E" w:rsidRDefault="008A467E" w:rsidP="008A467E">
      <w:r>
        <w:t>The delegates were asked to take note that they were thereby invited:</w:t>
      </w:r>
    </w:p>
    <w:p w14:paraId="7696C34F" w14:textId="77777777" w:rsidR="008A467E" w:rsidRDefault="008A467E" w:rsidP="008A467E">
      <w:r>
        <w:t>to investigate whether their organization or any other organization owns IPRs which were, or were likely to become Essential in respect of the work of 3GPP.</w:t>
      </w:r>
    </w:p>
    <w:p w14:paraId="10CFAB0F" w14:textId="77777777" w:rsidR="008A467E" w:rsidRDefault="008A467E" w:rsidP="008A467E">
      <w:r>
        <w:t>to notify their respective Organizational Partners of all potential IPRs, e.g., for ETSI, by means of the IPR Information Statement and the Licensing declaration forms.</w:t>
      </w:r>
    </w:p>
    <w:p w14:paraId="09E20D95" w14:textId="77777777" w:rsidR="008A467E" w:rsidRDefault="008A467E" w:rsidP="008A467E">
      <w:pPr>
        <w:pStyle w:val="Heading3"/>
      </w:pPr>
      <w:bookmarkStart w:id="15" w:name="_Toc35188999"/>
      <w:bookmarkStart w:id="16" w:name="_Toc43566448"/>
      <w:bookmarkStart w:id="17" w:name="_Toc73787691"/>
      <w:bookmarkStart w:id="18" w:name="_Toc81397598"/>
      <w:bookmarkStart w:id="19" w:name="_Toc88732936"/>
      <w:bookmarkStart w:id="20" w:name="_Toc94025041"/>
      <w:r>
        <w:t>1.2</w:t>
      </w:r>
      <w:r>
        <w:tab/>
        <w:t>Antitrust declarations</w:t>
      </w:r>
      <w:bookmarkEnd w:id="15"/>
      <w:bookmarkEnd w:id="16"/>
      <w:bookmarkEnd w:id="17"/>
      <w:bookmarkEnd w:id="18"/>
      <w:bookmarkEnd w:id="19"/>
      <w:bookmarkEnd w:id="20"/>
    </w:p>
    <w:p w14:paraId="402FCA45" w14:textId="77777777" w:rsidR="008A467E" w:rsidRDefault="008A467E" w:rsidP="008A467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bookmarkEnd w:id="7"/>
    </w:p>
    <w:p w14:paraId="302C1358" w14:textId="046F9B4D" w:rsidR="00555625" w:rsidRDefault="00555625" w:rsidP="008A467E">
      <w:pPr>
        <w:pStyle w:val="Heading2"/>
      </w:pPr>
      <w:bookmarkStart w:id="21" w:name="_Toc94025042"/>
      <w:r>
        <w:t>2</w:t>
      </w:r>
      <w:r>
        <w:tab/>
        <w:t>Allocation of documents to agenda items</w:t>
      </w:r>
      <w:bookmarkEnd w:id="21"/>
    </w:p>
    <w:p w14:paraId="07E9F2AB" w14:textId="6734A34D" w:rsidR="00555625" w:rsidRDefault="00555625" w:rsidP="00555625">
      <w:pPr>
        <w:rPr>
          <w:rFonts w:ascii="Arial" w:hAnsi="Arial" w:cs="Arial"/>
          <w:b/>
          <w:sz w:val="24"/>
        </w:rPr>
      </w:pPr>
      <w:r>
        <w:rPr>
          <w:rFonts w:ascii="Arial" w:hAnsi="Arial" w:cs="Arial"/>
          <w:b/>
          <w:color w:val="0000FF"/>
          <w:sz w:val="24"/>
        </w:rPr>
        <w:t>C4-220001</w:t>
      </w:r>
      <w:r>
        <w:rPr>
          <w:rFonts w:ascii="Arial" w:hAnsi="Arial" w:cs="Arial"/>
          <w:b/>
          <w:color w:val="0000FF"/>
          <w:sz w:val="24"/>
        </w:rPr>
        <w:tab/>
      </w:r>
      <w:r>
        <w:rPr>
          <w:rFonts w:ascii="Arial" w:hAnsi="Arial" w:cs="Arial"/>
          <w:b/>
          <w:sz w:val="24"/>
        </w:rPr>
        <w:t>Draft Agenda</w:t>
      </w:r>
    </w:p>
    <w:p w14:paraId="57CB2A3C" w14:textId="77777777" w:rsidR="00555625" w:rsidRDefault="00555625" w:rsidP="0055562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3A312D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9AFB7" w14:textId="32A802EF" w:rsidR="00555625" w:rsidRDefault="00555625" w:rsidP="00555625">
      <w:pPr>
        <w:rPr>
          <w:rFonts w:ascii="Arial" w:hAnsi="Arial" w:cs="Arial"/>
          <w:b/>
          <w:sz w:val="24"/>
        </w:rPr>
      </w:pPr>
      <w:r>
        <w:rPr>
          <w:rFonts w:ascii="Arial" w:hAnsi="Arial" w:cs="Arial"/>
          <w:b/>
          <w:color w:val="0000FF"/>
          <w:sz w:val="24"/>
        </w:rPr>
        <w:t>C4-220002</w:t>
      </w:r>
      <w:r>
        <w:rPr>
          <w:rFonts w:ascii="Arial" w:hAnsi="Arial" w:cs="Arial"/>
          <w:b/>
          <w:color w:val="0000FF"/>
          <w:sz w:val="24"/>
        </w:rPr>
        <w:tab/>
      </w:r>
      <w:r>
        <w:rPr>
          <w:rFonts w:ascii="Arial" w:hAnsi="Arial" w:cs="Arial"/>
          <w:b/>
          <w:sz w:val="24"/>
        </w:rPr>
        <w:t>eMeeting guidelines for CT4 Working Group meeting</w:t>
      </w:r>
    </w:p>
    <w:p w14:paraId="63CADDA6" w14:textId="77777777" w:rsidR="00555625" w:rsidRDefault="00555625" w:rsidP="005556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60C4A4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562B6" w14:textId="377FA810" w:rsidR="00555625" w:rsidRDefault="00555625" w:rsidP="00555625">
      <w:pPr>
        <w:rPr>
          <w:rFonts w:ascii="Arial" w:hAnsi="Arial" w:cs="Arial"/>
          <w:b/>
          <w:sz w:val="24"/>
        </w:rPr>
      </w:pPr>
      <w:r>
        <w:rPr>
          <w:rFonts w:ascii="Arial" w:hAnsi="Arial" w:cs="Arial"/>
          <w:b/>
          <w:color w:val="0000FF"/>
          <w:sz w:val="24"/>
        </w:rPr>
        <w:t>C4-220003</w:t>
      </w:r>
      <w:r>
        <w:rPr>
          <w:rFonts w:ascii="Arial" w:hAnsi="Arial" w:cs="Arial"/>
          <w:b/>
          <w:color w:val="0000FF"/>
          <w:sz w:val="24"/>
        </w:rPr>
        <w:tab/>
      </w:r>
      <w:r>
        <w:rPr>
          <w:rFonts w:ascii="Arial" w:hAnsi="Arial" w:cs="Arial"/>
          <w:b/>
          <w:sz w:val="24"/>
        </w:rPr>
        <w:t>Detailed agenda &amp; time plan for CT4 meeting: status at document deadline</w:t>
      </w:r>
    </w:p>
    <w:p w14:paraId="311810F6" w14:textId="77777777" w:rsidR="00555625" w:rsidRDefault="00555625" w:rsidP="0055562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641770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F4A46" w14:textId="6A71F4CB" w:rsidR="00555625" w:rsidRDefault="00555625" w:rsidP="00555625">
      <w:pPr>
        <w:rPr>
          <w:rFonts w:ascii="Arial" w:hAnsi="Arial" w:cs="Arial"/>
          <w:b/>
          <w:sz w:val="24"/>
        </w:rPr>
      </w:pPr>
      <w:r>
        <w:rPr>
          <w:rFonts w:ascii="Arial" w:hAnsi="Arial" w:cs="Arial"/>
          <w:b/>
          <w:color w:val="0000FF"/>
          <w:sz w:val="24"/>
        </w:rPr>
        <w:t>C4-220004</w:t>
      </w:r>
      <w:r>
        <w:rPr>
          <w:rFonts w:ascii="Arial" w:hAnsi="Arial" w:cs="Arial"/>
          <w:b/>
          <w:color w:val="0000FF"/>
          <w:sz w:val="24"/>
        </w:rPr>
        <w:tab/>
      </w:r>
      <w:r>
        <w:rPr>
          <w:rFonts w:ascii="Arial" w:hAnsi="Arial" w:cs="Arial"/>
          <w:b/>
          <w:sz w:val="24"/>
        </w:rPr>
        <w:t>Detailed agenda &amp; time plan for CT4 meeting: status on eve of meeting</w:t>
      </w:r>
    </w:p>
    <w:p w14:paraId="60A08B08" w14:textId="77777777" w:rsidR="00555625" w:rsidRDefault="00555625" w:rsidP="0055562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38D068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90CE1" w14:textId="7133B476" w:rsidR="00555625" w:rsidRDefault="00555625" w:rsidP="00555625">
      <w:pPr>
        <w:rPr>
          <w:rFonts w:ascii="Arial" w:hAnsi="Arial" w:cs="Arial"/>
          <w:b/>
          <w:sz w:val="24"/>
        </w:rPr>
      </w:pPr>
      <w:r>
        <w:rPr>
          <w:rFonts w:ascii="Arial" w:hAnsi="Arial" w:cs="Arial"/>
          <w:b/>
          <w:color w:val="0000FF"/>
          <w:sz w:val="24"/>
        </w:rPr>
        <w:lastRenderedPageBreak/>
        <w:t>C4-220005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3E895225" w14:textId="77777777" w:rsidR="00555625" w:rsidRDefault="00555625" w:rsidP="0055562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204929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F0881" w14:textId="2D822A73" w:rsidR="00555625" w:rsidRDefault="00555625" w:rsidP="00555625">
      <w:pPr>
        <w:rPr>
          <w:rFonts w:ascii="Arial" w:hAnsi="Arial" w:cs="Arial"/>
          <w:b/>
          <w:sz w:val="24"/>
        </w:rPr>
      </w:pPr>
      <w:r>
        <w:rPr>
          <w:rFonts w:ascii="Arial" w:hAnsi="Arial" w:cs="Arial"/>
          <w:b/>
          <w:color w:val="0000FF"/>
          <w:sz w:val="24"/>
        </w:rPr>
        <w:t>C4-220006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77D08B45" w14:textId="77777777" w:rsidR="00555625" w:rsidRDefault="00555625" w:rsidP="0055562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EC16B7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F000C" w14:textId="77777777" w:rsidR="00555625" w:rsidRDefault="00555625" w:rsidP="00555625">
      <w:pPr>
        <w:pStyle w:val="Heading2"/>
      </w:pPr>
      <w:bookmarkStart w:id="22" w:name="_Toc94025043"/>
      <w:r>
        <w:t>3</w:t>
      </w:r>
      <w:r>
        <w:tab/>
        <w:t>Meeting Reports</w:t>
      </w:r>
      <w:bookmarkEnd w:id="22"/>
    </w:p>
    <w:p w14:paraId="75A3554A" w14:textId="3BD1E3FD" w:rsidR="00555625" w:rsidRDefault="00555625" w:rsidP="00555625">
      <w:pPr>
        <w:rPr>
          <w:rFonts w:ascii="Arial" w:hAnsi="Arial" w:cs="Arial"/>
          <w:b/>
          <w:sz w:val="24"/>
        </w:rPr>
      </w:pPr>
      <w:r>
        <w:rPr>
          <w:rFonts w:ascii="Arial" w:hAnsi="Arial" w:cs="Arial"/>
          <w:b/>
          <w:color w:val="0000FF"/>
          <w:sz w:val="24"/>
        </w:rPr>
        <w:t>C4-220007</w:t>
      </w:r>
      <w:r>
        <w:rPr>
          <w:rFonts w:ascii="Arial" w:hAnsi="Arial" w:cs="Arial"/>
          <w:b/>
          <w:color w:val="0000FF"/>
          <w:sz w:val="24"/>
        </w:rPr>
        <w:tab/>
      </w:r>
      <w:r>
        <w:rPr>
          <w:rFonts w:ascii="Arial" w:hAnsi="Arial" w:cs="Arial"/>
          <w:b/>
          <w:sz w:val="24"/>
        </w:rPr>
        <w:t>Previous TSG CT &amp; SA Status Report</w:t>
      </w:r>
    </w:p>
    <w:p w14:paraId="40FA5C85" w14:textId="77777777" w:rsidR="00555625" w:rsidRDefault="00555625" w:rsidP="0055562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F07AED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444C9" w14:textId="3300FB89" w:rsidR="00555625" w:rsidRDefault="00555625" w:rsidP="00555625">
      <w:pPr>
        <w:rPr>
          <w:rFonts w:ascii="Arial" w:hAnsi="Arial" w:cs="Arial"/>
          <w:b/>
          <w:sz w:val="24"/>
        </w:rPr>
      </w:pPr>
      <w:r>
        <w:rPr>
          <w:rFonts w:ascii="Arial" w:hAnsi="Arial" w:cs="Arial"/>
          <w:b/>
          <w:color w:val="0000FF"/>
          <w:sz w:val="24"/>
        </w:rPr>
        <w:t>C4-220008</w:t>
      </w:r>
      <w:r>
        <w:rPr>
          <w:rFonts w:ascii="Arial" w:hAnsi="Arial" w:cs="Arial"/>
          <w:b/>
          <w:color w:val="0000FF"/>
          <w:sz w:val="24"/>
        </w:rPr>
        <w:tab/>
      </w:r>
      <w:r>
        <w:rPr>
          <w:rFonts w:ascii="Arial" w:hAnsi="Arial" w:cs="Arial"/>
          <w:b/>
          <w:sz w:val="24"/>
        </w:rPr>
        <w:t>Previous CT4 meeting report</w:t>
      </w:r>
    </w:p>
    <w:p w14:paraId="29994F39" w14:textId="77777777" w:rsidR="00555625" w:rsidRDefault="00555625" w:rsidP="0055562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5BD13D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C4-220305</w:t>
      </w:r>
      <w:r>
        <w:rPr>
          <w:color w:val="993300"/>
          <w:u w:val="single"/>
        </w:rPr>
        <w:t>.</w:t>
      </w:r>
    </w:p>
    <w:p w14:paraId="47BE96AD" w14:textId="79337B1C" w:rsidR="00555625" w:rsidRDefault="00555625" w:rsidP="00555625">
      <w:pPr>
        <w:rPr>
          <w:rFonts w:ascii="Arial" w:hAnsi="Arial" w:cs="Arial"/>
          <w:b/>
          <w:sz w:val="24"/>
        </w:rPr>
      </w:pPr>
      <w:r>
        <w:rPr>
          <w:rFonts w:ascii="Arial" w:hAnsi="Arial" w:cs="Arial"/>
          <w:b/>
          <w:color w:val="0000FF"/>
          <w:sz w:val="24"/>
        </w:rPr>
        <w:t>C4-220305</w:t>
      </w:r>
      <w:r>
        <w:rPr>
          <w:rFonts w:ascii="Arial" w:hAnsi="Arial" w:cs="Arial"/>
          <w:b/>
          <w:color w:val="0000FF"/>
          <w:sz w:val="24"/>
        </w:rPr>
        <w:tab/>
      </w:r>
      <w:r>
        <w:rPr>
          <w:rFonts w:ascii="Arial" w:hAnsi="Arial" w:cs="Arial"/>
          <w:b/>
          <w:sz w:val="24"/>
        </w:rPr>
        <w:t>Previous CT4 meeting report</w:t>
      </w:r>
    </w:p>
    <w:p w14:paraId="33577DBA" w14:textId="77777777" w:rsidR="00555625" w:rsidRDefault="00555625" w:rsidP="0055562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B3BABA4" w14:textId="77777777" w:rsidR="00555625" w:rsidRDefault="00555625" w:rsidP="00555625">
      <w:pPr>
        <w:rPr>
          <w:color w:val="808080"/>
        </w:rPr>
      </w:pPr>
      <w:r>
        <w:rPr>
          <w:color w:val="808080"/>
        </w:rPr>
        <w:t>(Replaces C4-220008)</w:t>
      </w:r>
    </w:p>
    <w:p w14:paraId="714BC9C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AC45A" w14:textId="77777777" w:rsidR="00555625" w:rsidRDefault="00555625" w:rsidP="00555625">
      <w:pPr>
        <w:pStyle w:val="Heading2"/>
      </w:pPr>
      <w:bookmarkStart w:id="23" w:name="_Toc94025044"/>
      <w:r>
        <w:t>4</w:t>
      </w:r>
      <w:r>
        <w:tab/>
        <w:t>Input liaison statements: allocation to agenda items as appropriate</w:t>
      </w:r>
      <w:bookmarkEnd w:id="23"/>
    </w:p>
    <w:p w14:paraId="4706E9FE" w14:textId="14EC0D8D" w:rsidR="00555625" w:rsidRDefault="00555625" w:rsidP="00555625">
      <w:pPr>
        <w:rPr>
          <w:rFonts w:ascii="Arial" w:hAnsi="Arial" w:cs="Arial"/>
          <w:b/>
          <w:sz w:val="24"/>
        </w:rPr>
      </w:pPr>
      <w:r>
        <w:rPr>
          <w:rFonts w:ascii="Arial" w:hAnsi="Arial" w:cs="Arial"/>
          <w:b/>
          <w:color w:val="0000FF"/>
          <w:sz w:val="24"/>
        </w:rPr>
        <w:t>C4-220054</w:t>
      </w:r>
      <w:r>
        <w:rPr>
          <w:rFonts w:ascii="Arial" w:hAnsi="Arial" w:cs="Arial"/>
          <w:b/>
          <w:color w:val="0000FF"/>
          <w:sz w:val="24"/>
        </w:rPr>
        <w:tab/>
      </w:r>
      <w:r>
        <w:rPr>
          <w:rFonts w:ascii="Arial" w:hAnsi="Arial" w:cs="Arial"/>
          <w:b/>
          <w:sz w:val="24"/>
        </w:rPr>
        <w:t>LS on Using CP-SOR as a secured information transfer mechanism between HPLMN and UE</w:t>
      </w:r>
    </w:p>
    <w:p w14:paraId="46A324B9"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C1-217163, to SA1, cc SA3, CT4, GSMA 5GJA</w:t>
      </w:r>
      <w:r>
        <w:rPr>
          <w:i/>
        </w:rPr>
        <w:br/>
      </w:r>
      <w:r>
        <w:rPr>
          <w:i/>
        </w:rPr>
        <w:tab/>
      </w:r>
      <w:r>
        <w:rPr>
          <w:i/>
        </w:rPr>
        <w:tab/>
      </w:r>
      <w:r>
        <w:rPr>
          <w:i/>
        </w:rPr>
        <w:tab/>
      </w:r>
      <w:r>
        <w:rPr>
          <w:i/>
        </w:rPr>
        <w:tab/>
      </w:r>
      <w:r>
        <w:rPr>
          <w:i/>
        </w:rPr>
        <w:tab/>
        <w:t>Source: CT1</w:t>
      </w:r>
    </w:p>
    <w:p w14:paraId="22865E5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0A813" w14:textId="4ABB43FC" w:rsidR="00555625" w:rsidRDefault="00555625" w:rsidP="00555625">
      <w:pPr>
        <w:rPr>
          <w:rFonts w:ascii="Arial" w:hAnsi="Arial" w:cs="Arial"/>
          <w:b/>
          <w:sz w:val="24"/>
        </w:rPr>
      </w:pPr>
      <w:r>
        <w:rPr>
          <w:rFonts w:ascii="Arial" w:hAnsi="Arial" w:cs="Arial"/>
          <w:b/>
          <w:color w:val="0000FF"/>
          <w:sz w:val="24"/>
        </w:rPr>
        <w:t>C4-220056</w:t>
      </w:r>
      <w:r>
        <w:rPr>
          <w:rFonts w:ascii="Arial" w:hAnsi="Arial" w:cs="Arial"/>
          <w:b/>
          <w:color w:val="0000FF"/>
          <w:sz w:val="24"/>
        </w:rPr>
        <w:tab/>
      </w:r>
      <w:r>
        <w:rPr>
          <w:rFonts w:ascii="Arial" w:hAnsi="Arial" w:cs="Arial"/>
          <w:b/>
          <w:sz w:val="24"/>
        </w:rPr>
        <w:t>Reply to LS on Group IDs for Network selection (GINs)</w:t>
      </w:r>
    </w:p>
    <w:p w14:paraId="26EAC870"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S2-2106708, to RAN2, CT4, cc CT1</w:t>
      </w:r>
      <w:r>
        <w:rPr>
          <w:i/>
        </w:rPr>
        <w:br/>
      </w:r>
      <w:r>
        <w:rPr>
          <w:i/>
        </w:rPr>
        <w:tab/>
      </w:r>
      <w:r>
        <w:rPr>
          <w:i/>
        </w:rPr>
        <w:tab/>
      </w:r>
      <w:r>
        <w:rPr>
          <w:i/>
        </w:rPr>
        <w:tab/>
      </w:r>
      <w:r>
        <w:rPr>
          <w:i/>
        </w:rPr>
        <w:tab/>
      </w:r>
      <w:r>
        <w:rPr>
          <w:i/>
        </w:rPr>
        <w:tab/>
        <w:t>Source: SA2</w:t>
      </w:r>
    </w:p>
    <w:p w14:paraId="40AF08D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BE900" w14:textId="07220310" w:rsidR="00555625" w:rsidRDefault="00555625" w:rsidP="00555625">
      <w:pPr>
        <w:rPr>
          <w:rFonts w:ascii="Arial" w:hAnsi="Arial" w:cs="Arial"/>
          <w:b/>
          <w:sz w:val="24"/>
        </w:rPr>
      </w:pPr>
      <w:r>
        <w:rPr>
          <w:rFonts w:ascii="Arial" w:hAnsi="Arial" w:cs="Arial"/>
          <w:b/>
          <w:color w:val="0000FF"/>
          <w:sz w:val="24"/>
        </w:rPr>
        <w:lastRenderedPageBreak/>
        <w:t>C4-220057</w:t>
      </w:r>
      <w:r>
        <w:rPr>
          <w:rFonts w:ascii="Arial" w:hAnsi="Arial" w:cs="Arial"/>
          <w:b/>
          <w:color w:val="0000FF"/>
          <w:sz w:val="24"/>
        </w:rPr>
        <w:tab/>
      </w:r>
      <w:r>
        <w:rPr>
          <w:rFonts w:ascii="Arial" w:hAnsi="Arial" w:cs="Arial"/>
          <w:b/>
          <w:sz w:val="24"/>
        </w:rPr>
        <w:t>LS on MINT functionality for Disaster Roaming</w:t>
      </w:r>
    </w:p>
    <w:p w14:paraId="0C608CD6"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003A69A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C274C" w14:textId="7497BFAD" w:rsidR="00555625" w:rsidRDefault="00555625" w:rsidP="00555625">
      <w:pPr>
        <w:rPr>
          <w:rFonts w:ascii="Arial" w:hAnsi="Arial" w:cs="Arial"/>
          <w:b/>
          <w:sz w:val="24"/>
        </w:rPr>
      </w:pPr>
      <w:r>
        <w:rPr>
          <w:rFonts w:ascii="Arial" w:hAnsi="Arial" w:cs="Arial"/>
          <w:b/>
          <w:color w:val="0000FF"/>
          <w:sz w:val="24"/>
        </w:rPr>
        <w:t>C4-220061</w:t>
      </w:r>
      <w:r>
        <w:rPr>
          <w:rFonts w:ascii="Arial" w:hAnsi="Arial" w:cs="Arial"/>
          <w:b/>
          <w:color w:val="0000FF"/>
          <w:sz w:val="24"/>
        </w:rPr>
        <w:tab/>
      </w:r>
      <w:r>
        <w:rPr>
          <w:rFonts w:ascii="Arial" w:hAnsi="Arial" w:cs="Arial"/>
          <w:b/>
          <w:sz w:val="24"/>
        </w:rPr>
        <w:t>Reply LS on LS on MINT functionality for Disaster Roaming</w:t>
      </w:r>
    </w:p>
    <w:p w14:paraId="163FA1A8"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S3-214416, to SA2, cc SA5, CT1, CT4, CT6, RAN2, TSG SA, TSG CT, TSG RAN</w:t>
      </w:r>
      <w:r>
        <w:rPr>
          <w:i/>
        </w:rPr>
        <w:br/>
      </w:r>
      <w:r>
        <w:rPr>
          <w:i/>
        </w:rPr>
        <w:tab/>
      </w:r>
      <w:r>
        <w:rPr>
          <w:i/>
        </w:rPr>
        <w:tab/>
      </w:r>
      <w:r>
        <w:rPr>
          <w:i/>
        </w:rPr>
        <w:tab/>
      </w:r>
      <w:r>
        <w:rPr>
          <w:i/>
        </w:rPr>
        <w:tab/>
      </w:r>
      <w:r>
        <w:rPr>
          <w:i/>
        </w:rPr>
        <w:tab/>
        <w:t>Source: SA3</w:t>
      </w:r>
    </w:p>
    <w:p w14:paraId="708F92D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A14076" w14:textId="55D51519" w:rsidR="00555625" w:rsidRDefault="00555625" w:rsidP="00555625">
      <w:pPr>
        <w:rPr>
          <w:rFonts w:ascii="Arial" w:hAnsi="Arial" w:cs="Arial"/>
          <w:b/>
          <w:sz w:val="24"/>
        </w:rPr>
      </w:pPr>
      <w:r>
        <w:rPr>
          <w:rFonts w:ascii="Arial" w:hAnsi="Arial" w:cs="Arial"/>
          <w:b/>
          <w:color w:val="0000FF"/>
          <w:sz w:val="24"/>
        </w:rPr>
        <w:t>C4-220333</w:t>
      </w:r>
      <w:r>
        <w:rPr>
          <w:rFonts w:ascii="Arial" w:hAnsi="Arial" w:cs="Arial"/>
          <w:b/>
          <w:color w:val="0000FF"/>
          <w:sz w:val="24"/>
        </w:rPr>
        <w:tab/>
      </w:r>
      <w:r>
        <w:rPr>
          <w:rFonts w:ascii="Arial" w:hAnsi="Arial" w:cs="Arial"/>
          <w:b/>
          <w:sz w:val="24"/>
        </w:rPr>
        <w:t>Location dependent MBS session</w:t>
      </w:r>
    </w:p>
    <w:p w14:paraId="6C8CB53F"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1BFFAC4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5FF7F" w14:textId="77777777" w:rsidR="00555625" w:rsidRDefault="00555625" w:rsidP="00555625">
      <w:pPr>
        <w:pStyle w:val="Heading2"/>
      </w:pPr>
      <w:bookmarkStart w:id="24" w:name="_Toc94025045"/>
      <w:r>
        <w:t>5</w:t>
      </w:r>
      <w:r>
        <w:tab/>
        <w:t>Work item management</w:t>
      </w:r>
      <w:bookmarkEnd w:id="24"/>
    </w:p>
    <w:p w14:paraId="6A973E90" w14:textId="64011968" w:rsidR="00555625" w:rsidRDefault="00555625" w:rsidP="00555625">
      <w:pPr>
        <w:rPr>
          <w:rFonts w:ascii="Arial" w:hAnsi="Arial" w:cs="Arial"/>
          <w:b/>
          <w:sz w:val="24"/>
        </w:rPr>
      </w:pPr>
      <w:r>
        <w:rPr>
          <w:rFonts w:ascii="Arial" w:hAnsi="Arial" w:cs="Arial"/>
          <w:b/>
          <w:color w:val="0000FF"/>
          <w:sz w:val="24"/>
        </w:rPr>
        <w:t>C4-220038</w:t>
      </w:r>
      <w:r>
        <w:rPr>
          <w:rFonts w:ascii="Arial" w:hAnsi="Arial" w:cs="Arial"/>
          <w:b/>
          <w:color w:val="0000FF"/>
          <w:sz w:val="24"/>
        </w:rPr>
        <w:tab/>
      </w:r>
      <w:r>
        <w:rPr>
          <w:rFonts w:ascii="Arial" w:hAnsi="Arial" w:cs="Arial"/>
          <w:b/>
          <w:sz w:val="24"/>
        </w:rPr>
        <w:t>Port Number Allocation Alternatives for New 3GPP Interfaces</w:t>
      </w:r>
    </w:p>
    <w:p w14:paraId="49763339" w14:textId="77777777" w:rsidR="00555625" w:rsidRDefault="00555625" w:rsidP="0055562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w:t>
      </w:r>
    </w:p>
    <w:p w14:paraId="737C508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C4-220264</w:t>
      </w:r>
      <w:r>
        <w:rPr>
          <w:color w:val="993300"/>
          <w:u w:val="single"/>
        </w:rPr>
        <w:t>.</w:t>
      </w:r>
    </w:p>
    <w:p w14:paraId="193887C5" w14:textId="1473D1A8" w:rsidR="00555625" w:rsidRDefault="00555625" w:rsidP="00555625">
      <w:pPr>
        <w:rPr>
          <w:rFonts w:ascii="Arial" w:hAnsi="Arial" w:cs="Arial"/>
          <w:b/>
          <w:sz w:val="24"/>
        </w:rPr>
      </w:pPr>
      <w:r>
        <w:rPr>
          <w:rFonts w:ascii="Arial" w:hAnsi="Arial" w:cs="Arial"/>
          <w:b/>
          <w:color w:val="0000FF"/>
          <w:sz w:val="24"/>
        </w:rPr>
        <w:t>C4-220136</w:t>
      </w:r>
      <w:r>
        <w:rPr>
          <w:rFonts w:ascii="Arial" w:hAnsi="Arial" w:cs="Arial"/>
          <w:b/>
          <w:color w:val="0000FF"/>
          <w:sz w:val="24"/>
        </w:rPr>
        <w:tab/>
      </w:r>
      <w:r>
        <w:rPr>
          <w:rFonts w:ascii="Arial" w:hAnsi="Arial" w:cs="Arial"/>
          <w:b/>
          <w:sz w:val="24"/>
        </w:rPr>
        <w:t>New WID on Non-Seamless WLAN offload Authentication in 5GS</w:t>
      </w:r>
    </w:p>
    <w:p w14:paraId="2AB7E857" w14:textId="77777777" w:rsidR="00555625" w:rsidRDefault="00555625" w:rsidP="0055562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6523850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C4-220349</w:t>
      </w:r>
      <w:r>
        <w:rPr>
          <w:color w:val="993300"/>
          <w:u w:val="single"/>
        </w:rPr>
        <w:t>.</w:t>
      </w:r>
    </w:p>
    <w:p w14:paraId="3A3EE88F" w14:textId="0FCDD9D8" w:rsidR="00555625" w:rsidRDefault="00555625" w:rsidP="00555625">
      <w:pPr>
        <w:rPr>
          <w:rFonts w:ascii="Arial" w:hAnsi="Arial" w:cs="Arial"/>
          <w:b/>
          <w:sz w:val="24"/>
        </w:rPr>
      </w:pPr>
      <w:r>
        <w:rPr>
          <w:rFonts w:ascii="Arial" w:hAnsi="Arial" w:cs="Arial"/>
          <w:b/>
          <w:color w:val="0000FF"/>
          <w:sz w:val="24"/>
        </w:rPr>
        <w:t>C4-220222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2B4D979" w14:textId="77777777" w:rsidR="00555625" w:rsidRDefault="00555625" w:rsidP="0055562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CD40C1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C4-220311</w:t>
      </w:r>
      <w:r>
        <w:rPr>
          <w:color w:val="993300"/>
          <w:u w:val="single"/>
        </w:rPr>
        <w:t>.</w:t>
      </w:r>
    </w:p>
    <w:p w14:paraId="672AE080" w14:textId="3126C8C9" w:rsidR="00555625" w:rsidRDefault="00555625" w:rsidP="00555625">
      <w:pPr>
        <w:rPr>
          <w:rFonts w:ascii="Arial" w:hAnsi="Arial" w:cs="Arial"/>
          <w:b/>
          <w:sz w:val="24"/>
        </w:rPr>
      </w:pPr>
      <w:r>
        <w:rPr>
          <w:rFonts w:ascii="Arial" w:hAnsi="Arial" w:cs="Arial"/>
          <w:b/>
          <w:color w:val="0000FF"/>
          <w:sz w:val="24"/>
        </w:rPr>
        <w:t>C4-220264</w:t>
      </w:r>
      <w:r>
        <w:rPr>
          <w:rFonts w:ascii="Arial" w:hAnsi="Arial" w:cs="Arial"/>
          <w:b/>
          <w:color w:val="0000FF"/>
          <w:sz w:val="24"/>
        </w:rPr>
        <w:tab/>
      </w:r>
      <w:r>
        <w:rPr>
          <w:rFonts w:ascii="Arial" w:hAnsi="Arial" w:cs="Arial"/>
          <w:b/>
          <w:sz w:val="24"/>
        </w:rPr>
        <w:t>Port Number Allocation Alternatives for New 3GPP Interfaces</w:t>
      </w:r>
    </w:p>
    <w:p w14:paraId="0E8B500C" w14:textId="77777777" w:rsidR="00555625" w:rsidRDefault="00555625" w:rsidP="0055562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w:t>
      </w:r>
    </w:p>
    <w:p w14:paraId="0D71C2C3" w14:textId="77777777" w:rsidR="00555625" w:rsidRDefault="00555625" w:rsidP="00555625">
      <w:pPr>
        <w:rPr>
          <w:color w:val="808080"/>
        </w:rPr>
      </w:pPr>
      <w:r>
        <w:rPr>
          <w:color w:val="808080"/>
        </w:rPr>
        <w:t>(Replaces C4-220038)</w:t>
      </w:r>
    </w:p>
    <w:p w14:paraId="4DBBEB7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18F2D" w14:textId="668EB394" w:rsidR="00555625" w:rsidRDefault="00555625" w:rsidP="00555625">
      <w:pPr>
        <w:rPr>
          <w:rFonts w:ascii="Arial" w:hAnsi="Arial" w:cs="Arial"/>
          <w:b/>
          <w:sz w:val="24"/>
        </w:rPr>
      </w:pPr>
      <w:r>
        <w:rPr>
          <w:rFonts w:ascii="Arial" w:hAnsi="Arial" w:cs="Arial"/>
          <w:b/>
          <w:color w:val="0000FF"/>
          <w:sz w:val="24"/>
        </w:rPr>
        <w:t>C4-220266</w:t>
      </w:r>
      <w:r>
        <w:rPr>
          <w:rFonts w:ascii="Arial" w:hAnsi="Arial" w:cs="Arial"/>
          <w:b/>
          <w:color w:val="0000FF"/>
          <w:sz w:val="24"/>
        </w:rPr>
        <w:tab/>
      </w:r>
      <w:r>
        <w:rPr>
          <w:rFonts w:ascii="Arial" w:hAnsi="Arial" w:cs="Arial"/>
          <w:b/>
          <w:sz w:val="24"/>
        </w:rPr>
        <w:t>Repository for the 3GPP Allocated Port Numbers for New 3GPP Interfaces</w:t>
      </w:r>
    </w:p>
    <w:p w14:paraId="208930F6" w14:textId="77777777" w:rsidR="00555625" w:rsidRDefault="00555625" w:rsidP="00555625">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22FB7E8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C4-220312</w:t>
      </w:r>
      <w:r>
        <w:rPr>
          <w:color w:val="993300"/>
          <w:u w:val="single"/>
        </w:rPr>
        <w:t>.</w:t>
      </w:r>
    </w:p>
    <w:p w14:paraId="0B8C27DC" w14:textId="55F3284F" w:rsidR="00555625" w:rsidRDefault="00555625" w:rsidP="00555625">
      <w:pPr>
        <w:rPr>
          <w:rFonts w:ascii="Arial" w:hAnsi="Arial" w:cs="Arial"/>
          <w:b/>
          <w:sz w:val="24"/>
        </w:rPr>
      </w:pPr>
      <w:r>
        <w:rPr>
          <w:rFonts w:ascii="Arial" w:hAnsi="Arial" w:cs="Arial"/>
          <w:b/>
          <w:color w:val="0000FF"/>
          <w:sz w:val="24"/>
        </w:rPr>
        <w:t>C4-220303</w:t>
      </w:r>
      <w:r>
        <w:rPr>
          <w:rFonts w:ascii="Arial" w:hAnsi="Arial" w:cs="Arial"/>
          <w:b/>
          <w:color w:val="0000FF"/>
          <w:sz w:val="24"/>
        </w:rPr>
        <w:tab/>
      </w:r>
      <w:r>
        <w:rPr>
          <w:rFonts w:ascii="Arial" w:hAnsi="Arial" w:cs="Arial"/>
          <w:b/>
          <w:sz w:val="24"/>
        </w:rPr>
        <w:t>Revised WID on NR Reduced Capability Devices</w:t>
      </w:r>
    </w:p>
    <w:p w14:paraId="2AE22D7D" w14:textId="77777777" w:rsidR="00555625" w:rsidRDefault="00555625" w:rsidP="0055562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5B658DFF" w14:textId="77777777" w:rsidR="00555625" w:rsidRDefault="00555625" w:rsidP="00555625">
      <w:pPr>
        <w:rPr>
          <w:color w:val="808080"/>
        </w:rPr>
      </w:pPr>
      <w:r>
        <w:rPr>
          <w:color w:val="808080"/>
        </w:rPr>
        <w:t>(Replaces CP-213210)</w:t>
      </w:r>
    </w:p>
    <w:p w14:paraId="6DAA7FD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C4-220330</w:t>
      </w:r>
      <w:r>
        <w:rPr>
          <w:color w:val="993300"/>
          <w:u w:val="single"/>
        </w:rPr>
        <w:t>.</w:t>
      </w:r>
    </w:p>
    <w:p w14:paraId="6C5E52E9" w14:textId="341C9B92" w:rsidR="00555625" w:rsidRDefault="00555625" w:rsidP="00555625">
      <w:pPr>
        <w:rPr>
          <w:rFonts w:ascii="Arial" w:hAnsi="Arial" w:cs="Arial"/>
          <w:b/>
          <w:sz w:val="24"/>
        </w:rPr>
      </w:pPr>
      <w:r>
        <w:rPr>
          <w:rFonts w:ascii="Arial" w:hAnsi="Arial" w:cs="Arial"/>
          <w:b/>
          <w:color w:val="0000FF"/>
          <w:sz w:val="24"/>
        </w:rPr>
        <w:t>C4-220311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3FF2CD8" w14:textId="77777777" w:rsidR="00555625" w:rsidRDefault="00555625" w:rsidP="0055562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005756A7" w14:textId="77777777" w:rsidR="00555625" w:rsidRDefault="00555625" w:rsidP="00555625">
      <w:pPr>
        <w:rPr>
          <w:color w:val="808080"/>
        </w:rPr>
      </w:pPr>
      <w:r>
        <w:rPr>
          <w:color w:val="808080"/>
        </w:rPr>
        <w:t>(Replaces C4-220222)</w:t>
      </w:r>
    </w:p>
    <w:p w14:paraId="0779422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8FB0B" w14:textId="1EEF20DC" w:rsidR="00555625" w:rsidRDefault="00555625" w:rsidP="00555625">
      <w:pPr>
        <w:rPr>
          <w:rFonts w:ascii="Arial" w:hAnsi="Arial" w:cs="Arial"/>
          <w:b/>
          <w:sz w:val="24"/>
        </w:rPr>
      </w:pPr>
      <w:r>
        <w:rPr>
          <w:rFonts w:ascii="Arial" w:hAnsi="Arial" w:cs="Arial"/>
          <w:b/>
          <w:color w:val="0000FF"/>
          <w:sz w:val="24"/>
        </w:rPr>
        <w:t>C4-220312</w:t>
      </w:r>
      <w:r>
        <w:rPr>
          <w:rFonts w:ascii="Arial" w:hAnsi="Arial" w:cs="Arial"/>
          <w:b/>
          <w:color w:val="0000FF"/>
          <w:sz w:val="24"/>
        </w:rPr>
        <w:tab/>
      </w:r>
      <w:r>
        <w:rPr>
          <w:rFonts w:ascii="Arial" w:hAnsi="Arial" w:cs="Arial"/>
          <w:b/>
          <w:sz w:val="24"/>
        </w:rPr>
        <w:t>Repository for the 3GPP Allocated Port Numbers for New 3GPP Interfaces</w:t>
      </w:r>
    </w:p>
    <w:p w14:paraId="234E0DE7" w14:textId="77777777" w:rsidR="00555625" w:rsidRDefault="00555625" w:rsidP="0055562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10020A86" w14:textId="77777777" w:rsidR="00555625" w:rsidRDefault="00555625" w:rsidP="00555625">
      <w:pPr>
        <w:rPr>
          <w:color w:val="808080"/>
        </w:rPr>
      </w:pPr>
      <w:r>
        <w:rPr>
          <w:color w:val="808080"/>
        </w:rPr>
        <w:t>(Replaces C4-220266)</w:t>
      </w:r>
    </w:p>
    <w:p w14:paraId="02F1907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C48ED" w14:textId="5A0E3C26" w:rsidR="00555625" w:rsidRDefault="00555625" w:rsidP="00555625">
      <w:pPr>
        <w:rPr>
          <w:rFonts w:ascii="Arial" w:hAnsi="Arial" w:cs="Arial"/>
          <w:b/>
          <w:sz w:val="24"/>
        </w:rPr>
      </w:pPr>
      <w:r>
        <w:rPr>
          <w:rFonts w:ascii="Arial" w:hAnsi="Arial" w:cs="Arial"/>
          <w:b/>
          <w:color w:val="0000FF"/>
          <w:sz w:val="24"/>
        </w:rPr>
        <w:t>C4-220330</w:t>
      </w:r>
      <w:r>
        <w:rPr>
          <w:rFonts w:ascii="Arial" w:hAnsi="Arial" w:cs="Arial"/>
          <w:b/>
          <w:color w:val="0000FF"/>
          <w:sz w:val="24"/>
        </w:rPr>
        <w:tab/>
      </w:r>
      <w:r>
        <w:rPr>
          <w:rFonts w:ascii="Arial" w:hAnsi="Arial" w:cs="Arial"/>
          <w:b/>
          <w:sz w:val="24"/>
        </w:rPr>
        <w:t>Revised WID on NR Reduced Capability Devices</w:t>
      </w:r>
    </w:p>
    <w:p w14:paraId="0D867589" w14:textId="77777777" w:rsidR="00555625" w:rsidRDefault="00555625" w:rsidP="0055562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14253FD2" w14:textId="77777777" w:rsidR="00555625" w:rsidRDefault="00555625" w:rsidP="00555625">
      <w:pPr>
        <w:rPr>
          <w:color w:val="808080"/>
        </w:rPr>
      </w:pPr>
      <w:r>
        <w:rPr>
          <w:color w:val="808080"/>
        </w:rPr>
        <w:t>(Replaces C4-220303)</w:t>
      </w:r>
    </w:p>
    <w:p w14:paraId="13DCFFC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2666AA" w14:textId="585D3B72" w:rsidR="00555625" w:rsidRDefault="00555625" w:rsidP="00555625">
      <w:pPr>
        <w:rPr>
          <w:rFonts w:ascii="Arial" w:hAnsi="Arial" w:cs="Arial"/>
          <w:b/>
          <w:sz w:val="24"/>
        </w:rPr>
      </w:pPr>
      <w:r>
        <w:rPr>
          <w:rFonts w:ascii="Arial" w:hAnsi="Arial" w:cs="Arial"/>
          <w:b/>
          <w:color w:val="0000FF"/>
          <w:sz w:val="24"/>
        </w:rPr>
        <w:t>C4-220349</w:t>
      </w:r>
      <w:r>
        <w:rPr>
          <w:rFonts w:ascii="Arial" w:hAnsi="Arial" w:cs="Arial"/>
          <w:b/>
          <w:color w:val="0000FF"/>
          <w:sz w:val="24"/>
        </w:rPr>
        <w:tab/>
      </w:r>
      <w:r>
        <w:rPr>
          <w:rFonts w:ascii="Arial" w:hAnsi="Arial" w:cs="Arial"/>
          <w:b/>
          <w:sz w:val="24"/>
        </w:rPr>
        <w:t>New WID on Non-Seamless WLAN offload Authentication in 5GS</w:t>
      </w:r>
    </w:p>
    <w:p w14:paraId="316FECC0" w14:textId="77777777" w:rsidR="00555625" w:rsidRDefault="00555625" w:rsidP="0055562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2D433E2B" w14:textId="77777777" w:rsidR="00555625" w:rsidRDefault="00555625" w:rsidP="00555625">
      <w:pPr>
        <w:rPr>
          <w:color w:val="808080"/>
        </w:rPr>
      </w:pPr>
      <w:r>
        <w:rPr>
          <w:color w:val="808080"/>
        </w:rPr>
        <w:t>(Replaces C4-220136)</w:t>
      </w:r>
    </w:p>
    <w:p w14:paraId="7A1F2E0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41D49" w14:textId="77777777" w:rsidR="00555625" w:rsidRDefault="00555625" w:rsidP="00555625">
      <w:pPr>
        <w:pStyle w:val="Heading2"/>
      </w:pPr>
      <w:bookmarkStart w:id="25" w:name="_Toc94025046"/>
      <w:r>
        <w:t>6</w:t>
      </w:r>
      <w:r>
        <w:tab/>
        <w:t>Release 17</w:t>
      </w:r>
      <w:bookmarkEnd w:id="25"/>
    </w:p>
    <w:p w14:paraId="1A8F0EB7" w14:textId="77777777" w:rsidR="00555625" w:rsidRDefault="00555625" w:rsidP="00555625">
      <w:pPr>
        <w:pStyle w:val="Heading3"/>
      </w:pPr>
      <w:bookmarkStart w:id="26" w:name="_Toc94025047"/>
      <w:r>
        <w:t>6.1</w:t>
      </w:r>
      <w:r>
        <w:tab/>
        <w:t>CT4 Led WIs</w:t>
      </w:r>
      <w:bookmarkEnd w:id="26"/>
    </w:p>
    <w:p w14:paraId="574EA671" w14:textId="77777777" w:rsidR="00555625" w:rsidRDefault="00555625" w:rsidP="00555625">
      <w:pPr>
        <w:pStyle w:val="Heading4"/>
      </w:pPr>
      <w:bookmarkStart w:id="27" w:name="_Toc94025048"/>
      <w:r>
        <w:t>6.1.1</w:t>
      </w:r>
      <w:r>
        <w:tab/>
        <w:t>Study on IETF QUIC Transport for 5GC Service Based Interfaces [FS_QUIC]</w:t>
      </w:r>
      <w:bookmarkEnd w:id="27"/>
    </w:p>
    <w:p w14:paraId="59BF6653" w14:textId="77777777" w:rsidR="00555625" w:rsidRDefault="00555625" w:rsidP="00555625">
      <w:pPr>
        <w:pStyle w:val="Heading4"/>
      </w:pPr>
      <w:bookmarkStart w:id="28" w:name="_Toc94025049"/>
      <w:r>
        <w:t>6.1.2</w:t>
      </w:r>
      <w:r>
        <w:tab/>
        <w:t>Service based Interface protocol improvements [SBIProtoc17]</w:t>
      </w:r>
      <w:bookmarkEnd w:id="28"/>
    </w:p>
    <w:p w14:paraId="0BBE70B0" w14:textId="7E40CC2E" w:rsidR="00555625" w:rsidRDefault="00555625" w:rsidP="00555625">
      <w:pPr>
        <w:rPr>
          <w:rFonts w:ascii="Arial" w:hAnsi="Arial" w:cs="Arial"/>
          <w:b/>
          <w:sz w:val="24"/>
        </w:rPr>
      </w:pPr>
      <w:r>
        <w:rPr>
          <w:rFonts w:ascii="Arial" w:hAnsi="Arial" w:cs="Arial"/>
          <w:b/>
          <w:color w:val="0000FF"/>
          <w:sz w:val="24"/>
        </w:rPr>
        <w:t>C4-220032</w:t>
      </w:r>
      <w:r>
        <w:rPr>
          <w:rFonts w:ascii="Arial" w:hAnsi="Arial" w:cs="Arial"/>
          <w:b/>
          <w:color w:val="0000FF"/>
          <w:sz w:val="24"/>
        </w:rPr>
        <w:tab/>
      </w:r>
      <w:r>
        <w:rPr>
          <w:rFonts w:ascii="Arial" w:hAnsi="Arial" w:cs="Arial"/>
          <w:b/>
          <w:sz w:val="24"/>
        </w:rPr>
        <w:t>Static Authorization</w:t>
      </w:r>
    </w:p>
    <w:p w14:paraId="50E1795D"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CR-0298  Cat: F (Rel-17)</w:t>
      </w:r>
      <w:r>
        <w:rPr>
          <w:i/>
        </w:rPr>
        <w:br/>
      </w:r>
      <w:r>
        <w:rPr>
          <w:i/>
        </w:rPr>
        <w:br/>
      </w:r>
      <w:r>
        <w:rPr>
          <w:i/>
        </w:rPr>
        <w:tab/>
      </w:r>
      <w:r>
        <w:rPr>
          <w:i/>
        </w:rPr>
        <w:tab/>
      </w:r>
      <w:r>
        <w:rPr>
          <w:i/>
        </w:rPr>
        <w:tab/>
      </w:r>
      <w:r>
        <w:rPr>
          <w:i/>
        </w:rPr>
        <w:tab/>
      </w:r>
      <w:r>
        <w:rPr>
          <w:i/>
        </w:rPr>
        <w:tab/>
        <w:t>Source: Huawei</w:t>
      </w:r>
    </w:p>
    <w:p w14:paraId="16F76F0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C4-220321</w:t>
      </w:r>
      <w:r>
        <w:rPr>
          <w:color w:val="993300"/>
          <w:u w:val="single"/>
        </w:rPr>
        <w:t>.</w:t>
      </w:r>
    </w:p>
    <w:p w14:paraId="16E5FBE5" w14:textId="49E810E3" w:rsidR="00555625" w:rsidRDefault="00555625" w:rsidP="00555625">
      <w:pPr>
        <w:rPr>
          <w:rFonts w:ascii="Arial" w:hAnsi="Arial" w:cs="Arial"/>
          <w:b/>
          <w:sz w:val="24"/>
        </w:rPr>
      </w:pPr>
      <w:r>
        <w:rPr>
          <w:rFonts w:ascii="Arial" w:hAnsi="Arial" w:cs="Arial"/>
          <w:b/>
          <w:color w:val="0000FF"/>
          <w:sz w:val="24"/>
        </w:rPr>
        <w:t>C4-220033</w:t>
      </w:r>
      <w:r>
        <w:rPr>
          <w:rFonts w:ascii="Arial" w:hAnsi="Arial" w:cs="Arial"/>
          <w:b/>
          <w:color w:val="0000FF"/>
          <w:sz w:val="24"/>
        </w:rPr>
        <w:tab/>
      </w:r>
      <w:r>
        <w:rPr>
          <w:rFonts w:ascii="Arial" w:hAnsi="Arial" w:cs="Arial"/>
          <w:b/>
          <w:sz w:val="24"/>
        </w:rPr>
        <w:t>Static Authorization</w:t>
      </w:r>
    </w:p>
    <w:p w14:paraId="27D0AB7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CR-0634  Cat: F (Rel-17)</w:t>
      </w:r>
      <w:r>
        <w:rPr>
          <w:i/>
        </w:rPr>
        <w:br/>
      </w:r>
      <w:r>
        <w:rPr>
          <w:i/>
        </w:rPr>
        <w:br/>
      </w:r>
      <w:r>
        <w:rPr>
          <w:i/>
        </w:rPr>
        <w:tab/>
      </w:r>
      <w:r>
        <w:rPr>
          <w:i/>
        </w:rPr>
        <w:tab/>
      </w:r>
      <w:r>
        <w:rPr>
          <w:i/>
        </w:rPr>
        <w:tab/>
      </w:r>
      <w:r>
        <w:rPr>
          <w:i/>
        </w:rPr>
        <w:tab/>
      </w:r>
      <w:r>
        <w:rPr>
          <w:i/>
        </w:rPr>
        <w:tab/>
        <w:t>Source: Huawei</w:t>
      </w:r>
    </w:p>
    <w:p w14:paraId="549D525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C4-220322</w:t>
      </w:r>
      <w:r>
        <w:rPr>
          <w:color w:val="993300"/>
          <w:u w:val="single"/>
        </w:rPr>
        <w:t>.</w:t>
      </w:r>
    </w:p>
    <w:p w14:paraId="66DCA160" w14:textId="765BE3AB" w:rsidR="00555625" w:rsidRDefault="00555625" w:rsidP="00555625">
      <w:pPr>
        <w:rPr>
          <w:rFonts w:ascii="Arial" w:hAnsi="Arial" w:cs="Arial"/>
          <w:b/>
          <w:sz w:val="24"/>
        </w:rPr>
      </w:pPr>
      <w:r>
        <w:rPr>
          <w:rFonts w:ascii="Arial" w:hAnsi="Arial" w:cs="Arial"/>
          <w:b/>
          <w:color w:val="0000FF"/>
          <w:sz w:val="24"/>
        </w:rPr>
        <w:t>C4-220034</w:t>
      </w:r>
      <w:r>
        <w:rPr>
          <w:rFonts w:ascii="Arial" w:hAnsi="Arial" w:cs="Arial"/>
          <w:b/>
          <w:color w:val="0000FF"/>
          <w:sz w:val="24"/>
        </w:rPr>
        <w:tab/>
      </w:r>
      <w:r>
        <w:rPr>
          <w:rFonts w:ascii="Arial" w:hAnsi="Arial" w:cs="Arial"/>
          <w:b/>
          <w:sz w:val="24"/>
        </w:rPr>
        <w:t>Adding examples to the Resource URI structure clause</w:t>
      </w:r>
    </w:p>
    <w:p w14:paraId="4C83BA7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CR-0115  Cat: F (Rel-17)</w:t>
      </w:r>
      <w:r>
        <w:rPr>
          <w:i/>
        </w:rPr>
        <w:br/>
      </w:r>
      <w:r>
        <w:rPr>
          <w:i/>
        </w:rPr>
        <w:br/>
      </w:r>
      <w:r>
        <w:rPr>
          <w:i/>
        </w:rPr>
        <w:tab/>
      </w:r>
      <w:r>
        <w:rPr>
          <w:i/>
        </w:rPr>
        <w:tab/>
      </w:r>
      <w:r>
        <w:rPr>
          <w:i/>
        </w:rPr>
        <w:tab/>
      </w:r>
      <w:r>
        <w:rPr>
          <w:i/>
        </w:rPr>
        <w:tab/>
      </w:r>
      <w:r>
        <w:rPr>
          <w:i/>
        </w:rPr>
        <w:tab/>
        <w:t>Source: Huawei</w:t>
      </w:r>
    </w:p>
    <w:p w14:paraId="5C86641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C4-220323</w:t>
      </w:r>
      <w:r>
        <w:rPr>
          <w:color w:val="993300"/>
          <w:u w:val="single"/>
        </w:rPr>
        <w:t>.</w:t>
      </w:r>
    </w:p>
    <w:p w14:paraId="3E3A02CB" w14:textId="5CB6FC22" w:rsidR="00555625" w:rsidRDefault="00555625" w:rsidP="00555625">
      <w:pPr>
        <w:rPr>
          <w:rFonts w:ascii="Arial" w:hAnsi="Arial" w:cs="Arial"/>
          <w:b/>
          <w:sz w:val="24"/>
        </w:rPr>
      </w:pPr>
      <w:r>
        <w:rPr>
          <w:rFonts w:ascii="Arial" w:hAnsi="Arial" w:cs="Arial"/>
          <w:b/>
          <w:color w:val="0000FF"/>
          <w:sz w:val="24"/>
        </w:rPr>
        <w:t>C4-220035</w:t>
      </w:r>
      <w:r>
        <w:rPr>
          <w:rFonts w:ascii="Arial" w:hAnsi="Arial" w:cs="Arial"/>
          <w:b/>
          <w:color w:val="0000FF"/>
          <w:sz w:val="24"/>
        </w:rPr>
        <w:tab/>
      </w:r>
      <w:r>
        <w:rPr>
          <w:rFonts w:ascii="Arial" w:hAnsi="Arial" w:cs="Arial"/>
          <w:b/>
          <w:sz w:val="24"/>
        </w:rPr>
        <w:t>Handling Description field along with the '$ref' keyword</w:t>
      </w:r>
    </w:p>
    <w:p w14:paraId="5DC633A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CR-0116  Cat: F (Rel-17)</w:t>
      </w:r>
      <w:r>
        <w:rPr>
          <w:i/>
        </w:rPr>
        <w:br/>
      </w:r>
      <w:r>
        <w:rPr>
          <w:i/>
        </w:rPr>
        <w:br/>
      </w:r>
      <w:r>
        <w:rPr>
          <w:i/>
        </w:rPr>
        <w:tab/>
      </w:r>
      <w:r>
        <w:rPr>
          <w:i/>
        </w:rPr>
        <w:tab/>
      </w:r>
      <w:r>
        <w:rPr>
          <w:i/>
        </w:rPr>
        <w:tab/>
      </w:r>
      <w:r>
        <w:rPr>
          <w:i/>
        </w:rPr>
        <w:tab/>
      </w:r>
      <w:r>
        <w:rPr>
          <w:i/>
        </w:rPr>
        <w:tab/>
        <w:t>Source: Huawei</w:t>
      </w:r>
    </w:p>
    <w:p w14:paraId="1DA0596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C4-220324</w:t>
      </w:r>
      <w:r>
        <w:rPr>
          <w:color w:val="993300"/>
          <w:u w:val="single"/>
        </w:rPr>
        <w:t>.</w:t>
      </w:r>
    </w:p>
    <w:p w14:paraId="72F39ACF" w14:textId="5C8F77AC" w:rsidR="00555625" w:rsidRDefault="00555625" w:rsidP="00555625">
      <w:pPr>
        <w:rPr>
          <w:rFonts w:ascii="Arial" w:hAnsi="Arial" w:cs="Arial"/>
          <w:b/>
          <w:sz w:val="24"/>
        </w:rPr>
      </w:pPr>
      <w:r>
        <w:rPr>
          <w:rFonts w:ascii="Arial" w:hAnsi="Arial" w:cs="Arial"/>
          <w:b/>
          <w:color w:val="0000FF"/>
          <w:sz w:val="24"/>
        </w:rPr>
        <w:t>C4-220036</w:t>
      </w:r>
      <w:r>
        <w:rPr>
          <w:rFonts w:ascii="Arial" w:hAnsi="Arial" w:cs="Arial"/>
          <w:b/>
          <w:color w:val="0000FF"/>
          <w:sz w:val="24"/>
        </w:rPr>
        <w:tab/>
      </w:r>
      <w:r>
        <w:rPr>
          <w:rFonts w:ascii="Arial" w:hAnsi="Arial" w:cs="Arial"/>
          <w:b/>
          <w:sz w:val="24"/>
        </w:rPr>
        <w:t>Aligning SBI-Stage3-Template with TS 29.501</w:t>
      </w:r>
    </w:p>
    <w:p w14:paraId="576A346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CR-0117  Cat: F (Rel-17)</w:t>
      </w:r>
      <w:r>
        <w:rPr>
          <w:i/>
        </w:rPr>
        <w:br/>
      </w:r>
      <w:r>
        <w:rPr>
          <w:i/>
        </w:rPr>
        <w:br/>
      </w:r>
      <w:r>
        <w:rPr>
          <w:i/>
        </w:rPr>
        <w:tab/>
      </w:r>
      <w:r>
        <w:rPr>
          <w:i/>
        </w:rPr>
        <w:tab/>
      </w:r>
      <w:r>
        <w:rPr>
          <w:i/>
        </w:rPr>
        <w:tab/>
      </w:r>
      <w:r>
        <w:rPr>
          <w:i/>
        </w:rPr>
        <w:tab/>
      </w:r>
      <w:r>
        <w:rPr>
          <w:i/>
        </w:rPr>
        <w:tab/>
        <w:t>Source: Huawei</w:t>
      </w:r>
    </w:p>
    <w:p w14:paraId="04DDC3A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C4-220325</w:t>
      </w:r>
      <w:r>
        <w:rPr>
          <w:color w:val="993300"/>
          <w:u w:val="single"/>
        </w:rPr>
        <w:t>.</w:t>
      </w:r>
    </w:p>
    <w:p w14:paraId="06EEED03" w14:textId="5FF3E998" w:rsidR="00555625" w:rsidRDefault="00555625" w:rsidP="00555625">
      <w:pPr>
        <w:rPr>
          <w:rFonts w:ascii="Arial" w:hAnsi="Arial" w:cs="Arial"/>
          <w:b/>
          <w:sz w:val="24"/>
        </w:rPr>
      </w:pPr>
      <w:r>
        <w:rPr>
          <w:rFonts w:ascii="Arial" w:hAnsi="Arial" w:cs="Arial"/>
          <w:b/>
          <w:color w:val="0000FF"/>
          <w:sz w:val="24"/>
        </w:rPr>
        <w:t>C4-220049</w:t>
      </w:r>
      <w:r>
        <w:rPr>
          <w:rFonts w:ascii="Arial" w:hAnsi="Arial" w:cs="Arial"/>
          <w:b/>
          <w:color w:val="0000FF"/>
          <w:sz w:val="24"/>
        </w:rPr>
        <w:tab/>
      </w:r>
      <w:r>
        <w:rPr>
          <w:rFonts w:ascii="Arial" w:hAnsi="Arial" w:cs="Arial"/>
          <w:b/>
          <w:sz w:val="24"/>
        </w:rPr>
        <w:t>SupportedFeatures type</w:t>
      </w:r>
    </w:p>
    <w:p w14:paraId="0B2B4EA7"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4F2C4E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544DC" w14:textId="41273FDA" w:rsidR="00555625" w:rsidRDefault="00555625" w:rsidP="00555625">
      <w:pPr>
        <w:rPr>
          <w:rFonts w:ascii="Arial" w:hAnsi="Arial" w:cs="Arial"/>
          <w:b/>
          <w:sz w:val="24"/>
        </w:rPr>
      </w:pPr>
      <w:r>
        <w:rPr>
          <w:rFonts w:ascii="Arial" w:hAnsi="Arial" w:cs="Arial"/>
          <w:b/>
          <w:color w:val="0000FF"/>
          <w:sz w:val="24"/>
        </w:rPr>
        <w:t>C4-220078</w:t>
      </w:r>
      <w:r>
        <w:rPr>
          <w:rFonts w:ascii="Arial" w:hAnsi="Arial" w:cs="Arial"/>
          <w:b/>
          <w:color w:val="0000FF"/>
          <w:sz w:val="24"/>
        </w:rPr>
        <w:tab/>
      </w:r>
      <w:r>
        <w:rPr>
          <w:rFonts w:ascii="Arial" w:hAnsi="Arial" w:cs="Arial"/>
          <w:b/>
          <w:sz w:val="24"/>
        </w:rPr>
        <w:t>Introduce HTTP PATCH Method</w:t>
      </w:r>
    </w:p>
    <w:p w14:paraId="048F680B"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v17.3.0</w:t>
      </w:r>
      <w:r>
        <w:rPr>
          <w:i/>
        </w:rPr>
        <w:tab/>
        <w:t xml:space="preserve">  CR-0093  Cat: F (Rel-17)</w:t>
      </w:r>
      <w:r>
        <w:rPr>
          <w:i/>
        </w:rPr>
        <w:br/>
      </w:r>
      <w:r>
        <w:rPr>
          <w:i/>
        </w:rPr>
        <w:br/>
      </w:r>
      <w:r>
        <w:rPr>
          <w:i/>
        </w:rPr>
        <w:tab/>
      </w:r>
      <w:r>
        <w:rPr>
          <w:i/>
        </w:rPr>
        <w:tab/>
      </w:r>
      <w:r>
        <w:rPr>
          <w:i/>
        </w:rPr>
        <w:tab/>
      </w:r>
      <w:r>
        <w:rPr>
          <w:i/>
        </w:rPr>
        <w:tab/>
      </w:r>
      <w:r>
        <w:rPr>
          <w:i/>
        </w:rPr>
        <w:tab/>
        <w:t>Source: ZTE</w:t>
      </w:r>
    </w:p>
    <w:p w14:paraId="1A70AD36" w14:textId="77777777" w:rsidR="00555625" w:rsidRDefault="00555625" w:rsidP="00555625">
      <w:pPr>
        <w:rPr>
          <w:rFonts w:ascii="Arial" w:hAnsi="Arial" w:cs="Arial"/>
          <w:b/>
        </w:rPr>
      </w:pPr>
      <w:r>
        <w:rPr>
          <w:rFonts w:ascii="Arial" w:hAnsi="Arial" w:cs="Arial"/>
          <w:b/>
        </w:rPr>
        <w:t xml:space="preserve">Abstract: </w:t>
      </w:r>
    </w:p>
    <w:p w14:paraId="11212E28" w14:textId="77777777" w:rsidR="00555625" w:rsidRDefault="00555625" w:rsidP="00555625">
      <w:r>
        <w:t>This contribution proposes to introduce HTTP PATCH method to update the UE context in SMSF.</w:t>
      </w:r>
    </w:p>
    <w:p w14:paraId="4DA9AC7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C4-220362</w:t>
      </w:r>
      <w:r>
        <w:rPr>
          <w:color w:val="993300"/>
          <w:u w:val="single"/>
        </w:rPr>
        <w:t>.</w:t>
      </w:r>
    </w:p>
    <w:p w14:paraId="19C95455" w14:textId="601638AD" w:rsidR="00555625" w:rsidRDefault="00555625" w:rsidP="00555625">
      <w:pPr>
        <w:rPr>
          <w:rFonts w:ascii="Arial" w:hAnsi="Arial" w:cs="Arial"/>
          <w:b/>
          <w:sz w:val="24"/>
        </w:rPr>
      </w:pPr>
      <w:r>
        <w:rPr>
          <w:rFonts w:ascii="Arial" w:hAnsi="Arial" w:cs="Arial"/>
          <w:b/>
          <w:color w:val="0000FF"/>
          <w:sz w:val="24"/>
        </w:rPr>
        <w:t>C4-220079</w:t>
      </w:r>
      <w:r>
        <w:rPr>
          <w:rFonts w:ascii="Arial" w:hAnsi="Arial" w:cs="Arial"/>
          <w:b/>
          <w:color w:val="0000FF"/>
          <w:sz w:val="24"/>
        </w:rPr>
        <w:tab/>
      </w:r>
      <w:r>
        <w:rPr>
          <w:rFonts w:ascii="Arial" w:hAnsi="Arial" w:cs="Arial"/>
          <w:b/>
          <w:sz w:val="24"/>
        </w:rPr>
        <w:t>Update UriScheme to support both HTTP and HTTPS</w:t>
      </w:r>
    </w:p>
    <w:p w14:paraId="19927CA2"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v17.4.0</w:t>
      </w:r>
      <w:r>
        <w:rPr>
          <w:i/>
        </w:rPr>
        <w:tab/>
        <w:t xml:space="preserve">  CR-0324  Cat: F (Rel-17)</w:t>
      </w:r>
      <w:r>
        <w:rPr>
          <w:i/>
        </w:rPr>
        <w:br/>
      </w:r>
      <w:r>
        <w:rPr>
          <w:i/>
        </w:rPr>
        <w:br/>
      </w:r>
      <w:r>
        <w:rPr>
          <w:i/>
        </w:rPr>
        <w:tab/>
      </w:r>
      <w:r>
        <w:rPr>
          <w:i/>
        </w:rPr>
        <w:tab/>
      </w:r>
      <w:r>
        <w:rPr>
          <w:i/>
        </w:rPr>
        <w:tab/>
      </w:r>
      <w:r>
        <w:rPr>
          <w:i/>
        </w:rPr>
        <w:tab/>
      </w:r>
      <w:r>
        <w:rPr>
          <w:i/>
        </w:rPr>
        <w:tab/>
        <w:t>Source: ZTE</w:t>
      </w:r>
    </w:p>
    <w:p w14:paraId="3372A7D5" w14:textId="77777777" w:rsidR="00555625" w:rsidRDefault="00555625" w:rsidP="00555625">
      <w:pPr>
        <w:rPr>
          <w:rFonts w:ascii="Arial" w:hAnsi="Arial" w:cs="Arial"/>
          <w:b/>
        </w:rPr>
      </w:pPr>
      <w:r>
        <w:rPr>
          <w:rFonts w:ascii="Arial" w:hAnsi="Arial" w:cs="Arial"/>
          <w:b/>
        </w:rPr>
        <w:t xml:space="preserve">Abstract: </w:t>
      </w:r>
    </w:p>
    <w:p w14:paraId="4345C1BF" w14:textId="77777777" w:rsidR="00555625" w:rsidRDefault="00555625" w:rsidP="00555625">
      <w:r>
        <w:t>This contribution proposes to introduce new value to UriScheme, to support both HTTP and HTTPS schemes.</w:t>
      </w:r>
    </w:p>
    <w:p w14:paraId="412542D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92641" w14:textId="75E98F7D" w:rsidR="00555625" w:rsidRDefault="00555625" w:rsidP="00555625">
      <w:pPr>
        <w:rPr>
          <w:rFonts w:ascii="Arial" w:hAnsi="Arial" w:cs="Arial"/>
          <w:b/>
          <w:sz w:val="24"/>
        </w:rPr>
      </w:pPr>
      <w:r>
        <w:rPr>
          <w:rFonts w:ascii="Arial" w:hAnsi="Arial" w:cs="Arial"/>
          <w:b/>
          <w:color w:val="0000FF"/>
          <w:sz w:val="24"/>
        </w:rPr>
        <w:t>C4-220080</w:t>
      </w:r>
      <w:r>
        <w:rPr>
          <w:rFonts w:ascii="Arial" w:hAnsi="Arial" w:cs="Arial"/>
          <w:b/>
          <w:color w:val="0000FF"/>
          <w:sz w:val="24"/>
        </w:rPr>
        <w:tab/>
      </w:r>
      <w:r>
        <w:rPr>
          <w:rFonts w:ascii="Arial" w:hAnsi="Arial" w:cs="Arial"/>
          <w:b/>
          <w:sz w:val="24"/>
        </w:rPr>
        <w:t>Additional UriScheme</w:t>
      </w:r>
    </w:p>
    <w:p w14:paraId="20AB2EF8"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CR-0635  Cat: F (Rel-17)</w:t>
      </w:r>
      <w:r>
        <w:rPr>
          <w:i/>
        </w:rPr>
        <w:br/>
      </w:r>
      <w:r>
        <w:rPr>
          <w:i/>
        </w:rPr>
        <w:br/>
      </w:r>
      <w:r>
        <w:rPr>
          <w:i/>
        </w:rPr>
        <w:tab/>
      </w:r>
      <w:r>
        <w:rPr>
          <w:i/>
        </w:rPr>
        <w:tab/>
      </w:r>
      <w:r>
        <w:rPr>
          <w:i/>
        </w:rPr>
        <w:tab/>
      </w:r>
      <w:r>
        <w:rPr>
          <w:i/>
        </w:rPr>
        <w:tab/>
      </w:r>
      <w:r>
        <w:rPr>
          <w:i/>
        </w:rPr>
        <w:tab/>
        <w:t>Source: ZTE</w:t>
      </w:r>
    </w:p>
    <w:p w14:paraId="3C3D1BC8" w14:textId="77777777" w:rsidR="00555625" w:rsidRDefault="00555625" w:rsidP="00555625">
      <w:pPr>
        <w:rPr>
          <w:rFonts w:ascii="Arial" w:hAnsi="Arial" w:cs="Arial"/>
          <w:b/>
        </w:rPr>
      </w:pPr>
      <w:r>
        <w:rPr>
          <w:rFonts w:ascii="Arial" w:hAnsi="Arial" w:cs="Arial"/>
          <w:b/>
        </w:rPr>
        <w:t xml:space="preserve">Abstract: </w:t>
      </w:r>
    </w:p>
    <w:p w14:paraId="61142A35" w14:textId="77777777" w:rsidR="00555625" w:rsidRDefault="00555625" w:rsidP="00555625">
      <w:r>
        <w:t>This contribution proposes to introduce additional UriScheme in NF service profile</w:t>
      </w:r>
    </w:p>
    <w:p w14:paraId="5C36465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32936A" w14:textId="523F9FBF" w:rsidR="00555625" w:rsidRDefault="00555625" w:rsidP="00555625">
      <w:pPr>
        <w:rPr>
          <w:rFonts w:ascii="Arial" w:hAnsi="Arial" w:cs="Arial"/>
          <w:b/>
          <w:sz w:val="24"/>
        </w:rPr>
      </w:pPr>
      <w:r>
        <w:rPr>
          <w:rFonts w:ascii="Arial" w:hAnsi="Arial" w:cs="Arial"/>
          <w:b/>
          <w:color w:val="0000FF"/>
          <w:sz w:val="24"/>
        </w:rPr>
        <w:t>C4-220104</w:t>
      </w:r>
      <w:r>
        <w:rPr>
          <w:rFonts w:ascii="Arial" w:hAnsi="Arial" w:cs="Arial"/>
          <w:b/>
          <w:color w:val="0000FF"/>
          <w:sz w:val="24"/>
        </w:rPr>
        <w:tab/>
      </w:r>
      <w:r>
        <w:rPr>
          <w:rFonts w:ascii="Arial" w:hAnsi="Arial" w:cs="Arial"/>
          <w:b/>
          <w:sz w:val="24"/>
        </w:rPr>
        <w:t>JSON schema example with a combination of restrictions</w:t>
      </w:r>
    </w:p>
    <w:p w14:paraId="48C63E35"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v17.4.1</w:t>
      </w:r>
      <w:r>
        <w:rPr>
          <w:i/>
        </w:rPr>
        <w:tab/>
        <w:t xml:space="preserve">  CR-0118  Cat: F (Rel-17)</w:t>
      </w:r>
      <w:r>
        <w:rPr>
          <w:i/>
        </w:rPr>
        <w:br/>
      </w:r>
      <w:r>
        <w:rPr>
          <w:i/>
        </w:rPr>
        <w:br/>
      </w:r>
      <w:r>
        <w:rPr>
          <w:i/>
        </w:rPr>
        <w:tab/>
      </w:r>
      <w:r>
        <w:rPr>
          <w:i/>
        </w:rPr>
        <w:tab/>
      </w:r>
      <w:r>
        <w:rPr>
          <w:i/>
        </w:rPr>
        <w:tab/>
      </w:r>
      <w:r>
        <w:rPr>
          <w:i/>
        </w:rPr>
        <w:tab/>
      </w:r>
      <w:r>
        <w:rPr>
          <w:i/>
        </w:rPr>
        <w:tab/>
        <w:t>Source: Nokia, Nokia Shanghai Bell</w:t>
      </w:r>
    </w:p>
    <w:p w14:paraId="4108E27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030E9" w14:textId="3CBEFAF9" w:rsidR="00555625" w:rsidRDefault="00555625" w:rsidP="00555625">
      <w:pPr>
        <w:rPr>
          <w:rFonts w:ascii="Arial" w:hAnsi="Arial" w:cs="Arial"/>
          <w:b/>
          <w:sz w:val="24"/>
        </w:rPr>
      </w:pPr>
      <w:r>
        <w:rPr>
          <w:rFonts w:ascii="Arial" w:hAnsi="Arial" w:cs="Arial"/>
          <w:b/>
          <w:color w:val="0000FF"/>
          <w:sz w:val="24"/>
        </w:rPr>
        <w:t>C4-220105</w:t>
      </w:r>
      <w:r>
        <w:rPr>
          <w:rFonts w:ascii="Arial" w:hAnsi="Arial" w:cs="Arial"/>
          <w:b/>
          <w:color w:val="0000FF"/>
          <w:sz w:val="24"/>
        </w:rPr>
        <w:tab/>
      </w:r>
      <w:r>
        <w:rPr>
          <w:rFonts w:ascii="Arial" w:hAnsi="Arial" w:cs="Arial"/>
          <w:b/>
          <w:sz w:val="24"/>
        </w:rPr>
        <w:t>Indicating the possible use of OAuth2 authorization in Create SM Context</w:t>
      </w:r>
    </w:p>
    <w:p w14:paraId="49FB4345"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v17.3.0</w:t>
      </w:r>
      <w:r>
        <w:rPr>
          <w:i/>
        </w:rPr>
        <w:tab/>
        <w:t xml:space="preserve">  CR-0515  Cat: B (Rel-17)</w:t>
      </w:r>
      <w:r>
        <w:rPr>
          <w:i/>
        </w:rPr>
        <w:br/>
      </w:r>
      <w:r>
        <w:rPr>
          <w:i/>
        </w:rPr>
        <w:br/>
      </w:r>
      <w:r>
        <w:rPr>
          <w:i/>
        </w:rPr>
        <w:tab/>
      </w:r>
      <w:r>
        <w:rPr>
          <w:i/>
        </w:rPr>
        <w:tab/>
      </w:r>
      <w:r>
        <w:rPr>
          <w:i/>
        </w:rPr>
        <w:tab/>
      </w:r>
      <w:r>
        <w:rPr>
          <w:i/>
        </w:rPr>
        <w:tab/>
      </w:r>
      <w:r>
        <w:rPr>
          <w:i/>
        </w:rPr>
        <w:tab/>
        <w:t>Source: Nokia, Nokia Shanghai Bell</w:t>
      </w:r>
    </w:p>
    <w:p w14:paraId="263C015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F073D" w14:textId="0A2757BC" w:rsidR="00555625" w:rsidRDefault="00555625" w:rsidP="00555625">
      <w:pPr>
        <w:rPr>
          <w:rFonts w:ascii="Arial" w:hAnsi="Arial" w:cs="Arial"/>
          <w:b/>
          <w:sz w:val="24"/>
        </w:rPr>
      </w:pPr>
      <w:r>
        <w:rPr>
          <w:rFonts w:ascii="Arial" w:hAnsi="Arial" w:cs="Arial"/>
          <w:b/>
          <w:color w:val="0000FF"/>
          <w:sz w:val="24"/>
        </w:rPr>
        <w:t>C4-220106</w:t>
      </w:r>
      <w:r>
        <w:rPr>
          <w:rFonts w:ascii="Arial" w:hAnsi="Arial" w:cs="Arial"/>
          <w:b/>
          <w:color w:val="0000FF"/>
          <w:sz w:val="24"/>
        </w:rPr>
        <w:tab/>
      </w:r>
      <w:r>
        <w:rPr>
          <w:rFonts w:ascii="Arial" w:hAnsi="Arial" w:cs="Arial"/>
          <w:b/>
          <w:sz w:val="24"/>
        </w:rPr>
        <w:t>New application error for ProvideDomainSelectionInfo (T-ADS) for a deregistered UE</w:t>
      </w:r>
    </w:p>
    <w:p w14:paraId="644A0868"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v17.4.0</w:t>
      </w:r>
      <w:r>
        <w:rPr>
          <w:i/>
        </w:rPr>
        <w:tab/>
        <w:t xml:space="preserve">  CR-0664  Cat: F (Rel-17)</w:t>
      </w:r>
      <w:r>
        <w:rPr>
          <w:i/>
        </w:rPr>
        <w:br/>
      </w:r>
      <w:r>
        <w:rPr>
          <w:i/>
        </w:rPr>
        <w:br/>
      </w:r>
      <w:r>
        <w:rPr>
          <w:i/>
        </w:rPr>
        <w:tab/>
      </w:r>
      <w:r>
        <w:rPr>
          <w:i/>
        </w:rPr>
        <w:tab/>
      </w:r>
      <w:r>
        <w:rPr>
          <w:i/>
        </w:rPr>
        <w:tab/>
      </w:r>
      <w:r>
        <w:rPr>
          <w:i/>
        </w:rPr>
        <w:tab/>
      </w:r>
      <w:r>
        <w:rPr>
          <w:i/>
        </w:rPr>
        <w:tab/>
        <w:t>Source: Nokia, Nokia Shanghai Bell</w:t>
      </w:r>
    </w:p>
    <w:p w14:paraId="0CE433B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D7EE5" w14:textId="599C2FB1" w:rsidR="00555625" w:rsidRDefault="00555625" w:rsidP="00555625">
      <w:pPr>
        <w:rPr>
          <w:rFonts w:ascii="Arial" w:hAnsi="Arial" w:cs="Arial"/>
          <w:b/>
          <w:sz w:val="24"/>
        </w:rPr>
      </w:pPr>
      <w:r>
        <w:rPr>
          <w:rFonts w:ascii="Arial" w:hAnsi="Arial" w:cs="Arial"/>
          <w:b/>
          <w:color w:val="0000FF"/>
          <w:sz w:val="24"/>
        </w:rPr>
        <w:t>C4-220120</w:t>
      </w:r>
      <w:r>
        <w:rPr>
          <w:rFonts w:ascii="Arial" w:hAnsi="Arial" w:cs="Arial"/>
          <w:b/>
          <w:color w:val="0000FF"/>
          <w:sz w:val="24"/>
        </w:rPr>
        <w:tab/>
      </w:r>
      <w:r>
        <w:rPr>
          <w:rFonts w:ascii="Arial" w:hAnsi="Arial" w:cs="Arial"/>
          <w:b/>
          <w:sz w:val="24"/>
        </w:rPr>
        <w:t>Returning NRF altered priorities when using the Enhanced NF Discovery feature</w:t>
      </w:r>
    </w:p>
    <w:p w14:paraId="1E32F73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CR-0638  Cat: B (Rel-17)</w:t>
      </w:r>
      <w:r>
        <w:rPr>
          <w:i/>
        </w:rPr>
        <w:br/>
      </w:r>
      <w:r>
        <w:rPr>
          <w:i/>
        </w:rPr>
        <w:br/>
      </w:r>
      <w:r>
        <w:rPr>
          <w:i/>
        </w:rPr>
        <w:tab/>
      </w:r>
      <w:r>
        <w:rPr>
          <w:i/>
        </w:rPr>
        <w:tab/>
      </w:r>
      <w:r>
        <w:rPr>
          <w:i/>
        </w:rPr>
        <w:tab/>
      </w:r>
      <w:r>
        <w:rPr>
          <w:i/>
        </w:rPr>
        <w:tab/>
      </w:r>
      <w:r>
        <w:rPr>
          <w:i/>
        </w:rPr>
        <w:tab/>
        <w:t>Source: Nokia, Nokia Shanghai Bell</w:t>
      </w:r>
    </w:p>
    <w:p w14:paraId="3BD093B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C4-220421</w:t>
      </w:r>
      <w:r>
        <w:rPr>
          <w:color w:val="993300"/>
          <w:u w:val="single"/>
        </w:rPr>
        <w:t>.</w:t>
      </w:r>
    </w:p>
    <w:p w14:paraId="57DE6D4C" w14:textId="4CDC2E06" w:rsidR="00555625" w:rsidRDefault="00555625" w:rsidP="00555625">
      <w:pPr>
        <w:rPr>
          <w:rFonts w:ascii="Arial" w:hAnsi="Arial" w:cs="Arial"/>
          <w:b/>
          <w:sz w:val="24"/>
        </w:rPr>
      </w:pPr>
      <w:r>
        <w:rPr>
          <w:rFonts w:ascii="Arial" w:hAnsi="Arial" w:cs="Arial"/>
          <w:b/>
          <w:color w:val="0000FF"/>
          <w:sz w:val="24"/>
        </w:rPr>
        <w:t>C4-220135</w:t>
      </w:r>
      <w:r>
        <w:rPr>
          <w:rFonts w:ascii="Arial" w:hAnsi="Arial" w:cs="Arial"/>
          <w:b/>
          <w:color w:val="0000FF"/>
          <w:sz w:val="24"/>
        </w:rPr>
        <w:tab/>
      </w:r>
      <w:r>
        <w:rPr>
          <w:rFonts w:ascii="Arial" w:hAnsi="Arial" w:cs="Arial"/>
          <w:b/>
          <w:sz w:val="24"/>
        </w:rPr>
        <w:t>Discussion paper on 3gpp-Sbi-Asserted-Plmn-Id header</w:t>
      </w:r>
    </w:p>
    <w:p w14:paraId="40755AFD" w14:textId="77777777" w:rsidR="00555625" w:rsidRDefault="00555625" w:rsidP="0055562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592C7FF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DE6DA1" w14:textId="615AE35A" w:rsidR="00555625" w:rsidRDefault="00555625" w:rsidP="00555625">
      <w:pPr>
        <w:rPr>
          <w:rFonts w:ascii="Arial" w:hAnsi="Arial" w:cs="Arial"/>
          <w:b/>
          <w:sz w:val="24"/>
        </w:rPr>
      </w:pPr>
      <w:r>
        <w:rPr>
          <w:rFonts w:ascii="Arial" w:hAnsi="Arial" w:cs="Arial"/>
          <w:b/>
          <w:color w:val="0000FF"/>
          <w:sz w:val="24"/>
        </w:rPr>
        <w:t>C4-220143</w:t>
      </w:r>
      <w:r>
        <w:rPr>
          <w:rFonts w:ascii="Arial" w:hAnsi="Arial" w:cs="Arial"/>
          <w:b/>
          <w:color w:val="0000FF"/>
          <w:sz w:val="24"/>
        </w:rPr>
        <w:tab/>
      </w:r>
      <w:r>
        <w:rPr>
          <w:rFonts w:ascii="Arial" w:hAnsi="Arial" w:cs="Arial"/>
          <w:b/>
          <w:sz w:val="24"/>
        </w:rPr>
        <w:t>501 Not Implemented</w:t>
      </w:r>
    </w:p>
    <w:p w14:paraId="15B755A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v17.3.0</w:t>
      </w:r>
      <w:r>
        <w:rPr>
          <w:i/>
        </w:rPr>
        <w:tab/>
        <w:t xml:space="preserve">  CR-0053  Cat: F (Rel-17)</w:t>
      </w:r>
      <w:r>
        <w:rPr>
          <w:i/>
        </w:rPr>
        <w:br/>
      </w:r>
      <w:r>
        <w:rPr>
          <w:i/>
        </w:rPr>
        <w:br/>
      </w:r>
      <w:r>
        <w:rPr>
          <w:i/>
        </w:rPr>
        <w:tab/>
      </w:r>
      <w:r>
        <w:rPr>
          <w:i/>
        </w:rPr>
        <w:tab/>
      </w:r>
      <w:r>
        <w:rPr>
          <w:i/>
        </w:rPr>
        <w:tab/>
      </w:r>
      <w:r>
        <w:rPr>
          <w:i/>
        </w:rPr>
        <w:tab/>
      </w:r>
      <w:r>
        <w:rPr>
          <w:i/>
        </w:rPr>
        <w:tab/>
        <w:t>Source: Nokia, Nokia Shanghai Bell</w:t>
      </w:r>
    </w:p>
    <w:p w14:paraId="0BFA97D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0D360" w14:textId="3C582B12" w:rsidR="00555625" w:rsidRDefault="00555625" w:rsidP="00555625">
      <w:pPr>
        <w:rPr>
          <w:rFonts w:ascii="Arial" w:hAnsi="Arial" w:cs="Arial"/>
          <w:b/>
          <w:sz w:val="24"/>
        </w:rPr>
      </w:pPr>
      <w:r>
        <w:rPr>
          <w:rFonts w:ascii="Arial" w:hAnsi="Arial" w:cs="Arial"/>
          <w:b/>
          <w:color w:val="0000FF"/>
          <w:sz w:val="24"/>
        </w:rPr>
        <w:t>C4-220152</w:t>
      </w:r>
      <w:r>
        <w:rPr>
          <w:rFonts w:ascii="Arial" w:hAnsi="Arial" w:cs="Arial"/>
          <w:b/>
          <w:color w:val="0000FF"/>
          <w:sz w:val="24"/>
        </w:rPr>
        <w:tab/>
      </w:r>
      <w:r>
        <w:rPr>
          <w:rFonts w:ascii="Arial" w:hAnsi="Arial" w:cs="Arial"/>
          <w:b/>
          <w:sz w:val="24"/>
        </w:rPr>
        <w:t>SUCI information corrections</w:t>
      </w:r>
    </w:p>
    <w:p w14:paraId="2AE0607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CR-0642  Cat: F (Rel-17)</w:t>
      </w:r>
      <w:r>
        <w:rPr>
          <w:i/>
        </w:rPr>
        <w:br/>
      </w:r>
      <w:r>
        <w:rPr>
          <w:i/>
        </w:rPr>
        <w:br/>
      </w:r>
      <w:r>
        <w:rPr>
          <w:i/>
        </w:rPr>
        <w:tab/>
      </w:r>
      <w:r>
        <w:rPr>
          <w:i/>
        </w:rPr>
        <w:tab/>
      </w:r>
      <w:r>
        <w:rPr>
          <w:i/>
        </w:rPr>
        <w:tab/>
      </w:r>
      <w:r>
        <w:rPr>
          <w:i/>
        </w:rPr>
        <w:tab/>
      </w:r>
      <w:r>
        <w:rPr>
          <w:i/>
        </w:rPr>
        <w:tab/>
        <w:t>Source: China Mobile</w:t>
      </w:r>
    </w:p>
    <w:p w14:paraId="4551A4F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C4-220336</w:t>
      </w:r>
      <w:r>
        <w:rPr>
          <w:color w:val="993300"/>
          <w:u w:val="single"/>
        </w:rPr>
        <w:t>.</w:t>
      </w:r>
    </w:p>
    <w:p w14:paraId="1D79272F" w14:textId="374BD374" w:rsidR="00555625" w:rsidRDefault="00555625" w:rsidP="00555625">
      <w:pPr>
        <w:rPr>
          <w:rFonts w:ascii="Arial" w:hAnsi="Arial" w:cs="Arial"/>
          <w:b/>
          <w:sz w:val="24"/>
        </w:rPr>
      </w:pPr>
      <w:r>
        <w:rPr>
          <w:rFonts w:ascii="Arial" w:hAnsi="Arial" w:cs="Arial"/>
          <w:b/>
          <w:color w:val="0000FF"/>
          <w:sz w:val="24"/>
        </w:rPr>
        <w:t>C4-220155</w:t>
      </w:r>
      <w:r>
        <w:rPr>
          <w:rFonts w:ascii="Arial" w:hAnsi="Arial" w:cs="Arial"/>
          <w:b/>
          <w:color w:val="0000FF"/>
          <w:sz w:val="24"/>
        </w:rPr>
        <w:tab/>
      </w:r>
      <w:r>
        <w:rPr>
          <w:rFonts w:ascii="Arial" w:hAnsi="Arial" w:cs="Arial"/>
          <w:b/>
          <w:sz w:val="24"/>
        </w:rPr>
        <w:t>Including NF instance ID in User-Agent header field</w:t>
      </w:r>
    </w:p>
    <w:p w14:paraId="0B3DBE9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CR-0302  Cat: B (Rel-17)</w:t>
      </w:r>
      <w:r>
        <w:rPr>
          <w:i/>
        </w:rPr>
        <w:br/>
      </w:r>
      <w:r>
        <w:rPr>
          <w:i/>
        </w:rPr>
        <w:br/>
      </w:r>
      <w:r>
        <w:rPr>
          <w:i/>
        </w:rPr>
        <w:tab/>
      </w:r>
      <w:r>
        <w:rPr>
          <w:i/>
        </w:rPr>
        <w:tab/>
      </w:r>
      <w:r>
        <w:rPr>
          <w:i/>
        </w:rPr>
        <w:tab/>
      </w:r>
      <w:r>
        <w:rPr>
          <w:i/>
        </w:rPr>
        <w:tab/>
      </w:r>
      <w:r>
        <w:rPr>
          <w:i/>
        </w:rPr>
        <w:tab/>
        <w:t>Source: China Mobile</w:t>
      </w:r>
    </w:p>
    <w:p w14:paraId="063B164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C4-220338</w:t>
      </w:r>
      <w:r>
        <w:rPr>
          <w:color w:val="993300"/>
          <w:u w:val="single"/>
        </w:rPr>
        <w:t>.</w:t>
      </w:r>
    </w:p>
    <w:p w14:paraId="72FBD7E3" w14:textId="5C21847C" w:rsidR="00555625" w:rsidRDefault="00555625" w:rsidP="00555625">
      <w:pPr>
        <w:rPr>
          <w:rFonts w:ascii="Arial" w:hAnsi="Arial" w:cs="Arial"/>
          <w:b/>
          <w:sz w:val="24"/>
        </w:rPr>
      </w:pPr>
      <w:r>
        <w:rPr>
          <w:rFonts w:ascii="Arial" w:hAnsi="Arial" w:cs="Arial"/>
          <w:b/>
          <w:color w:val="0000FF"/>
          <w:sz w:val="24"/>
        </w:rPr>
        <w:t>C4-220166</w:t>
      </w:r>
      <w:r>
        <w:rPr>
          <w:rFonts w:ascii="Arial" w:hAnsi="Arial" w:cs="Arial"/>
          <w:b/>
          <w:color w:val="0000FF"/>
          <w:sz w:val="24"/>
        </w:rPr>
        <w:tab/>
      </w:r>
      <w:r>
        <w:rPr>
          <w:rFonts w:ascii="Arial" w:hAnsi="Arial" w:cs="Arial"/>
          <w:b/>
          <w:sz w:val="24"/>
        </w:rPr>
        <w:t>Avoidance of (re)selection of the target NF for Indirect Communication</w:t>
      </w:r>
    </w:p>
    <w:p w14:paraId="7C40EAE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CR-0303  Cat: B (Rel-17)</w:t>
      </w:r>
      <w:r>
        <w:rPr>
          <w:i/>
        </w:rPr>
        <w:br/>
      </w:r>
      <w:r>
        <w:rPr>
          <w:i/>
        </w:rPr>
        <w:br/>
      </w:r>
      <w:r>
        <w:rPr>
          <w:i/>
        </w:rPr>
        <w:tab/>
      </w:r>
      <w:r>
        <w:rPr>
          <w:i/>
        </w:rPr>
        <w:tab/>
      </w:r>
      <w:r>
        <w:rPr>
          <w:i/>
        </w:rPr>
        <w:tab/>
      </w:r>
      <w:r>
        <w:rPr>
          <w:i/>
        </w:rPr>
        <w:tab/>
      </w:r>
      <w:r>
        <w:rPr>
          <w:i/>
        </w:rPr>
        <w:tab/>
        <w:t>Source: Ericsson</w:t>
      </w:r>
    </w:p>
    <w:p w14:paraId="2966B6F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C4-220394</w:t>
      </w:r>
      <w:r>
        <w:rPr>
          <w:color w:val="993300"/>
          <w:u w:val="single"/>
        </w:rPr>
        <w:t>.</w:t>
      </w:r>
    </w:p>
    <w:p w14:paraId="0CE46BF5" w14:textId="057DAEDF" w:rsidR="00555625" w:rsidRDefault="00555625" w:rsidP="00555625">
      <w:pPr>
        <w:rPr>
          <w:rFonts w:ascii="Arial" w:hAnsi="Arial" w:cs="Arial"/>
          <w:b/>
          <w:sz w:val="24"/>
        </w:rPr>
      </w:pPr>
      <w:r>
        <w:rPr>
          <w:rFonts w:ascii="Arial" w:hAnsi="Arial" w:cs="Arial"/>
          <w:b/>
          <w:color w:val="0000FF"/>
          <w:sz w:val="24"/>
        </w:rPr>
        <w:t>C4-220189</w:t>
      </w:r>
      <w:r>
        <w:rPr>
          <w:rFonts w:ascii="Arial" w:hAnsi="Arial" w:cs="Arial"/>
          <w:b/>
          <w:color w:val="0000FF"/>
          <w:sz w:val="24"/>
        </w:rPr>
        <w:tab/>
      </w:r>
      <w:r>
        <w:rPr>
          <w:rFonts w:ascii="Arial" w:hAnsi="Arial" w:cs="Arial"/>
          <w:b/>
          <w:sz w:val="24"/>
        </w:rPr>
        <w:t>Handling of PLMN ID in Subscription to NF Profile Change</w:t>
      </w:r>
    </w:p>
    <w:p w14:paraId="79F78F3B"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CR-0648  Cat: F (Rel-17)</w:t>
      </w:r>
      <w:r>
        <w:rPr>
          <w:i/>
        </w:rPr>
        <w:br/>
      </w:r>
      <w:r>
        <w:rPr>
          <w:i/>
        </w:rPr>
        <w:br/>
      </w:r>
      <w:r>
        <w:rPr>
          <w:i/>
        </w:rPr>
        <w:tab/>
      </w:r>
      <w:r>
        <w:rPr>
          <w:i/>
        </w:rPr>
        <w:tab/>
      </w:r>
      <w:r>
        <w:rPr>
          <w:i/>
        </w:rPr>
        <w:tab/>
      </w:r>
      <w:r>
        <w:rPr>
          <w:i/>
        </w:rPr>
        <w:tab/>
      </w:r>
      <w:r>
        <w:rPr>
          <w:i/>
        </w:rPr>
        <w:tab/>
        <w:t>Source: ZTE</w:t>
      </w:r>
    </w:p>
    <w:p w14:paraId="6A8BAE8A" w14:textId="77777777" w:rsidR="00555625" w:rsidRDefault="00555625" w:rsidP="00555625">
      <w:pPr>
        <w:rPr>
          <w:rFonts w:ascii="Arial" w:hAnsi="Arial" w:cs="Arial"/>
          <w:b/>
        </w:rPr>
      </w:pPr>
      <w:r>
        <w:rPr>
          <w:rFonts w:ascii="Arial" w:hAnsi="Arial" w:cs="Arial"/>
          <w:b/>
        </w:rPr>
        <w:t xml:space="preserve">Abstract: </w:t>
      </w:r>
    </w:p>
    <w:p w14:paraId="0F3D2990" w14:textId="77777777" w:rsidR="00555625" w:rsidRDefault="00555625" w:rsidP="00555625">
      <w:r>
        <w:t>This contribution proposes clarification on the NRF behaviour about how to use the PLMN ID in the subscription to NF profile changes.</w:t>
      </w:r>
    </w:p>
    <w:p w14:paraId="4CDA11D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C4-220364</w:t>
      </w:r>
      <w:r>
        <w:rPr>
          <w:color w:val="993300"/>
          <w:u w:val="single"/>
        </w:rPr>
        <w:t>.</w:t>
      </w:r>
    </w:p>
    <w:p w14:paraId="41AA4B46" w14:textId="3438D715" w:rsidR="00555625" w:rsidRDefault="00555625" w:rsidP="00555625">
      <w:pPr>
        <w:rPr>
          <w:rFonts w:ascii="Arial" w:hAnsi="Arial" w:cs="Arial"/>
          <w:b/>
          <w:sz w:val="24"/>
        </w:rPr>
      </w:pPr>
      <w:r>
        <w:rPr>
          <w:rFonts w:ascii="Arial" w:hAnsi="Arial" w:cs="Arial"/>
          <w:b/>
          <w:color w:val="0000FF"/>
          <w:sz w:val="24"/>
        </w:rPr>
        <w:t>C4-220193</w:t>
      </w:r>
      <w:r>
        <w:rPr>
          <w:rFonts w:ascii="Arial" w:hAnsi="Arial" w:cs="Arial"/>
          <w:b/>
          <w:color w:val="0000FF"/>
          <w:sz w:val="24"/>
        </w:rPr>
        <w:tab/>
      </w:r>
      <w:r>
        <w:rPr>
          <w:rFonts w:ascii="Arial" w:hAnsi="Arial" w:cs="Arial"/>
          <w:b/>
          <w:sz w:val="24"/>
        </w:rPr>
        <w:t>BitRate Units</w:t>
      </w:r>
    </w:p>
    <w:p w14:paraId="3BA3C43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CR-0325  Cat: F (Rel-17)</w:t>
      </w:r>
      <w:r>
        <w:rPr>
          <w:i/>
        </w:rPr>
        <w:br/>
      </w:r>
      <w:r>
        <w:rPr>
          <w:i/>
        </w:rPr>
        <w:br/>
      </w:r>
      <w:r>
        <w:rPr>
          <w:i/>
        </w:rPr>
        <w:tab/>
      </w:r>
      <w:r>
        <w:rPr>
          <w:i/>
        </w:rPr>
        <w:tab/>
      </w:r>
      <w:r>
        <w:rPr>
          <w:i/>
        </w:rPr>
        <w:tab/>
      </w:r>
      <w:r>
        <w:rPr>
          <w:i/>
        </w:rPr>
        <w:tab/>
      </w:r>
      <w:r>
        <w:rPr>
          <w:i/>
        </w:rPr>
        <w:tab/>
        <w:t>Source: Ericsson</w:t>
      </w:r>
    </w:p>
    <w:p w14:paraId="76F68D3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FF33" w14:textId="6FE1FC57" w:rsidR="00555625" w:rsidRDefault="00555625" w:rsidP="00555625">
      <w:pPr>
        <w:rPr>
          <w:rFonts w:ascii="Arial" w:hAnsi="Arial" w:cs="Arial"/>
          <w:b/>
          <w:sz w:val="24"/>
        </w:rPr>
      </w:pPr>
      <w:r>
        <w:rPr>
          <w:rFonts w:ascii="Arial" w:hAnsi="Arial" w:cs="Arial"/>
          <w:b/>
          <w:color w:val="0000FF"/>
          <w:sz w:val="24"/>
        </w:rPr>
        <w:t>C4-220196</w:t>
      </w:r>
      <w:r>
        <w:rPr>
          <w:rFonts w:ascii="Arial" w:hAnsi="Arial" w:cs="Arial"/>
          <w:b/>
          <w:color w:val="0000FF"/>
          <w:sz w:val="24"/>
        </w:rPr>
        <w:tab/>
      </w:r>
      <w:r>
        <w:rPr>
          <w:rFonts w:ascii="Arial" w:hAnsi="Arial" w:cs="Arial"/>
          <w:b/>
          <w:sz w:val="24"/>
        </w:rPr>
        <w:t>Markdown formatting of multi-line OpenAPI description fields</w:t>
      </w:r>
    </w:p>
    <w:p w14:paraId="05F9DC0B" w14:textId="77777777" w:rsidR="00555625" w:rsidRDefault="00555625" w:rsidP="00555625">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1543F1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A7B0F" w14:textId="0A4B4C41" w:rsidR="00555625" w:rsidRDefault="00555625" w:rsidP="00555625">
      <w:pPr>
        <w:rPr>
          <w:rFonts w:ascii="Arial" w:hAnsi="Arial" w:cs="Arial"/>
          <w:b/>
          <w:sz w:val="24"/>
        </w:rPr>
      </w:pPr>
      <w:r>
        <w:rPr>
          <w:rFonts w:ascii="Arial" w:hAnsi="Arial" w:cs="Arial"/>
          <w:b/>
          <w:color w:val="0000FF"/>
          <w:sz w:val="24"/>
        </w:rPr>
        <w:t>C4-220197</w:t>
      </w:r>
      <w:r>
        <w:rPr>
          <w:rFonts w:ascii="Arial" w:hAnsi="Arial" w:cs="Arial"/>
          <w:b/>
          <w:color w:val="0000FF"/>
          <w:sz w:val="24"/>
        </w:rPr>
        <w:tab/>
      </w:r>
      <w:r>
        <w:rPr>
          <w:rFonts w:ascii="Arial" w:hAnsi="Arial" w:cs="Arial"/>
          <w:b/>
          <w:sz w:val="24"/>
        </w:rPr>
        <w:t>Formatting of Description Fields</w:t>
      </w:r>
    </w:p>
    <w:p w14:paraId="76DCAA4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CR-0119  Cat: F (Rel-17)</w:t>
      </w:r>
      <w:r>
        <w:rPr>
          <w:i/>
        </w:rPr>
        <w:br/>
      </w:r>
      <w:r>
        <w:rPr>
          <w:i/>
        </w:rPr>
        <w:br/>
      </w:r>
      <w:r>
        <w:rPr>
          <w:i/>
        </w:rPr>
        <w:tab/>
      </w:r>
      <w:r>
        <w:rPr>
          <w:i/>
        </w:rPr>
        <w:tab/>
      </w:r>
      <w:r>
        <w:rPr>
          <w:i/>
        </w:rPr>
        <w:tab/>
      </w:r>
      <w:r>
        <w:rPr>
          <w:i/>
        </w:rPr>
        <w:tab/>
      </w:r>
      <w:r>
        <w:rPr>
          <w:i/>
        </w:rPr>
        <w:tab/>
        <w:t>Source: Ericsson</w:t>
      </w:r>
    </w:p>
    <w:p w14:paraId="3B37EDA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9163C" w14:textId="10006BA9" w:rsidR="00555625" w:rsidRDefault="00555625" w:rsidP="00555625">
      <w:pPr>
        <w:rPr>
          <w:rFonts w:ascii="Arial" w:hAnsi="Arial" w:cs="Arial"/>
          <w:b/>
          <w:sz w:val="24"/>
        </w:rPr>
      </w:pPr>
      <w:r>
        <w:rPr>
          <w:rFonts w:ascii="Arial" w:hAnsi="Arial" w:cs="Arial"/>
          <w:b/>
          <w:color w:val="0000FF"/>
          <w:sz w:val="24"/>
        </w:rPr>
        <w:t>C4-220198</w:t>
      </w:r>
      <w:r>
        <w:rPr>
          <w:rFonts w:ascii="Arial" w:hAnsi="Arial" w:cs="Arial"/>
          <w:b/>
          <w:color w:val="0000FF"/>
          <w:sz w:val="24"/>
        </w:rPr>
        <w:tab/>
      </w:r>
      <w:r>
        <w:rPr>
          <w:rFonts w:ascii="Arial" w:hAnsi="Arial" w:cs="Arial"/>
          <w:b/>
          <w:sz w:val="24"/>
        </w:rPr>
        <w:t>URL Encoding</w:t>
      </w:r>
    </w:p>
    <w:p w14:paraId="0F144CCB"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C8233E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EEA4A" w14:textId="13F3B385" w:rsidR="00555625" w:rsidRDefault="00555625" w:rsidP="00555625">
      <w:pPr>
        <w:rPr>
          <w:rFonts w:ascii="Arial" w:hAnsi="Arial" w:cs="Arial"/>
          <w:b/>
          <w:sz w:val="24"/>
        </w:rPr>
      </w:pPr>
      <w:r>
        <w:rPr>
          <w:rFonts w:ascii="Arial" w:hAnsi="Arial" w:cs="Arial"/>
          <w:b/>
          <w:color w:val="0000FF"/>
          <w:sz w:val="24"/>
        </w:rPr>
        <w:t>C4-220199</w:t>
      </w:r>
      <w:r>
        <w:rPr>
          <w:rFonts w:ascii="Arial" w:hAnsi="Arial" w:cs="Arial"/>
          <w:b/>
          <w:color w:val="0000FF"/>
          <w:sz w:val="24"/>
        </w:rPr>
        <w:tab/>
      </w:r>
      <w:r>
        <w:rPr>
          <w:rFonts w:ascii="Arial" w:hAnsi="Arial" w:cs="Arial"/>
          <w:b/>
          <w:sz w:val="24"/>
        </w:rPr>
        <w:t>[DRAFT - For Discussion] Encoding of Access Token Request</w:t>
      </w:r>
    </w:p>
    <w:p w14:paraId="14818139" w14:textId="77777777" w:rsidR="00555625" w:rsidRDefault="00555625" w:rsidP="0055562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29.510 v15.9.0</w:t>
      </w:r>
      <w:r>
        <w:rPr>
          <w:i/>
        </w:rPr>
        <w:tab/>
        <w:t xml:space="preserve">  CR-0650  Cat: F (Rel-15)</w:t>
      </w:r>
      <w:r>
        <w:rPr>
          <w:i/>
        </w:rPr>
        <w:br/>
      </w:r>
      <w:r>
        <w:rPr>
          <w:i/>
        </w:rPr>
        <w:br/>
      </w:r>
      <w:r>
        <w:rPr>
          <w:i/>
        </w:rPr>
        <w:tab/>
      </w:r>
      <w:r>
        <w:rPr>
          <w:i/>
        </w:rPr>
        <w:tab/>
      </w:r>
      <w:r>
        <w:rPr>
          <w:i/>
        </w:rPr>
        <w:tab/>
      </w:r>
      <w:r>
        <w:rPr>
          <w:i/>
        </w:rPr>
        <w:tab/>
      </w:r>
      <w:r>
        <w:rPr>
          <w:i/>
        </w:rPr>
        <w:tab/>
        <w:t>Source: Ericsson</w:t>
      </w:r>
    </w:p>
    <w:p w14:paraId="1919DAB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B3E3" w14:textId="0CF1FF6B" w:rsidR="00555625" w:rsidRDefault="00555625" w:rsidP="00555625">
      <w:pPr>
        <w:rPr>
          <w:rFonts w:ascii="Arial" w:hAnsi="Arial" w:cs="Arial"/>
          <w:b/>
          <w:sz w:val="24"/>
        </w:rPr>
      </w:pPr>
      <w:r>
        <w:rPr>
          <w:rFonts w:ascii="Arial" w:hAnsi="Arial" w:cs="Arial"/>
          <w:b/>
          <w:color w:val="0000FF"/>
          <w:sz w:val="24"/>
        </w:rPr>
        <w:t>C4-220200</w:t>
      </w:r>
      <w:r>
        <w:rPr>
          <w:rFonts w:ascii="Arial" w:hAnsi="Arial" w:cs="Arial"/>
          <w:b/>
          <w:color w:val="0000FF"/>
          <w:sz w:val="24"/>
        </w:rPr>
        <w:tab/>
      </w:r>
      <w:r>
        <w:rPr>
          <w:rFonts w:ascii="Arial" w:hAnsi="Arial" w:cs="Arial"/>
          <w:b/>
          <w:sz w:val="24"/>
        </w:rPr>
        <w:t>Fqdn data type definition</w:t>
      </w:r>
    </w:p>
    <w:p w14:paraId="2AEA49F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CR-0326  Cat: B (Rel-17)</w:t>
      </w:r>
      <w:r>
        <w:rPr>
          <w:i/>
        </w:rPr>
        <w:br/>
      </w:r>
      <w:r>
        <w:rPr>
          <w:i/>
        </w:rPr>
        <w:br/>
      </w:r>
      <w:r>
        <w:rPr>
          <w:i/>
        </w:rPr>
        <w:tab/>
      </w:r>
      <w:r>
        <w:rPr>
          <w:i/>
        </w:rPr>
        <w:tab/>
      </w:r>
      <w:r>
        <w:rPr>
          <w:i/>
        </w:rPr>
        <w:tab/>
      </w:r>
      <w:r>
        <w:rPr>
          <w:i/>
        </w:rPr>
        <w:tab/>
      </w:r>
      <w:r>
        <w:rPr>
          <w:i/>
        </w:rPr>
        <w:tab/>
        <w:t>Source: Ericsson</w:t>
      </w:r>
    </w:p>
    <w:p w14:paraId="656AD50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C4-220432</w:t>
      </w:r>
      <w:r>
        <w:rPr>
          <w:color w:val="993300"/>
          <w:u w:val="single"/>
        </w:rPr>
        <w:t>.</w:t>
      </w:r>
    </w:p>
    <w:p w14:paraId="3AE062A5" w14:textId="330E2DA1" w:rsidR="00555625" w:rsidRDefault="00555625" w:rsidP="00555625">
      <w:pPr>
        <w:rPr>
          <w:rFonts w:ascii="Arial" w:hAnsi="Arial" w:cs="Arial"/>
          <w:b/>
          <w:sz w:val="24"/>
        </w:rPr>
      </w:pPr>
      <w:r>
        <w:rPr>
          <w:rFonts w:ascii="Arial" w:hAnsi="Arial" w:cs="Arial"/>
          <w:b/>
          <w:color w:val="0000FF"/>
          <w:sz w:val="24"/>
        </w:rPr>
        <w:t>C4-220202</w:t>
      </w:r>
      <w:r>
        <w:rPr>
          <w:rFonts w:ascii="Arial" w:hAnsi="Arial" w:cs="Arial"/>
          <w:b/>
          <w:color w:val="0000FF"/>
          <w:sz w:val="24"/>
        </w:rPr>
        <w:tab/>
      </w:r>
      <w:r>
        <w:rPr>
          <w:rFonts w:ascii="Arial" w:hAnsi="Arial" w:cs="Arial"/>
          <w:b/>
          <w:sz w:val="24"/>
        </w:rPr>
        <w:t>Group Subscription Storage</w:t>
      </w:r>
    </w:p>
    <w:p w14:paraId="00CDE6A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CR-0413  Cat: B (Rel-17)</w:t>
      </w:r>
      <w:r>
        <w:rPr>
          <w:i/>
        </w:rPr>
        <w:br/>
      </w:r>
      <w:r>
        <w:rPr>
          <w:i/>
        </w:rPr>
        <w:br/>
      </w:r>
      <w:r>
        <w:rPr>
          <w:i/>
        </w:rPr>
        <w:tab/>
      </w:r>
      <w:r>
        <w:rPr>
          <w:i/>
        </w:rPr>
        <w:tab/>
      </w:r>
      <w:r>
        <w:rPr>
          <w:i/>
        </w:rPr>
        <w:tab/>
      </w:r>
      <w:r>
        <w:rPr>
          <w:i/>
        </w:rPr>
        <w:tab/>
      </w:r>
      <w:r>
        <w:rPr>
          <w:i/>
        </w:rPr>
        <w:tab/>
        <w:t>Source: Ericsson</w:t>
      </w:r>
    </w:p>
    <w:p w14:paraId="6F5694B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C4-220434</w:t>
      </w:r>
      <w:r>
        <w:rPr>
          <w:color w:val="993300"/>
          <w:u w:val="single"/>
        </w:rPr>
        <w:t>.</w:t>
      </w:r>
    </w:p>
    <w:p w14:paraId="41F94B76" w14:textId="66D0309C" w:rsidR="00555625" w:rsidRDefault="00555625" w:rsidP="00555625">
      <w:pPr>
        <w:rPr>
          <w:rFonts w:ascii="Arial" w:hAnsi="Arial" w:cs="Arial"/>
          <w:b/>
          <w:sz w:val="24"/>
        </w:rPr>
      </w:pPr>
      <w:r>
        <w:rPr>
          <w:rFonts w:ascii="Arial" w:hAnsi="Arial" w:cs="Arial"/>
          <w:b/>
          <w:color w:val="0000FF"/>
          <w:sz w:val="24"/>
        </w:rPr>
        <w:t>C4-220203</w:t>
      </w:r>
      <w:r>
        <w:rPr>
          <w:rFonts w:ascii="Arial" w:hAnsi="Arial" w:cs="Arial"/>
          <w:b/>
          <w:color w:val="0000FF"/>
          <w:sz w:val="24"/>
        </w:rPr>
        <w:tab/>
      </w:r>
      <w:r>
        <w:rPr>
          <w:rFonts w:ascii="Arial" w:hAnsi="Arial" w:cs="Arial"/>
          <w:b/>
          <w:sz w:val="24"/>
        </w:rPr>
        <w:t>HTTP Client Behaviour</w:t>
      </w:r>
    </w:p>
    <w:p w14:paraId="42555C8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CR-0304  Cat: F (Rel-17)</w:t>
      </w:r>
      <w:r>
        <w:rPr>
          <w:i/>
        </w:rPr>
        <w:br/>
      </w:r>
      <w:r>
        <w:rPr>
          <w:i/>
        </w:rPr>
        <w:br/>
      </w:r>
      <w:r>
        <w:rPr>
          <w:i/>
        </w:rPr>
        <w:tab/>
      </w:r>
      <w:r>
        <w:rPr>
          <w:i/>
        </w:rPr>
        <w:tab/>
      </w:r>
      <w:r>
        <w:rPr>
          <w:i/>
        </w:rPr>
        <w:tab/>
      </w:r>
      <w:r>
        <w:rPr>
          <w:i/>
        </w:rPr>
        <w:tab/>
      </w:r>
      <w:r>
        <w:rPr>
          <w:i/>
        </w:rPr>
        <w:tab/>
        <w:t>Source: Ericsson</w:t>
      </w:r>
    </w:p>
    <w:p w14:paraId="3852D59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5B30D" w14:textId="1BD39388" w:rsidR="00555625" w:rsidRDefault="00555625" w:rsidP="00555625">
      <w:pPr>
        <w:rPr>
          <w:rFonts w:ascii="Arial" w:hAnsi="Arial" w:cs="Arial"/>
          <w:b/>
          <w:sz w:val="24"/>
        </w:rPr>
      </w:pPr>
      <w:r>
        <w:rPr>
          <w:rFonts w:ascii="Arial" w:hAnsi="Arial" w:cs="Arial"/>
          <w:b/>
          <w:color w:val="0000FF"/>
          <w:sz w:val="24"/>
        </w:rPr>
        <w:t>C4-220204</w:t>
      </w:r>
      <w:r>
        <w:rPr>
          <w:rFonts w:ascii="Arial" w:hAnsi="Arial" w:cs="Arial"/>
          <w:b/>
          <w:color w:val="0000FF"/>
          <w:sz w:val="24"/>
        </w:rPr>
        <w:tab/>
      </w:r>
      <w:r>
        <w:rPr>
          <w:rFonts w:ascii="Arial" w:hAnsi="Arial" w:cs="Arial"/>
          <w:b/>
          <w:sz w:val="24"/>
        </w:rPr>
        <w:t>NSACF Information</w:t>
      </w:r>
    </w:p>
    <w:p w14:paraId="29F1AD3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CR-0651  Cat: F (Rel-17)</w:t>
      </w:r>
      <w:r>
        <w:rPr>
          <w:i/>
        </w:rPr>
        <w:br/>
      </w:r>
      <w:r>
        <w:rPr>
          <w:i/>
        </w:rPr>
        <w:br/>
      </w:r>
      <w:r>
        <w:rPr>
          <w:i/>
        </w:rPr>
        <w:tab/>
      </w:r>
      <w:r>
        <w:rPr>
          <w:i/>
        </w:rPr>
        <w:tab/>
      </w:r>
      <w:r>
        <w:rPr>
          <w:i/>
        </w:rPr>
        <w:tab/>
      </w:r>
      <w:r>
        <w:rPr>
          <w:i/>
        </w:rPr>
        <w:tab/>
      </w:r>
      <w:r>
        <w:rPr>
          <w:i/>
        </w:rPr>
        <w:tab/>
        <w:t>Source: Ericsson</w:t>
      </w:r>
    </w:p>
    <w:p w14:paraId="6E62CE8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F9B47" w14:textId="1B3995C5" w:rsidR="00555625" w:rsidRDefault="00555625" w:rsidP="00555625">
      <w:pPr>
        <w:rPr>
          <w:rFonts w:ascii="Arial" w:hAnsi="Arial" w:cs="Arial"/>
          <w:b/>
          <w:sz w:val="24"/>
        </w:rPr>
      </w:pPr>
      <w:r>
        <w:rPr>
          <w:rFonts w:ascii="Arial" w:hAnsi="Arial" w:cs="Arial"/>
          <w:b/>
          <w:color w:val="0000FF"/>
          <w:sz w:val="24"/>
        </w:rPr>
        <w:lastRenderedPageBreak/>
        <w:t>C4-220206</w:t>
      </w:r>
      <w:r>
        <w:rPr>
          <w:rFonts w:ascii="Arial" w:hAnsi="Arial" w:cs="Arial"/>
          <w:b/>
          <w:color w:val="0000FF"/>
          <w:sz w:val="24"/>
        </w:rPr>
        <w:tab/>
      </w:r>
      <w:r>
        <w:rPr>
          <w:rFonts w:ascii="Arial" w:hAnsi="Arial" w:cs="Arial"/>
          <w:b/>
          <w:sz w:val="24"/>
        </w:rPr>
        <w:t>Operator-Specific Data</w:t>
      </w:r>
    </w:p>
    <w:p w14:paraId="614C3F8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CR-0414  Cat: F (Rel-17)</w:t>
      </w:r>
      <w:r>
        <w:rPr>
          <w:i/>
        </w:rPr>
        <w:br/>
      </w:r>
      <w:r>
        <w:rPr>
          <w:i/>
        </w:rPr>
        <w:br/>
      </w:r>
      <w:r>
        <w:rPr>
          <w:i/>
        </w:rPr>
        <w:tab/>
      </w:r>
      <w:r>
        <w:rPr>
          <w:i/>
        </w:rPr>
        <w:tab/>
      </w:r>
      <w:r>
        <w:rPr>
          <w:i/>
        </w:rPr>
        <w:tab/>
      </w:r>
      <w:r>
        <w:rPr>
          <w:i/>
        </w:rPr>
        <w:tab/>
      </w:r>
      <w:r>
        <w:rPr>
          <w:i/>
        </w:rPr>
        <w:tab/>
        <w:t>Source: Ericsson</w:t>
      </w:r>
    </w:p>
    <w:p w14:paraId="2AD49E4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364AF" w14:textId="7A4DA49C" w:rsidR="00555625" w:rsidRDefault="00555625" w:rsidP="00555625">
      <w:pPr>
        <w:rPr>
          <w:rFonts w:ascii="Arial" w:hAnsi="Arial" w:cs="Arial"/>
          <w:b/>
          <w:sz w:val="24"/>
        </w:rPr>
      </w:pPr>
      <w:r>
        <w:rPr>
          <w:rFonts w:ascii="Arial" w:hAnsi="Arial" w:cs="Arial"/>
          <w:b/>
          <w:color w:val="0000FF"/>
          <w:sz w:val="24"/>
        </w:rPr>
        <w:t>C4-220208</w:t>
      </w:r>
      <w:r>
        <w:rPr>
          <w:rFonts w:ascii="Arial" w:hAnsi="Arial" w:cs="Arial"/>
          <w:b/>
          <w:color w:val="0000FF"/>
          <w:sz w:val="24"/>
        </w:rPr>
        <w:tab/>
      </w:r>
      <w:r>
        <w:rPr>
          <w:rFonts w:ascii="Arial" w:hAnsi="Arial" w:cs="Arial"/>
          <w:b/>
          <w:sz w:val="24"/>
        </w:rPr>
        <w:t>PatchItem definition</w:t>
      </w:r>
    </w:p>
    <w:p w14:paraId="6305819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CR-0327  Cat: F (Rel-17)</w:t>
      </w:r>
      <w:r>
        <w:rPr>
          <w:i/>
        </w:rPr>
        <w:br/>
      </w:r>
      <w:r>
        <w:rPr>
          <w:i/>
        </w:rPr>
        <w:br/>
      </w:r>
      <w:r>
        <w:rPr>
          <w:i/>
        </w:rPr>
        <w:tab/>
      </w:r>
      <w:r>
        <w:rPr>
          <w:i/>
        </w:rPr>
        <w:tab/>
      </w:r>
      <w:r>
        <w:rPr>
          <w:i/>
        </w:rPr>
        <w:tab/>
      </w:r>
      <w:r>
        <w:rPr>
          <w:i/>
        </w:rPr>
        <w:tab/>
      </w:r>
      <w:r>
        <w:rPr>
          <w:i/>
        </w:rPr>
        <w:tab/>
        <w:t>Source: Ericsson, MCC</w:t>
      </w:r>
    </w:p>
    <w:p w14:paraId="24AE508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0E631" w14:textId="67CC0A7E" w:rsidR="00555625" w:rsidRDefault="00555625" w:rsidP="00555625">
      <w:pPr>
        <w:rPr>
          <w:rFonts w:ascii="Arial" w:hAnsi="Arial" w:cs="Arial"/>
          <w:b/>
          <w:sz w:val="24"/>
        </w:rPr>
      </w:pPr>
      <w:r>
        <w:rPr>
          <w:rFonts w:ascii="Arial" w:hAnsi="Arial" w:cs="Arial"/>
          <w:b/>
          <w:color w:val="0000FF"/>
          <w:sz w:val="24"/>
        </w:rPr>
        <w:t>C4-220211</w:t>
      </w:r>
      <w:r>
        <w:rPr>
          <w:rFonts w:ascii="Arial" w:hAnsi="Arial" w:cs="Arial"/>
          <w:b/>
          <w:color w:val="0000FF"/>
          <w:sz w:val="24"/>
        </w:rPr>
        <w:tab/>
      </w:r>
      <w:r>
        <w:rPr>
          <w:rFonts w:ascii="Arial" w:hAnsi="Arial" w:cs="Arial"/>
          <w:b/>
          <w:sz w:val="24"/>
        </w:rPr>
        <w:t>Wrong Oauth2 scope name</w:t>
      </w:r>
    </w:p>
    <w:p w14:paraId="13BEEDB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v17.3.0</w:t>
      </w:r>
      <w:r>
        <w:rPr>
          <w:i/>
        </w:rPr>
        <w:tab/>
        <w:t xml:space="preserve">  CR-0099  Cat: F (Rel-17)</w:t>
      </w:r>
      <w:r>
        <w:rPr>
          <w:i/>
        </w:rPr>
        <w:br/>
      </w:r>
      <w:r>
        <w:rPr>
          <w:i/>
        </w:rPr>
        <w:br/>
      </w:r>
      <w:r>
        <w:rPr>
          <w:i/>
        </w:rPr>
        <w:tab/>
      </w:r>
      <w:r>
        <w:rPr>
          <w:i/>
        </w:rPr>
        <w:tab/>
      </w:r>
      <w:r>
        <w:rPr>
          <w:i/>
        </w:rPr>
        <w:tab/>
      </w:r>
      <w:r>
        <w:rPr>
          <w:i/>
        </w:rPr>
        <w:tab/>
      </w:r>
      <w:r>
        <w:rPr>
          <w:i/>
        </w:rPr>
        <w:tab/>
        <w:t>Source: Ericsson</w:t>
      </w:r>
    </w:p>
    <w:p w14:paraId="7DE1605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B66E8" w14:textId="00BD6F43" w:rsidR="00555625" w:rsidRDefault="00555625" w:rsidP="00555625">
      <w:pPr>
        <w:rPr>
          <w:rFonts w:ascii="Arial" w:hAnsi="Arial" w:cs="Arial"/>
          <w:b/>
          <w:sz w:val="24"/>
        </w:rPr>
      </w:pPr>
      <w:r>
        <w:rPr>
          <w:rFonts w:ascii="Arial" w:hAnsi="Arial" w:cs="Arial"/>
          <w:b/>
          <w:color w:val="0000FF"/>
          <w:sz w:val="24"/>
        </w:rPr>
        <w:t>C4-220212</w:t>
      </w:r>
      <w:r>
        <w:rPr>
          <w:rFonts w:ascii="Arial" w:hAnsi="Arial" w:cs="Arial"/>
          <w:b/>
          <w:color w:val="0000FF"/>
          <w:sz w:val="24"/>
        </w:rPr>
        <w:tab/>
      </w:r>
      <w:r>
        <w:rPr>
          <w:rFonts w:ascii="Arial" w:hAnsi="Arial" w:cs="Arial"/>
          <w:b/>
          <w:sz w:val="24"/>
        </w:rPr>
        <w:t>Style corrections and missing clauses</w:t>
      </w:r>
    </w:p>
    <w:p w14:paraId="51854ED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CR-0415  Cat: F (Rel-17)</w:t>
      </w:r>
      <w:r>
        <w:rPr>
          <w:i/>
        </w:rPr>
        <w:br/>
      </w:r>
      <w:r>
        <w:rPr>
          <w:i/>
        </w:rPr>
        <w:br/>
      </w:r>
      <w:r>
        <w:rPr>
          <w:i/>
        </w:rPr>
        <w:tab/>
      </w:r>
      <w:r>
        <w:rPr>
          <w:i/>
        </w:rPr>
        <w:tab/>
      </w:r>
      <w:r>
        <w:rPr>
          <w:i/>
        </w:rPr>
        <w:tab/>
      </w:r>
      <w:r>
        <w:rPr>
          <w:i/>
        </w:rPr>
        <w:tab/>
      </w:r>
      <w:r>
        <w:rPr>
          <w:i/>
        </w:rPr>
        <w:tab/>
        <w:t>Source: Ericsson</w:t>
      </w:r>
    </w:p>
    <w:p w14:paraId="2575D64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20DF7" w14:textId="618FC9B2" w:rsidR="00555625" w:rsidRDefault="00555625" w:rsidP="00555625">
      <w:pPr>
        <w:rPr>
          <w:rFonts w:ascii="Arial" w:hAnsi="Arial" w:cs="Arial"/>
          <w:b/>
          <w:sz w:val="24"/>
        </w:rPr>
      </w:pPr>
      <w:r>
        <w:rPr>
          <w:rFonts w:ascii="Arial" w:hAnsi="Arial" w:cs="Arial"/>
          <w:b/>
          <w:color w:val="0000FF"/>
          <w:sz w:val="24"/>
        </w:rPr>
        <w:t>C4-220215</w:t>
      </w:r>
      <w:r>
        <w:rPr>
          <w:rFonts w:ascii="Arial" w:hAnsi="Arial" w:cs="Arial"/>
          <w:b/>
          <w:color w:val="0000FF"/>
          <w:sz w:val="24"/>
        </w:rPr>
        <w:tab/>
      </w:r>
      <w:r>
        <w:rPr>
          <w:rFonts w:ascii="Arial" w:hAnsi="Arial" w:cs="Arial"/>
          <w:b/>
          <w:sz w:val="24"/>
        </w:rPr>
        <w:t>Subscription Context in Notifications</w:t>
      </w:r>
    </w:p>
    <w:p w14:paraId="3071629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CR-0653  Cat: B (Rel-17)</w:t>
      </w:r>
      <w:r>
        <w:rPr>
          <w:i/>
        </w:rPr>
        <w:br/>
      </w:r>
      <w:r>
        <w:rPr>
          <w:i/>
        </w:rPr>
        <w:br/>
      </w:r>
      <w:r>
        <w:rPr>
          <w:i/>
        </w:rPr>
        <w:tab/>
      </w:r>
      <w:r>
        <w:rPr>
          <w:i/>
        </w:rPr>
        <w:tab/>
      </w:r>
      <w:r>
        <w:rPr>
          <w:i/>
        </w:rPr>
        <w:tab/>
      </w:r>
      <w:r>
        <w:rPr>
          <w:i/>
        </w:rPr>
        <w:tab/>
      </w:r>
      <w:r>
        <w:rPr>
          <w:i/>
        </w:rPr>
        <w:tab/>
        <w:t>Source: Ericsson</w:t>
      </w:r>
    </w:p>
    <w:p w14:paraId="2EAC123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C4-220435</w:t>
      </w:r>
      <w:r>
        <w:rPr>
          <w:color w:val="993300"/>
          <w:u w:val="single"/>
        </w:rPr>
        <w:t>.</w:t>
      </w:r>
    </w:p>
    <w:p w14:paraId="64399F0F" w14:textId="1A5D3BE1" w:rsidR="00555625" w:rsidRDefault="00555625" w:rsidP="00555625">
      <w:pPr>
        <w:rPr>
          <w:rFonts w:ascii="Arial" w:hAnsi="Arial" w:cs="Arial"/>
          <w:b/>
          <w:sz w:val="24"/>
        </w:rPr>
      </w:pPr>
      <w:r>
        <w:rPr>
          <w:rFonts w:ascii="Arial" w:hAnsi="Arial" w:cs="Arial"/>
          <w:b/>
          <w:color w:val="0000FF"/>
          <w:sz w:val="24"/>
        </w:rPr>
        <w:t>C4-220216</w:t>
      </w:r>
      <w:r>
        <w:rPr>
          <w:rFonts w:ascii="Arial" w:hAnsi="Arial" w:cs="Arial"/>
          <w:b/>
          <w:color w:val="0000FF"/>
          <w:sz w:val="24"/>
        </w:rPr>
        <w:tab/>
      </w:r>
      <w:r>
        <w:rPr>
          <w:rFonts w:ascii="Arial" w:hAnsi="Arial" w:cs="Arial"/>
          <w:b/>
          <w:sz w:val="24"/>
        </w:rPr>
        <w:t>Resource-based authorization on the NRF APIs</w:t>
      </w:r>
    </w:p>
    <w:p w14:paraId="6274978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CR-0654  Cat: B (Rel-17)</w:t>
      </w:r>
      <w:r>
        <w:rPr>
          <w:i/>
        </w:rPr>
        <w:br/>
      </w:r>
      <w:r>
        <w:rPr>
          <w:i/>
        </w:rPr>
        <w:br/>
      </w:r>
      <w:r>
        <w:rPr>
          <w:i/>
        </w:rPr>
        <w:tab/>
      </w:r>
      <w:r>
        <w:rPr>
          <w:i/>
        </w:rPr>
        <w:tab/>
      </w:r>
      <w:r>
        <w:rPr>
          <w:i/>
        </w:rPr>
        <w:tab/>
      </w:r>
      <w:r>
        <w:rPr>
          <w:i/>
        </w:rPr>
        <w:tab/>
      </w:r>
      <w:r>
        <w:rPr>
          <w:i/>
        </w:rPr>
        <w:tab/>
        <w:t>Source: Ericsson</w:t>
      </w:r>
    </w:p>
    <w:p w14:paraId="4C7451C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C4-220436</w:t>
      </w:r>
      <w:r>
        <w:rPr>
          <w:color w:val="993300"/>
          <w:u w:val="single"/>
        </w:rPr>
        <w:t>.</w:t>
      </w:r>
    </w:p>
    <w:p w14:paraId="05CED473" w14:textId="768555F5" w:rsidR="00555625" w:rsidRDefault="00555625" w:rsidP="00555625">
      <w:pPr>
        <w:rPr>
          <w:rFonts w:ascii="Arial" w:hAnsi="Arial" w:cs="Arial"/>
          <w:b/>
          <w:sz w:val="24"/>
        </w:rPr>
      </w:pPr>
      <w:r>
        <w:rPr>
          <w:rFonts w:ascii="Arial" w:hAnsi="Arial" w:cs="Arial"/>
          <w:b/>
          <w:color w:val="0000FF"/>
          <w:sz w:val="24"/>
        </w:rPr>
        <w:t>C4-220223</w:t>
      </w:r>
      <w:r>
        <w:rPr>
          <w:rFonts w:ascii="Arial" w:hAnsi="Arial" w:cs="Arial"/>
          <w:b/>
          <w:color w:val="0000FF"/>
          <w:sz w:val="24"/>
        </w:rPr>
        <w:tab/>
      </w:r>
      <w:r>
        <w:rPr>
          <w:rFonts w:ascii="Arial" w:hAnsi="Arial" w:cs="Arial"/>
          <w:b/>
          <w:sz w:val="24"/>
        </w:rPr>
        <w:t>Duplicated PDU Sessions in Network</w:t>
      </w:r>
    </w:p>
    <w:p w14:paraId="1F082DB3"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B17F38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F9AE7" w14:textId="46CC70CE" w:rsidR="00555625" w:rsidRDefault="00555625" w:rsidP="00555625">
      <w:pPr>
        <w:rPr>
          <w:rFonts w:ascii="Arial" w:hAnsi="Arial" w:cs="Arial"/>
          <w:b/>
          <w:sz w:val="24"/>
        </w:rPr>
      </w:pPr>
      <w:r>
        <w:rPr>
          <w:rFonts w:ascii="Arial" w:hAnsi="Arial" w:cs="Arial"/>
          <w:b/>
          <w:color w:val="0000FF"/>
          <w:sz w:val="24"/>
        </w:rPr>
        <w:t>C4-220224</w:t>
      </w:r>
      <w:r>
        <w:rPr>
          <w:rFonts w:ascii="Arial" w:hAnsi="Arial" w:cs="Arial"/>
          <w:b/>
          <w:color w:val="0000FF"/>
          <w:sz w:val="24"/>
        </w:rPr>
        <w:tab/>
      </w:r>
      <w:r>
        <w:rPr>
          <w:rFonts w:ascii="Arial" w:hAnsi="Arial" w:cs="Arial"/>
          <w:b/>
          <w:sz w:val="24"/>
        </w:rPr>
        <w:t>Remote NF Restart Detection via Intermediate NF</w:t>
      </w:r>
    </w:p>
    <w:p w14:paraId="70C25F96"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1C94D11"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068E7" w14:textId="211F1301" w:rsidR="00555625" w:rsidRDefault="00555625" w:rsidP="00555625">
      <w:pPr>
        <w:rPr>
          <w:rFonts w:ascii="Arial" w:hAnsi="Arial" w:cs="Arial"/>
          <w:b/>
          <w:sz w:val="24"/>
        </w:rPr>
      </w:pPr>
      <w:r>
        <w:rPr>
          <w:rFonts w:ascii="Arial" w:hAnsi="Arial" w:cs="Arial"/>
          <w:b/>
          <w:color w:val="0000FF"/>
          <w:sz w:val="24"/>
        </w:rPr>
        <w:t>C4-220225</w:t>
      </w:r>
      <w:r>
        <w:rPr>
          <w:rFonts w:ascii="Arial" w:hAnsi="Arial" w:cs="Arial"/>
          <w:b/>
          <w:color w:val="0000FF"/>
          <w:sz w:val="24"/>
        </w:rPr>
        <w:tab/>
      </w:r>
      <w:r>
        <w:rPr>
          <w:rFonts w:ascii="Arial" w:hAnsi="Arial" w:cs="Arial"/>
          <w:b/>
          <w:sz w:val="24"/>
        </w:rPr>
        <w:t>Group Binding for NF (Service) levels</w:t>
      </w:r>
    </w:p>
    <w:p w14:paraId="6F4C7B5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CR-0305  Cat: B (Rel-17)</w:t>
      </w:r>
      <w:r>
        <w:rPr>
          <w:i/>
        </w:rPr>
        <w:br/>
      </w:r>
      <w:r>
        <w:rPr>
          <w:i/>
        </w:rPr>
        <w:br/>
      </w:r>
      <w:r>
        <w:rPr>
          <w:i/>
        </w:rPr>
        <w:tab/>
      </w:r>
      <w:r>
        <w:rPr>
          <w:i/>
        </w:rPr>
        <w:tab/>
      </w:r>
      <w:r>
        <w:rPr>
          <w:i/>
        </w:rPr>
        <w:tab/>
      </w:r>
      <w:r>
        <w:rPr>
          <w:i/>
        </w:rPr>
        <w:tab/>
      </w:r>
      <w:r>
        <w:rPr>
          <w:i/>
        </w:rPr>
        <w:tab/>
        <w:t>Source: Ericsson</w:t>
      </w:r>
    </w:p>
    <w:p w14:paraId="32E6B70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C4-220373</w:t>
      </w:r>
      <w:r>
        <w:rPr>
          <w:color w:val="993300"/>
          <w:u w:val="single"/>
        </w:rPr>
        <w:t>.</w:t>
      </w:r>
    </w:p>
    <w:p w14:paraId="4028D67E" w14:textId="79FFB5B8" w:rsidR="00555625" w:rsidRDefault="00555625" w:rsidP="00555625">
      <w:pPr>
        <w:rPr>
          <w:rFonts w:ascii="Arial" w:hAnsi="Arial" w:cs="Arial"/>
          <w:b/>
          <w:sz w:val="24"/>
        </w:rPr>
      </w:pPr>
      <w:r>
        <w:rPr>
          <w:rFonts w:ascii="Arial" w:hAnsi="Arial" w:cs="Arial"/>
          <w:b/>
          <w:color w:val="0000FF"/>
          <w:sz w:val="24"/>
        </w:rPr>
        <w:t>C4-220226</w:t>
      </w:r>
      <w:r>
        <w:rPr>
          <w:rFonts w:ascii="Arial" w:hAnsi="Arial" w:cs="Arial"/>
          <w:b/>
          <w:color w:val="0000FF"/>
          <w:sz w:val="24"/>
        </w:rPr>
        <w:tab/>
      </w:r>
      <w:r>
        <w:rPr>
          <w:rFonts w:ascii="Arial" w:hAnsi="Arial" w:cs="Arial"/>
          <w:b/>
          <w:sz w:val="24"/>
        </w:rPr>
        <w:t>Other-service Scope support to PDU Session resource for NIDD</w:t>
      </w:r>
    </w:p>
    <w:p w14:paraId="7F110E7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CR-0306  Cat: B (Rel-17)</w:t>
      </w:r>
      <w:r>
        <w:rPr>
          <w:i/>
        </w:rPr>
        <w:br/>
      </w:r>
      <w:r>
        <w:rPr>
          <w:i/>
        </w:rPr>
        <w:br/>
      </w:r>
      <w:r>
        <w:rPr>
          <w:i/>
        </w:rPr>
        <w:tab/>
      </w:r>
      <w:r>
        <w:rPr>
          <w:i/>
        </w:rPr>
        <w:tab/>
      </w:r>
      <w:r>
        <w:rPr>
          <w:i/>
        </w:rPr>
        <w:tab/>
      </w:r>
      <w:r>
        <w:rPr>
          <w:i/>
        </w:rPr>
        <w:tab/>
      </w:r>
      <w:r>
        <w:rPr>
          <w:i/>
        </w:rPr>
        <w:tab/>
        <w:t>Source: Ericsson</w:t>
      </w:r>
    </w:p>
    <w:p w14:paraId="3984B2A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C4-220371</w:t>
      </w:r>
      <w:r>
        <w:rPr>
          <w:color w:val="993300"/>
          <w:u w:val="single"/>
        </w:rPr>
        <w:t>.</w:t>
      </w:r>
    </w:p>
    <w:p w14:paraId="61EB5FBC" w14:textId="532DE380" w:rsidR="00555625" w:rsidRDefault="00555625" w:rsidP="00555625">
      <w:pPr>
        <w:rPr>
          <w:rFonts w:ascii="Arial" w:hAnsi="Arial" w:cs="Arial"/>
          <w:b/>
          <w:sz w:val="24"/>
        </w:rPr>
      </w:pPr>
      <w:r>
        <w:rPr>
          <w:rFonts w:ascii="Arial" w:hAnsi="Arial" w:cs="Arial"/>
          <w:b/>
          <w:color w:val="0000FF"/>
          <w:sz w:val="24"/>
        </w:rPr>
        <w:t>C4-220227</w:t>
      </w:r>
      <w:r>
        <w:rPr>
          <w:rFonts w:ascii="Arial" w:hAnsi="Arial" w:cs="Arial"/>
          <w:b/>
          <w:color w:val="0000FF"/>
          <w:sz w:val="24"/>
        </w:rPr>
        <w:tab/>
      </w:r>
      <w:r>
        <w:rPr>
          <w:rFonts w:ascii="Arial" w:hAnsi="Arial" w:cs="Arial"/>
          <w:b/>
          <w:sz w:val="24"/>
        </w:rPr>
        <w:t>Producer ID for Indirect Communication without Delegated Discovery</w:t>
      </w:r>
    </w:p>
    <w:p w14:paraId="330CA9D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CR-0307  Cat: F (Rel-17)</w:t>
      </w:r>
      <w:r>
        <w:rPr>
          <w:i/>
        </w:rPr>
        <w:br/>
      </w:r>
      <w:r>
        <w:rPr>
          <w:i/>
        </w:rPr>
        <w:br/>
      </w:r>
      <w:r>
        <w:rPr>
          <w:i/>
        </w:rPr>
        <w:tab/>
      </w:r>
      <w:r>
        <w:rPr>
          <w:i/>
        </w:rPr>
        <w:tab/>
      </w:r>
      <w:r>
        <w:rPr>
          <w:i/>
        </w:rPr>
        <w:tab/>
      </w:r>
      <w:r>
        <w:rPr>
          <w:i/>
        </w:rPr>
        <w:tab/>
      </w:r>
      <w:r>
        <w:rPr>
          <w:i/>
        </w:rPr>
        <w:tab/>
        <w:t>Source: Ericsson</w:t>
      </w:r>
    </w:p>
    <w:p w14:paraId="005FF20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D97D8" w14:textId="7B710F55" w:rsidR="00555625" w:rsidRDefault="00555625" w:rsidP="00555625">
      <w:pPr>
        <w:rPr>
          <w:rFonts w:ascii="Arial" w:hAnsi="Arial" w:cs="Arial"/>
          <w:b/>
          <w:sz w:val="24"/>
        </w:rPr>
      </w:pPr>
      <w:r>
        <w:rPr>
          <w:rFonts w:ascii="Arial" w:hAnsi="Arial" w:cs="Arial"/>
          <w:b/>
          <w:color w:val="0000FF"/>
          <w:sz w:val="24"/>
        </w:rPr>
        <w:t>C4-220229</w:t>
      </w:r>
      <w:r>
        <w:rPr>
          <w:rFonts w:ascii="Arial" w:hAnsi="Arial" w:cs="Arial"/>
          <w:b/>
          <w:color w:val="0000FF"/>
          <w:sz w:val="24"/>
        </w:rPr>
        <w:tab/>
      </w:r>
      <w:r>
        <w:rPr>
          <w:rFonts w:ascii="Arial" w:hAnsi="Arial" w:cs="Arial"/>
          <w:b/>
          <w:sz w:val="24"/>
        </w:rPr>
        <w:t>PCSCF Discovery by UE ID</w:t>
      </w:r>
    </w:p>
    <w:p w14:paraId="6F3D453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CR-0656  Cat: B (Rel-17)</w:t>
      </w:r>
      <w:r>
        <w:rPr>
          <w:i/>
        </w:rPr>
        <w:br/>
      </w:r>
      <w:r>
        <w:rPr>
          <w:i/>
        </w:rPr>
        <w:br/>
      </w:r>
      <w:r>
        <w:rPr>
          <w:i/>
        </w:rPr>
        <w:tab/>
      </w:r>
      <w:r>
        <w:rPr>
          <w:i/>
        </w:rPr>
        <w:tab/>
      </w:r>
      <w:r>
        <w:rPr>
          <w:i/>
        </w:rPr>
        <w:tab/>
      </w:r>
      <w:r>
        <w:rPr>
          <w:i/>
        </w:rPr>
        <w:tab/>
      </w:r>
      <w:r>
        <w:rPr>
          <w:i/>
        </w:rPr>
        <w:tab/>
        <w:t>Source: Ericsson</w:t>
      </w:r>
    </w:p>
    <w:p w14:paraId="5F395A6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631CE" w14:textId="6203ACED" w:rsidR="00555625" w:rsidRDefault="00555625" w:rsidP="00555625">
      <w:pPr>
        <w:rPr>
          <w:rFonts w:ascii="Arial" w:hAnsi="Arial" w:cs="Arial"/>
          <w:b/>
          <w:sz w:val="24"/>
        </w:rPr>
      </w:pPr>
      <w:r>
        <w:rPr>
          <w:rFonts w:ascii="Arial" w:hAnsi="Arial" w:cs="Arial"/>
          <w:b/>
          <w:color w:val="0000FF"/>
          <w:sz w:val="24"/>
        </w:rPr>
        <w:t>C4-220230</w:t>
      </w:r>
      <w:r>
        <w:rPr>
          <w:rFonts w:ascii="Arial" w:hAnsi="Arial" w:cs="Arial"/>
          <w:b/>
          <w:color w:val="0000FF"/>
          <w:sz w:val="24"/>
        </w:rPr>
        <w:tab/>
      </w:r>
      <w:r>
        <w:rPr>
          <w:rFonts w:ascii="Arial" w:hAnsi="Arial" w:cs="Arial"/>
          <w:b/>
          <w:sz w:val="24"/>
        </w:rPr>
        <w:t>Preferred PGW Query Parameter</w:t>
      </w:r>
    </w:p>
    <w:p w14:paraId="29724D0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CR-0657  Cat: B (Rel-17)</w:t>
      </w:r>
      <w:r>
        <w:rPr>
          <w:i/>
        </w:rPr>
        <w:br/>
      </w:r>
      <w:r>
        <w:rPr>
          <w:i/>
        </w:rPr>
        <w:br/>
      </w:r>
      <w:r>
        <w:rPr>
          <w:i/>
        </w:rPr>
        <w:tab/>
      </w:r>
      <w:r>
        <w:rPr>
          <w:i/>
        </w:rPr>
        <w:tab/>
      </w:r>
      <w:r>
        <w:rPr>
          <w:i/>
        </w:rPr>
        <w:tab/>
      </w:r>
      <w:r>
        <w:rPr>
          <w:i/>
        </w:rPr>
        <w:tab/>
      </w:r>
      <w:r>
        <w:rPr>
          <w:i/>
        </w:rPr>
        <w:tab/>
        <w:t>Source: Ericsson</w:t>
      </w:r>
    </w:p>
    <w:p w14:paraId="5542B68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C4-220370</w:t>
      </w:r>
      <w:r>
        <w:rPr>
          <w:color w:val="993300"/>
          <w:u w:val="single"/>
        </w:rPr>
        <w:t>.</w:t>
      </w:r>
    </w:p>
    <w:p w14:paraId="420DDD89" w14:textId="3CE50366" w:rsidR="00555625" w:rsidRDefault="00555625" w:rsidP="00555625">
      <w:pPr>
        <w:rPr>
          <w:rFonts w:ascii="Arial" w:hAnsi="Arial" w:cs="Arial"/>
          <w:b/>
          <w:sz w:val="24"/>
        </w:rPr>
      </w:pPr>
      <w:r>
        <w:rPr>
          <w:rFonts w:ascii="Arial" w:hAnsi="Arial" w:cs="Arial"/>
          <w:b/>
          <w:color w:val="0000FF"/>
          <w:sz w:val="24"/>
        </w:rPr>
        <w:t>C4-220236</w:t>
      </w:r>
      <w:r>
        <w:rPr>
          <w:rFonts w:ascii="Arial" w:hAnsi="Arial" w:cs="Arial"/>
          <w:b/>
          <w:color w:val="0000FF"/>
          <w:sz w:val="24"/>
        </w:rPr>
        <w:tab/>
      </w:r>
      <w:r>
        <w:rPr>
          <w:rFonts w:ascii="Arial" w:hAnsi="Arial" w:cs="Arial"/>
          <w:b/>
          <w:sz w:val="24"/>
        </w:rPr>
        <w:t>Update Binding Indication for Multiple Resources</w:t>
      </w:r>
    </w:p>
    <w:p w14:paraId="3B2ABFA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v17.1.0</w:t>
      </w:r>
      <w:r>
        <w:rPr>
          <w:i/>
        </w:rPr>
        <w:tab/>
        <w:t xml:space="preserve">  CR-0023  Cat: B (Rel-17)</w:t>
      </w:r>
      <w:r>
        <w:rPr>
          <w:i/>
        </w:rPr>
        <w:br/>
      </w:r>
      <w:r>
        <w:rPr>
          <w:i/>
        </w:rPr>
        <w:br/>
      </w:r>
      <w:r>
        <w:rPr>
          <w:i/>
        </w:rPr>
        <w:tab/>
      </w:r>
      <w:r>
        <w:rPr>
          <w:i/>
        </w:rPr>
        <w:tab/>
      </w:r>
      <w:r>
        <w:rPr>
          <w:i/>
        </w:rPr>
        <w:tab/>
      </w:r>
      <w:r>
        <w:rPr>
          <w:i/>
        </w:rPr>
        <w:tab/>
      </w:r>
      <w:r>
        <w:rPr>
          <w:i/>
        </w:rPr>
        <w:tab/>
        <w:t>Source: Ericsson</w:t>
      </w:r>
    </w:p>
    <w:p w14:paraId="6EF720D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035C6" w14:textId="32D28AA9" w:rsidR="00555625" w:rsidRDefault="00555625" w:rsidP="00555625">
      <w:pPr>
        <w:rPr>
          <w:rFonts w:ascii="Arial" w:hAnsi="Arial" w:cs="Arial"/>
          <w:b/>
          <w:sz w:val="24"/>
        </w:rPr>
      </w:pPr>
      <w:r>
        <w:rPr>
          <w:rFonts w:ascii="Arial" w:hAnsi="Arial" w:cs="Arial"/>
          <w:b/>
          <w:color w:val="0000FF"/>
          <w:sz w:val="24"/>
        </w:rPr>
        <w:t>C4-220255</w:t>
      </w:r>
      <w:r>
        <w:rPr>
          <w:rFonts w:ascii="Arial" w:hAnsi="Arial" w:cs="Arial"/>
          <w:b/>
          <w:color w:val="0000FF"/>
          <w:sz w:val="24"/>
        </w:rPr>
        <w:tab/>
      </w:r>
      <w:r>
        <w:rPr>
          <w:rFonts w:ascii="Arial" w:hAnsi="Arial" w:cs="Arial"/>
          <w:b/>
          <w:sz w:val="24"/>
        </w:rPr>
        <w:t>Rerouted Registration Request message</w:t>
      </w:r>
    </w:p>
    <w:p w14:paraId="194B64B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CR-0679  Cat: F (Rel-17)</w:t>
      </w:r>
      <w:r>
        <w:rPr>
          <w:i/>
        </w:rPr>
        <w:br/>
      </w:r>
      <w:r>
        <w:rPr>
          <w:i/>
        </w:rPr>
        <w:br/>
      </w:r>
      <w:r>
        <w:rPr>
          <w:i/>
        </w:rPr>
        <w:tab/>
      </w:r>
      <w:r>
        <w:rPr>
          <w:i/>
        </w:rPr>
        <w:tab/>
      </w:r>
      <w:r>
        <w:rPr>
          <w:i/>
        </w:rPr>
        <w:tab/>
      </w:r>
      <w:r>
        <w:rPr>
          <w:i/>
        </w:rPr>
        <w:tab/>
      </w:r>
      <w:r>
        <w:rPr>
          <w:i/>
        </w:rPr>
        <w:tab/>
        <w:t>Source: Huawei</w:t>
      </w:r>
    </w:p>
    <w:p w14:paraId="5C04A2F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1E4724" w14:textId="2BA99762" w:rsidR="00555625" w:rsidRDefault="00555625" w:rsidP="00555625">
      <w:pPr>
        <w:rPr>
          <w:rFonts w:ascii="Arial" w:hAnsi="Arial" w:cs="Arial"/>
          <w:b/>
          <w:sz w:val="24"/>
        </w:rPr>
      </w:pPr>
      <w:r>
        <w:rPr>
          <w:rFonts w:ascii="Arial" w:hAnsi="Arial" w:cs="Arial"/>
          <w:b/>
          <w:color w:val="0000FF"/>
          <w:sz w:val="24"/>
        </w:rPr>
        <w:lastRenderedPageBreak/>
        <w:t>C4-220256</w:t>
      </w:r>
      <w:r>
        <w:rPr>
          <w:rFonts w:ascii="Arial" w:hAnsi="Arial" w:cs="Arial"/>
          <w:b/>
          <w:color w:val="0000FF"/>
          <w:sz w:val="24"/>
        </w:rPr>
        <w:tab/>
      </w:r>
      <w:r>
        <w:rPr>
          <w:rFonts w:ascii="Arial" w:hAnsi="Arial" w:cs="Arial"/>
          <w:b/>
          <w:sz w:val="24"/>
        </w:rPr>
        <w:t>Support of ODB</w:t>
      </w:r>
    </w:p>
    <w:p w14:paraId="3E794BF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CR-0520  Cat: F (Rel-17)</w:t>
      </w:r>
      <w:r>
        <w:rPr>
          <w:i/>
        </w:rPr>
        <w:br/>
      </w:r>
      <w:r>
        <w:rPr>
          <w:i/>
        </w:rPr>
        <w:br/>
      </w:r>
      <w:r>
        <w:rPr>
          <w:i/>
        </w:rPr>
        <w:tab/>
      </w:r>
      <w:r>
        <w:rPr>
          <w:i/>
        </w:rPr>
        <w:tab/>
      </w:r>
      <w:r>
        <w:rPr>
          <w:i/>
        </w:rPr>
        <w:tab/>
      </w:r>
      <w:r>
        <w:rPr>
          <w:i/>
        </w:rPr>
        <w:tab/>
      </w:r>
      <w:r>
        <w:rPr>
          <w:i/>
        </w:rPr>
        <w:tab/>
        <w:t>Source: Huawei</w:t>
      </w:r>
    </w:p>
    <w:p w14:paraId="6F840ED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C4-220405</w:t>
      </w:r>
      <w:r>
        <w:rPr>
          <w:color w:val="993300"/>
          <w:u w:val="single"/>
        </w:rPr>
        <w:t>.</w:t>
      </w:r>
    </w:p>
    <w:p w14:paraId="242143B3" w14:textId="78B172AF" w:rsidR="00555625" w:rsidRDefault="00555625" w:rsidP="00555625">
      <w:pPr>
        <w:rPr>
          <w:rFonts w:ascii="Arial" w:hAnsi="Arial" w:cs="Arial"/>
          <w:b/>
          <w:sz w:val="24"/>
        </w:rPr>
      </w:pPr>
      <w:r>
        <w:rPr>
          <w:rFonts w:ascii="Arial" w:hAnsi="Arial" w:cs="Arial"/>
          <w:b/>
          <w:color w:val="0000FF"/>
          <w:sz w:val="24"/>
        </w:rPr>
        <w:t>C4-220257</w:t>
      </w:r>
      <w:r>
        <w:rPr>
          <w:rFonts w:ascii="Arial" w:hAnsi="Arial" w:cs="Arial"/>
          <w:b/>
          <w:color w:val="0000FF"/>
          <w:sz w:val="24"/>
        </w:rPr>
        <w:tab/>
      </w:r>
      <w:r>
        <w:rPr>
          <w:rFonts w:ascii="Arial" w:hAnsi="Arial" w:cs="Arial"/>
          <w:b/>
          <w:sz w:val="24"/>
        </w:rPr>
        <w:t>Clarification of BackupAmfInfo</w:t>
      </w:r>
    </w:p>
    <w:p w14:paraId="0067C76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CR-0797  Cat: F (Rel-17)</w:t>
      </w:r>
      <w:r>
        <w:rPr>
          <w:i/>
        </w:rPr>
        <w:br/>
      </w:r>
      <w:r>
        <w:rPr>
          <w:i/>
        </w:rPr>
        <w:br/>
      </w:r>
      <w:r>
        <w:rPr>
          <w:i/>
        </w:rPr>
        <w:tab/>
      </w:r>
      <w:r>
        <w:rPr>
          <w:i/>
        </w:rPr>
        <w:tab/>
      </w:r>
      <w:r>
        <w:rPr>
          <w:i/>
        </w:rPr>
        <w:tab/>
      </w:r>
      <w:r>
        <w:rPr>
          <w:i/>
        </w:rPr>
        <w:tab/>
      </w:r>
      <w:r>
        <w:rPr>
          <w:i/>
        </w:rPr>
        <w:tab/>
        <w:t>Source: Huawei</w:t>
      </w:r>
    </w:p>
    <w:p w14:paraId="54494BD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99D55" w14:textId="31C78D56" w:rsidR="00555625" w:rsidRDefault="00555625" w:rsidP="00555625">
      <w:pPr>
        <w:rPr>
          <w:rFonts w:ascii="Arial" w:hAnsi="Arial" w:cs="Arial"/>
          <w:b/>
          <w:sz w:val="24"/>
        </w:rPr>
      </w:pPr>
      <w:r>
        <w:rPr>
          <w:rFonts w:ascii="Arial" w:hAnsi="Arial" w:cs="Arial"/>
          <w:b/>
          <w:color w:val="0000FF"/>
          <w:sz w:val="24"/>
        </w:rPr>
        <w:t>C4-220274</w:t>
      </w:r>
      <w:r>
        <w:rPr>
          <w:rFonts w:ascii="Arial" w:hAnsi="Arial" w:cs="Arial"/>
          <w:b/>
          <w:color w:val="0000FF"/>
          <w:sz w:val="24"/>
        </w:rPr>
        <w:tab/>
      </w:r>
      <w:r>
        <w:rPr>
          <w:rFonts w:ascii="Arial" w:hAnsi="Arial" w:cs="Arial"/>
          <w:b/>
          <w:sz w:val="24"/>
        </w:rPr>
        <w:t>Removal of the redundant NOTE</w:t>
      </w:r>
    </w:p>
    <w:p w14:paraId="10564D6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CR-0798  Cat: F (Rel-17)</w:t>
      </w:r>
      <w:r>
        <w:rPr>
          <w:i/>
        </w:rPr>
        <w:br/>
      </w:r>
      <w:r>
        <w:rPr>
          <w:i/>
        </w:rPr>
        <w:br/>
      </w:r>
      <w:r>
        <w:rPr>
          <w:i/>
        </w:rPr>
        <w:tab/>
      </w:r>
      <w:r>
        <w:rPr>
          <w:i/>
        </w:rPr>
        <w:tab/>
      </w:r>
      <w:r>
        <w:rPr>
          <w:i/>
        </w:rPr>
        <w:tab/>
      </w:r>
      <w:r>
        <w:rPr>
          <w:i/>
        </w:rPr>
        <w:tab/>
      </w:r>
      <w:r>
        <w:rPr>
          <w:i/>
        </w:rPr>
        <w:tab/>
        <w:t>Source: Huawei</w:t>
      </w:r>
    </w:p>
    <w:p w14:paraId="50E24C2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5E346" w14:textId="14E2A2C2" w:rsidR="00555625" w:rsidRDefault="00555625" w:rsidP="00555625">
      <w:pPr>
        <w:rPr>
          <w:rFonts w:ascii="Arial" w:hAnsi="Arial" w:cs="Arial"/>
          <w:b/>
          <w:sz w:val="24"/>
        </w:rPr>
      </w:pPr>
      <w:r>
        <w:rPr>
          <w:rFonts w:ascii="Arial" w:hAnsi="Arial" w:cs="Arial"/>
          <w:b/>
          <w:color w:val="0000FF"/>
          <w:sz w:val="24"/>
        </w:rPr>
        <w:t>C4-220275</w:t>
      </w:r>
      <w:r>
        <w:rPr>
          <w:rFonts w:ascii="Arial" w:hAnsi="Arial" w:cs="Arial"/>
          <w:b/>
          <w:color w:val="0000FF"/>
          <w:sz w:val="24"/>
        </w:rPr>
        <w:tab/>
      </w:r>
      <w:r>
        <w:rPr>
          <w:rFonts w:ascii="Arial" w:hAnsi="Arial" w:cs="Arial"/>
          <w:b/>
          <w:sz w:val="24"/>
        </w:rPr>
        <w:t>Update on missing roaming information</w:t>
      </w:r>
    </w:p>
    <w:p w14:paraId="2238DE7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CR-0417  Cat: F (Rel-17)</w:t>
      </w:r>
      <w:r>
        <w:rPr>
          <w:i/>
        </w:rPr>
        <w:br/>
      </w:r>
      <w:r>
        <w:rPr>
          <w:i/>
        </w:rPr>
        <w:br/>
      </w:r>
      <w:r>
        <w:rPr>
          <w:i/>
        </w:rPr>
        <w:tab/>
      </w:r>
      <w:r>
        <w:rPr>
          <w:i/>
        </w:rPr>
        <w:tab/>
      </w:r>
      <w:r>
        <w:rPr>
          <w:i/>
        </w:rPr>
        <w:tab/>
      </w:r>
      <w:r>
        <w:rPr>
          <w:i/>
        </w:rPr>
        <w:tab/>
      </w:r>
      <w:r>
        <w:rPr>
          <w:i/>
        </w:rPr>
        <w:tab/>
        <w:t>Source: Huawei</w:t>
      </w:r>
    </w:p>
    <w:p w14:paraId="5501F93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C4-220340</w:t>
      </w:r>
      <w:r>
        <w:rPr>
          <w:color w:val="993300"/>
          <w:u w:val="single"/>
        </w:rPr>
        <w:t>.</w:t>
      </w:r>
    </w:p>
    <w:p w14:paraId="558A966F" w14:textId="32AEFBF9" w:rsidR="00555625" w:rsidRDefault="00555625" w:rsidP="00555625">
      <w:pPr>
        <w:rPr>
          <w:rFonts w:ascii="Arial" w:hAnsi="Arial" w:cs="Arial"/>
          <w:b/>
          <w:sz w:val="24"/>
        </w:rPr>
      </w:pPr>
      <w:r>
        <w:rPr>
          <w:rFonts w:ascii="Arial" w:hAnsi="Arial" w:cs="Arial"/>
          <w:b/>
          <w:color w:val="0000FF"/>
          <w:sz w:val="24"/>
        </w:rPr>
        <w:t>C4-220276</w:t>
      </w:r>
      <w:r>
        <w:rPr>
          <w:rFonts w:ascii="Arial" w:hAnsi="Arial" w:cs="Arial"/>
          <w:b/>
          <w:color w:val="0000FF"/>
          <w:sz w:val="24"/>
        </w:rPr>
        <w:tab/>
      </w:r>
      <w:r>
        <w:rPr>
          <w:rFonts w:ascii="Arial" w:hAnsi="Arial" w:cs="Arial"/>
          <w:b/>
          <w:sz w:val="24"/>
        </w:rPr>
        <w:t>Update on the URI scheme for ScpInfo and SeppInfo</w:t>
      </w:r>
    </w:p>
    <w:p w14:paraId="27E03C5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CR-0663  Cat: F (Rel-17)</w:t>
      </w:r>
      <w:r>
        <w:rPr>
          <w:i/>
        </w:rPr>
        <w:br/>
      </w:r>
      <w:r>
        <w:rPr>
          <w:i/>
        </w:rPr>
        <w:br/>
      </w:r>
      <w:r>
        <w:rPr>
          <w:i/>
        </w:rPr>
        <w:tab/>
      </w:r>
      <w:r>
        <w:rPr>
          <w:i/>
        </w:rPr>
        <w:tab/>
      </w:r>
      <w:r>
        <w:rPr>
          <w:i/>
        </w:rPr>
        <w:tab/>
      </w:r>
      <w:r>
        <w:rPr>
          <w:i/>
        </w:rPr>
        <w:tab/>
      </w:r>
      <w:r>
        <w:rPr>
          <w:i/>
        </w:rPr>
        <w:tab/>
        <w:t>Source: Huawei</w:t>
      </w:r>
    </w:p>
    <w:p w14:paraId="6B2F705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5474F" w14:textId="293D798E" w:rsidR="00555625" w:rsidRDefault="00555625" w:rsidP="00555625">
      <w:pPr>
        <w:rPr>
          <w:rFonts w:ascii="Arial" w:hAnsi="Arial" w:cs="Arial"/>
          <w:b/>
          <w:sz w:val="24"/>
        </w:rPr>
      </w:pPr>
      <w:r>
        <w:rPr>
          <w:rFonts w:ascii="Arial" w:hAnsi="Arial" w:cs="Arial"/>
          <w:b/>
          <w:color w:val="0000FF"/>
          <w:sz w:val="24"/>
        </w:rPr>
        <w:t>C4-220290</w:t>
      </w:r>
      <w:r>
        <w:rPr>
          <w:rFonts w:ascii="Arial" w:hAnsi="Arial" w:cs="Arial"/>
          <w:b/>
          <w:color w:val="0000FF"/>
          <w:sz w:val="24"/>
        </w:rPr>
        <w:tab/>
      </w:r>
      <w:r>
        <w:rPr>
          <w:rFonts w:ascii="Arial" w:hAnsi="Arial" w:cs="Arial"/>
          <w:b/>
          <w:sz w:val="24"/>
        </w:rPr>
        <w:t>Resource paths in Group Subscription Storage</w:t>
      </w:r>
    </w:p>
    <w:p w14:paraId="7BC5356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CR-0176  Cat: F (Rel-17)</w:t>
      </w:r>
      <w:r>
        <w:rPr>
          <w:i/>
        </w:rPr>
        <w:br/>
      </w:r>
      <w:r>
        <w:rPr>
          <w:i/>
        </w:rPr>
        <w:br/>
      </w:r>
      <w:r>
        <w:rPr>
          <w:i/>
        </w:rPr>
        <w:tab/>
      </w:r>
      <w:r>
        <w:rPr>
          <w:i/>
        </w:rPr>
        <w:tab/>
      </w:r>
      <w:r>
        <w:rPr>
          <w:i/>
        </w:rPr>
        <w:tab/>
      </w:r>
      <w:r>
        <w:rPr>
          <w:i/>
        </w:rPr>
        <w:tab/>
      </w:r>
      <w:r>
        <w:rPr>
          <w:i/>
        </w:rPr>
        <w:tab/>
        <w:t>Source: Ericsson</w:t>
      </w:r>
    </w:p>
    <w:p w14:paraId="3618394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D00B2" w14:textId="3654B229" w:rsidR="00555625" w:rsidRDefault="00555625" w:rsidP="00555625">
      <w:pPr>
        <w:rPr>
          <w:rFonts w:ascii="Arial" w:hAnsi="Arial" w:cs="Arial"/>
          <w:b/>
          <w:sz w:val="24"/>
        </w:rPr>
      </w:pPr>
      <w:r>
        <w:rPr>
          <w:rFonts w:ascii="Arial" w:hAnsi="Arial" w:cs="Arial"/>
          <w:b/>
          <w:color w:val="0000FF"/>
          <w:sz w:val="24"/>
        </w:rPr>
        <w:t>C4-220300</w:t>
      </w:r>
      <w:r>
        <w:rPr>
          <w:rFonts w:ascii="Arial" w:hAnsi="Arial" w:cs="Arial"/>
          <w:b/>
          <w:color w:val="0000FF"/>
          <w:sz w:val="24"/>
        </w:rPr>
        <w:tab/>
      </w:r>
      <w:r>
        <w:rPr>
          <w:rFonts w:ascii="Arial" w:hAnsi="Arial" w:cs="Arial"/>
          <w:b/>
          <w:sz w:val="24"/>
        </w:rPr>
        <w:t>Miscellaneous corrections to the 5GC SBI TS Skeleton</w:t>
      </w:r>
    </w:p>
    <w:p w14:paraId="21F820B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CR-0120  Cat: F (Rel-17)</w:t>
      </w:r>
      <w:r>
        <w:rPr>
          <w:i/>
        </w:rPr>
        <w:br/>
      </w:r>
      <w:r>
        <w:rPr>
          <w:i/>
        </w:rPr>
        <w:br/>
      </w:r>
      <w:r>
        <w:rPr>
          <w:i/>
        </w:rPr>
        <w:tab/>
      </w:r>
      <w:r>
        <w:rPr>
          <w:i/>
        </w:rPr>
        <w:tab/>
      </w:r>
      <w:r>
        <w:rPr>
          <w:i/>
        </w:rPr>
        <w:tab/>
      </w:r>
      <w:r>
        <w:rPr>
          <w:i/>
        </w:rPr>
        <w:tab/>
      </w:r>
      <w:r>
        <w:rPr>
          <w:i/>
        </w:rPr>
        <w:tab/>
        <w:t>Source: Huawei</w:t>
      </w:r>
    </w:p>
    <w:p w14:paraId="12F457D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C4-220447</w:t>
      </w:r>
      <w:r>
        <w:rPr>
          <w:color w:val="993300"/>
          <w:u w:val="single"/>
        </w:rPr>
        <w:t>.</w:t>
      </w:r>
    </w:p>
    <w:p w14:paraId="6A43A3DC" w14:textId="1477ABCC" w:rsidR="00555625" w:rsidRDefault="00555625" w:rsidP="00555625">
      <w:pPr>
        <w:rPr>
          <w:rFonts w:ascii="Arial" w:hAnsi="Arial" w:cs="Arial"/>
          <w:b/>
          <w:sz w:val="24"/>
        </w:rPr>
      </w:pPr>
      <w:r>
        <w:rPr>
          <w:rFonts w:ascii="Arial" w:hAnsi="Arial" w:cs="Arial"/>
          <w:b/>
          <w:color w:val="0000FF"/>
          <w:sz w:val="24"/>
        </w:rPr>
        <w:lastRenderedPageBreak/>
        <w:t>C4-220301</w:t>
      </w:r>
      <w:r>
        <w:rPr>
          <w:rFonts w:ascii="Arial" w:hAnsi="Arial" w:cs="Arial"/>
          <w:b/>
          <w:color w:val="0000FF"/>
          <w:sz w:val="24"/>
        </w:rPr>
        <w:tab/>
      </w:r>
      <w:r>
        <w:rPr>
          <w:rFonts w:ascii="Arial" w:hAnsi="Arial" w:cs="Arial"/>
          <w:b/>
          <w:sz w:val="24"/>
        </w:rPr>
        <w:t>Corrections related to the description fields in the OpenAPI descriptions</w:t>
      </w:r>
    </w:p>
    <w:p w14:paraId="127F391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CR-0801  Cat: F (Rel-17)</w:t>
      </w:r>
      <w:r>
        <w:rPr>
          <w:i/>
        </w:rPr>
        <w:br/>
      </w:r>
      <w:r>
        <w:rPr>
          <w:i/>
        </w:rPr>
        <w:br/>
      </w:r>
      <w:r>
        <w:rPr>
          <w:i/>
        </w:rPr>
        <w:tab/>
      </w:r>
      <w:r>
        <w:rPr>
          <w:i/>
        </w:rPr>
        <w:tab/>
      </w:r>
      <w:r>
        <w:rPr>
          <w:i/>
        </w:rPr>
        <w:tab/>
      </w:r>
      <w:r>
        <w:rPr>
          <w:i/>
        </w:rPr>
        <w:tab/>
      </w:r>
      <w:r>
        <w:rPr>
          <w:i/>
        </w:rPr>
        <w:tab/>
        <w:t>Source: Huawei</w:t>
      </w:r>
    </w:p>
    <w:p w14:paraId="292FCE2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C4-220448</w:t>
      </w:r>
      <w:r>
        <w:rPr>
          <w:color w:val="993300"/>
          <w:u w:val="single"/>
        </w:rPr>
        <w:t>.</w:t>
      </w:r>
    </w:p>
    <w:p w14:paraId="4E067153" w14:textId="7EB90882" w:rsidR="00555625" w:rsidRDefault="00555625" w:rsidP="00555625">
      <w:pPr>
        <w:rPr>
          <w:rFonts w:ascii="Arial" w:hAnsi="Arial" w:cs="Arial"/>
          <w:b/>
          <w:sz w:val="24"/>
        </w:rPr>
      </w:pPr>
      <w:r>
        <w:rPr>
          <w:rFonts w:ascii="Arial" w:hAnsi="Arial" w:cs="Arial"/>
          <w:b/>
          <w:color w:val="0000FF"/>
          <w:sz w:val="24"/>
        </w:rPr>
        <w:t>C4-220302</w:t>
      </w:r>
      <w:r>
        <w:rPr>
          <w:rFonts w:ascii="Arial" w:hAnsi="Arial" w:cs="Arial"/>
          <w:b/>
          <w:color w:val="0000FF"/>
          <w:sz w:val="24"/>
        </w:rPr>
        <w:tab/>
      </w:r>
      <w:r>
        <w:rPr>
          <w:rFonts w:ascii="Arial" w:hAnsi="Arial" w:cs="Arial"/>
          <w:b/>
          <w:sz w:val="24"/>
        </w:rPr>
        <w:t>Corrections related to the description fields in the OpenAPI descriptions</w:t>
      </w:r>
    </w:p>
    <w:p w14:paraId="5A2C83A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CR-0681  Cat: F (Rel-17)</w:t>
      </w:r>
      <w:r>
        <w:rPr>
          <w:i/>
        </w:rPr>
        <w:br/>
      </w:r>
      <w:r>
        <w:rPr>
          <w:i/>
        </w:rPr>
        <w:br/>
      </w:r>
      <w:r>
        <w:rPr>
          <w:i/>
        </w:rPr>
        <w:tab/>
      </w:r>
      <w:r>
        <w:rPr>
          <w:i/>
        </w:rPr>
        <w:tab/>
      </w:r>
      <w:r>
        <w:rPr>
          <w:i/>
        </w:rPr>
        <w:tab/>
      </w:r>
      <w:r>
        <w:rPr>
          <w:i/>
        </w:rPr>
        <w:tab/>
      </w:r>
      <w:r>
        <w:rPr>
          <w:i/>
        </w:rPr>
        <w:tab/>
        <w:t>Source: Huawei</w:t>
      </w:r>
    </w:p>
    <w:p w14:paraId="6B00297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C4-220388</w:t>
      </w:r>
      <w:r>
        <w:rPr>
          <w:color w:val="993300"/>
          <w:u w:val="single"/>
        </w:rPr>
        <w:t>.</w:t>
      </w:r>
    </w:p>
    <w:p w14:paraId="1B88721E" w14:textId="1C6C567F" w:rsidR="00555625" w:rsidRDefault="00555625" w:rsidP="00555625">
      <w:pPr>
        <w:rPr>
          <w:rFonts w:ascii="Arial" w:hAnsi="Arial" w:cs="Arial"/>
          <w:b/>
          <w:sz w:val="24"/>
        </w:rPr>
      </w:pPr>
      <w:r>
        <w:rPr>
          <w:rFonts w:ascii="Arial" w:hAnsi="Arial" w:cs="Arial"/>
          <w:b/>
          <w:color w:val="0000FF"/>
          <w:sz w:val="24"/>
        </w:rPr>
        <w:t>C4-220321</w:t>
      </w:r>
      <w:r>
        <w:rPr>
          <w:rFonts w:ascii="Arial" w:hAnsi="Arial" w:cs="Arial"/>
          <w:b/>
          <w:color w:val="0000FF"/>
          <w:sz w:val="24"/>
        </w:rPr>
        <w:tab/>
      </w:r>
      <w:r>
        <w:rPr>
          <w:rFonts w:ascii="Arial" w:hAnsi="Arial" w:cs="Arial"/>
          <w:b/>
          <w:sz w:val="24"/>
        </w:rPr>
        <w:t>Static Authorization</w:t>
      </w:r>
    </w:p>
    <w:p w14:paraId="360205A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CR-0298  rev 1 Cat: F (Rel-17)</w:t>
      </w:r>
      <w:r>
        <w:rPr>
          <w:i/>
        </w:rPr>
        <w:br/>
      </w:r>
      <w:r>
        <w:rPr>
          <w:i/>
        </w:rPr>
        <w:br/>
      </w:r>
      <w:r>
        <w:rPr>
          <w:i/>
        </w:rPr>
        <w:tab/>
      </w:r>
      <w:r>
        <w:rPr>
          <w:i/>
        </w:rPr>
        <w:tab/>
      </w:r>
      <w:r>
        <w:rPr>
          <w:i/>
        </w:rPr>
        <w:tab/>
      </w:r>
      <w:r>
        <w:rPr>
          <w:i/>
        </w:rPr>
        <w:tab/>
      </w:r>
      <w:r>
        <w:rPr>
          <w:i/>
        </w:rPr>
        <w:tab/>
        <w:t>Source: Huawei</w:t>
      </w:r>
    </w:p>
    <w:p w14:paraId="2AED29B6" w14:textId="77777777" w:rsidR="00555625" w:rsidRDefault="00555625" w:rsidP="00555625">
      <w:pPr>
        <w:rPr>
          <w:color w:val="808080"/>
        </w:rPr>
      </w:pPr>
      <w:r>
        <w:rPr>
          <w:color w:val="808080"/>
        </w:rPr>
        <w:t>(Replaces C4-220032)</w:t>
      </w:r>
    </w:p>
    <w:p w14:paraId="400C522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F05C1" w14:textId="1B196A64" w:rsidR="00555625" w:rsidRDefault="00555625" w:rsidP="00555625">
      <w:pPr>
        <w:rPr>
          <w:rFonts w:ascii="Arial" w:hAnsi="Arial" w:cs="Arial"/>
          <w:b/>
          <w:sz w:val="24"/>
        </w:rPr>
      </w:pPr>
      <w:r>
        <w:rPr>
          <w:rFonts w:ascii="Arial" w:hAnsi="Arial" w:cs="Arial"/>
          <w:b/>
          <w:color w:val="0000FF"/>
          <w:sz w:val="24"/>
        </w:rPr>
        <w:t>C4-220322</w:t>
      </w:r>
      <w:r>
        <w:rPr>
          <w:rFonts w:ascii="Arial" w:hAnsi="Arial" w:cs="Arial"/>
          <w:b/>
          <w:color w:val="0000FF"/>
          <w:sz w:val="24"/>
        </w:rPr>
        <w:tab/>
      </w:r>
      <w:r>
        <w:rPr>
          <w:rFonts w:ascii="Arial" w:hAnsi="Arial" w:cs="Arial"/>
          <w:b/>
          <w:sz w:val="24"/>
        </w:rPr>
        <w:t>Static Authorization</w:t>
      </w:r>
    </w:p>
    <w:p w14:paraId="31371CB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CR-0634  rev 1 Cat: F (Rel-17)</w:t>
      </w:r>
      <w:r>
        <w:rPr>
          <w:i/>
        </w:rPr>
        <w:br/>
      </w:r>
      <w:r>
        <w:rPr>
          <w:i/>
        </w:rPr>
        <w:br/>
      </w:r>
      <w:r>
        <w:rPr>
          <w:i/>
        </w:rPr>
        <w:tab/>
      </w:r>
      <w:r>
        <w:rPr>
          <w:i/>
        </w:rPr>
        <w:tab/>
      </w:r>
      <w:r>
        <w:rPr>
          <w:i/>
        </w:rPr>
        <w:tab/>
      </w:r>
      <w:r>
        <w:rPr>
          <w:i/>
        </w:rPr>
        <w:tab/>
      </w:r>
      <w:r>
        <w:rPr>
          <w:i/>
        </w:rPr>
        <w:tab/>
        <w:t>Source: Huawei</w:t>
      </w:r>
    </w:p>
    <w:p w14:paraId="21F16E7A" w14:textId="77777777" w:rsidR="00555625" w:rsidRDefault="00555625" w:rsidP="00555625">
      <w:pPr>
        <w:rPr>
          <w:color w:val="808080"/>
        </w:rPr>
      </w:pPr>
      <w:r>
        <w:rPr>
          <w:color w:val="808080"/>
        </w:rPr>
        <w:t>(Replaces C4-220033)</w:t>
      </w:r>
    </w:p>
    <w:p w14:paraId="11D654D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3309B" w14:textId="419144AF" w:rsidR="00555625" w:rsidRDefault="00555625" w:rsidP="00555625">
      <w:pPr>
        <w:rPr>
          <w:rFonts w:ascii="Arial" w:hAnsi="Arial" w:cs="Arial"/>
          <w:b/>
          <w:sz w:val="24"/>
        </w:rPr>
      </w:pPr>
      <w:r>
        <w:rPr>
          <w:rFonts w:ascii="Arial" w:hAnsi="Arial" w:cs="Arial"/>
          <w:b/>
          <w:color w:val="0000FF"/>
          <w:sz w:val="24"/>
        </w:rPr>
        <w:t>C4-220323</w:t>
      </w:r>
      <w:r>
        <w:rPr>
          <w:rFonts w:ascii="Arial" w:hAnsi="Arial" w:cs="Arial"/>
          <w:b/>
          <w:color w:val="0000FF"/>
          <w:sz w:val="24"/>
        </w:rPr>
        <w:tab/>
      </w:r>
      <w:r>
        <w:rPr>
          <w:rFonts w:ascii="Arial" w:hAnsi="Arial" w:cs="Arial"/>
          <w:b/>
          <w:sz w:val="24"/>
        </w:rPr>
        <w:t>Adding examples to the Resource URI structure clause</w:t>
      </w:r>
    </w:p>
    <w:p w14:paraId="7B050B9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CR-0115  rev 1 Cat: F (Rel-17)</w:t>
      </w:r>
      <w:r>
        <w:rPr>
          <w:i/>
        </w:rPr>
        <w:br/>
      </w:r>
      <w:r>
        <w:rPr>
          <w:i/>
        </w:rPr>
        <w:br/>
      </w:r>
      <w:r>
        <w:rPr>
          <w:i/>
        </w:rPr>
        <w:tab/>
      </w:r>
      <w:r>
        <w:rPr>
          <w:i/>
        </w:rPr>
        <w:tab/>
      </w:r>
      <w:r>
        <w:rPr>
          <w:i/>
        </w:rPr>
        <w:tab/>
      </w:r>
      <w:r>
        <w:rPr>
          <w:i/>
        </w:rPr>
        <w:tab/>
      </w:r>
      <w:r>
        <w:rPr>
          <w:i/>
        </w:rPr>
        <w:tab/>
        <w:t>Source: Huawei</w:t>
      </w:r>
    </w:p>
    <w:p w14:paraId="5EC333D9" w14:textId="77777777" w:rsidR="00555625" w:rsidRDefault="00555625" w:rsidP="00555625">
      <w:pPr>
        <w:rPr>
          <w:color w:val="808080"/>
        </w:rPr>
      </w:pPr>
      <w:r>
        <w:rPr>
          <w:color w:val="808080"/>
        </w:rPr>
        <w:t>(Replaces C4-220034)</w:t>
      </w:r>
    </w:p>
    <w:p w14:paraId="362CC0A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4B37B" w14:textId="23951E53" w:rsidR="00555625" w:rsidRDefault="00555625" w:rsidP="00555625">
      <w:pPr>
        <w:rPr>
          <w:rFonts w:ascii="Arial" w:hAnsi="Arial" w:cs="Arial"/>
          <w:b/>
          <w:sz w:val="24"/>
        </w:rPr>
      </w:pPr>
      <w:r>
        <w:rPr>
          <w:rFonts w:ascii="Arial" w:hAnsi="Arial" w:cs="Arial"/>
          <w:b/>
          <w:color w:val="0000FF"/>
          <w:sz w:val="24"/>
        </w:rPr>
        <w:t>C4-220324</w:t>
      </w:r>
      <w:r>
        <w:rPr>
          <w:rFonts w:ascii="Arial" w:hAnsi="Arial" w:cs="Arial"/>
          <w:b/>
          <w:color w:val="0000FF"/>
          <w:sz w:val="24"/>
        </w:rPr>
        <w:tab/>
      </w:r>
      <w:r>
        <w:rPr>
          <w:rFonts w:ascii="Arial" w:hAnsi="Arial" w:cs="Arial"/>
          <w:b/>
          <w:sz w:val="24"/>
        </w:rPr>
        <w:t>Handling Description field along with the '$ref' keyword</w:t>
      </w:r>
    </w:p>
    <w:p w14:paraId="38B3182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CR-0116  rev 1 Cat: F (Rel-17)</w:t>
      </w:r>
      <w:r>
        <w:rPr>
          <w:i/>
        </w:rPr>
        <w:br/>
      </w:r>
      <w:r>
        <w:rPr>
          <w:i/>
        </w:rPr>
        <w:br/>
      </w:r>
      <w:r>
        <w:rPr>
          <w:i/>
        </w:rPr>
        <w:tab/>
      </w:r>
      <w:r>
        <w:rPr>
          <w:i/>
        </w:rPr>
        <w:tab/>
      </w:r>
      <w:r>
        <w:rPr>
          <w:i/>
        </w:rPr>
        <w:tab/>
      </w:r>
      <w:r>
        <w:rPr>
          <w:i/>
        </w:rPr>
        <w:tab/>
      </w:r>
      <w:r>
        <w:rPr>
          <w:i/>
        </w:rPr>
        <w:tab/>
        <w:t>Source: Huawei</w:t>
      </w:r>
    </w:p>
    <w:p w14:paraId="0B8903D2" w14:textId="77777777" w:rsidR="00555625" w:rsidRDefault="00555625" w:rsidP="00555625">
      <w:pPr>
        <w:rPr>
          <w:color w:val="808080"/>
        </w:rPr>
      </w:pPr>
      <w:r>
        <w:rPr>
          <w:color w:val="808080"/>
        </w:rPr>
        <w:t>(Replaces C4-220035)</w:t>
      </w:r>
    </w:p>
    <w:p w14:paraId="2E3F67F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92820" w14:textId="224AD23D" w:rsidR="00555625" w:rsidRDefault="00555625" w:rsidP="00555625">
      <w:pPr>
        <w:rPr>
          <w:rFonts w:ascii="Arial" w:hAnsi="Arial" w:cs="Arial"/>
          <w:b/>
          <w:sz w:val="24"/>
        </w:rPr>
      </w:pPr>
      <w:r>
        <w:rPr>
          <w:rFonts w:ascii="Arial" w:hAnsi="Arial" w:cs="Arial"/>
          <w:b/>
          <w:color w:val="0000FF"/>
          <w:sz w:val="24"/>
        </w:rPr>
        <w:t>C4-220325</w:t>
      </w:r>
      <w:r>
        <w:rPr>
          <w:rFonts w:ascii="Arial" w:hAnsi="Arial" w:cs="Arial"/>
          <w:b/>
          <w:color w:val="0000FF"/>
          <w:sz w:val="24"/>
        </w:rPr>
        <w:tab/>
      </w:r>
      <w:r>
        <w:rPr>
          <w:rFonts w:ascii="Arial" w:hAnsi="Arial" w:cs="Arial"/>
          <w:b/>
          <w:sz w:val="24"/>
        </w:rPr>
        <w:t>Aligning SBI-Stage3-Template with TS 29.501</w:t>
      </w:r>
    </w:p>
    <w:p w14:paraId="729FFD06"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CR-0117  rev 1 Cat: F (Rel-17)</w:t>
      </w:r>
      <w:r>
        <w:rPr>
          <w:i/>
        </w:rPr>
        <w:br/>
      </w:r>
      <w:r>
        <w:rPr>
          <w:i/>
        </w:rPr>
        <w:br/>
      </w:r>
      <w:r>
        <w:rPr>
          <w:i/>
        </w:rPr>
        <w:tab/>
      </w:r>
      <w:r>
        <w:rPr>
          <w:i/>
        </w:rPr>
        <w:tab/>
      </w:r>
      <w:r>
        <w:rPr>
          <w:i/>
        </w:rPr>
        <w:tab/>
      </w:r>
      <w:r>
        <w:rPr>
          <w:i/>
        </w:rPr>
        <w:tab/>
      </w:r>
      <w:r>
        <w:rPr>
          <w:i/>
        </w:rPr>
        <w:tab/>
        <w:t>Source: Huawei</w:t>
      </w:r>
    </w:p>
    <w:p w14:paraId="5ED27E6F" w14:textId="77777777" w:rsidR="00555625" w:rsidRDefault="00555625" w:rsidP="00555625">
      <w:pPr>
        <w:rPr>
          <w:color w:val="808080"/>
        </w:rPr>
      </w:pPr>
      <w:r>
        <w:rPr>
          <w:color w:val="808080"/>
        </w:rPr>
        <w:t>(Replaces C4-220036)</w:t>
      </w:r>
    </w:p>
    <w:p w14:paraId="792F773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03C3D" w14:textId="3C406D50" w:rsidR="00555625" w:rsidRDefault="00555625" w:rsidP="00555625">
      <w:pPr>
        <w:rPr>
          <w:rFonts w:ascii="Arial" w:hAnsi="Arial" w:cs="Arial"/>
          <w:b/>
          <w:sz w:val="24"/>
        </w:rPr>
      </w:pPr>
      <w:r>
        <w:rPr>
          <w:rFonts w:ascii="Arial" w:hAnsi="Arial" w:cs="Arial"/>
          <w:b/>
          <w:color w:val="0000FF"/>
          <w:sz w:val="24"/>
        </w:rPr>
        <w:t>C4-220336</w:t>
      </w:r>
      <w:r>
        <w:rPr>
          <w:rFonts w:ascii="Arial" w:hAnsi="Arial" w:cs="Arial"/>
          <w:b/>
          <w:color w:val="0000FF"/>
          <w:sz w:val="24"/>
        </w:rPr>
        <w:tab/>
      </w:r>
      <w:r>
        <w:rPr>
          <w:rFonts w:ascii="Arial" w:hAnsi="Arial" w:cs="Arial"/>
          <w:b/>
          <w:sz w:val="24"/>
        </w:rPr>
        <w:t>SUCI information corrections</w:t>
      </w:r>
    </w:p>
    <w:p w14:paraId="02360E2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CR-0642  rev 1 Cat: F (Rel-17)</w:t>
      </w:r>
      <w:r>
        <w:rPr>
          <w:i/>
        </w:rPr>
        <w:br/>
      </w:r>
      <w:r>
        <w:rPr>
          <w:i/>
        </w:rPr>
        <w:br/>
      </w:r>
      <w:r>
        <w:rPr>
          <w:i/>
        </w:rPr>
        <w:tab/>
      </w:r>
      <w:r>
        <w:rPr>
          <w:i/>
        </w:rPr>
        <w:tab/>
      </w:r>
      <w:r>
        <w:rPr>
          <w:i/>
        </w:rPr>
        <w:tab/>
      </w:r>
      <w:r>
        <w:rPr>
          <w:i/>
        </w:rPr>
        <w:tab/>
      </w:r>
      <w:r>
        <w:rPr>
          <w:i/>
        </w:rPr>
        <w:tab/>
        <w:t>Source: China Mobile</w:t>
      </w:r>
    </w:p>
    <w:p w14:paraId="22FB165E" w14:textId="77777777" w:rsidR="00555625" w:rsidRDefault="00555625" w:rsidP="00555625">
      <w:pPr>
        <w:rPr>
          <w:color w:val="808080"/>
        </w:rPr>
      </w:pPr>
      <w:r>
        <w:rPr>
          <w:color w:val="808080"/>
        </w:rPr>
        <w:t>(Replaces C4-220152)</w:t>
      </w:r>
    </w:p>
    <w:p w14:paraId="6704F7D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C4-220384</w:t>
      </w:r>
      <w:r>
        <w:rPr>
          <w:color w:val="993300"/>
          <w:u w:val="single"/>
        </w:rPr>
        <w:t>.</w:t>
      </w:r>
    </w:p>
    <w:p w14:paraId="0EAE7680" w14:textId="01EDC33E" w:rsidR="00555625" w:rsidRDefault="00555625" w:rsidP="00555625">
      <w:pPr>
        <w:rPr>
          <w:rFonts w:ascii="Arial" w:hAnsi="Arial" w:cs="Arial"/>
          <w:b/>
          <w:sz w:val="24"/>
        </w:rPr>
      </w:pPr>
      <w:r>
        <w:rPr>
          <w:rFonts w:ascii="Arial" w:hAnsi="Arial" w:cs="Arial"/>
          <w:b/>
          <w:color w:val="0000FF"/>
          <w:sz w:val="24"/>
        </w:rPr>
        <w:t>C4-220338</w:t>
      </w:r>
      <w:r>
        <w:rPr>
          <w:rFonts w:ascii="Arial" w:hAnsi="Arial" w:cs="Arial"/>
          <w:b/>
          <w:color w:val="0000FF"/>
          <w:sz w:val="24"/>
        </w:rPr>
        <w:tab/>
      </w:r>
      <w:r>
        <w:rPr>
          <w:rFonts w:ascii="Arial" w:hAnsi="Arial" w:cs="Arial"/>
          <w:b/>
          <w:sz w:val="24"/>
        </w:rPr>
        <w:t>3gpp-Sbi-NF-Peer-Info header field</w:t>
      </w:r>
    </w:p>
    <w:p w14:paraId="021A0D1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CR-0302  rev 1 Cat: B (Rel-17)</w:t>
      </w:r>
      <w:r>
        <w:rPr>
          <w:i/>
        </w:rPr>
        <w:br/>
      </w:r>
      <w:r>
        <w:rPr>
          <w:i/>
        </w:rPr>
        <w:br/>
      </w:r>
      <w:r>
        <w:rPr>
          <w:i/>
        </w:rPr>
        <w:tab/>
      </w:r>
      <w:r>
        <w:rPr>
          <w:i/>
        </w:rPr>
        <w:tab/>
      </w:r>
      <w:r>
        <w:rPr>
          <w:i/>
        </w:rPr>
        <w:tab/>
      </w:r>
      <w:r>
        <w:rPr>
          <w:i/>
        </w:rPr>
        <w:tab/>
      </w:r>
      <w:r>
        <w:rPr>
          <w:i/>
        </w:rPr>
        <w:tab/>
        <w:t>Source: China Mobile</w:t>
      </w:r>
    </w:p>
    <w:p w14:paraId="70C81BAA" w14:textId="77777777" w:rsidR="00555625" w:rsidRDefault="00555625" w:rsidP="00555625">
      <w:pPr>
        <w:rPr>
          <w:color w:val="808080"/>
        </w:rPr>
      </w:pPr>
      <w:r>
        <w:rPr>
          <w:color w:val="808080"/>
        </w:rPr>
        <w:t>(Replaces C4-220155)</w:t>
      </w:r>
    </w:p>
    <w:p w14:paraId="6093769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7E33D" w14:textId="0D21E081" w:rsidR="00555625" w:rsidRDefault="00555625" w:rsidP="00555625">
      <w:pPr>
        <w:rPr>
          <w:rFonts w:ascii="Arial" w:hAnsi="Arial" w:cs="Arial"/>
          <w:b/>
          <w:sz w:val="24"/>
        </w:rPr>
      </w:pPr>
      <w:r>
        <w:rPr>
          <w:rFonts w:ascii="Arial" w:hAnsi="Arial" w:cs="Arial"/>
          <w:b/>
          <w:color w:val="0000FF"/>
          <w:sz w:val="24"/>
        </w:rPr>
        <w:t>C4-220340</w:t>
      </w:r>
      <w:r>
        <w:rPr>
          <w:rFonts w:ascii="Arial" w:hAnsi="Arial" w:cs="Arial"/>
          <w:b/>
          <w:color w:val="0000FF"/>
          <w:sz w:val="24"/>
        </w:rPr>
        <w:tab/>
      </w:r>
      <w:r>
        <w:rPr>
          <w:rFonts w:ascii="Arial" w:hAnsi="Arial" w:cs="Arial"/>
          <w:b/>
          <w:sz w:val="24"/>
        </w:rPr>
        <w:t>Update on missing roaming information</w:t>
      </w:r>
    </w:p>
    <w:p w14:paraId="2CCB78B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CR-0417  rev 1 Cat: F (Rel-17)</w:t>
      </w:r>
      <w:r>
        <w:rPr>
          <w:i/>
        </w:rPr>
        <w:br/>
      </w:r>
      <w:r>
        <w:rPr>
          <w:i/>
        </w:rPr>
        <w:br/>
      </w:r>
      <w:r>
        <w:rPr>
          <w:i/>
        </w:rPr>
        <w:tab/>
      </w:r>
      <w:r>
        <w:rPr>
          <w:i/>
        </w:rPr>
        <w:tab/>
      </w:r>
      <w:r>
        <w:rPr>
          <w:i/>
        </w:rPr>
        <w:tab/>
      </w:r>
      <w:r>
        <w:rPr>
          <w:i/>
        </w:rPr>
        <w:tab/>
      </w:r>
      <w:r>
        <w:rPr>
          <w:i/>
        </w:rPr>
        <w:tab/>
        <w:t>Source: Huawei, MCC</w:t>
      </w:r>
    </w:p>
    <w:p w14:paraId="688FED32" w14:textId="77777777" w:rsidR="00555625" w:rsidRDefault="00555625" w:rsidP="00555625">
      <w:pPr>
        <w:rPr>
          <w:color w:val="808080"/>
        </w:rPr>
      </w:pPr>
      <w:r>
        <w:rPr>
          <w:color w:val="808080"/>
        </w:rPr>
        <w:t>(Replaces C4-220275)</w:t>
      </w:r>
    </w:p>
    <w:p w14:paraId="0B5C930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E5E99" w14:textId="45774EE8" w:rsidR="00555625" w:rsidRDefault="00555625" w:rsidP="00555625">
      <w:pPr>
        <w:rPr>
          <w:rFonts w:ascii="Arial" w:hAnsi="Arial" w:cs="Arial"/>
          <w:b/>
          <w:sz w:val="24"/>
        </w:rPr>
      </w:pPr>
      <w:r>
        <w:rPr>
          <w:rFonts w:ascii="Arial" w:hAnsi="Arial" w:cs="Arial"/>
          <w:b/>
          <w:color w:val="0000FF"/>
          <w:sz w:val="24"/>
        </w:rPr>
        <w:t>C4-220362</w:t>
      </w:r>
      <w:r>
        <w:rPr>
          <w:rFonts w:ascii="Arial" w:hAnsi="Arial" w:cs="Arial"/>
          <w:b/>
          <w:color w:val="0000FF"/>
          <w:sz w:val="24"/>
        </w:rPr>
        <w:tab/>
      </w:r>
      <w:r>
        <w:rPr>
          <w:rFonts w:ascii="Arial" w:hAnsi="Arial" w:cs="Arial"/>
          <w:b/>
          <w:sz w:val="24"/>
        </w:rPr>
        <w:t>Introduce HTTP PATCH Method</w:t>
      </w:r>
    </w:p>
    <w:p w14:paraId="436CBB11"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v17.3.0</w:t>
      </w:r>
      <w:r>
        <w:rPr>
          <w:i/>
        </w:rPr>
        <w:tab/>
        <w:t xml:space="preserve">  CR-0093  rev 1 Cat: F (Rel-17)</w:t>
      </w:r>
      <w:r>
        <w:rPr>
          <w:i/>
        </w:rPr>
        <w:br/>
      </w:r>
      <w:r>
        <w:rPr>
          <w:i/>
        </w:rPr>
        <w:br/>
      </w:r>
      <w:r>
        <w:rPr>
          <w:i/>
        </w:rPr>
        <w:tab/>
      </w:r>
      <w:r>
        <w:rPr>
          <w:i/>
        </w:rPr>
        <w:tab/>
      </w:r>
      <w:r>
        <w:rPr>
          <w:i/>
        </w:rPr>
        <w:tab/>
      </w:r>
      <w:r>
        <w:rPr>
          <w:i/>
        </w:rPr>
        <w:tab/>
      </w:r>
      <w:r>
        <w:rPr>
          <w:i/>
        </w:rPr>
        <w:tab/>
        <w:t>Source: ZTE</w:t>
      </w:r>
    </w:p>
    <w:p w14:paraId="72D89BE6" w14:textId="77777777" w:rsidR="00555625" w:rsidRDefault="00555625" w:rsidP="00555625">
      <w:pPr>
        <w:rPr>
          <w:color w:val="808080"/>
        </w:rPr>
      </w:pPr>
      <w:r>
        <w:rPr>
          <w:color w:val="808080"/>
        </w:rPr>
        <w:t>(Replaces C4-220078)</w:t>
      </w:r>
    </w:p>
    <w:p w14:paraId="431CCC04" w14:textId="77777777" w:rsidR="00555625" w:rsidRDefault="00555625" w:rsidP="00555625">
      <w:pPr>
        <w:rPr>
          <w:rFonts w:ascii="Arial" w:hAnsi="Arial" w:cs="Arial"/>
          <w:b/>
        </w:rPr>
      </w:pPr>
      <w:r>
        <w:rPr>
          <w:rFonts w:ascii="Arial" w:hAnsi="Arial" w:cs="Arial"/>
          <w:b/>
        </w:rPr>
        <w:t xml:space="preserve">Abstract: </w:t>
      </w:r>
    </w:p>
    <w:p w14:paraId="165C00E3" w14:textId="77777777" w:rsidR="00555625" w:rsidRDefault="00555625" w:rsidP="00555625">
      <w:r>
        <w:t>This contribution proposes to introduce HTTP PATCH method to update the UE context in SMSF.</w:t>
      </w:r>
    </w:p>
    <w:p w14:paraId="24BDF7C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AF15A" w14:textId="1AEF381A" w:rsidR="00555625" w:rsidRDefault="00555625" w:rsidP="00555625">
      <w:pPr>
        <w:rPr>
          <w:rFonts w:ascii="Arial" w:hAnsi="Arial" w:cs="Arial"/>
          <w:b/>
          <w:sz w:val="24"/>
        </w:rPr>
      </w:pPr>
      <w:r>
        <w:rPr>
          <w:rFonts w:ascii="Arial" w:hAnsi="Arial" w:cs="Arial"/>
          <w:b/>
          <w:color w:val="0000FF"/>
          <w:sz w:val="24"/>
        </w:rPr>
        <w:t>C4-220364</w:t>
      </w:r>
      <w:r>
        <w:rPr>
          <w:rFonts w:ascii="Arial" w:hAnsi="Arial" w:cs="Arial"/>
          <w:b/>
          <w:color w:val="0000FF"/>
          <w:sz w:val="24"/>
        </w:rPr>
        <w:tab/>
      </w:r>
      <w:r>
        <w:rPr>
          <w:rFonts w:ascii="Arial" w:hAnsi="Arial" w:cs="Arial"/>
          <w:b/>
          <w:sz w:val="24"/>
        </w:rPr>
        <w:t>Handling of PLMN ID in Subscription to NF Profile Change</w:t>
      </w:r>
    </w:p>
    <w:p w14:paraId="417486B2"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CR-0648  rev 1 Cat: F (Rel-17)</w:t>
      </w:r>
      <w:r>
        <w:rPr>
          <w:i/>
        </w:rPr>
        <w:br/>
      </w:r>
      <w:r>
        <w:rPr>
          <w:i/>
        </w:rPr>
        <w:br/>
      </w:r>
      <w:r>
        <w:rPr>
          <w:i/>
        </w:rPr>
        <w:tab/>
      </w:r>
      <w:r>
        <w:rPr>
          <w:i/>
        </w:rPr>
        <w:tab/>
      </w:r>
      <w:r>
        <w:rPr>
          <w:i/>
        </w:rPr>
        <w:tab/>
      </w:r>
      <w:r>
        <w:rPr>
          <w:i/>
        </w:rPr>
        <w:tab/>
      </w:r>
      <w:r>
        <w:rPr>
          <w:i/>
        </w:rPr>
        <w:tab/>
        <w:t>Source: ZTE</w:t>
      </w:r>
    </w:p>
    <w:p w14:paraId="3A3FCC48" w14:textId="77777777" w:rsidR="00555625" w:rsidRDefault="00555625" w:rsidP="00555625">
      <w:pPr>
        <w:rPr>
          <w:color w:val="808080"/>
        </w:rPr>
      </w:pPr>
      <w:r>
        <w:rPr>
          <w:color w:val="808080"/>
        </w:rPr>
        <w:t>(Replaces C4-220189)</w:t>
      </w:r>
    </w:p>
    <w:p w14:paraId="7CC5C14A" w14:textId="77777777" w:rsidR="00555625" w:rsidRDefault="00555625" w:rsidP="00555625">
      <w:pPr>
        <w:rPr>
          <w:rFonts w:ascii="Arial" w:hAnsi="Arial" w:cs="Arial"/>
          <w:b/>
        </w:rPr>
      </w:pPr>
      <w:r>
        <w:rPr>
          <w:rFonts w:ascii="Arial" w:hAnsi="Arial" w:cs="Arial"/>
          <w:b/>
        </w:rPr>
        <w:lastRenderedPageBreak/>
        <w:t xml:space="preserve">Abstract: </w:t>
      </w:r>
    </w:p>
    <w:p w14:paraId="7D6BF12F" w14:textId="77777777" w:rsidR="00555625" w:rsidRDefault="00555625" w:rsidP="00555625">
      <w:r>
        <w:t>This contribution proposes clarification on the NRF behaviour about how to use the PLMN ID in the subscription to NF profile changes.</w:t>
      </w:r>
    </w:p>
    <w:p w14:paraId="0F6D224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C4-220383</w:t>
      </w:r>
      <w:r>
        <w:rPr>
          <w:color w:val="993300"/>
          <w:u w:val="single"/>
        </w:rPr>
        <w:t>.</w:t>
      </w:r>
    </w:p>
    <w:p w14:paraId="664809A5" w14:textId="25FE30F8" w:rsidR="00555625" w:rsidRDefault="00555625" w:rsidP="00555625">
      <w:pPr>
        <w:rPr>
          <w:rFonts w:ascii="Arial" w:hAnsi="Arial" w:cs="Arial"/>
          <w:b/>
          <w:sz w:val="24"/>
        </w:rPr>
      </w:pPr>
      <w:r>
        <w:rPr>
          <w:rFonts w:ascii="Arial" w:hAnsi="Arial" w:cs="Arial"/>
          <w:b/>
          <w:color w:val="0000FF"/>
          <w:sz w:val="24"/>
        </w:rPr>
        <w:t>C4-220370</w:t>
      </w:r>
      <w:r>
        <w:rPr>
          <w:rFonts w:ascii="Arial" w:hAnsi="Arial" w:cs="Arial"/>
          <w:b/>
          <w:color w:val="0000FF"/>
          <w:sz w:val="24"/>
        </w:rPr>
        <w:tab/>
      </w:r>
      <w:r>
        <w:rPr>
          <w:rFonts w:ascii="Arial" w:hAnsi="Arial" w:cs="Arial"/>
          <w:b/>
          <w:sz w:val="24"/>
        </w:rPr>
        <w:t>Preferred PGW Query Parameter</w:t>
      </w:r>
    </w:p>
    <w:p w14:paraId="7A36AEE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CR-0657  rev 1 Cat: B (Rel-17)</w:t>
      </w:r>
      <w:r>
        <w:rPr>
          <w:i/>
        </w:rPr>
        <w:br/>
      </w:r>
      <w:r>
        <w:rPr>
          <w:i/>
        </w:rPr>
        <w:br/>
      </w:r>
      <w:r>
        <w:rPr>
          <w:i/>
        </w:rPr>
        <w:tab/>
      </w:r>
      <w:r>
        <w:rPr>
          <w:i/>
        </w:rPr>
        <w:tab/>
      </w:r>
      <w:r>
        <w:rPr>
          <w:i/>
        </w:rPr>
        <w:tab/>
      </w:r>
      <w:r>
        <w:rPr>
          <w:i/>
        </w:rPr>
        <w:tab/>
      </w:r>
      <w:r>
        <w:rPr>
          <w:i/>
        </w:rPr>
        <w:tab/>
        <w:t>Source: Ericsson</w:t>
      </w:r>
    </w:p>
    <w:p w14:paraId="5C96D2EE" w14:textId="77777777" w:rsidR="00555625" w:rsidRDefault="00555625" w:rsidP="00555625">
      <w:pPr>
        <w:rPr>
          <w:color w:val="808080"/>
        </w:rPr>
      </w:pPr>
      <w:r>
        <w:rPr>
          <w:color w:val="808080"/>
        </w:rPr>
        <w:t>(Replaces C4-220230)</w:t>
      </w:r>
    </w:p>
    <w:p w14:paraId="0890B8D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969BF" w14:textId="79B801B5" w:rsidR="00555625" w:rsidRDefault="00555625" w:rsidP="00555625">
      <w:pPr>
        <w:rPr>
          <w:rFonts w:ascii="Arial" w:hAnsi="Arial" w:cs="Arial"/>
          <w:b/>
          <w:sz w:val="24"/>
        </w:rPr>
      </w:pPr>
      <w:r>
        <w:rPr>
          <w:rFonts w:ascii="Arial" w:hAnsi="Arial" w:cs="Arial"/>
          <w:b/>
          <w:color w:val="0000FF"/>
          <w:sz w:val="24"/>
        </w:rPr>
        <w:t>C4-220371</w:t>
      </w:r>
      <w:r>
        <w:rPr>
          <w:rFonts w:ascii="Arial" w:hAnsi="Arial" w:cs="Arial"/>
          <w:b/>
          <w:color w:val="0000FF"/>
          <w:sz w:val="24"/>
        </w:rPr>
        <w:tab/>
      </w:r>
      <w:r>
        <w:rPr>
          <w:rFonts w:ascii="Arial" w:hAnsi="Arial" w:cs="Arial"/>
          <w:b/>
          <w:sz w:val="24"/>
        </w:rPr>
        <w:t>Other-service Scope support to PDU Session resource for NIDD</w:t>
      </w:r>
    </w:p>
    <w:p w14:paraId="1ECC7A34"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CR-0306  rev 1 Cat: B (Rel-17)</w:t>
      </w:r>
      <w:r>
        <w:rPr>
          <w:i/>
        </w:rPr>
        <w:br/>
      </w:r>
      <w:r>
        <w:rPr>
          <w:i/>
        </w:rPr>
        <w:br/>
      </w:r>
      <w:r>
        <w:rPr>
          <w:i/>
        </w:rPr>
        <w:tab/>
      </w:r>
      <w:r>
        <w:rPr>
          <w:i/>
        </w:rPr>
        <w:tab/>
      </w:r>
      <w:r>
        <w:rPr>
          <w:i/>
        </w:rPr>
        <w:tab/>
      </w:r>
      <w:r>
        <w:rPr>
          <w:i/>
        </w:rPr>
        <w:tab/>
      </w:r>
      <w:r>
        <w:rPr>
          <w:i/>
        </w:rPr>
        <w:tab/>
        <w:t>Source: Ericsson</w:t>
      </w:r>
    </w:p>
    <w:p w14:paraId="29511BA1" w14:textId="77777777" w:rsidR="00555625" w:rsidRDefault="00555625" w:rsidP="00555625">
      <w:pPr>
        <w:rPr>
          <w:color w:val="808080"/>
        </w:rPr>
      </w:pPr>
      <w:r>
        <w:rPr>
          <w:color w:val="808080"/>
        </w:rPr>
        <w:t>(Replaces C4-220226)</w:t>
      </w:r>
    </w:p>
    <w:p w14:paraId="766D631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66F3F" w14:textId="55D34BF9" w:rsidR="00555625" w:rsidRDefault="00555625" w:rsidP="00555625">
      <w:pPr>
        <w:rPr>
          <w:rFonts w:ascii="Arial" w:hAnsi="Arial" w:cs="Arial"/>
          <w:b/>
          <w:sz w:val="24"/>
        </w:rPr>
      </w:pPr>
      <w:r>
        <w:rPr>
          <w:rFonts w:ascii="Arial" w:hAnsi="Arial" w:cs="Arial"/>
          <w:b/>
          <w:color w:val="0000FF"/>
          <w:sz w:val="24"/>
        </w:rPr>
        <w:t>C4-220373</w:t>
      </w:r>
      <w:r>
        <w:rPr>
          <w:rFonts w:ascii="Arial" w:hAnsi="Arial" w:cs="Arial"/>
          <w:b/>
          <w:color w:val="0000FF"/>
          <w:sz w:val="24"/>
        </w:rPr>
        <w:tab/>
      </w:r>
      <w:r>
        <w:rPr>
          <w:rFonts w:ascii="Arial" w:hAnsi="Arial" w:cs="Arial"/>
          <w:b/>
          <w:sz w:val="24"/>
        </w:rPr>
        <w:t>Group Binding for NF (Service) levels</w:t>
      </w:r>
    </w:p>
    <w:p w14:paraId="1E3FFFA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CR-0305  rev 1 Cat: B (Rel-17)</w:t>
      </w:r>
      <w:r>
        <w:rPr>
          <w:i/>
        </w:rPr>
        <w:br/>
      </w:r>
      <w:r>
        <w:rPr>
          <w:i/>
        </w:rPr>
        <w:br/>
      </w:r>
      <w:r>
        <w:rPr>
          <w:i/>
        </w:rPr>
        <w:tab/>
      </w:r>
      <w:r>
        <w:rPr>
          <w:i/>
        </w:rPr>
        <w:tab/>
      </w:r>
      <w:r>
        <w:rPr>
          <w:i/>
        </w:rPr>
        <w:tab/>
      </w:r>
      <w:r>
        <w:rPr>
          <w:i/>
        </w:rPr>
        <w:tab/>
      </w:r>
      <w:r>
        <w:rPr>
          <w:i/>
        </w:rPr>
        <w:tab/>
        <w:t>Source: Ericsson</w:t>
      </w:r>
    </w:p>
    <w:p w14:paraId="7885693B" w14:textId="77777777" w:rsidR="00555625" w:rsidRDefault="00555625" w:rsidP="00555625">
      <w:pPr>
        <w:rPr>
          <w:color w:val="808080"/>
        </w:rPr>
      </w:pPr>
      <w:r>
        <w:rPr>
          <w:color w:val="808080"/>
        </w:rPr>
        <w:t>(Replaces C4-220225)</w:t>
      </w:r>
    </w:p>
    <w:p w14:paraId="500C946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680D4" w14:textId="12542B50" w:rsidR="00555625" w:rsidRDefault="00555625" w:rsidP="00555625">
      <w:pPr>
        <w:rPr>
          <w:rFonts w:ascii="Arial" w:hAnsi="Arial" w:cs="Arial"/>
          <w:b/>
          <w:sz w:val="24"/>
        </w:rPr>
      </w:pPr>
      <w:r>
        <w:rPr>
          <w:rFonts w:ascii="Arial" w:hAnsi="Arial" w:cs="Arial"/>
          <w:b/>
          <w:color w:val="0000FF"/>
          <w:sz w:val="24"/>
        </w:rPr>
        <w:t>C4-220383</w:t>
      </w:r>
      <w:r>
        <w:rPr>
          <w:rFonts w:ascii="Arial" w:hAnsi="Arial" w:cs="Arial"/>
          <w:b/>
          <w:color w:val="0000FF"/>
          <w:sz w:val="24"/>
        </w:rPr>
        <w:tab/>
      </w:r>
      <w:r>
        <w:rPr>
          <w:rFonts w:ascii="Arial" w:hAnsi="Arial" w:cs="Arial"/>
          <w:b/>
          <w:sz w:val="24"/>
        </w:rPr>
        <w:t>Handling of PLMN ID in Subscription to NF Profile Change</w:t>
      </w:r>
    </w:p>
    <w:p w14:paraId="0D25DD4C"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CR-0648  rev 2 Cat: F (Rel-17)</w:t>
      </w:r>
      <w:r>
        <w:rPr>
          <w:i/>
        </w:rPr>
        <w:br/>
      </w:r>
      <w:r>
        <w:rPr>
          <w:i/>
        </w:rPr>
        <w:br/>
      </w:r>
      <w:r>
        <w:rPr>
          <w:i/>
        </w:rPr>
        <w:tab/>
      </w:r>
      <w:r>
        <w:rPr>
          <w:i/>
        </w:rPr>
        <w:tab/>
      </w:r>
      <w:r>
        <w:rPr>
          <w:i/>
        </w:rPr>
        <w:tab/>
      </w:r>
      <w:r>
        <w:rPr>
          <w:i/>
        </w:rPr>
        <w:tab/>
      </w:r>
      <w:r>
        <w:rPr>
          <w:i/>
        </w:rPr>
        <w:tab/>
        <w:t>Source: ZTE</w:t>
      </w:r>
    </w:p>
    <w:p w14:paraId="3193ACDA" w14:textId="77777777" w:rsidR="00555625" w:rsidRDefault="00555625" w:rsidP="00555625">
      <w:pPr>
        <w:rPr>
          <w:color w:val="808080"/>
        </w:rPr>
      </w:pPr>
      <w:r>
        <w:rPr>
          <w:color w:val="808080"/>
        </w:rPr>
        <w:t>(Replaces C4-220364)</w:t>
      </w:r>
    </w:p>
    <w:p w14:paraId="036611E5" w14:textId="77777777" w:rsidR="00555625" w:rsidRDefault="00555625" w:rsidP="00555625">
      <w:pPr>
        <w:rPr>
          <w:rFonts w:ascii="Arial" w:hAnsi="Arial" w:cs="Arial"/>
          <w:b/>
        </w:rPr>
      </w:pPr>
      <w:r>
        <w:rPr>
          <w:rFonts w:ascii="Arial" w:hAnsi="Arial" w:cs="Arial"/>
          <w:b/>
        </w:rPr>
        <w:t xml:space="preserve">Abstract: </w:t>
      </w:r>
    </w:p>
    <w:p w14:paraId="2AFA896D" w14:textId="77777777" w:rsidR="00555625" w:rsidRDefault="00555625" w:rsidP="00555625">
      <w:r>
        <w:t>This contribution proposes clarification on the NRF behaviour about how to use the PLMN ID in the subscription to NF profile changes.</w:t>
      </w:r>
    </w:p>
    <w:p w14:paraId="75D8640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E5010" w14:textId="7A21591A" w:rsidR="00555625" w:rsidRDefault="00555625" w:rsidP="00555625">
      <w:pPr>
        <w:rPr>
          <w:rFonts w:ascii="Arial" w:hAnsi="Arial" w:cs="Arial"/>
          <w:b/>
          <w:sz w:val="24"/>
        </w:rPr>
      </w:pPr>
      <w:r>
        <w:rPr>
          <w:rFonts w:ascii="Arial" w:hAnsi="Arial" w:cs="Arial"/>
          <w:b/>
          <w:color w:val="0000FF"/>
          <w:sz w:val="24"/>
        </w:rPr>
        <w:t>C4-220384</w:t>
      </w:r>
      <w:r>
        <w:rPr>
          <w:rFonts w:ascii="Arial" w:hAnsi="Arial" w:cs="Arial"/>
          <w:b/>
          <w:color w:val="0000FF"/>
          <w:sz w:val="24"/>
        </w:rPr>
        <w:tab/>
      </w:r>
      <w:r>
        <w:rPr>
          <w:rFonts w:ascii="Arial" w:hAnsi="Arial" w:cs="Arial"/>
          <w:b/>
          <w:sz w:val="24"/>
        </w:rPr>
        <w:t>SUCI information corrections</w:t>
      </w:r>
    </w:p>
    <w:p w14:paraId="42F524B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CR-0642  rev 2 Cat: F (Rel-17)</w:t>
      </w:r>
      <w:r>
        <w:rPr>
          <w:i/>
        </w:rPr>
        <w:br/>
      </w:r>
      <w:r>
        <w:rPr>
          <w:i/>
        </w:rPr>
        <w:br/>
      </w:r>
      <w:r>
        <w:rPr>
          <w:i/>
        </w:rPr>
        <w:tab/>
      </w:r>
      <w:r>
        <w:rPr>
          <w:i/>
        </w:rPr>
        <w:tab/>
      </w:r>
      <w:r>
        <w:rPr>
          <w:i/>
        </w:rPr>
        <w:tab/>
      </w:r>
      <w:r>
        <w:rPr>
          <w:i/>
        </w:rPr>
        <w:tab/>
      </w:r>
      <w:r>
        <w:rPr>
          <w:i/>
        </w:rPr>
        <w:tab/>
        <w:t>Source: China Mobile</w:t>
      </w:r>
    </w:p>
    <w:p w14:paraId="653BB09A" w14:textId="77777777" w:rsidR="00555625" w:rsidRDefault="00555625" w:rsidP="00555625">
      <w:pPr>
        <w:rPr>
          <w:color w:val="808080"/>
        </w:rPr>
      </w:pPr>
      <w:r>
        <w:rPr>
          <w:color w:val="808080"/>
        </w:rPr>
        <w:t>(Replaces C4-220336)</w:t>
      </w:r>
    </w:p>
    <w:p w14:paraId="44E9692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42F8E" w14:textId="79BE9C0E" w:rsidR="00555625" w:rsidRDefault="00555625" w:rsidP="00555625">
      <w:pPr>
        <w:rPr>
          <w:rFonts w:ascii="Arial" w:hAnsi="Arial" w:cs="Arial"/>
          <w:b/>
          <w:sz w:val="24"/>
        </w:rPr>
      </w:pPr>
      <w:r>
        <w:rPr>
          <w:rFonts w:ascii="Arial" w:hAnsi="Arial" w:cs="Arial"/>
          <w:b/>
          <w:color w:val="0000FF"/>
          <w:sz w:val="24"/>
        </w:rPr>
        <w:lastRenderedPageBreak/>
        <w:t>C4-220388</w:t>
      </w:r>
      <w:r>
        <w:rPr>
          <w:rFonts w:ascii="Arial" w:hAnsi="Arial" w:cs="Arial"/>
          <w:b/>
          <w:color w:val="0000FF"/>
          <w:sz w:val="24"/>
        </w:rPr>
        <w:tab/>
      </w:r>
      <w:r>
        <w:rPr>
          <w:rFonts w:ascii="Arial" w:hAnsi="Arial" w:cs="Arial"/>
          <w:b/>
          <w:sz w:val="24"/>
        </w:rPr>
        <w:t>Corrections related to the description fields in the OpenAPI descriptions</w:t>
      </w:r>
    </w:p>
    <w:p w14:paraId="7D1FBDE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CR-0681  rev 1 Cat: F (Rel-17)</w:t>
      </w:r>
      <w:r>
        <w:rPr>
          <w:i/>
        </w:rPr>
        <w:br/>
      </w:r>
      <w:r>
        <w:rPr>
          <w:i/>
        </w:rPr>
        <w:br/>
      </w:r>
      <w:r>
        <w:rPr>
          <w:i/>
        </w:rPr>
        <w:tab/>
      </w:r>
      <w:r>
        <w:rPr>
          <w:i/>
        </w:rPr>
        <w:tab/>
      </w:r>
      <w:r>
        <w:rPr>
          <w:i/>
        </w:rPr>
        <w:tab/>
      </w:r>
      <w:r>
        <w:rPr>
          <w:i/>
        </w:rPr>
        <w:tab/>
      </w:r>
      <w:r>
        <w:rPr>
          <w:i/>
        </w:rPr>
        <w:tab/>
        <w:t>Source: Huawei</w:t>
      </w:r>
    </w:p>
    <w:p w14:paraId="1A60285F" w14:textId="77777777" w:rsidR="00555625" w:rsidRDefault="00555625" w:rsidP="00555625">
      <w:pPr>
        <w:rPr>
          <w:color w:val="808080"/>
        </w:rPr>
      </w:pPr>
      <w:r>
        <w:rPr>
          <w:color w:val="808080"/>
        </w:rPr>
        <w:t>(Replaces C4-220302)</w:t>
      </w:r>
    </w:p>
    <w:p w14:paraId="5D8B903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5CEE2" w14:textId="0ECF8164" w:rsidR="00555625" w:rsidRDefault="00555625" w:rsidP="00555625">
      <w:pPr>
        <w:rPr>
          <w:rFonts w:ascii="Arial" w:hAnsi="Arial" w:cs="Arial"/>
          <w:b/>
          <w:sz w:val="24"/>
        </w:rPr>
      </w:pPr>
      <w:r>
        <w:rPr>
          <w:rFonts w:ascii="Arial" w:hAnsi="Arial" w:cs="Arial"/>
          <w:b/>
          <w:color w:val="0000FF"/>
          <w:sz w:val="24"/>
        </w:rPr>
        <w:t>C4-220394</w:t>
      </w:r>
      <w:r>
        <w:rPr>
          <w:rFonts w:ascii="Arial" w:hAnsi="Arial" w:cs="Arial"/>
          <w:b/>
          <w:color w:val="0000FF"/>
          <w:sz w:val="24"/>
        </w:rPr>
        <w:tab/>
      </w:r>
      <w:r>
        <w:rPr>
          <w:rFonts w:ascii="Arial" w:hAnsi="Arial" w:cs="Arial"/>
          <w:b/>
          <w:sz w:val="24"/>
        </w:rPr>
        <w:t>Avoidance of (re)selection of the target NF for Indirect Communication</w:t>
      </w:r>
    </w:p>
    <w:p w14:paraId="0739AF9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CR-0303  rev 1 Cat: B (Rel-17)</w:t>
      </w:r>
      <w:r>
        <w:rPr>
          <w:i/>
        </w:rPr>
        <w:br/>
      </w:r>
      <w:r>
        <w:rPr>
          <w:i/>
        </w:rPr>
        <w:br/>
      </w:r>
      <w:r>
        <w:rPr>
          <w:i/>
        </w:rPr>
        <w:tab/>
      </w:r>
      <w:r>
        <w:rPr>
          <w:i/>
        </w:rPr>
        <w:tab/>
      </w:r>
      <w:r>
        <w:rPr>
          <w:i/>
        </w:rPr>
        <w:tab/>
      </w:r>
      <w:r>
        <w:rPr>
          <w:i/>
        </w:rPr>
        <w:tab/>
      </w:r>
      <w:r>
        <w:rPr>
          <w:i/>
        </w:rPr>
        <w:tab/>
        <w:t>Source: Ericsson</w:t>
      </w:r>
    </w:p>
    <w:p w14:paraId="185207DC" w14:textId="77777777" w:rsidR="00555625" w:rsidRDefault="00555625" w:rsidP="00555625">
      <w:pPr>
        <w:rPr>
          <w:color w:val="808080"/>
        </w:rPr>
      </w:pPr>
      <w:r>
        <w:rPr>
          <w:color w:val="808080"/>
        </w:rPr>
        <w:t>(Replaces C4-220166)</w:t>
      </w:r>
    </w:p>
    <w:p w14:paraId="111003C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38503" w14:textId="4A513665" w:rsidR="00555625" w:rsidRDefault="00555625" w:rsidP="00555625">
      <w:pPr>
        <w:rPr>
          <w:rFonts w:ascii="Arial" w:hAnsi="Arial" w:cs="Arial"/>
          <w:b/>
          <w:sz w:val="24"/>
        </w:rPr>
      </w:pPr>
      <w:r>
        <w:rPr>
          <w:rFonts w:ascii="Arial" w:hAnsi="Arial" w:cs="Arial"/>
          <w:b/>
          <w:color w:val="0000FF"/>
          <w:sz w:val="24"/>
        </w:rPr>
        <w:t>C4-220405</w:t>
      </w:r>
      <w:r>
        <w:rPr>
          <w:rFonts w:ascii="Arial" w:hAnsi="Arial" w:cs="Arial"/>
          <w:b/>
          <w:color w:val="0000FF"/>
          <w:sz w:val="24"/>
        </w:rPr>
        <w:tab/>
      </w:r>
      <w:r>
        <w:rPr>
          <w:rFonts w:ascii="Arial" w:hAnsi="Arial" w:cs="Arial"/>
          <w:b/>
          <w:sz w:val="24"/>
        </w:rPr>
        <w:t>Support of ODB</w:t>
      </w:r>
    </w:p>
    <w:p w14:paraId="0C637A4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CR-0520  rev 1 Cat: F (Rel-17)</w:t>
      </w:r>
      <w:r>
        <w:rPr>
          <w:i/>
        </w:rPr>
        <w:br/>
      </w:r>
      <w:r>
        <w:rPr>
          <w:i/>
        </w:rPr>
        <w:br/>
      </w:r>
      <w:r>
        <w:rPr>
          <w:i/>
        </w:rPr>
        <w:tab/>
      </w:r>
      <w:r>
        <w:rPr>
          <w:i/>
        </w:rPr>
        <w:tab/>
      </w:r>
      <w:r>
        <w:rPr>
          <w:i/>
        </w:rPr>
        <w:tab/>
      </w:r>
      <w:r>
        <w:rPr>
          <w:i/>
        </w:rPr>
        <w:tab/>
      </w:r>
      <w:r>
        <w:rPr>
          <w:i/>
        </w:rPr>
        <w:tab/>
        <w:t>Source: Huawei</w:t>
      </w:r>
    </w:p>
    <w:p w14:paraId="74D7414E" w14:textId="77777777" w:rsidR="00555625" w:rsidRDefault="00555625" w:rsidP="00555625">
      <w:pPr>
        <w:rPr>
          <w:color w:val="808080"/>
        </w:rPr>
      </w:pPr>
      <w:r>
        <w:rPr>
          <w:color w:val="808080"/>
        </w:rPr>
        <w:t>(Replaces C4-220256)</w:t>
      </w:r>
    </w:p>
    <w:p w14:paraId="0DAEB43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09224" w14:textId="742249CC" w:rsidR="00555625" w:rsidRDefault="00555625" w:rsidP="00555625">
      <w:pPr>
        <w:rPr>
          <w:rFonts w:ascii="Arial" w:hAnsi="Arial" w:cs="Arial"/>
          <w:b/>
          <w:sz w:val="24"/>
        </w:rPr>
      </w:pPr>
      <w:r>
        <w:rPr>
          <w:rFonts w:ascii="Arial" w:hAnsi="Arial" w:cs="Arial"/>
          <w:b/>
          <w:color w:val="0000FF"/>
          <w:sz w:val="24"/>
        </w:rPr>
        <w:t>C4-220421</w:t>
      </w:r>
      <w:r>
        <w:rPr>
          <w:rFonts w:ascii="Arial" w:hAnsi="Arial" w:cs="Arial"/>
          <w:b/>
          <w:color w:val="0000FF"/>
          <w:sz w:val="24"/>
        </w:rPr>
        <w:tab/>
      </w:r>
      <w:r>
        <w:rPr>
          <w:rFonts w:ascii="Arial" w:hAnsi="Arial" w:cs="Arial"/>
          <w:b/>
          <w:sz w:val="24"/>
        </w:rPr>
        <w:t>Returning NRF altered priorities when using the Enhanced NF Discovery feature</w:t>
      </w:r>
    </w:p>
    <w:p w14:paraId="6F24DCD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CR-0638  rev 1 Cat: B (Rel-17)</w:t>
      </w:r>
      <w:r>
        <w:rPr>
          <w:i/>
        </w:rPr>
        <w:br/>
      </w:r>
      <w:r>
        <w:rPr>
          <w:i/>
        </w:rPr>
        <w:br/>
      </w:r>
      <w:r>
        <w:rPr>
          <w:i/>
        </w:rPr>
        <w:tab/>
      </w:r>
      <w:r>
        <w:rPr>
          <w:i/>
        </w:rPr>
        <w:tab/>
      </w:r>
      <w:r>
        <w:rPr>
          <w:i/>
        </w:rPr>
        <w:tab/>
      </w:r>
      <w:r>
        <w:rPr>
          <w:i/>
        </w:rPr>
        <w:tab/>
      </w:r>
      <w:r>
        <w:rPr>
          <w:i/>
        </w:rPr>
        <w:tab/>
        <w:t>Source: Nokia, Nokia Shanghai Bell</w:t>
      </w:r>
    </w:p>
    <w:p w14:paraId="2522E0E7" w14:textId="77777777" w:rsidR="00555625" w:rsidRDefault="00555625" w:rsidP="00555625">
      <w:pPr>
        <w:rPr>
          <w:color w:val="808080"/>
        </w:rPr>
      </w:pPr>
      <w:r>
        <w:rPr>
          <w:color w:val="808080"/>
        </w:rPr>
        <w:t>(Replaces C4-220120)</w:t>
      </w:r>
    </w:p>
    <w:p w14:paraId="0D561BA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FB23" w14:textId="6A5F7D15" w:rsidR="00555625" w:rsidRDefault="00555625" w:rsidP="00555625">
      <w:pPr>
        <w:rPr>
          <w:rFonts w:ascii="Arial" w:hAnsi="Arial" w:cs="Arial"/>
          <w:b/>
          <w:sz w:val="24"/>
        </w:rPr>
      </w:pPr>
      <w:r>
        <w:rPr>
          <w:rFonts w:ascii="Arial" w:hAnsi="Arial" w:cs="Arial"/>
          <w:b/>
          <w:color w:val="0000FF"/>
          <w:sz w:val="24"/>
        </w:rPr>
        <w:t>C4-220432</w:t>
      </w:r>
      <w:r>
        <w:rPr>
          <w:rFonts w:ascii="Arial" w:hAnsi="Arial" w:cs="Arial"/>
          <w:b/>
          <w:color w:val="0000FF"/>
          <w:sz w:val="24"/>
        </w:rPr>
        <w:tab/>
      </w:r>
      <w:r>
        <w:rPr>
          <w:rFonts w:ascii="Arial" w:hAnsi="Arial" w:cs="Arial"/>
          <w:b/>
          <w:sz w:val="24"/>
        </w:rPr>
        <w:t>Fqdn data type definition</w:t>
      </w:r>
    </w:p>
    <w:p w14:paraId="2048EB4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CR-0326  rev 1 Cat: F (Rel-17)</w:t>
      </w:r>
      <w:r>
        <w:rPr>
          <w:i/>
        </w:rPr>
        <w:br/>
      </w:r>
      <w:r>
        <w:rPr>
          <w:i/>
        </w:rPr>
        <w:br/>
      </w:r>
      <w:r>
        <w:rPr>
          <w:i/>
        </w:rPr>
        <w:tab/>
      </w:r>
      <w:r>
        <w:rPr>
          <w:i/>
        </w:rPr>
        <w:tab/>
      </w:r>
      <w:r>
        <w:rPr>
          <w:i/>
        </w:rPr>
        <w:tab/>
      </w:r>
      <w:r>
        <w:rPr>
          <w:i/>
        </w:rPr>
        <w:tab/>
      </w:r>
      <w:r>
        <w:rPr>
          <w:i/>
        </w:rPr>
        <w:tab/>
        <w:t>Source: Ericsson</w:t>
      </w:r>
    </w:p>
    <w:p w14:paraId="197E88F0" w14:textId="77777777" w:rsidR="00555625" w:rsidRDefault="00555625" w:rsidP="00555625">
      <w:pPr>
        <w:rPr>
          <w:color w:val="808080"/>
        </w:rPr>
      </w:pPr>
      <w:r>
        <w:rPr>
          <w:color w:val="808080"/>
        </w:rPr>
        <w:t>(Replaces C4-220200)</w:t>
      </w:r>
    </w:p>
    <w:p w14:paraId="02E2C5D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E7581" w14:textId="7C93FD6F" w:rsidR="00555625" w:rsidRDefault="00555625" w:rsidP="00555625">
      <w:pPr>
        <w:rPr>
          <w:rFonts w:ascii="Arial" w:hAnsi="Arial" w:cs="Arial"/>
          <w:b/>
          <w:sz w:val="24"/>
        </w:rPr>
      </w:pPr>
      <w:r>
        <w:rPr>
          <w:rFonts w:ascii="Arial" w:hAnsi="Arial" w:cs="Arial"/>
          <w:b/>
          <w:color w:val="0000FF"/>
          <w:sz w:val="24"/>
        </w:rPr>
        <w:t>C4-220434</w:t>
      </w:r>
      <w:r>
        <w:rPr>
          <w:rFonts w:ascii="Arial" w:hAnsi="Arial" w:cs="Arial"/>
          <w:b/>
          <w:color w:val="0000FF"/>
          <w:sz w:val="24"/>
        </w:rPr>
        <w:tab/>
      </w:r>
      <w:r>
        <w:rPr>
          <w:rFonts w:ascii="Arial" w:hAnsi="Arial" w:cs="Arial"/>
          <w:b/>
          <w:sz w:val="24"/>
        </w:rPr>
        <w:t>Group Subscription Storage</w:t>
      </w:r>
    </w:p>
    <w:p w14:paraId="19594AB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CR-0413  rev 1 Cat: B (Rel-17)</w:t>
      </w:r>
      <w:r>
        <w:rPr>
          <w:i/>
        </w:rPr>
        <w:br/>
      </w:r>
      <w:r>
        <w:rPr>
          <w:i/>
        </w:rPr>
        <w:br/>
      </w:r>
      <w:r>
        <w:rPr>
          <w:i/>
        </w:rPr>
        <w:tab/>
      </w:r>
      <w:r>
        <w:rPr>
          <w:i/>
        </w:rPr>
        <w:tab/>
      </w:r>
      <w:r>
        <w:rPr>
          <w:i/>
        </w:rPr>
        <w:tab/>
      </w:r>
      <w:r>
        <w:rPr>
          <w:i/>
        </w:rPr>
        <w:tab/>
      </w:r>
      <w:r>
        <w:rPr>
          <w:i/>
        </w:rPr>
        <w:tab/>
        <w:t>Source: Ericsson</w:t>
      </w:r>
    </w:p>
    <w:p w14:paraId="23AC98E0" w14:textId="77777777" w:rsidR="00555625" w:rsidRDefault="00555625" w:rsidP="00555625">
      <w:pPr>
        <w:rPr>
          <w:color w:val="808080"/>
        </w:rPr>
      </w:pPr>
      <w:r>
        <w:rPr>
          <w:color w:val="808080"/>
        </w:rPr>
        <w:t>(Replaces C4-220202)</w:t>
      </w:r>
    </w:p>
    <w:p w14:paraId="6C153BF5"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E92A5" w14:textId="2900C243" w:rsidR="00555625" w:rsidRDefault="00555625" w:rsidP="00555625">
      <w:pPr>
        <w:rPr>
          <w:rFonts w:ascii="Arial" w:hAnsi="Arial" w:cs="Arial"/>
          <w:b/>
          <w:sz w:val="24"/>
        </w:rPr>
      </w:pPr>
      <w:r>
        <w:rPr>
          <w:rFonts w:ascii="Arial" w:hAnsi="Arial" w:cs="Arial"/>
          <w:b/>
          <w:color w:val="0000FF"/>
          <w:sz w:val="24"/>
        </w:rPr>
        <w:t>C4-220435</w:t>
      </w:r>
      <w:r>
        <w:rPr>
          <w:rFonts w:ascii="Arial" w:hAnsi="Arial" w:cs="Arial"/>
          <w:b/>
          <w:color w:val="0000FF"/>
          <w:sz w:val="24"/>
        </w:rPr>
        <w:tab/>
      </w:r>
      <w:r>
        <w:rPr>
          <w:rFonts w:ascii="Arial" w:hAnsi="Arial" w:cs="Arial"/>
          <w:b/>
          <w:sz w:val="24"/>
        </w:rPr>
        <w:t>Subscription Context in Notifications</w:t>
      </w:r>
    </w:p>
    <w:p w14:paraId="5E50269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CR-0653  rev 1 Cat: B (Rel-17)</w:t>
      </w:r>
      <w:r>
        <w:rPr>
          <w:i/>
        </w:rPr>
        <w:br/>
      </w:r>
      <w:r>
        <w:rPr>
          <w:i/>
        </w:rPr>
        <w:br/>
      </w:r>
      <w:r>
        <w:rPr>
          <w:i/>
        </w:rPr>
        <w:tab/>
      </w:r>
      <w:r>
        <w:rPr>
          <w:i/>
        </w:rPr>
        <w:tab/>
      </w:r>
      <w:r>
        <w:rPr>
          <w:i/>
        </w:rPr>
        <w:tab/>
      </w:r>
      <w:r>
        <w:rPr>
          <w:i/>
        </w:rPr>
        <w:tab/>
      </w:r>
      <w:r>
        <w:rPr>
          <w:i/>
        </w:rPr>
        <w:tab/>
        <w:t>Source: Ericsson</w:t>
      </w:r>
    </w:p>
    <w:p w14:paraId="59F29E49" w14:textId="77777777" w:rsidR="00555625" w:rsidRDefault="00555625" w:rsidP="00555625">
      <w:pPr>
        <w:rPr>
          <w:color w:val="808080"/>
        </w:rPr>
      </w:pPr>
      <w:r>
        <w:rPr>
          <w:color w:val="808080"/>
        </w:rPr>
        <w:t>(Replaces C4-220215)</w:t>
      </w:r>
    </w:p>
    <w:p w14:paraId="7E07641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95E08" w14:textId="1A9EC7CD" w:rsidR="00555625" w:rsidRDefault="00555625" w:rsidP="00555625">
      <w:pPr>
        <w:rPr>
          <w:rFonts w:ascii="Arial" w:hAnsi="Arial" w:cs="Arial"/>
          <w:b/>
          <w:sz w:val="24"/>
        </w:rPr>
      </w:pPr>
      <w:r>
        <w:rPr>
          <w:rFonts w:ascii="Arial" w:hAnsi="Arial" w:cs="Arial"/>
          <w:b/>
          <w:color w:val="0000FF"/>
          <w:sz w:val="24"/>
        </w:rPr>
        <w:t>C4-220436</w:t>
      </w:r>
      <w:r>
        <w:rPr>
          <w:rFonts w:ascii="Arial" w:hAnsi="Arial" w:cs="Arial"/>
          <w:b/>
          <w:color w:val="0000FF"/>
          <w:sz w:val="24"/>
        </w:rPr>
        <w:tab/>
      </w:r>
      <w:r>
        <w:rPr>
          <w:rFonts w:ascii="Arial" w:hAnsi="Arial" w:cs="Arial"/>
          <w:b/>
          <w:sz w:val="24"/>
        </w:rPr>
        <w:t>Resource-based authorization on the NRF APIs</w:t>
      </w:r>
    </w:p>
    <w:p w14:paraId="5726496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CR-0654  rev 1 Cat: B (Rel-17)</w:t>
      </w:r>
      <w:r>
        <w:rPr>
          <w:i/>
        </w:rPr>
        <w:br/>
      </w:r>
      <w:r>
        <w:rPr>
          <w:i/>
        </w:rPr>
        <w:br/>
      </w:r>
      <w:r>
        <w:rPr>
          <w:i/>
        </w:rPr>
        <w:tab/>
      </w:r>
      <w:r>
        <w:rPr>
          <w:i/>
        </w:rPr>
        <w:tab/>
      </w:r>
      <w:r>
        <w:rPr>
          <w:i/>
        </w:rPr>
        <w:tab/>
      </w:r>
      <w:r>
        <w:rPr>
          <w:i/>
        </w:rPr>
        <w:tab/>
      </w:r>
      <w:r>
        <w:rPr>
          <w:i/>
        </w:rPr>
        <w:tab/>
        <w:t>Source: Ericsson</w:t>
      </w:r>
    </w:p>
    <w:p w14:paraId="683D2ABB" w14:textId="77777777" w:rsidR="00555625" w:rsidRDefault="00555625" w:rsidP="00555625">
      <w:pPr>
        <w:rPr>
          <w:color w:val="808080"/>
        </w:rPr>
      </w:pPr>
      <w:r>
        <w:rPr>
          <w:color w:val="808080"/>
        </w:rPr>
        <w:t>(Replaces C4-220216)</w:t>
      </w:r>
    </w:p>
    <w:p w14:paraId="7E25A5B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3B42D" w14:textId="59DE58B6" w:rsidR="00555625" w:rsidRDefault="00555625" w:rsidP="00555625">
      <w:pPr>
        <w:rPr>
          <w:rFonts w:ascii="Arial" w:hAnsi="Arial" w:cs="Arial"/>
          <w:b/>
          <w:sz w:val="24"/>
        </w:rPr>
      </w:pPr>
      <w:r>
        <w:rPr>
          <w:rFonts w:ascii="Arial" w:hAnsi="Arial" w:cs="Arial"/>
          <w:b/>
          <w:color w:val="0000FF"/>
          <w:sz w:val="24"/>
        </w:rPr>
        <w:t>C4-220447</w:t>
      </w:r>
      <w:r>
        <w:rPr>
          <w:rFonts w:ascii="Arial" w:hAnsi="Arial" w:cs="Arial"/>
          <w:b/>
          <w:color w:val="0000FF"/>
          <w:sz w:val="24"/>
        </w:rPr>
        <w:tab/>
      </w:r>
      <w:r>
        <w:rPr>
          <w:rFonts w:ascii="Arial" w:hAnsi="Arial" w:cs="Arial"/>
          <w:b/>
          <w:sz w:val="24"/>
        </w:rPr>
        <w:t>Miscellaneous corrections to the 5GC SBI TS Skeleton</w:t>
      </w:r>
    </w:p>
    <w:p w14:paraId="0EA51E07"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v17.4.1</w:t>
      </w:r>
      <w:r>
        <w:rPr>
          <w:i/>
        </w:rPr>
        <w:tab/>
        <w:t xml:space="preserve">  CR-0120  rev 1 Cat: D (Rel-17)</w:t>
      </w:r>
      <w:r>
        <w:rPr>
          <w:i/>
        </w:rPr>
        <w:br/>
      </w:r>
      <w:r>
        <w:rPr>
          <w:i/>
        </w:rPr>
        <w:br/>
      </w:r>
      <w:r>
        <w:rPr>
          <w:i/>
        </w:rPr>
        <w:tab/>
      </w:r>
      <w:r>
        <w:rPr>
          <w:i/>
        </w:rPr>
        <w:tab/>
      </w:r>
      <w:r>
        <w:rPr>
          <w:i/>
        </w:rPr>
        <w:tab/>
      </w:r>
      <w:r>
        <w:rPr>
          <w:i/>
        </w:rPr>
        <w:tab/>
      </w:r>
      <w:r>
        <w:rPr>
          <w:i/>
        </w:rPr>
        <w:tab/>
        <w:t>Source: Huawei</w:t>
      </w:r>
    </w:p>
    <w:p w14:paraId="40DB708F" w14:textId="77777777" w:rsidR="00555625" w:rsidRDefault="00555625" w:rsidP="00555625">
      <w:pPr>
        <w:rPr>
          <w:color w:val="808080"/>
        </w:rPr>
      </w:pPr>
      <w:r>
        <w:rPr>
          <w:color w:val="808080"/>
        </w:rPr>
        <w:t>(Replaces C4-220300)</w:t>
      </w:r>
    </w:p>
    <w:p w14:paraId="7923E91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E1569" w14:textId="14D20807" w:rsidR="00555625" w:rsidRDefault="00555625" w:rsidP="00555625">
      <w:pPr>
        <w:rPr>
          <w:rFonts w:ascii="Arial" w:hAnsi="Arial" w:cs="Arial"/>
          <w:b/>
          <w:sz w:val="24"/>
        </w:rPr>
      </w:pPr>
      <w:r>
        <w:rPr>
          <w:rFonts w:ascii="Arial" w:hAnsi="Arial" w:cs="Arial"/>
          <w:b/>
          <w:color w:val="0000FF"/>
          <w:sz w:val="24"/>
        </w:rPr>
        <w:t>C4-220448</w:t>
      </w:r>
      <w:r>
        <w:rPr>
          <w:rFonts w:ascii="Arial" w:hAnsi="Arial" w:cs="Arial"/>
          <w:b/>
          <w:color w:val="0000FF"/>
          <w:sz w:val="24"/>
        </w:rPr>
        <w:tab/>
      </w:r>
      <w:r>
        <w:rPr>
          <w:rFonts w:ascii="Arial" w:hAnsi="Arial" w:cs="Arial"/>
          <w:b/>
          <w:sz w:val="24"/>
        </w:rPr>
        <w:t>Corrections related to the description fields in the OpenAPI descriptions</w:t>
      </w:r>
    </w:p>
    <w:p w14:paraId="20522C8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CR-0801  rev 1 Cat: F (Rel-17)</w:t>
      </w:r>
      <w:r>
        <w:rPr>
          <w:i/>
        </w:rPr>
        <w:br/>
      </w:r>
      <w:r>
        <w:rPr>
          <w:i/>
        </w:rPr>
        <w:br/>
      </w:r>
      <w:r>
        <w:rPr>
          <w:i/>
        </w:rPr>
        <w:tab/>
      </w:r>
      <w:r>
        <w:rPr>
          <w:i/>
        </w:rPr>
        <w:tab/>
      </w:r>
      <w:r>
        <w:rPr>
          <w:i/>
        </w:rPr>
        <w:tab/>
      </w:r>
      <w:r>
        <w:rPr>
          <w:i/>
        </w:rPr>
        <w:tab/>
      </w:r>
      <w:r>
        <w:rPr>
          <w:i/>
        </w:rPr>
        <w:tab/>
        <w:t>Source: Huawei</w:t>
      </w:r>
    </w:p>
    <w:p w14:paraId="6202E2F7" w14:textId="77777777" w:rsidR="00555625" w:rsidRDefault="00555625" w:rsidP="00555625">
      <w:pPr>
        <w:rPr>
          <w:color w:val="808080"/>
        </w:rPr>
      </w:pPr>
      <w:r>
        <w:rPr>
          <w:color w:val="808080"/>
        </w:rPr>
        <w:t>(Replaces C4-220301)</w:t>
      </w:r>
    </w:p>
    <w:p w14:paraId="517D3B5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A5D3A" w14:textId="77777777" w:rsidR="00555625" w:rsidRDefault="00555625" w:rsidP="00555625">
      <w:pPr>
        <w:pStyle w:val="Heading4"/>
      </w:pPr>
      <w:bookmarkStart w:id="29" w:name="_Toc94025050"/>
      <w:r>
        <w:t>6.1.3</w:t>
      </w:r>
      <w:r>
        <w:tab/>
        <w:t>BEst Practice of PFCP [BEPoP]</w:t>
      </w:r>
      <w:bookmarkEnd w:id="29"/>
    </w:p>
    <w:p w14:paraId="588ABC53" w14:textId="666ED6CF" w:rsidR="00555625" w:rsidRDefault="00555625" w:rsidP="00555625">
      <w:pPr>
        <w:rPr>
          <w:rFonts w:ascii="Arial" w:hAnsi="Arial" w:cs="Arial"/>
          <w:b/>
          <w:sz w:val="24"/>
        </w:rPr>
      </w:pPr>
      <w:r>
        <w:rPr>
          <w:rFonts w:ascii="Arial" w:hAnsi="Arial" w:cs="Arial"/>
          <w:b/>
          <w:color w:val="0000FF"/>
          <w:sz w:val="24"/>
        </w:rPr>
        <w:t>C4-220062</w:t>
      </w:r>
      <w:r>
        <w:rPr>
          <w:rFonts w:ascii="Arial" w:hAnsi="Arial" w:cs="Arial"/>
          <w:b/>
          <w:color w:val="0000FF"/>
          <w:sz w:val="24"/>
        </w:rPr>
        <w:tab/>
      </w:r>
      <w:r>
        <w:rPr>
          <w:rFonts w:ascii="Arial" w:hAnsi="Arial" w:cs="Arial"/>
          <w:b/>
          <w:sz w:val="24"/>
        </w:rPr>
        <w:t>Reply LS on Header Enrichment for HTTPS in PFCP</w:t>
      </w:r>
    </w:p>
    <w:p w14:paraId="4D43D3E3"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S3-214505, to CT4, cc -</w:t>
      </w:r>
      <w:r>
        <w:rPr>
          <w:i/>
        </w:rPr>
        <w:br/>
      </w:r>
      <w:r>
        <w:rPr>
          <w:i/>
        </w:rPr>
        <w:tab/>
      </w:r>
      <w:r>
        <w:rPr>
          <w:i/>
        </w:rPr>
        <w:tab/>
      </w:r>
      <w:r>
        <w:rPr>
          <w:i/>
        </w:rPr>
        <w:tab/>
      </w:r>
      <w:r>
        <w:rPr>
          <w:i/>
        </w:rPr>
        <w:tab/>
      </w:r>
      <w:r>
        <w:rPr>
          <w:i/>
        </w:rPr>
        <w:tab/>
        <w:t>Source: SA3</w:t>
      </w:r>
    </w:p>
    <w:p w14:paraId="62ACA98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3ADE6" w14:textId="32753B1C" w:rsidR="00555625" w:rsidRDefault="00555625" w:rsidP="00555625">
      <w:pPr>
        <w:rPr>
          <w:rFonts w:ascii="Arial" w:hAnsi="Arial" w:cs="Arial"/>
          <w:b/>
          <w:sz w:val="24"/>
        </w:rPr>
      </w:pPr>
      <w:r>
        <w:rPr>
          <w:rFonts w:ascii="Arial" w:hAnsi="Arial" w:cs="Arial"/>
          <w:b/>
          <w:color w:val="0000FF"/>
          <w:sz w:val="24"/>
        </w:rPr>
        <w:t>C4-220081</w:t>
      </w:r>
      <w:r>
        <w:rPr>
          <w:rFonts w:ascii="Arial" w:hAnsi="Arial" w:cs="Arial"/>
          <w:b/>
          <w:color w:val="0000FF"/>
          <w:sz w:val="24"/>
        </w:rPr>
        <w:tab/>
      </w:r>
      <w:r>
        <w:rPr>
          <w:rFonts w:ascii="Arial" w:hAnsi="Arial" w:cs="Arial"/>
          <w:b/>
          <w:sz w:val="24"/>
        </w:rPr>
        <w:t>Remove Editor’s Note related to SA2/SA3 feedback for L2TP</w:t>
      </w:r>
    </w:p>
    <w:p w14:paraId="4DB955D9"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ZTE</w:t>
      </w:r>
    </w:p>
    <w:p w14:paraId="7D72A8CA" w14:textId="77777777" w:rsidR="00555625" w:rsidRDefault="00555625" w:rsidP="00555625">
      <w:pPr>
        <w:rPr>
          <w:rFonts w:ascii="Arial" w:hAnsi="Arial" w:cs="Arial"/>
          <w:b/>
        </w:rPr>
      </w:pPr>
      <w:r>
        <w:rPr>
          <w:rFonts w:ascii="Arial" w:hAnsi="Arial" w:cs="Arial"/>
          <w:b/>
        </w:rPr>
        <w:t xml:space="preserve">Abstract: </w:t>
      </w:r>
    </w:p>
    <w:p w14:paraId="61A056D3" w14:textId="77777777" w:rsidR="00555625" w:rsidRDefault="00555625" w:rsidP="00555625">
      <w:r>
        <w:lastRenderedPageBreak/>
        <w:t>This contribution removes the Editor's Note in L2TP key issue and solution, regarding to the SA2/SA3 feedback.</w:t>
      </w:r>
    </w:p>
    <w:p w14:paraId="6592B77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C4-220363</w:t>
      </w:r>
      <w:r>
        <w:rPr>
          <w:color w:val="993300"/>
          <w:u w:val="single"/>
        </w:rPr>
        <w:t>.</w:t>
      </w:r>
    </w:p>
    <w:p w14:paraId="56697850" w14:textId="4037A368" w:rsidR="00555625" w:rsidRDefault="00555625" w:rsidP="00555625">
      <w:pPr>
        <w:rPr>
          <w:rFonts w:ascii="Arial" w:hAnsi="Arial" w:cs="Arial"/>
          <w:b/>
          <w:sz w:val="24"/>
        </w:rPr>
      </w:pPr>
      <w:r>
        <w:rPr>
          <w:rFonts w:ascii="Arial" w:hAnsi="Arial" w:cs="Arial"/>
          <w:b/>
          <w:color w:val="0000FF"/>
          <w:sz w:val="24"/>
        </w:rPr>
        <w:t>C4-220082</w:t>
      </w:r>
      <w:r>
        <w:rPr>
          <w:rFonts w:ascii="Arial" w:hAnsi="Arial" w:cs="Arial"/>
          <w:b/>
          <w:color w:val="0000FF"/>
          <w:sz w:val="24"/>
        </w:rPr>
        <w:tab/>
      </w:r>
      <w:r>
        <w:rPr>
          <w:rFonts w:ascii="Arial" w:hAnsi="Arial" w:cs="Arial"/>
          <w:b/>
          <w:sz w:val="24"/>
        </w:rPr>
        <w:t>Clarification on Header Enrichment for HTTPS</w:t>
      </w:r>
    </w:p>
    <w:p w14:paraId="1747716B"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ZTE</w:t>
      </w:r>
    </w:p>
    <w:p w14:paraId="104CE699" w14:textId="77777777" w:rsidR="00555625" w:rsidRDefault="00555625" w:rsidP="00555625">
      <w:pPr>
        <w:rPr>
          <w:rFonts w:ascii="Arial" w:hAnsi="Arial" w:cs="Arial"/>
          <w:b/>
        </w:rPr>
      </w:pPr>
      <w:r>
        <w:rPr>
          <w:rFonts w:ascii="Arial" w:hAnsi="Arial" w:cs="Arial"/>
          <w:b/>
        </w:rPr>
        <w:t xml:space="preserve">Abstract: </w:t>
      </w:r>
    </w:p>
    <w:p w14:paraId="6D90BE8F" w14:textId="77777777" w:rsidR="00555625" w:rsidRDefault="00555625" w:rsidP="00555625">
      <w:r>
        <w:t>This contribution clarifies the Header Enrichment for HTTPS, i.e. the security aspects which need SA3 feedback.</w:t>
      </w:r>
    </w:p>
    <w:p w14:paraId="0425D09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C4-220381</w:t>
      </w:r>
      <w:r>
        <w:rPr>
          <w:color w:val="993300"/>
          <w:u w:val="single"/>
        </w:rPr>
        <w:t>.</w:t>
      </w:r>
    </w:p>
    <w:p w14:paraId="3184A0A1" w14:textId="50E55AF9" w:rsidR="00555625" w:rsidRDefault="00555625" w:rsidP="00555625">
      <w:pPr>
        <w:rPr>
          <w:rFonts w:ascii="Arial" w:hAnsi="Arial" w:cs="Arial"/>
          <w:b/>
          <w:sz w:val="24"/>
        </w:rPr>
      </w:pPr>
      <w:r>
        <w:rPr>
          <w:rFonts w:ascii="Arial" w:hAnsi="Arial" w:cs="Arial"/>
          <w:b/>
          <w:color w:val="0000FF"/>
          <w:sz w:val="24"/>
        </w:rPr>
        <w:t>C4-220083</w:t>
      </w:r>
      <w:r>
        <w:rPr>
          <w:rFonts w:ascii="Arial" w:hAnsi="Arial" w:cs="Arial"/>
          <w:b/>
          <w:color w:val="0000FF"/>
          <w:sz w:val="24"/>
        </w:rPr>
        <w:tab/>
      </w:r>
      <w:r>
        <w:rPr>
          <w:rFonts w:ascii="Arial" w:hAnsi="Arial" w:cs="Arial"/>
          <w:b/>
          <w:sz w:val="24"/>
        </w:rPr>
        <w:t>Conclusion on Header Enrichment for HTTPS</w:t>
      </w:r>
    </w:p>
    <w:p w14:paraId="5DDD9EC8"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ZTE</w:t>
      </w:r>
    </w:p>
    <w:p w14:paraId="09F0F5C0" w14:textId="77777777" w:rsidR="00555625" w:rsidRDefault="00555625" w:rsidP="00555625">
      <w:pPr>
        <w:rPr>
          <w:rFonts w:ascii="Arial" w:hAnsi="Arial" w:cs="Arial"/>
          <w:b/>
        </w:rPr>
      </w:pPr>
      <w:r>
        <w:rPr>
          <w:rFonts w:ascii="Arial" w:hAnsi="Arial" w:cs="Arial"/>
          <w:b/>
        </w:rPr>
        <w:t xml:space="preserve">Abstract: </w:t>
      </w:r>
    </w:p>
    <w:p w14:paraId="1D538A15" w14:textId="77777777" w:rsidR="00555625" w:rsidRDefault="00555625" w:rsidP="00555625">
      <w:r>
        <w:t>This contribution provides conclusion for Header Enrichment for HTTPS</w:t>
      </w:r>
    </w:p>
    <w:p w14:paraId="599452C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C4-220382</w:t>
      </w:r>
      <w:r>
        <w:rPr>
          <w:color w:val="993300"/>
          <w:u w:val="single"/>
        </w:rPr>
        <w:t>.</w:t>
      </w:r>
    </w:p>
    <w:p w14:paraId="09DFE870" w14:textId="0F1DE5BA" w:rsidR="00555625" w:rsidRDefault="00555625" w:rsidP="00555625">
      <w:pPr>
        <w:rPr>
          <w:rFonts w:ascii="Arial" w:hAnsi="Arial" w:cs="Arial"/>
          <w:b/>
          <w:sz w:val="24"/>
        </w:rPr>
      </w:pPr>
      <w:r>
        <w:rPr>
          <w:rFonts w:ascii="Arial" w:hAnsi="Arial" w:cs="Arial"/>
          <w:b/>
          <w:color w:val="0000FF"/>
          <w:sz w:val="24"/>
        </w:rPr>
        <w:t>C4-220144</w:t>
      </w:r>
      <w:r>
        <w:rPr>
          <w:rFonts w:ascii="Arial" w:hAnsi="Arial" w:cs="Arial"/>
          <w:b/>
          <w:color w:val="0000FF"/>
          <w:sz w:val="24"/>
        </w:rPr>
        <w:tab/>
      </w:r>
      <w:r>
        <w:rPr>
          <w:rFonts w:ascii="Arial" w:hAnsi="Arial" w:cs="Arial"/>
          <w:b/>
          <w:sz w:val="24"/>
        </w:rPr>
        <w:t>pCR_evaluation and conclusions for key issue #3b</w:t>
      </w:r>
    </w:p>
    <w:p w14:paraId="53CEE071"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China Mobile Com. Corporation, China Southern Power Grid</w:t>
      </w:r>
    </w:p>
    <w:p w14:paraId="74D19E6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2BDC1" w14:textId="5088A49A" w:rsidR="00555625" w:rsidRDefault="00555625" w:rsidP="00555625">
      <w:pPr>
        <w:rPr>
          <w:rFonts w:ascii="Arial" w:hAnsi="Arial" w:cs="Arial"/>
          <w:b/>
          <w:sz w:val="24"/>
        </w:rPr>
      </w:pPr>
      <w:r>
        <w:rPr>
          <w:rFonts w:ascii="Arial" w:hAnsi="Arial" w:cs="Arial"/>
          <w:b/>
          <w:color w:val="0000FF"/>
          <w:sz w:val="24"/>
        </w:rPr>
        <w:t>C4-220156</w:t>
      </w:r>
      <w:r>
        <w:rPr>
          <w:rFonts w:ascii="Arial" w:hAnsi="Arial" w:cs="Arial"/>
          <w:b/>
          <w:color w:val="0000FF"/>
          <w:sz w:val="24"/>
        </w:rPr>
        <w:tab/>
      </w:r>
      <w:r>
        <w:rPr>
          <w:rFonts w:ascii="Arial" w:hAnsi="Arial" w:cs="Arial"/>
          <w:b/>
          <w:sz w:val="24"/>
        </w:rPr>
        <w:t>Open Issues in 29820</w:t>
      </w:r>
    </w:p>
    <w:p w14:paraId="7F7C93C9"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4686777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F78A5" w14:textId="5EECC9B2" w:rsidR="00555625" w:rsidRDefault="00555625" w:rsidP="00555625">
      <w:pPr>
        <w:rPr>
          <w:rFonts w:ascii="Arial" w:hAnsi="Arial" w:cs="Arial"/>
          <w:b/>
          <w:sz w:val="24"/>
        </w:rPr>
      </w:pPr>
      <w:r>
        <w:rPr>
          <w:rFonts w:ascii="Arial" w:hAnsi="Arial" w:cs="Arial"/>
          <w:b/>
          <w:color w:val="0000FF"/>
          <w:sz w:val="24"/>
        </w:rPr>
        <w:t>C4-220157</w:t>
      </w:r>
      <w:r>
        <w:rPr>
          <w:rFonts w:ascii="Arial" w:hAnsi="Arial" w:cs="Arial"/>
          <w:b/>
          <w:color w:val="0000FF"/>
          <w:sz w:val="24"/>
        </w:rPr>
        <w:tab/>
      </w:r>
      <w:r>
        <w:rPr>
          <w:rFonts w:ascii="Arial" w:hAnsi="Arial" w:cs="Arial"/>
          <w:b/>
          <w:sz w:val="24"/>
        </w:rPr>
        <w:t>Cleanup</w:t>
      </w:r>
    </w:p>
    <w:p w14:paraId="4C2B394F"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China Mobile</w:t>
      </w:r>
    </w:p>
    <w:p w14:paraId="4A5DDEC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28C2E" w14:textId="0EF6B231" w:rsidR="00555625" w:rsidRDefault="00555625" w:rsidP="00555625">
      <w:pPr>
        <w:rPr>
          <w:rFonts w:ascii="Arial" w:hAnsi="Arial" w:cs="Arial"/>
          <w:b/>
          <w:sz w:val="24"/>
        </w:rPr>
      </w:pPr>
      <w:r>
        <w:rPr>
          <w:rFonts w:ascii="Arial" w:hAnsi="Arial" w:cs="Arial"/>
          <w:b/>
          <w:color w:val="0000FF"/>
          <w:sz w:val="24"/>
        </w:rPr>
        <w:t>C4-220158</w:t>
      </w:r>
      <w:r>
        <w:rPr>
          <w:rFonts w:ascii="Arial" w:hAnsi="Arial" w:cs="Arial"/>
          <w:b/>
          <w:color w:val="0000FF"/>
          <w:sz w:val="24"/>
        </w:rPr>
        <w:tab/>
      </w:r>
      <w:r>
        <w:rPr>
          <w:rFonts w:ascii="Arial" w:hAnsi="Arial" w:cs="Arial"/>
          <w:b/>
          <w:sz w:val="24"/>
        </w:rPr>
        <w:t>pCR_evaluation and conclusions for key issue #4</w:t>
      </w:r>
    </w:p>
    <w:p w14:paraId="733797A2"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China Mobile Com. Corporation</w:t>
      </w:r>
    </w:p>
    <w:p w14:paraId="6698ACB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EAB50" w14:textId="21BAEE9B" w:rsidR="00555625" w:rsidRDefault="00555625" w:rsidP="00555625">
      <w:pPr>
        <w:rPr>
          <w:rFonts w:ascii="Arial" w:hAnsi="Arial" w:cs="Arial"/>
          <w:b/>
          <w:sz w:val="24"/>
        </w:rPr>
      </w:pPr>
      <w:r>
        <w:rPr>
          <w:rFonts w:ascii="Arial" w:hAnsi="Arial" w:cs="Arial"/>
          <w:b/>
          <w:color w:val="0000FF"/>
          <w:sz w:val="24"/>
        </w:rPr>
        <w:t>C4-220159</w:t>
      </w:r>
      <w:r>
        <w:rPr>
          <w:rFonts w:ascii="Arial" w:hAnsi="Arial" w:cs="Arial"/>
          <w:b/>
          <w:color w:val="0000FF"/>
          <w:sz w:val="24"/>
        </w:rPr>
        <w:tab/>
      </w:r>
      <w:r>
        <w:rPr>
          <w:rFonts w:ascii="Arial" w:hAnsi="Arial" w:cs="Arial"/>
          <w:b/>
          <w:sz w:val="24"/>
        </w:rPr>
        <w:t>UE IP allocation in CP function with SSET and MPAS</w:t>
      </w:r>
    </w:p>
    <w:p w14:paraId="1A1A08D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CR-0599  Cat: B (Rel-17)</w:t>
      </w:r>
      <w:r>
        <w:rPr>
          <w:i/>
        </w:rPr>
        <w:br/>
      </w:r>
      <w:r>
        <w:rPr>
          <w:i/>
        </w:rPr>
        <w:br/>
      </w:r>
      <w:r>
        <w:rPr>
          <w:i/>
        </w:rPr>
        <w:tab/>
      </w:r>
      <w:r>
        <w:rPr>
          <w:i/>
        </w:rPr>
        <w:tab/>
      </w:r>
      <w:r>
        <w:rPr>
          <w:i/>
        </w:rPr>
        <w:tab/>
      </w:r>
      <w:r>
        <w:rPr>
          <w:i/>
        </w:rPr>
        <w:tab/>
      </w:r>
      <w:r>
        <w:rPr>
          <w:i/>
        </w:rPr>
        <w:tab/>
        <w:t>Source: China Mobile Com. Corporation, China Southern Power Grid</w:t>
      </w:r>
    </w:p>
    <w:p w14:paraId="0597CE23"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C4-220414</w:t>
      </w:r>
      <w:r>
        <w:rPr>
          <w:color w:val="993300"/>
          <w:u w:val="single"/>
        </w:rPr>
        <w:t>.</w:t>
      </w:r>
    </w:p>
    <w:p w14:paraId="1B606D61" w14:textId="3E043D46" w:rsidR="00555625" w:rsidRDefault="00555625" w:rsidP="00555625">
      <w:pPr>
        <w:rPr>
          <w:rFonts w:ascii="Arial" w:hAnsi="Arial" w:cs="Arial"/>
          <w:b/>
          <w:sz w:val="24"/>
        </w:rPr>
      </w:pPr>
      <w:r>
        <w:rPr>
          <w:rFonts w:ascii="Arial" w:hAnsi="Arial" w:cs="Arial"/>
          <w:b/>
          <w:color w:val="0000FF"/>
          <w:sz w:val="24"/>
        </w:rPr>
        <w:t>C4-220363</w:t>
      </w:r>
      <w:r>
        <w:rPr>
          <w:rFonts w:ascii="Arial" w:hAnsi="Arial" w:cs="Arial"/>
          <w:b/>
          <w:color w:val="0000FF"/>
          <w:sz w:val="24"/>
        </w:rPr>
        <w:tab/>
      </w:r>
      <w:r>
        <w:rPr>
          <w:rFonts w:ascii="Arial" w:hAnsi="Arial" w:cs="Arial"/>
          <w:b/>
          <w:sz w:val="24"/>
        </w:rPr>
        <w:t>Remove Editor’s Note related to SA2/SA3 feedback for L2TP</w:t>
      </w:r>
    </w:p>
    <w:p w14:paraId="579D57EE"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ZTE</w:t>
      </w:r>
    </w:p>
    <w:p w14:paraId="0E7BC2F9" w14:textId="77777777" w:rsidR="00555625" w:rsidRDefault="00555625" w:rsidP="00555625">
      <w:pPr>
        <w:rPr>
          <w:color w:val="808080"/>
        </w:rPr>
      </w:pPr>
      <w:r>
        <w:rPr>
          <w:color w:val="808080"/>
        </w:rPr>
        <w:t>(Replaces C4-220081)</w:t>
      </w:r>
    </w:p>
    <w:p w14:paraId="64330B7F" w14:textId="77777777" w:rsidR="00555625" w:rsidRDefault="00555625" w:rsidP="00555625">
      <w:pPr>
        <w:rPr>
          <w:rFonts w:ascii="Arial" w:hAnsi="Arial" w:cs="Arial"/>
          <w:b/>
        </w:rPr>
      </w:pPr>
      <w:r>
        <w:rPr>
          <w:rFonts w:ascii="Arial" w:hAnsi="Arial" w:cs="Arial"/>
          <w:b/>
        </w:rPr>
        <w:t xml:space="preserve">Abstract: </w:t>
      </w:r>
    </w:p>
    <w:p w14:paraId="414E6945" w14:textId="77777777" w:rsidR="00555625" w:rsidRDefault="00555625" w:rsidP="00555625">
      <w:r>
        <w:t>This contribution removes the Editor's Note in L2TP key issue and solution, regarding to the SA2/SA3 feedback.</w:t>
      </w:r>
    </w:p>
    <w:p w14:paraId="4B12738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F6D63" w14:textId="042059B6" w:rsidR="00555625" w:rsidRDefault="00555625" w:rsidP="00555625">
      <w:pPr>
        <w:rPr>
          <w:rFonts w:ascii="Arial" w:hAnsi="Arial" w:cs="Arial"/>
          <w:b/>
          <w:sz w:val="24"/>
        </w:rPr>
      </w:pPr>
      <w:r>
        <w:rPr>
          <w:rFonts w:ascii="Arial" w:hAnsi="Arial" w:cs="Arial"/>
          <w:b/>
          <w:color w:val="0000FF"/>
          <w:sz w:val="24"/>
        </w:rPr>
        <w:t>C4-220381</w:t>
      </w:r>
      <w:r>
        <w:rPr>
          <w:rFonts w:ascii="Arial" w:hAnsi="Arial" w:cs="Arial"/>
          <w:b/>
          <w:color w:val="0000FF"/>
          <w:sz w:val="24"/>
        </w:rPr>
        <w:tab/>
      </w:r>
      <w:r>
        <w:rPr>
          <w:rFonts w:ascii="Arial" w:hAnsi="Arial" w:cs="Arial"/>
          <w:b/>
          <w:sz w:val="24"/>
        </w:rPr>
        <w:t>Clarification on Header Enrichment for HTTPS</w:t>
      </w:r>
    </w:p>
    <w:p w14:paraId="338EFB2D"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ZTE</w:t>
      </w:r>
    </w:p>
    <w:p w14:paraId="24FBE029" w14:textId="77777777" w:rsidR="00555625" w:rsidRDefault="00555625" w:rsidP="00555625">
      <w:pPr>
        <w:rPr>
          <w:color w:val="808080"/>
        </w:rPr>
      </w:pPr>
      <w:r>
        <w:rPr>
          <w:color w:val="808080"/>
        </w:rPr>
        <w:t>(Replaces C4-220082)</w:t>
      </w:r>
    </w:p>
    <w:p w14:paraId="5E5F6111" w14:textId="77777777" w:rsidR="00555625" w:rsidRDefault="00555625" w:rsidP="00555625">
      <w:pPr>
        <w:rPr>
          <w:rFonts w:ascii="Arial" w:hAnsi="Arial" w:cs="Arial"/>
          <w:b/>
        </w:rPr>
      </w:pPr>
      <w:r>
        <w:rPr>
          <w:rFonts w:ascii="Arial" w:hAnsi="Arial" w:cs="Arial"/>
          <w:b/>
        </w:rPr>
        <w:t xml:space="preserve">Abstract: </w:t>
      </w:r>
    </w:p>
    <w:p w14:paraId="1C355786" w14:textId="77777777" w:rsidR="00555625" w:rsidRDefault="00555625" w:rsidP="00555625">
      <w:r>
        <w:t>This contribution clarifies the Header Enrichment for HTTPS, i.e. the security aspects which need SA3 feedback.</w:t>
      </w:r>
    </w:p>
    <w:p w14:paraId="10882C6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C4-220442</w:t>
      </w:r>
      <w:r>
        <w:rPr>
          <w:color w:val="993300"/>
          <w:u w:val="single"/>
        </w:rPr>
        <w:t>.</w:t>
      </w:r>
    </w:p>
    <w:p w14:paraId="681E49A5" w14:textId="448875FB" w:rsidR="00555625" w:rsidRDefault="00555625" w:rsidP="00555625">
      <w:pPr>
        <w:rPr>
          <w:rFonts w:ascii="Arial" w:hAnsi="Arial" w:cs="Arial"/>
          <w:b/>
          <w:sz w:val="24"/>
        </w:rPr>
      </w:pPr>
      <w:r>
        <w:rPr>
          <w:rFonts w:ascii="Arial" w:hAnsi="Arial" w:cs="Arial"/>
          <w:b/>
          <w:color w:val="0000FF"/>
          <w:sz w:val="24"/>
        </w:rPr>
        <w:t>C4-220382</w:t>
      </w:r>
      <w:r>
        <w:rPr>
          <w:rFonts w:ascii="Arial" w:hAnsi="Arial" w:cs="Arial"/>
          <w:b/>
          <w:color w:val="0000FF"/>
          <w:sz w:val="24"/>
        </w:rPr>
        <w:tab/>
      </w:r>
      <w:r>
        <w:rPr>
          <w:rFonts w:ascii="Arial" w:hAnsi="Arial" w:cs="Arial"/>
          <w:b/>
          <w:sz w:val="24"/>
        </w:rPr>
        <w:t>Conclusion on Header Enrichment for HTTPS</w:t>
      </w:r>
    </w:p>
    <w:p w14:paraId="6E0966DA"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ZTE</w:t>
      </w:r>
    </w:p>
    <w:p w14:paraId="318AD264" w14:textId="77777777" w:rsidR="00555625" w:rsidRDefault="00555625" w:rsidP="00555625">
      <w:pPr>
        <w:rPr>
          <w:color w:val="808080"/>
        </w:rPr>
      </w:pPr>
      <w:r>
        <w:rPr>
          <w:color w:val="808080"/>
        </w:rPr>
        <w:t>(Replaces C4-220083)</w:t>
      </w:r>
    </w:p>
    <w:p w14:paraId="2314904D" w14:textId="77777777" w:rsidR="00555625" w:rsidRDefault="00555625" w:rsidP="00555625">
      <w:pPr>
        <w:rPr>
          <w:rFonts w:ascii="Arial" w:hAnsi="Arial" w:cs="Arial"/>
          <w:b/>
        </w:rPr>
      </w:pPr>
      <w:r>
        <w:rPr>
          <w:rFonts w:ascii="Arial" w:hAnsi="Arial" w:cs="Arial"/>
          <w:b/>
        </w:rPr>
        <w:t xml:space="preserve">Abstract: </w:t>
      </w:r>
    </w:p>
    <w:p w14:paraId="37916DE1" w14:textId="77777777" w:rsidR="00555625" w:rsidRDefault="00555625" w:rsidP="00555625">
      <w:r>
        <w:t>This contribution provides conclusion for Header Enrichment for HTTPS</w:t>
      </w:r>
    </w:p>
    <w:p w14:paraId="2663E5D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22FAF2" w14:textId="27E27028" w:rsidR="00555625" w:rsidRDefault="00555625" w:rsidP="00555625">
      <w:pPr>
        <w:rPr>
          <w:rFonts w:ascii="Arial" w:hAnsi="Arial" w:cs="Arial"/>
          <w:b/>
          <w:sz w:val="24"/>
        </w:rPr>
      </w:pPr>
      <w:r>
        <w:rPr>
          <w:rFonts w:ascii="Arial" w:hAnsi="Arial" w:cs="Arial"/>
          <w:b/>
          <w:color w:val="0000FF"/>
          <w:sz w:val="24"/>
        </w:rPr>
        <w:t>C4-220414</w:t>
      </w:r>
      <w:r>
        <w:rPr>
          <w:rFonts w:ascii="Arial" w:hAnsi="Arial" w:cs="Arial"/>
          <w:b/>
          <w:color w:val="0000FF"/>
          <w:sz w:val="24"/>
        </w:rPr>
        <w:tab/>
      </w:r>
      <w:r>
        <w:rPr>
          <w:rFonts w:ascii="Arial" w:hAnsi="Arial" w:cs="Arial"/>
          <w:b/>
          <w:sz w:val="24"/>
        </w:rPr>
        <w:t>UE IP allocation in CP function with SSET and MPAS</w:t>
      </w:r>
    </w:p>
    <w:p w14:paraId="174926E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CR-0599  rev 1 Cat: B (Rel-17)</w:t>
      </w:r>
      <w:r>
        <w:rPr>
          <w:i/>
        </w:rPr>
        <w:br/>
      </w:r>
      <w:r>
        <w:rPr>
          <w:i/>
        </w:rPr>
        <w:br/>
      </w:r>
      <w:r>
        <w:rPr>
          <w:i/>
        </w:rPr>
        <w:tab/>
      </w:r>
      <w:r>
        <w:rPr>
          <w:i/>
        </w:rPr>
        <w:tab/>
      </w:r>
      <w:r>
        <w:rPr>
          <w:i/>
        </w:rPr>
        <w:tab/>
      </w:r>
      <w:r>
        <w:rPr>
          <w:i/>
        </w:rPr>
        <w:tab/>
      </w:r>
      <w:r>
        <w:rPr>
          <w:i/>
        </w:rPr>
        <w:tab/>
        <w:t>Source: China Mobile Com. Corporation, China Southern Power Grid</w:t>
      </w:r>
    </w:p>
    <w:p w14:paraId="2FBEF967" w14:textId="77777777" w:rsidR="00555625" w:rsidRDefault="00555625" w:rsidP="00555625">
      <w:pPr>
        <w:rPr>
          <w:color w:val="808080"/>
        </w:rPr>
      </w:pPr>
      <w:r>
        <w:rPr>
          <w:color w:val="808080"/>
        </w:rPr>
        <w:t>(Replaces C4-220159)</w:t>
      </w:r>
    </w:p>
    <w:p w14:paraId="4FBA3F8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5872C" w14:textId="0EFA980C" w:rsidR="00555625" w:rsidRDefault="00555625" w:rsidP="00555625">
      <w:pPr>
        <w:rPr>
          <w:rFonts w:ascii="Arial" w:hAnsi="Arial" w:cs="Arial"/>
          <w:b/>
          <w:sz w:val="24"/>
        </w:rPr>
      </w:pPr>
      <w:r>
        <w:rPr>
          <w:rFonts w:ascii="Arial" w:hAnsi="Arial" w:cs="Arial"/>
          <w:b/>
          <w:color w:val="0000FF"/>
          <w:sz w:val="24"/>
        </w:rPr>
        <w:t>C4-220442</w:t>
      </w:r>
      <w:r>
        <w:rPr>
          <w:rFonts w:ascii="Arial" w:hAnsi="Arial" w:cs="Arial"/>
          <w:b/>
          <w:color w:val="0000FF"/>
          <w:sz w:val="24"/>
        </w:rPr>
        <w:tab/>
      </w:r>
      <w:r>
        <w:rPr>
          <w:rFonts w:ascii="Arial" w:hAnsi="Arial" w:cs="Arial"/>
          <w:b/>
          <w:sz w:val="24"/>
        </w:rPr>
        <w:t>Clarification on Header Enrichment for HTTPS</w:t>
      </w:r>
    </w:p>
    <w:p w14:paraId="0F62A83F"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v1.0.0</w:t>
      </w:r>
      <w:r>
        <w:rPr>
          <w:i/>
        </w:rPr>
        <w:br/>
      </w:r>
      <w:r>
        <w:rPr>
          <w:i/>
        </w:rPr>
        <w:tab/>
      </w:r>
      <w:r>
        <w:rPr>
          <w:i/>
        </w:rPr>
        <w:tab/>
      </w:r>
      <w:r>
        <w:rPr>
          <w:i/>
        </w:rPr>
        <w:tab/>
      </w:r>
      <w:r>
        <w:rPr>
          <w:i/>
        </w:rPr>
        <w:tab/>
      </w:r>
      <w:r>
        <w:rPr>
          <w:i/>
        </w:rPr>
        <w:tab/>
        <w:t>Source: ZTE</w:t>
      </w:r>
    </w:p>
    <w:p w14:paraId="00E15C18" w14:textId="77777777" w:rsidR="00555625" w:rsidRDefault="00555625" w:rsidP="00555625">
      <w:pPr>
        <w:rPr>
          <w:color w:val="808080"/>
        </w:rPr>
      </w:pPr>
      <w:r>
        <w:rPr>
          <w:color w:val="808080"/>
        </w:rPr>
        <w:t>(Replaces C4-220381)</w:t>
      </w:r>
    </w:p>
    <w:p w14:paraId="12B795BC" w14:textId="77777777" w:rsidR="00555625" w:rsidRDefault="00555625" w:rsidP="00555625">
      <w:pPr>
        <w:rPr>
          <w:rFonts w:ascii="Arial" w:hAnsi="Arial" w:cs="Arial"/>
          <w:b/>
        </w:rPr>
      </w:pPr>
      <w:r>
        <w:rPr>
          <w:rFonts w:ascii="Arial" w:hAnsi="Arial" w:cs="Arial"/>
          <w:b/>
        </w:rPr>
        <w:t xml:space="preserve">Abstract: </w:t>
      </w:r>
    </w:p>
    <w:p w14:paraId="71AF8D2D" w14:textId="77777777" w:rsidR="00555625" w:rsidRDefault="00555625" w:rsidP="00555625">
      <w:r>
        <w:t>This contribution clarifies the Header Enrichment for HTTPS, i.e. the security aspects which need SA3 feedback.</w:t>
      </w:r>
    </w:p>
    <w:p w14:paraId="401E98F6"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7AE3F" w14:textId="3EBFD002" w:rsidR="00555625" w:rsidRDefault="00555625" w:rsidP="00555625">
      <w:pPr>
        <w:rPr>
          <w:rFonts w:ascii="Arial" w:hAnsi="Arial" w:cs="Arial"/>
          <w:b/>
          <w:sz w:val="24"/>
        </w:rPr>
      </w:pPr>
      <w:r>
        <w:rPr>
          <w:rFonts w:ascii="Arial" w:hAnsi="Arial" w:cs="Arial"/>
          <w:b/>
          <w:color w:val="0000FF"/>
          <w:sz w:val="24"/>
        </w:rPr>
        <w:t>C4-220449</w:t>
      </w:r>
      <w:r>
        <w:rPr>
          <w:rFonts w:ascii="Arial" w:hAnsi="Arial" w:cs="Arial"/>
          <w:b/>
          <w:color w:val="0000FF"/>
          <w:sz w:val="24"/>
        </w:rPr>
        <w:tab/>
      </w:r>
      <w:r>
        <w:rPr>
          <w:rFonts w:ascii="Arial" w:hAnsi="Arial" w:cs="Arial"/>
          <w:b/>
          <w:sz w:val="24"/>
        </w:rPr>
        <w:t>3GPP TR 29.820 v1.1.0</w:t>
      </w:r>
    </w:p>
    <w:p w14:paraId="5335F131" w14:textId="77777777" w:rsidR="00555625" w:rsidRDefault="00555625" w:rsidP="0055562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29.820 v1.1.0</w:t>
      </w:r>
      <w:r>
        <w:rPr>
          <w:i/>
        </w:rPr>
        <w:br/>
      </w:r>
      <w:r>
        <w:rPr>
          <w:i/>
        </w:rPr>
        <w:tab/>
      </w:r>
      <w:r>
        <w:rPr>
          <w:i/>
        </w:rPr>
        <w:tab/>
      </w:r>
      <w:r>
        <w:rPr>
          <w:i/>
        </w:rPr>
        <w:tab/>
      </w:r>
      <w:r>
        <w:rPr>
          <w:i/>
        </w:rPr>
        <w:tab/>
      </w:r>
      <w:r>
        <w:rPr>
          <w:i/>
        </w:rPr>
        <w:tab/>
        <w:t>Source: China Mobile</w:t>
      </w:r>
    </w:p>
    <w:p w14:paraId="51B6DFE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E66F7" w14:textId="77777777" w:rsidR="00555625" w:rsidRDefault="00555625" w:rsidP="00555625">
      <w:pPr>
        <w:pStyle w:val="Heading4"/>
      </w:pPr>
      <w:bookmarkStart w:id="30" w:name="_Toc94025051"/>
      <w:r>
        <w:t>6.1.4</w:t>
      </w:r>
      <w:r>
        <w:tab/>
        <w:t>Port allocation [FS_PortAl]</w:t>
      </w:r>
      <w:bookmarkEnd w:id="30"/>
    </w:p>
    <w:p w14:paraId="77C8EBDD" w14:textId="77777777" w:rsidR="00555625" w:rsidRDefault="00555625" w:rsidP="00555625">
      <w:pPr>
        <w:pStyle w:val="Heading4"/>
      </w:pPr>
      <w:bookmarkStart w:id="31" w:name="_Toc94025052"/>
      <w:r>
        <w:t>6.1.5</w:t>
      </w:r>
      <w:r>
        <w:tab/>
        <w:t>Service-based support for SMS in 5GC [SMS_SBI]</w:t>
      </w:r>
      <w:bookmarkEnd w:id="31"/>
    </w:p>
    <w:p w14:paraId="5F9BB8E3" w14:textId="794F71B1" w:rsidR="00555625" w:rsidRDefault="00555625" w:rsidP="00555625">
      <w:pPr>
        <w:rPr>
          <w:rFonts w:ascii="Arial" w:hAnsi="Arial" w:cs="Arial"/>
          <w:b/>
          <w:sz w:val="24"/>
        </w:rPr>
      </w:pPr>
      <w:r>
        <w:rPr>
          <w:rFonts w:ascii="Arial" w:hAnsi="Arial" w:cs="Arial"/>
          <w:b/>
          <w:color w:val="0000FF"/>
          <w:sz w:val="24"/>
        </w:rPr>
        <w:t>C4-220026</w:t>
      </w:r>
      <w:r>
        <w:rPr>
          <w:rFonts w:ascii="Arial" w:hAnsi="Arial" w:cs="Arial"/>
          <w:b/>
          <w:color w:val="0000FF"/>
          <w:sz w:val="24"/>
        </w:rPr>
        <w:tab/>
      </w:r>
      <w:r>
        <w:rPr>
          <w:rFonts w:ascii="Arial" w:hAnsi="Arial" w:cs="Arial"/>
          <w:b/>
          <w:sz w:val="24"/>
        </w:rPr>
        <w:t>MSISDN-less MO SMS Service in TR29.829</w:t>
      </w:r>
    </w:p>
    <w:p w14:paraId="130C7159"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29.829 v17.0.0</w:t>
      </w:r>
      <w:r>
        <w:rPr>
          <w:i/>
        </w:rPr>
        <w:tab/>
        <w:t xml:space="preserve">  CR-0001  Cat: B (Rel-17)</w:t>
      </w:r>
      <w:r>
        <w:rPr>
          <w:i/>
        </w:rPr>
        <w:br/>
      </w:r>
      <w:r>
        <w:rPr>
          <w:i/>
        </w:rPr>
        <w:br/>
      </w:r>
      <w:r>
        <w:rPr>
          <w:i/>
        </w:rPr>
        <w:tab/>
      </w:r>
      <w:r>
        <w:rPr>
          <w:i/>
        </w:rPr>
        <w:tab/>
      </w:r>
      <w:r>
        <w:rPr>
          <w:i/>
        </w:rPr>
        <w:tab/>
      </w:r>
      <w:r>
        <w:rPr>
          <w:i/>
        </w:rPr>
        <w:tab/>
      </w:r>
      <w:r>
        <w:rPr>
          <w:i/>
        </w:rPr>
        <w:tab/>
        <w:t>Source: China Telecom Corporation Ltd.</w:t>
      </w:r>
    </w:p>
    <w:p w14:paraId="6CBD789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98F87" w14:textId="5A6E5C84" w:rsidR="00555625" w:rsidRDefault="00555625" w:rsidP="00555625">
      <w:pPr>
        <w:rPr>
          <w:rFonts w:ascii="Arial" w:hAnsi="Arial" w:cs="Arial"/>
          <w:b/>
          <w:sz w:val="24"/>
        </w:rPr>
      </w:pPr>
      <w:r>
        <w:rPr>
          <w:rFonts w:ascii="Arial" w:hAnsi="Arial" w:cs="Arial"/>
          <w:b/>
          <w:color w:val="0000FF"/>
          <w:sz w:val="24"/>
        </w:rPr>
        <w:t>C4-220027</w:t>
      </w:r>
      <w:r>
        <w:rPr>
          <w:rFonts w:ascii="Arial" w:hAnsi="Arial" w:cs="Arial"/>
          <w:b/>
          <w:color w:val="0000FF"/>
          <w:sz w:val="24"/>
        </w:rPr>
        <w:tab/>
      </w:r>
      <w:r>
        <w:rPr>
          <w:rFonts w:ascii="Arial" w:hAnsi="Arial" w:cs="Arial"/>
          <w:b/>
          <w:sz w:val="24"/>
        </w:rPr>
        <w:t>Protocol selection for MT SMS with IP-SM-GWSMS Router in TR29.829</w:t>
      </w:r>
    </w:p>
    <w:p w14:paraId="02749150"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29.829 v17.0.0</w:t>
      </w:r>
      <w:r>
        <w:rPr>
          <w:i/>
        </w:rPr>
        <w:tab/>
        <w:t xml:space="preserve">  CR-0002  Cat: F (Rel-17)</w:t>
      </w:r>
      <w:r>
        <w:rPr>
          <w:i/>
        </w:rPr>
        <w:br/>
      </w:r>
      <w:r>
        <w:rPr>
          <w:i/>
        </w:rPr>
        <w:br/>
      </w:r>
      <w:r>
        <w:rPr>
          <w:i/>
        </w:rPr>
        <w:tab/>
      </w:r>
      <w:r>
        <w:rPr>
          <w:i/>
        </w:rPr>
        <w:tab/>
      </w:r>
      <w:r>
        <w:rPr>
          <w:i/>
        </w:rPr>
        <w:tab/>
      </w:r>
      <w:r>
        <w:rPr>
          <w:i/>
        </w:rPr>
        <w:tab/>
      </w:r>
      <w:r>
        <w:rPr>
          <w:i/>
        </w:rPr>
        <w:tab/>
        <w:t>Source: China Telecom Corporation Ltd.</w:t>
      </w:r>
    </w:p>
    <w:p w14:paraId="084AE80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C4-220304</w:t>
      </w:r>
      <w:r>
        <w:rPr>
          <w:color w:val="993300"/>
          <w:u w:val="single"/>
        </w:rPr>
        <w:t>.</w:t>
      </w:r>
    </w:p>
    <w:p w14:paraId="56E028FD" w14:textId="3EE56949" w:rsidR="00555625" w:rsidRDefault="00555625" w:rsidP="00555625">
      <w:pPr>
        <w:rPr>
          <w:rFonts w:ascii="Arial" w:hAnsi="Arial" w:cs="Arial"/>
          <w:b/>
          <w:sz w:val="24"/>
        </w:rPr>
      </w:pPr>
      <w:r>
        <w:rPr>
          <w:rFonts w:ascii="Arial" w:hAnsi="Arial" w:cs="Arial"/>
          <w:b/>
          <w:color w:val="0000FF"/>
          <w:sz w:val="24"/>
        </w:rPr>
        <w:t>C4-220028</w:t>
      </w:r>
      <w:r>
        <w:rPr>
          <w:rFonts w:ascii="Arial" w:hAnsi="Arial" w:cs="Arial"/>
          <w:b/>
          <w:color w:val="0000FF"/>
          <w:sz w:val="24"/>
        </w:rPr>
        <w:tab/>
      </w:r>
      <w:r>
        <w:rPr>
          <w:rFonts w:ascii="Arial" w:hAnsi="Arial" w:cs="Arial"/>
          <w:b/>
          <w:sz w:val="24"/>
        </w:rPr>
        <w:t>pCR for Procedure for alert in TS23.540</w:t>
      </w:r>
    </w:p>
    <w:p w14:paraId="7F9BFB57"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China Telecom Corporation Ltd.</w:t>
      </w:r>
    </w:p>
    <w:p w14:paraId="7DDE165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C4-220374</w:t>
      </w:r>
      <w:r>
        <w:rPr>
          <w:color w:val="993300"/>
          <w:u w:val="single"/>
        </w:rPr>
        <w:t>.</w:t>
      </w:r>
    </w:p>
    <w:p w14:paraId="0204F701" w14:textId="46CFC21F" w:rsidR="00555625" w:rsidRDefault="00555625" w:rsidP="00555625">
      <w:pPr>
        <w:rPr>
          <w:rFonts w:ascii="Arial" w:hAnsi="Arial" w:cs="Arial"/>
          <w:b/>
          <w:sz w:val="24"/>
        </w:rPr>
      </w:pPr>
      <w:r>
        <w:rPr>
          <w:rFonts w:ascii="Arial" w:hAnsi="Arial" w:cs="Arial"/>
          <w:b/>
          <w:color w:val="0000FF"/>
          <w:sz w:val="24"/>
        </w:rPr>
        <w:t>C4-220029</w:t>
      </w:r>
      <w:r>
        <w:rPr>
          <w:rFonts w:ascii="Arial" w:hAnsi="Arial" w:cs="Arial"/>
          <w:b/>
          <w:color w:val="0000FF"/>
          <w:sz w:val="24"/>
        </w:rPr>
        <w:tab/>
      </w:r>
      <w:r>
        <w:rPr>
          <w:rFonts w:ascii="Arial" w:hAnsi="Arial" w:cs="Arial"/>
          <w:b/>
          <w:sz w:val="24"/>
        </w:rPr>
        <w:t>pCR for rename reference point for SMS in TS23.540</w:t>
      </w:r>
    </w:p>
    <w:p w14:paraId="0B0DDA9F"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China Telecom Corporation Ltd.</w:t>
      </w:r>
    </w:p>
    <w:p w14:paraId="7125D3D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706F7" w14:textId="5DC9FA77" w:rsidR="00555625" w:rsidRDefault="00555625" w:rsidP="00555625">
      <w:pPr>
        <w:rPr>
          <w:rFonts w:ascii="Arial" w:hAnsi="Arial" w:cs="Arial"/>
          <w:b/>
          <w:sz w:val="24"/>
        </w:rPr>
      </w:pPr>
      <w:r>
        <w:rPr>
          <w:rFonts w:ascii="Arial" w:hAnsi="Arial" w:cs="Arial"/>
          <w:b/>
          <w:color w:val="0000FF"/>
          <w:sz w:val="24"/>
        </w:rPr>
        <w:t>C4-220059</w:t>
      </w:r>
      <w:r>
        <w:rPr>
          <w:rFonts w:ascii="Arial" w:hAnsi="Arial" w:cs="Arial"/>
          <w:b/>
          <w:color w:val="0000FF"/>
          <w:sz w:val="24"/>
        </w:rPr>
        <w:tab/>
      </w:r>
      <w:r>
        <w:rPr>
          <w:rFonts w:ascii="Arial" w:hAnsi="Arial" w:cs="Arial"/>
          <w:b/>
          <w:sz w:val="24"/>
        </w:rPr>
        <w:t>Reply LS on creating a new stage 2 TS for SMS-SBI</w:t>
      </w:r>
    </w:p>
    <w:p w14:paraId="747AADCD"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S2-2109340, to CT4, cc CT1</w:t>
      </w:r>
      <w:r>
        <w:rPr>
          <w:i/>
        </w:rPr>
        <w:br/>
      </w:r>
      <w:r>
        <w:rPr>
          <w:i/>
        </w:rPr>
        <w:tab/>
      </w:r>
      <w:r>
        <w:rPr>
          <w:i/>
        </w:rPr>
        <w:tab/>
      </w:r>
      <w:r>
        <w:rPr>
          <w:i/>
        </w:rPr>
        <w:tab/>
      </w:r>
      <w:r>
        <w:rPr>
          <w:i/>
        </w:rPr>
        <w:tab/>
      </w:r>
      <w:r>
        <w:rPr>
          <w:i/>
        </w:rPr>
        <w:tab/>
        <w:t>Source: SA2</w:t>
      </w:r>
    </w:p>
    <w:p w14:paraId="630163B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A8CFC" w14:textId="3CF5FF81" w:rsidR="00555625" w:rsidRDefault="00555625" w:rsidP="00555625">
      <w:pPr>
        <w:rPr>
          <w:rFonts w:ascii="Arial" w:hAnsi="Arial" w:cs="Arial"/>
          <w:b/>
          <w:sz w:val="24"/>
        </w:rPr>
      </w:pPr>
      <w:r>
        <w:rPr>
          <w:rFonts w:ascii="Arial" w:hAnsi="Arial" w:cs="Arial"/>
          <w:b/>
          <w:color w:val="0000FF"/>
          <w:sz w:val="24"/>
        </w:rPr>
        <w:t>C4-220214</w:t>
      </w:r>
      <w:r>
        <w:rPr>
          <w:rFonts w:ascii="Arial" w:hAnsi="Arial" w:cs="Arial"/>
          <w:b/>
          <w:color w:val="0000FF"/>
          <w:sz w:val="24"/>
        </w:rPr>
        <w:tab/>
      </w:r>
      <w:r>
        <w:rPr>
          <w:rFonts w:ascii="Arial" w:hAnsi="Arial" w:cs="Arial"/>
          <w:b/>
          <w:sz w:val="24"/>
        </w:rPr>
        <w:t>Determination of target PLMN based on GPSI using NRF</w:t>
      </w:r>
    </w:p>
    <w:p w14:paraId="3348FB49"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Ericsson</w:t>
      </w:r>
    </w:p>
    <w:p w14:paraId="12683E4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57CEDB" w14:textId="3AE43890" w:rsidR="00555625" w:rsidRDefault="00555625" w:rsidP="00555625">
      <w:pPr>
        <w:rPr>
          <w:rFonts w:ascii="Arial" w:hAnsi="Arial" w:cs="Arial"/>
          <w:b/>
          <w:sz w:val="24"/>
        </w:rPr>
      </w:pPr>
      <w:r>
        <w:rPr>
          <w:rFonts w:ascii="Arial" w:hAnsi="Arial" w:cs="Arial"/>
          <w:b/>
          <w:color w:val="0000FF"/>
          <w:sz w:val="24"/>
        </w:rPr>
        <w:lastRenderedPageBreak/>
        <w:t>C4-220237</w:t>
      </w:r>
      <w:r>
        <w:rPr>
          <w:rFonts w:ascii="Arial" w:hAnsi="Arial" w:cs="Arial"/>
          <w:b/>
          <w:color w:val="0000FF"/>
          <w:sz w:val="24"/>
        </w:rPr>
        <w:tab/>
      </w:r>
      <w:r>
        <w:rPr>
          <w:rFonts w:ascii="Arial" w:hAnsi="Arial" w:cs="Arial"/>
          <w:b/>
          <w:sz w:val="24"/>
        </w:rPr>
        <w:t>Unsuccessful Mobile Terminated short message transfer via IP-SM-GW</w:t>
      </w:r>
    </w:p>
    <w:p w14:paraId="384FDD1A"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3E31C28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C4-220408</w:t>
      </w:r>
      <w:r>
        <w:rPr>
          <w:color w:val="993300"/>
          <w:u w:val="single"/>
        </w:rPr>
        <w:t>.</w:t>
      </w:r>
    </w:p>
    <w:p w14:paraId="605AC8D9" w14:textId="52D7D5BA" w:rsidR="00555625" w:rsidRDefault="00555625" w:rsidP="00555625">
      <w:pPr>
        <w:rPr>
          <w:rFonts w:ascii="Arial" w:hAnsi="Arial" w:cs="Arial"/>
          <w:b/>
          <w:sz w:val="24"/>
        </w:rPr>
      </w:pPr>
      <w:r>
        <w:rPr>
          <w:rFonts w:ascii="Arial" w:hAnsi="Arial" w:cs="Arial"/>
          <w:b/>
          <w:color w:val="0000FF"/>
          <w:sz w:val="24"/>
        </w:rPr>
        <w:t>C4-220238</w:t>
      </w:r>
      <w:r>
        <w:rPr>
          <w:rFonts w:ascii="Arial" w:hAnsi="Arial" w:cs="Arial"/>
          <w:b/>
          <w:color w:val="0000FF"/>
          <w:sz w:val="24"/>
        </w:rPr>
        <w:tab/>
      </w:r>
      <w:r>
        <w:rPr>
          <w:rFonts w:ascii="Arial" w:hAnsi="Arial" w:cs="Arial"/>
          <w:b/>
          <w:sz w:val="24"/>
        </w:rPr>
        <w:t>Unsuccessful Mobile Terminated short message transfer via SMS Router</w:t>
      </w:r>
    </w:p>
    <w:p w14:paraId="6D1CF645"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7B92AF6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C4-220409</w:t>
      </w:r>
      <w:r>
        <w:rPr>
          <w:color w:val="993300"/>
          <w:u w:val="single"/>
        </w:rPr>
        <w:t>.</w:t>
      </w:r>
    </w:p>
    <w:p w14:paraId="3D2F1C5C" w14:textId="1C338033" w:rsidR="00555625" w:rsidRDefault="00555625" w:rsidP="00555625">
      <w:pPr>
        <w:rPr>
          <w:rFonts w:ascii="Arial" w:hAnsi="Arial" w:cs="Arial"/>
          <w:b/>
          <w:sz w:val="24"/>
        </w:rPr>
      </w:pPr>
      <w:r>
        <w:rPr>
          <w:rFonts w:ascii="Arial" w:hAnsi="Arial" w:cs="Arial"/>
          <w:b/>
          <w:color w:val="0000FF"/>
          <w:sz w:val="24"/>
        </w:rPr>
        <w:t>C4-220277</w:t>
      </w:r>
      <w:r>
        <w:rPr>
          <w:rFonts w:ascii="Arial" w:hAnsi="Arial" w:cs="Arial"/>
          <w:b/>
          <w:color w:val="0000FF"/>
          <w:sz w:val="24"/>
        </w:rPr>
        <w:tab/>
      </w:r>
      <w:r>
        <w:rPr>
          <w:rFonts w:ascii="Arial" w:hAnsi="Arial" w:cs="Arial"/>
          <w:b/>
          <w:sz w:val="24"/>
        </w:rPr>
        <w:t>Pseudo-CR on MSISDN-to-Subscription-Network resolution with MNP</w:t>
      </w:r>
    </w:p>
    <w:p w14:paraId="0B80DA7A"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495C07F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C4-220341</w:t>
      </w:r>
      <w:r>
        <w:rPr>
          <w:color w:val="993300"/>
          <w:u w:val="single"/>
        </w:rPr>
        <w:t>.</w:t>
      </w:r>
    </w:p>
    <w:p w14:paraId="7EC9E257" w14:textId="0C4A9D81" w:rsidR="00555625" w:rsidRDefault="00555625" w:rsidP="00555625">
      <w:pPr>
        <w:rPr>
          <w:rFonts w:ascii="Arial" w:hAnsi="Arial" w:cs="Arial"/>
          <w:b/>
          <w:sz w:val="24"/>
        </w:rPr>
      </w:pPr>
      <w:r>
        <w:rPr>
          <w:rFonts w:ascii="Arial" w:hAnsi="Arial" w:cs="Arial"/>
          <w:b/>
          <w:color w:val="0000FF"/>
          <w:sz w:val="24"/>
        </w:rPr>
        <w:t>C4-220278</w:t>
      </w:r>
      <w:r>
        <w:rPr>
          <w:rFonts w:ascii="Arial" w:hAnsi="Arial" w:cs="Arial"/>
          <w:b/>
          <w:color w:val="0000FF"/>
          <w:sz w:val="24"/>
        </w:rPr>
        <w:tab/>
      </w:r>
      <w:r>
        <w:rPr>
          <w:rFonts w:ascii="Arial" w:hAnsi="Arial" w:cs="Arial"/>
          <w:b/>
          <w:sz w:val="24"/>
        </w:rPr>
        <w:t>Pseudo-CR on MSISDN-to-Subscription-Network resolution with NRF</w:t>
      </w:r>
    </w:p>
    <w:p w14:paraId="5E6CC7A1"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4B99913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C4-220342</w:t>
      </w:r>
      <w:r>
        <w:rPr>
          <w:color w:val="993300"/>
          <w:u w:val="single"/>
        </w:rPr>
        <w:t>.</w:t>
      </w:r>
    </w:p>
    <w:p w14:paraId="258923EC" w14:textId="7411E6B3" w:rsidR="00555625" w:rsidRDefault="00555625" w:rsidP="00555625">
      <w:pPr>
        <w:rPr>
          <w:rFonts w:ascii="Arial" w:hAnsi="Arial" w:cs="Arial"/>
          <w:b/>
          <w:sz w:val="24"/>
        </w:rPr>
      </w:pPr>
      <w:r>
        <w:rPr>
          <w:rFonts w:ascii="Arial" w:hAnsi="Arial" w:cs="Arial"/>
          <w:b/>
          <w:color w:val="0000FF"/>
          <w:sz w:val="24"/>
        </w:rPr>
        <w:t>C4-220279</w:t>
      </w:r>
      <w:r>
        <w:rPr>
          <w:rFonts w:ascii="Arial" w:hAnsi="Arial" w:cs="Arial"/>
          <w:b/>
          <w:color w:val="0000FF"/>
          <w:sz w:val="24"/>
        </w:rPr>
        <w:tab/>
      </w:r>
      <w:r>
        <w:rPr>
          <w:rFonts w:ascii="Arial" w:hAnsi="Arial" w:cs="Arial"/>
          <w:b/>
          <w:sz w:val="24"/>
        </w:rPr>
        <w:t>Pseudo-CR on SCP supported MSISDN-to-Subscription-Network resolution with MNP</w:t>
      </w:r>
    </w:p>
    <w:p w14:paraId="32D4AB13"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6977CA6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C4-220343</w:t>
      </w:r>
      <w:r>
        <w:rPr>
          <w:color w:val="993300"/>
          <w:u w:val="single"/>
        </w:rPr>
        <w:t>.</w:t>
      </w:r>
    </w:p>
    <w:p w14:paraId="6DCC54CA" w14:textId="35232B6A" w:rsidR="00555625" w:rsidRDefault="00555625" w:rsidP="00555625">
      <w:pPr>
        <w:rPr>
          <w:rFonts w:ascii="Arial" w:hAnsi="Arial" w:cs="Arial"/>
          <w:b/>
          <w:sz w:val="24"/>
        </w:rPr>
      </w:pPr>
      <w:r>
        <w:rPr>
          <w:rFonts w:ascii="Arial" w:hAnsi="Arial" w:cs="Arial"/>
          <w:b/>
          <w:color w:val="0000FF"/>
          <w:sz w:val="24"/>
        </w:rPr>
        <w:t>C4-220280</w:t>
      </w:r>
      <w:r>
        <w:rPr>
          <w:rFonts w:ascii="Arial" w:hAnsi="Arial" w:cs="Arial"/>
          <w:b/>
          <w:color w:val="0000FF"/>
          <w:sz w:val="24"/>
        </w:rPr>
        <w:tab/>
      </w:r>
      <w:r>
        <w:rPr>
          <w:rFonts w:ascii="Arial" w:hAnsi="Arial" w:cs="Arial"/>
          <w:b/>
          <w:sz w:val="24"/>
        </w:rPr>
        <w:t>Pseudo-CR on SCP supported MSISDN-to-Subscription-Network resolution with NRF</w:t>
      </w:r>
    </w:p>
    <w:p w14:paraId="01663AE5"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0DB13D7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455A73" w14:textId="793B5A34" w:rsidR="00555625" w:rsidRDefault="00555625" w:rsidP="00555625">
      <w:pPr>
        <w:rPr>
          <w:rFonts w:ascii="Arial" w:hAnsi="Arial" w:cs="Arial"/>
          <w:b/>
          <w:sz w:val="24"/>
        </w:rPr>
      </w:pPr>
      <w:r>
        <w:rPr>
          <w:rFonts w:ascii="Arial" w:hAnsi="Arial" w:cs="Arial"/>
          <w:b/>
          <w:color w:val="0000FF"/>
          <w:sz w:val="24"/>
        </w:rPr>
        <w:t>C4-220304</w:t>
      </w:r>
      <w:r>
        <w:rPr>
          <w:rFonts w:ascii="Arial" w:hAnsi="Arial" w:cs="Arial"/>
          <w:b/>
          <w:color w:val="0000FF"/>
          <w:sz w:val="24"/>
        </w:rPr>
        <w:tab/>
      </w:r>
      <w:r>
        <w:rPr>
          <w:rFonts w:ascii="Arial" w:hAnsi="Arial" w:cs="Arial"/>
          <w:b/>
          <w:sz w:val="24"/>
        </w:rPr>
        <w:t>Protocol selection for MT SMS with IP-SM-GW SMS Router in TR29.829</w:t>
      </w:r>
    </w:p>
    <w:p w14:paraId="57BF186B"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29.829 v17.0.0</w:t>
      </w:r>
      <w:r>
        <w:rPr>
          <w:i/>
        </w:rPr>
        <w:tab/>
        <w:t xml:space="preserve">  CR-0002  rev 1 Cat: B (Rel-17)</w:t>
      </w:r>
      <w:r>
        <w:rPr>
          <w:i/>
        </w:rPr>
        <w:br/>
      </w:r>
      <w:r>
        <w:rPr>
          <w:i/>
        </w:rPr>
        <w:br/>
      </w:r>
      <w:r>
        <w:rPr>
          <w:i/>
        </w:rPr>
        <w:tab/>
      </w:r>
      <w:r>
        <w:rPr>
          <w:i/>
        </w:rPr>
        <w:tab/>
      </w:r>
      <w:r>
        <w:rPr>
          <w:i/>
        </w:rPr>
        <w:tab/>
      </w:r>
      <w:r>
        <w:rPr>
          <w:i/>
        </w:rPr>
        <w:tab/>
      </w:r>
      <w:r>
        <w:rPr>
          <w:i/>
        </w:rPr>
        <w:tab/>
        <w:t>Source: China Telecom Corporation Ltd.</w:t>
      </w:r>
    </w:p>
    <w:p w14:paraId="20779D5F" w14:textId="77777777" w:rsidR="00555625" w:rsidRDefault="00555625" w:rsidP="00555625">
      <w:pPr>
        <w:rPr>
          <w:color w:val="808080"/>
        </w:rPr>
      </w:pPr>
      <w:r>
        <w:rPr>
          <w:color w:val="808080"/>
        </w:rPr>
        <w:t>(Replaces C4-220027)</w:t>
      </w:r>
    </w:p>
    <w:p w14:paraId="47DDA39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0742C" w14:textId="6ECB6E8F" w:rsidR="00555625" w:rsidRDefault="00555625" w:rsidP="00555625">
      <w:pPr>
        <w:rPr>
          <w:rFonts w:ascii="Arial" w:hAnsi="Arial" w:cs="Arial"/>
          <w:b/>
          <w:sz w:val="24"/>
        </w:rPr>
      </w:pPr>
      <w:r>
        <w:rPr>
          <w:rFonts w:ascii="Arial" w:hAnsi="Arial" w:cs="Arial"/>
          <w:b/>
          <w:color w:val="0000FF"/>
          <w:sz w:val="24"/>
        </w:rPr>
        <w:t>C4-220341</w:t>
      </w:r>
      <w:r>
        <w:rPr>
          <w:rFonts w:ascii="Arial" w:hAnsi="Arial" w:cs="Arial"/>
          <w:b/>
          <w:color w:val="0000FF"/>
          <w:sz w:val="24"/>
        </w:rPr>
        <w:tab/>
      </w:r>
      <w:r>
        <w:rPr>
          <w:rFonts w:ascii="Arial" w:hAnsi="Arial" w:cs="Arial"/>
          <w:b/>
          <w:sz w:val="24"/>
        </w:rPr>
        <w:t>Pseudo-CR on MSISDN-to-Subscription-Network resolution with MNP</w:t>
      </w:r>
    </w:p>
    <w:p w14:paraId="43B8210C" w14:textId="77777777" w:rsidR="00555625" w:rsidRDefault="0055562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550583B3" w14:textId="77777777" w:rsidR="00555625" w:rsidRDefault="00555625">
      <w:pPr>
        <w:rPr>
          <w:color w:val="808080"/>
        </w:rPr>
      </w:pPr>
      <w:r>
        <w:rPr>
          <w:color w:val="808080"/>
        </w:rPr>
        <w:t>(Replaces C4-220277)</w:t>
      </w:r>
    </w:p>
    <w:p w14:paraId="6BFBAD3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D5B50" w14:textId="097C091A" w:rsidR="003919AF" w:rsidRDefault="00555625" w:rsidP="00555625">
      <w:pPr>
        <w:rPr>
          <w:rFonts w:ascii="Arial" w:hAnsi="Arial" w:cs="Arial"/>
          <w:b/>
          <w:sz w:val="24"/>
        </w:rPr>
      </w:pPr>
      <w:r>
        <w:rPr>
          <w:rFonts w:ascii="Arial" w:hAnsi="Arial" w:cs="Arial"/>
          <w:b/>
          <w:color w:val="0000FF"/>
          <w:sz w:val="24"/>
        </w:rPr>
        <w:t>C4-220342</w:t>
      </w:r>
      <w:r>
        <w:rPr>
          <w:rFonts w:ascii="Arial" w:hAnsi="Arial" w:cs="Arial"/>
          <w:b/>
          <w:color w:val="0000FF"/>
          <w:sz w:val="24"/>
        </w:rPr>
        <w:tab/>
      </w:r>
      <w:r>
        <w:rPr>
          <w:rFonts w:ascii="Arial" w:hAnsi="Arial" w:cs="Arial"/>
          <w:b/>
          <w:sz w:val="24"/>
        </w:rPr>
        <w:t>Pseudo-CR on MSISDN-to-Subscription-Network resolution with NRF for MNP supported</w:t>
      </w:r>
    </w:p>
    <w:p w14:paraId="0DCCDAA8"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50397368" w14:textId="77777777" w:rsidR="00555625" w:rsidRDefault="00555625" w:rsidP="00555625">
      <w:pPr>
        <w:rPr>
          <w:color w:val="808080"/>
        </w:rPr>
      </w:pPr>
      <w:r>
        <w:rPr>
          <w:color w:val="808080"/>
        </w:rPr>
        <w:t>(Replaces C4-220278)</w:t>
      </w:r>
    </w:p>
    <w:p w14:paraId="28BDBB1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5D17B" w14:textId="3A221EFD" w:rsidR="00555625" w:rsidRDefault="00555625" w:rsidP="00555625">
      <w:pPr>
        <w:rPr>
          <w:rFonts w:ascii="Arial" w:hAnsi="Arial" w:cs="Arial"/>
          <w:b/>
          <w:sz w:val="24"/>
        </w:rPr>
      </w:pPr>
      <w:r>
        <w:rPr>
          <w:rFonts w:ascii="Arial" w:hAnsi="Arial" w:cs="Arial"/>
          <w:b/>
          <w:color w:val="0000FF"/>
          <w:sz w:val="24"/>
        </w:rPr>
        <w:t>C4-220343</w:t>
      </w:r>
      <w:r>
        <w:rPr>
          <w:rFonts w:ascii="Arial" w:hAnsi="Arial" w:cs="Arial"/>
          <w:b/>
          <w:color w:val="0000FF"/>
          <w:sz w:val="24"/>
        </w:rPr>
        <w:tab/>
      </w:r>
      <w:r>
        <w:rPr>
          <w:rFonts w:ascii="Arial" w:hAnsi="Arial" w:cs="Arial"/>
          <w:b/>
          <w:sz w:val="24"/>
        </w:rPr>
        <w:t>Pseudo-CR on SCP supported MSISDN-to-Subscription-Network resolution with MNP</w:t>
      </w:r>
    </w:p>
    <w:p w14:paraId="2A565F3E"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19F95FEE" w14:textId="77777777" w:rsidR="00555625" w:rsidRDefault="00555625" w:rsidP="00555625">
      <w:pPr>
        <w:rPr>
          <w:color w:val="808080"/>
        </w:rPr>
      </w:pPr>
      <w:r>
        <w:rPr>
          <w:color w:val="808080"/>
        </w:rPr>
        <w:t>(Replaces C4-220279)</w:t>
      </w:r>
    </w:p>
    <w:p w14:paraId="14FD32D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BAB53" w14:textId="1A265FE0" w:rsidR="00555625" w:rsidRDefault="00555625" w:rsidP="00555625">
      <w:pPr>
        <w:rPr>
          <w:rFonts w:ascii="Arial" w:hAnsi="Arial" w:cs="Arial"/>
          <w:b/>
          <w:sz w:val="24"/>
        </w:rPr>
      </w:pPr>
      <w:r>
        <w:rPr>
          <w:rFonts w:ascii="Arial" w:hAnsi="Arial" w:cs="Arial"/>
          <w:b/>
          <w:color w:val="0000FF"/>
          <w:sz w:val="24"/>
        </w:rPr>
        <w:t>C4-220374</w:t>
      </w:r>
      <w:r>
        <w:rPr>
          <w:rFonts w:ascii="Arial" w:hAnsi="Arial" w:cs="Arial"/>
          <w:b/>
          <w:color w:val="0000FF"/>
          <w:sz w:val="24"/>
        </w:rPr>
        <w:tab/>
      </w:r>
      <w:r>
        <w:rPr>
          <w:rFonts w:ascii="Arial" w:hAnsi="Arial" w:cs="Arial"/>
          <w:b/>
          <w:sz w:val="24"/>
        </w:rPr>
        <w:t>pCR for Procedure for alert in TS23.540</w:t>
      </w:r>
    </w:p>
    <w:p w14:paraId="20E4CAF6"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China Telecom Corporation Ltd.</w:t>
      </w:r>
    </w:p>
    <w:p w14:paraId="4BD728AE" w14:textId="77777777" w:rsidR="00555625" w:rsidRDefault="00555625" w:rsidP="00555625">
      <w:pPr>
        <w:rPr>
          <w:color w:val="808080"/>
        </w:rPr>
      </w:pPr>
      <w:r>
        <w:rPr>
          <w:color w:val="808080"/>
        </w:rPr>
        <w:t>(Replaces C4-220028)</w:t>
      </w:r>
    </w:p>
    <w:p w14:paraId="2EA353E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8D689" w14:textId="42E67ED8" w:rsidR="00555625" w:rsidRDefault="00555625" w:rsidP="00555625">
      <w:pPr>
        <w:rPr>
          <w:rFonts w:ascii="Arial" w:hAnsi="Arial" w:cs="Arial"/>
          <w:b/>
          <w:sz w:val="24"/>
        </w:rPr>
      </w:pPr>
      <w:r>
        <w:rPr>
          <w:rFonts w:ascii="Arial" w:hAnsi="Arial" w:cs="Arial"/>
          <w:b/>
          <w:color w:val="0000FF"/>
          <w:sz w:val="24"/>
        </w:rPr>
        <w:t>C4-220408</w:t>
      </w:r>
      <w:r>
        <w:rPr>
          <w:rFonts w:ascii="Arial" w:hAnsi="Arial" w:cs="Arial"/>
          <w:b/>
          <w:color w:val="0000FF"/>
          <w:sz w:val="24"/>
        </w:rPr>
        <w:tab/>
      </w:r>
      <w:r>
        <w:rPr>
          <w:rFonts w:ascii="Arial" w:hAnsi="Arial" w:cs="Arial"/>
          <w:b/>
          <w:sz w:val="24"/>
        </w:rPr>
        <w:t>Unsuccessful Mobile Terminated short message transfer via IP-SM-GW</w:t>
      </w:r>
    </w:p>
    <w:p w14:paraId="106AD89F"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51DA4C28" w14:textId="77777777" w:rsidR="00555625" w:rsidRDefault="00555625" w:rsidP="00555625">
      <w:pPr>
        <w:rPr>
          <w:color w:val="808080"/>
        </w:rPr>
      </w:pPr>
      <w:r>
        <w:rPr>
          <w:color w:val="808080"/>
        </w:rPr>
        <w:t>(Replaces C4-220237)</w:t>
      </w:r>
    </w:p>
    <w:p w14:paraId="4E54145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D037B" w14:textId="129E740E" w:rsidR="00555625" w:rsidRDefault="00555625" w:rsidP="00555625">
      <w:pPr>
        <w:rPr>
          <w:rFonts w:ascii="Arial" w:hAnsi="Arial" w:cs="Arial"/>
          <w:b/>
          <w:sz w:val="24"/>
        </w:rPr>
      </w:pPr>
      <w:r>
        <w:rPr>
          <w:rFonts w:ascii="Arial" w:hAnsi="Arial" w:cs="Arial"/>
          <w:b/>
          <w:color w:val="0000FF"/>
          <w:sz w:val="24"/>
        </w:rPr>
        <w:t>C4-220409</w:t>
      </w:r>
      <w:r>
        <w:rPr>
          <w:rFonts w:ascii="Arial" w:hAnsi="Arial" w:cs="Arial"/>
          <w:b/>
          <w:color w:val="0000FF"/>
          <w:sz w:val="24"/>
        </w:rPr>
        <w:tab/>
      </w:r>
      <w:r>
        <w:rPr>
          <w:rFonts w:ascii="Arial" w:hAnsi="Arial" w:cs="Arial"/>
          <w:b/>
          <w:sz w:val="24"/>
        </w:rPr>
        <w:t>Unsuccessful Mobile Terminated short message transfer via SMS Router</w:t>
      </w:r>
    </w:p>
    <w:p w14:paraId="4A4C8E57"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23.540 v0.3.0</w:t>
      </w:r>
      <w:r>
        <w:rPr>
          <w:i/>
        </w:rPr>
        <w:br/>
      </w:r>
      <w:r>
        <w:rPr>
          <w:i/>
        </w:rPr>
        <w:tab/>
      </w:r>
      <w:r>
        <w:rPr>
          <w:i/>
        </w:rPr>
        <w:tab/>
      </w:r>
      <w:r>
        <w:rPr>
          <w:i/>
        </w:rPr>
        <w:tab/>
      </w:r>
      <w:r>
        <w:rPr>
          <w:i/>
        </w:rPr>
        <w:tab/>
      </w:r>
      <w:r>
        <w:rPr>
          <w:i/>
        </w:rPr>
        <w:tab/>
        <w:t>Source: Huawei, China Telecom</w:t>
      </w:r>
    </w:p>
    <w:p w14:paraId="18203C7A" w14:textId="77777777" w:rsidR="00555625" w:rsidRDefault="00555625" w:rsidP="00555625">
      <w:pPr>
        <w:rPr>
          <w:color w:val="808080"/>
        </w:rPr>
      </w:pPr>
      <w:r>
        <w:rPr>
          <w:color w:val="808080"/>
        </w:rPr>
        <w:t>(Replaces C4-220238)</w:t>
      </w:r>
    </w:p>
    <w:p w14:paraId="29DD1B4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6F475" w14:textId="59E098D6" w:rsidR="00555625" w:rsidRDefault="00555625" w:rsidP="00555625">
      <w:pPr>
        <w:rPr>
          <w:rFonts w:ascii="Arial" w:hAnsi="Arial" w:cs="Arial"/>
          <w:b/>
          <w:sz w:val="24"/>
        </w:rPr>
      </w:pPr>
      <w:r>
        <w:rPr>
          <w:rFonts w:ascii="Arial" w:hAnsi="Arial" w:cs="Arial"/>
          <w:b/>
          <w:color w:val="0000FF"/>
          <w:sz w:val="24"/>
        </w:rPr>
        <w:t>C4-220450</w:t>
      </w:r>
      <w:r>
        <w:rPr>
          <w:rFonts w:ascii="Arial" w:hAnsi="Arial" w:cs="Arial"/>
          <w:b/>
          <w:color w:val="0000FF"/>
          <w:sz w:val="24"/>
        </w:rPr>
        <w:tab/>
      </w:r>
      <w:r>
        <w:rPr>
          <w:rFonts w:ascii="Arial" w:hAnsi="Arial" w:cs="Arial"/>
          <w:b/>
          <w:sz w:val="24"/>
        </w:rPr>
        <w:t>3GPP TS 23.540 v0.4.0</w:t>
      </w:r>
    </w:p>
    <w:p w14:paraId="2516F211" w14:textId="77777777" w:rsidR="00555625" w:rsidRDefault="00555625" w:rsidP="00555625">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23.540 v0.4.0</w:t>
      </w:r>
      <w:r>
        <w:rPr>
          <w:i/>
        </w:rPr>
        <w:br/>
      </w:r>
      <w:r>
        <w:rPr>
          <w:i/>
        </w:rPr>
        <w:tab/>
      </w:r>
      <w:r>
        <w:rPr>
          <w:i/>
        </w:rPr>
        <w:tab/>
      </w:r>
      <w:r>
        <w:rPr>
          <w:i/>
        </w:rPr>
        <w:tab/>
      </w:r>
      <w:r>
        <w:rPr>
          <w:i/>
        </w:rPr>
        <w:tab/>
      </w:r>
      <w:r>
        <w:rPr>
          <w:i/>
        </w:rPr>
        <w:tab/>
        <w:t>Source: China Telecom</w:t>
      </w:r>
    </w:p>
    <w:p w14:paraId="6E08A5D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D2043" w14:textId="77777777" w:rsidR="00555625" w:rsidRDefault="00555625" w:rsidP="00555625">
      <w:pPr>
        <w:pStyle w:val="Heading4"/>
      </w:pPr>
      <w:bookmarkStart w:id="32" w:name="_Toc94025053"/>
      <w:r>
        <w:t>6.1.6</w:t>
      </w:r>
      <w:r>
        <w:tab/>
        <w:t>Study on restoration of profiles related to UDR [FS_ReP_UDR]</w:t>
      </w:r>
      <w:bookmarkEnd w:id="32"/>
    </w:p>
    <w:p w14:paraId="6CA0897B" w14:textId="77777777" w:rsidR="00555625" w:rsidRDefault="00555625" w:rsidP="00555625">
      <w:pPr>
        <w:pStyle w:val="Heading4"/>
      </w:pPr>
      <w:bookmarkStart w:id="33" w:name="_Toc94025054"/>
      <w:r>
        <w:t>6.1.7</w:t>
      </w:r>
      <w:r>
        <w:tab/>
        <w:t>CT aspects of Integration of GBA into SBA [GBA_5G]</w:t>
      </w:r>
      <w:bookmarkEnd w:id="33"/>
    </w:p>
    <w:p w14:paraId="18542B60" w14:textId="0E32CF07" w:rsidR="00555625" w:rsidRDefault="00555625" w:rsidP="00555625">
      <w:pPr>
        <w:rPr>
          <w:rFonts w:ascii="Arial" w:hAnsi="Arial" w:cs="Arial"/>
          <w:b/>
          <w:sz w:val="24"/>
        </w:rPr>
      </w:pPr>
      <w:r>
        <w:rPr>
          <w:rFonts w:ascii="Arial" w:hAnsi="Arial" w:cs="Arial"/>
          <w:b/>
          <w:color w:val="0000FF"/>
          <w:sz w:val="24"/>
        </w:rPr>
        <w:t>C4-220201</w:t>
      </w:r>
      <w:r>
        <w:rPr>
          <w:rFonts w:ascii="Arial" w:hAnsi="Arial" w:cs="Arial"/>
          <w:b/>
          <w:color w:val="0000FF"/>
          <w:sz w:val="24"/>
        </w:rPr>
        <w:tab/>
      </w:r>
      <w:r>
        <w:rPr>
          <w:rFonts w:ascii="Arial" w:hAnsi="Arial" w:cs="Arial"/>
          <w:b/>
          <w:sz w:val="24"/>
        </w:rPr>
        <w:t>GetGbaAv Service Operation</w:t>
      </w:r>
    </w:p>
    <w:p w14:paraId="1E473CB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CR-0793  Cat: B (Rel-17)</w:t>
      </w:r>
      <w:r>
        <w:rPr>
          <w:i/>
        </w:rPr>
        <w:br/>
      </w:r>
      <w:r>
        <w:rPr>
          <w:i/>
        </w:rPr>
        <w:br/>
      </w:r>
      <w:r>
        <w:rPr>
          <w:i/>
        </w:rPr>
        <w:tab/>
      </w:r>
      <w:r>
        <w:rPr>
          <w:i/>
        </w:rPr>
        <w:tab/>
      </w:r>
      <w:r>
        <w:rPr>
          <w:i/>
        </w:rPr>
        <w:tab/>
      </w:r>
      <w:r>
        <w:rPr>
          <w:i/>
        </w:rPr>
        <w:tab/>
      </w:r>
      <w:r>
        <w:rPr>
          <w:i/>
        </w:rPr>
        <w:tab/>
        <w:t>Source: Ericsson</w:t>
      </w:r>
    </w:p>
    <w:p w14:paraId="507419E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C4-220433</w:t>
      </w:r>
      <w:r>
        <w:rPr>
          <w:color w:val="993300"/>
          <w:u w:val="single"/>
        </w:rPr>
        <w:t>.</w:t>
      </w:r>
    </w:p>
    <w:p w14:paraId="4E3CFA5C" w14:textId="093246B6" w:rsidR="00555625" w:rsidRDefault="00555625" w:rsidP="00555625">
      <w:pPr>
        <w:rPr>
          <w:rFonts w:ascii="Arial" w:hAnsi="Arial" w:cs="Arial"/>
          <w:b/>
          <w:sz w:val="24"/>
        </w:rPr>
      </w:pPr>
      <w:r>
        <w:rPr>
          <w:rFonts w:ascii="Arial" w:hAnsi="Arial" w:cs="Arial"/>
          <w:b/>
          <w:color w:val="0000FF"/>
          <w:sz w:val="24"/>
        </w:rPr>
        <w:t>C4-220282</w:t>
      </w:r>
      <w:r>
        <w:rPr>
          <w:rFonts w:ascii="Arial" w:hAnsi="Arial" w:cs="Arial"/>
          <w:b/>
          <w:color w:val="0000FF"/>
          <w:sz w:val="24"/>
        </w:rPr>
        <w:tab/>
      </w:r>
      <w:r>
        <w:rPr>
          <w:rFonts w:ascii="Arial" w:hAnsi="Arial" w:cs="Arial"/>
          <w:b/>
          <w:sz w:val="24"/>
        </w:rPr>
        <w:t>Update on UDM Services for GBA SBA service</w:t>
      </w:r>
    </w:p>
    <w:p w14:paraId="29AC5F4C"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v17.5.0</w:t>
      </w:r>
      <w:r>
        <w:rPr>
          <w:i/>
        </w:rPr>
        <w:tab/>
        <w:t xml:space="preserve">  CR-0799  Cat: B (Rel-17)</w:t>
      </w:r>
      <w:r>
        <w:rPr>
          <w:i/>
        </w:rPr>
        <w:br/>
      </w:r>
      <w:r>
        <w:rPr>
          <w:i/>
        </w:rPr>
        <w:br/>
      </w:r>
      <w:r>
        <w:rPr>
          <w:i/>
        </w:rPr>
        <w:tab/>
      </w:r>
      <w:r>
        <w:rPr>
          <w:i/>
        </w:rPr>
        <w:tab/>
      </w:r>
      <w:r>
        <w:rPr>
          <w:i/>
        </w:rPr>
        <w:tab/>
      </w:r>
      <w:r>
        <w:rPr>
          <w:i/>
        </w:rPr>
        <w:tab/>
      </w:r>
      <w:r>
        <w:rPr>
          <w:i/>
        </w:rPr>
        <w:tab/>
        <w:t>Source: Huawei</w:t>
      </w:r>
    </w:p>
    <w:p w14:paraId="799E36B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CF6FFC" w14:textId="5CB721DB" w:rsidR="00555625" w:rsidRDefault="00555625" w:rsidP="00555625">
      <w:pPr>
        <w:rPr>
          <w:rFonts w:ascii="Arial" w:hAnsi="Arial" w:cs="Arial"/>
          <w:b/>
          <w:sz w:val="24"/>
        </w:rPr>
      </w:pPr>
      <w:r>
        <w:rPr>
          <w:rFonts w:ascii="Arial" w:hAnsi="Arial" w:cs="Arial"/>
          <w:b/>
          <w:color w:val="0000FF"/>
          <w:sz w:val="24"/>
        </w:rPr>
        <w:t>C4-220298</w:t>
      </w:r>
      <w:r>
        <w:rPr>
          <w:rFonts w:ascii="Arial" w:hAnsi="Arial" w:cs="Arial"/>
          <w:b/>
          <w:color w:val="0000FF"/>
          <w:sz w:val="24"/>
        </w:rPr>
        <w:tab/>
      </w:r>
      <w:r>
        <w:rPr>
          <w:rFonts w:ascii="Arial" w:hAnsi="Arial" w:cs="Arial"/>
          <w:b/>
          <w:sz w:val="24"/>
        </w:rPr>
        <w:t>Resource-based authorization on the Nudm_UEAU API</w:t>
      </w:r>
    </w:p>
    <w:p w14:paraId="778E8E3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CR-0800  Cat: B (Rel-17)</w:t>
      </w:r>
      <w:r>
        <w:rPr>
          <w:i/>
        </w:rPr>
        <w:br/>
      </w:r>
      <w:r>
        <w:rPr>
          <w:i/>
        </w:rPr>
        <w:br/>
      </w:r>
      <w:r>
        <w:rPr>
          <w:i/>
        </w:rPr>
        <w:tab/>
      </w:r>
      <w:r>
        <w:rPr>
          <w:i/>
        </w:rPr>
        <w:tab/>
      </w:r>
      <w:r>
        <w:rPr>
          <w:i/>
        </w:rPr>
        <w:tab/>
      </w:r>
      <w:r>
        <w:rPr>
          <w:i/>
        </w:rPr>
        <w:tab/>
      </w:r>
      <w:r>
        <w:rPr>
          <w:i/>
        </w:rPr>
        <w:tab/>
        <w:t>Source: Ericsson</w:t>
      </w:r>
    </w:p>
    <w:p w14:paraId="7E503D2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ABAFA" w14:textId="3869F8B4" w:rsidR="00555625" w:rsidRDefault="00555625" w:rsidP="00555625">
      <w:pPr>
        <w:rPr>
          <w:rFonts w:ascii="Arial" w:hAnsi="Arial" w:cs="Arial"/>
          <w:b/>
          <w:sz w:val="24"/>
        </w:rPr>
      </w:pPr>
      <w:r>
        <w:rPr>
          <w:rFonts w:ascii="Arial" w:hAnsi="Arial" w:cs="Arial"/>
          <w:b/>
          <w:color w:val="0000FF"/>
          <w:sz w:val="24"/>
        </w:rPr>
        <w:t>C4-220433</w:t>
      </w:r>
      <w:r>
        <w:rPr>
          <w:rFonts w:ascii="Arial" w:hAnsi="Arial" w:cs="Arial"/>
          <w:b/>
          <w:color w:val="0000FF"/>
          <w:sz w:val="24"/>
        </w:rPr>
        <w:tab/>
      </w:r>
      <w:r>
        <w:rPr>
          <w:rFonts w:ascii="Arial" w:hAnsi="Arial" w:cs="Arial"/>
          <w:b/>
          <w:sz w:val="24"/>
        </w:rPr>
        <w:t>GetGbaAv Service Operation</w:t>
      </w:r>
    </w:p>
    <w:p w14:paraId="20EFD0E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CR-0793  rev 1 Cat: B (Rel-17)</w:t>
      </w:r>
      <w:r>
        <w:rPr>
          <w:i/>
        </w:rPr>
        <w:br/>
      </w:r>
      <w:r>
        <w:rPr>
          <w:i/>
        </w:rPr>
        <w:br/>
      </w:r>
      <w:r>
        <w:rPr>
          <w:i/>
        </w:rPr>
        <w:tab/>
      </w:r>
      <w:r>
        <w:rPr>
          <w:i/>
        </w:rPr>
        <w:tab/>
      </w:r>
      <w:r>
        <w:rPr>
          <w:i/>
        </w:rPr>
        <w:tab/>
      </w:r>
      <w:r>
        <w:rPr>
          <w:i/>
        </w:rPr>
        <w:tab/>
      </w:r>
      <w:r>
        <w:rPr>
          <w:i/>
        </w:rPr>
        <w:tab/>
        <w:t>Source: Ericsson, Huawei</w:t>
      </w:r>
    </w:p>
    <w:p w14:paraId="037CDDAC" w14:textId="77777777" w:rsidR="00555625" w:rsidRDefault="00555625" w:rsidP="00555625">
      <w:pPr>
        <w:rPr>
          <w:color w:val="808080"/>
        </w:rPr>
      </w:pPr>
      <w:r>
        <w:rPr>
          <w:color w:val="808080"/>
        </w:rPr>
        <w:t>(Replaces C4-220201)</w:t>
      </w:r>
    </w:p>
    <w:p w14:paraId="5C6DB3F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175EA" w14:textId="77777777" w:rsidR="00555625" w:rsidRDefault="00555625" w:rsidP="00555625">
      <w:pPr>
        <w:pStyle w:val="Heading4"/>
      </w:pPr>
      <w:bookmarkStart w:id="34" w:name="_Toc94025055"/>
      <w:r>
        <w:t>6.1.8</w:t>
      </w:r>
      <w:r>
        <w:tab/>
        <w:t>Enhancement of Network Slicing Phase 2 [eNS_Ph2]</w:t>
      </w:r>
      <w:bookmarkEnd w:id="34"/>
    </w:p>
    <w:p w14:paraId="5476E42F" w14:textId="68823C10" w:rsidR="00555625" w:rsidRDefault="00555625" w:rsidP="00555625">
      <w:pPr>
        <w:rPr>
          <w:rFonts w:ascii="Arial" w:hAnsi="Arial" w:cs="Arial"/>
          <w:b/>
          <w:sz w:val="24"/>
        </w:rPr>
      </w:pPr>
      <w:r>
        <w:rPr>
          <w:rFonts w:ascii="Arial" w:hAnsi="Arial" w:cs="Arial"/>
          <w:b/>
          <w:color w:val="0000FF"/>
          <w:sz w:val="24"/>
        </w:rPr>
        <w:t>C4-220051</w:t>
      </w:r>
      <w:r>
        <w:rPr>
          <w:rFonts w:ascii="Arial" w:hAnsi="Arial" w:cs="Arial"/>
          <w:b/>
          <w:color w:val="0000FF"/>
          <w:sz w:val="24"/>
        </w:rPr>
        <w:tab/>
      </w:r>
      <w:r>
        <w:rPr>
          <w:rFonts w:ascii="Arial" w:hAnsi="Arial" w:cs="Arial"/>
          <w:b/>
          <w:sz w:val="24"/>
        </w:rPr>
        <w:t>Clarification on NSAC procedure for controlling the number of UEs</w:t>
      </w:r>
    </w:p>
    <w:p w14:paraId="7B18B0B6"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China Telecommunications</w:t>
      </w:r>
    </w:p>
    <w:p w14:paraId="6D5D016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C4-220378</w:t>
      </w:r>
      <w:r>
        <w:rPr>
          <w:color w:val="993300"/>
          <w:u w:val="single"/>
        </w:rPr>
        <w:t>.</w:t>
      </w:r>
    </w:p>
    <w:p w14:paraId="674715EA" w14:textId="044A70F8" w:rsidR="00555625" w:rsidRDefault="00555625" w:rsidP="00555625">
      <w:pPr>
        <w:rPr>
          <w:rFonts w:ascii="Arial" w:hAnsi="Arial" w:cs="Arial"/>
          <w:b/>
          <w:sz w:val="24"/>
        </w:rPr>
      </w:pPr>
      <w:r>
        <w:rPr>
          <w:rFonts w:ascii="Arial" w:hAnsi="Arial" w:cs="Arial"/>
          <w:b/>
          <w:color w:val="0000FF"/>
          <w:sz w:val="24"/>
        </w:rPr>
        <w:t>C4-220052</w:t>
      </w:r>
      <w:r>
        <w:rPr>
          <w:rFonts w:ascii="Arial" w:hAnsi="Arial" w:cs="Arial"/>
          <w:b/>
          <w:color w:val="0000FF"/>
          <w:sz w:val="24"/>
        </w:rPr>
        <w:tab/>
      </w:r>
      <w:r>
        <w:rPr>
          <w:rFonts w:ascii="Arial" w:hAnsi="Arial" w:cs="Arial"/>
          <w:b/>
          <w:sz w:val="24"/>
        </w:rPr>
        <w:t>Corrections on EACNotify service operation</w:t>
      </w:r>
    </w:p>
    <w:p w14:paraId="63FF7553"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China Telecommunications</w:t>
      </w:r>
    </w:p>
    <w:p w14:paraId="5FE5F294"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C4-220379</w:t>
      </w:r>
      <w:r>
        <w:rPr>
          <w:color w:val="993300"/>
          <w:u w:val="single"/>
        </w:rPr>
        <w:t>.</w:t>
      </w:r>
    </w:p>
    <w:p w14:paraId="36DC8A93" w14:textId="53E42D52" w:rsidR="00555625" w:rsidRDefault="00555625" w:rsidP="00555625">
      <w:pPr>
        <w:rPr>
          <w:rFonts w:ascii="Arial" w:hAnsi="Arial" w:cs="Arial"/>
          <w:b/>
          <w:sz w:val="24"/>
        </w:rPr>
      </w:pPr>
      <w:r>
        <w:rPr>
          <w:rFonts w:ascii="Arial" w:hAnsi="Arial" w:cs="Arial"/>
          <w:b/>
          <w:color w:val="0000FF"/>
          <w:sz w:val="24"/>
        </w:rPr>
        <w:t>C4-220058</w:t>
      </w:r>
      <w:r>
        <w:rPr>
          <w:rFonts w:ascii="Arial" w:hAnsi="Arial" w:cs="Arial"/>
          <w:b/>
          <w:color w:val="0000FF"/>
          <w:sz w:val="24"/>
        </w:rPr>
        <w:tab/>
      </w:r>
      <w:r>
        <w:rPr>
          <w:rFonts w:ascii="Arial" w:hAnsi="Arial" w:cs="Arial"/>
          <w:b/>
          <w:sz w:val="24"/>
        </w:rPr>
        <w:t>LS Reply on Parameter adding in UEContext to support NSSRG feature</w:t>
      </w:r>
    </w:p>
    <w:p w14:paraId="18FE274C"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S2-2109142, to CT4, cc -</w:t>
      </w:r>
      <w:r>
        <w:rPr>
          <w:i/>
        </w:rPr>
        <w:br/>
      </w:r>
      <w:r>
        <w:rPr>
          <w:i/>
        </w:rPr>
        <w:tab/>
      </w:r>
      <w:r>
        <w:rPr>
          <w:i/>
        </w:rPr>
        <w:tab/>
      </w:r>
      <w:r>
        <w:rPr>
          <w:i/>
        </w:rPr>
        <w:tab/>
      </w:r>
      <w:r>
        <w:rPr>
          <w:i/>
        </w:rPr>
        <w:tab/>
      </w:r>
      <w:r>
        <w:rPr>
          <w:i/>
        </w:rPr>
        <w:tab/>
        <w:t>Source: SA2</w:t>
      </w:r>
    </w:p>
    <w:p w14:paraId="4EEF32A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B846B" w14:textId="3A1FF8F7" w:rsidR="00555625" w:rsidRDefault="00555625" w:rsidP="00555625">
      <w:pPr>
        <w:rPr>
          <w:rFonts w:ascii="Arial" w:hAnsi="Arial" w:cs="Arial"/>
          <w:b/>
          <w:sz w:val="24"/>
        </w:rPr>
      </w:pPr>
      <w:r>
        <w:rPr>
          <w:rFonts w:ascii="Arial" w:hAnsi="Arial" w:cs="Arial"/>
          <w:b/>
          <w:color w:val="0000FF"/>
          <w:sz w:val="24"/>
        </w:rPr>
        <w:t>C4-220068</w:t>
      </w:r>
      <w:r>
        <w:rPr>
          <w:rFonts w:ascii="Arial" w:hAnsi="Arial" w:cs="Arial"/>
          <w:b/>
          <w:color w:val="0000FF"/>
          <w:sz w:val="24"/>
        </w:rPr>
        <w:tab/>
      </w:r>
      <w:r>
        <w:rPr>
          <w:rFonts w:ascii="Arial" w:hAnsi="Arial" w:cs="Arial"/>
          <w:b/>
          <w:sz w:val="24"/>
        </w:rPr>
        <w:t>Remove EAC Notification Callback URI Fetching from NRF</w:t>
      </w:r>
    </w:p>
    <w:p w14:paraId="1C36F7B0"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w:t>
      </w:r>
    </w:p>
    <w:p w14:paraId="4E3F6E16" w14:textId="77777777" w:rsidR="00555625" w:rsidRDefault="00555625" w:rsidP="00555625">
      <w:pPr>
        <w:rPr>
          <w:rFonts w:ascii="Arial" w:hAnsi="Arial" w:cs="Arial"/>
          <w:b/>
        </w:rPr>
      </w:pPr>
      <w:r>
        <w:rPr>
          <w:rFonts w:ascii="Arial" w:hAnsi="Arial" w:cs="Arial"/>
          <w:b/>
        </w:rPr>
        <w:t xml:space="preserve">Abstract: </w:t>
      </w:r>
    </w:p>
    <w:p w14:paraId="2F27B283" w14:textId="77777777" w:rsidR="00555625" w:rsidRDefault="00555625" w:rsidP="00555625">
      <w:r>
        <w:t>This contribution proposes to remove the description about NSACF fetching EAC notification callback URI from NRF.</w:t>
      </w:r>
    </w:p>
    <w:p w14:paraId="60AAC18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C4-220357</w:t>
      </w:r>
      <w:r>
        <w:rPr>
          <w:color w:val="993300"/>
          <w:u w:val="single"/>
        </w:rPr>
        <w:t>.</w:t>
      </w:r>
    </w:p>
    <w:p w14:paraId="779EDF17" w14:textId="4ABCDD82" w:rsidR="00555625" w:rsidRDefault="00555625" w:rsidP="00555625">
      <w:pPr>
        <w:rPr>
          <w:rFonts w:ascii="Arial" w:hAnsi="Arial" w:cs="Arial"/>
          <w:b/>
          <w:sz w:val="24"/>
        </w:rPr>
      </w:pPr>
      <w:r>
        <w:rPr>
          <w:rFonts w:ascii="Arial" w:hAnsi="Arial" w:cs="Arial"/>
          <w:b/>
          <w:color w:val="0000FF"/>
          <w:sz w:val="24"/>
        </w:rPr>
        <w:t>C4-220069</w:t>
      </w:r>
      <w:r>
        <w:rPr>
          <w:rFonts w:ascii="Arial" w:hAnsi="Arial" w:cs="Arial"/>
          <w:b/>
          <w:color w:val="0000FF"/>
          <w:sz w:val="24"/>
        </w:rPr>
        <w:tab/>
      </w:r>
      <w:r>
        <w:rPr>
          <w:rFonts w:ascii="Arial" w:hAnsi="Arial" w:cs="Arial"/>
          <w:b/>
          <w:sz w:val="24"/>
        </w:rPr>
        <w:t>Clarification on NSAC in Roaming</w:t>
      </w:r>
    </w:p>
    <w:p w14:paraId="79A65D0D"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w:t>
      </w:r>
    </w:p>
    <w:p w14:paraId="6195BC0C" w14:textId="77777777" w:rsidR="00555625" w:rsidRDefault="00555625" w:rsidP="00555625">
      <w:pPr>
        <w:rPr>
          <w:rFonts w:ascii="Arial" w:hAnsi="Arial" w:cs="Arial"/>
          <w:b/>
        </w:rPr>
      </w:pPr>
      <w:r>
        <w:rPr>
          <w:rFonts w:ascii="Arial" w:hAnsi="Arial" w:cs="Arial"/>
          <w:b/>
        </w:rPr>
        <w:t xml:space="preserve">Abstract: </w:t>
      </w:r>
    </w:p>
    <w:p w14:paraId="0F63A6C8" w14:textId="77777777" w:rsidR="00555625" w:rsidRDefault="00555625" w:rsidP="00555625">
      <w:r>
        <w:t>This contribution clarifies the NSAC service invocation in roaming cases.</w:t>
      </w:r>
    </w:p>
    <w:p w14:paraId="1CE8B27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C4-220358</w:t>
      </w:r>
      <w:r>
        <w:rPr>
          <w:color w:val="993300"/>
          <w:u w:val="single"/>
        </w:rPr>
        <w:t>.</w:t>
      </w:r>
    </w:p>
    <w:p w14:paraId="4A8A9D2B" w14:textId="1196697C" w:rsidR="00555625" w:rsidRDefault="00555625" w:rsidP="00555625">
      <w:pPr>
        <w:rPr>
          <w:rFonts w:ascii="Arial" w:hAnsi="Arial" w:cs="Arial"/>
          <w:b/>
          <w:sz w:val="24"/>
        </w:rPr>
      </w:pPr>
      <w:r>
        <w:rPr>
          <w:rFonts w:ascii="Arial" w:hAnsi="Arial" w:cs="Arial"/>
          <w:b/>
          <w:color w:val="0000FF"/>
          <w:sz w:val="24"/>
        </w:rPr>
        <w:t>C4-220070</w:t>
      </w:r>
      <w:r>
        <w:rPr>
          <w:rFonts w:ascii="Arial" w:hAnsi="Arial" w:cs="Arial"/>
          <w:b/>
          <w:color w:val="0000FF"/>
          <w:sz w:val="24"/>
        </w:rPr>
        <w:tab/>
      </w:r>
      <w:r>
        <w:rPr>
          <w:rFonts w:ascii="Arial" w:hAnsi="Arial" w:cs="Arial"/>
          <w:b/>
          <w:sz w:val="24"/>
        </w:rPr>
        <w:t>Updates to NSAC Procedure for Counting PDU Session</w:t>
      </w:r>
    </w:p>
    <w:p w14:paraId="2941B6DC"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w:t>
      </w:r>
    </w:p>
    <w:p w14:paraId="7666C491" w14:textId="77777777" w:rsidR="00555625" w:rsidRDefault="00555625" w:rsidP="00555625">
      <w:pPr>
        <w:rPr>
          <w:rFonts w:ascii="Arial" w:hAnsi="Arial" w:cs="Arial"/>
          <w:b/>
        </w:rPr>
      </w:pPr>
      <w:r>
        <w:rPr>
          <w:rFonts w:ascii="Arial" w:hAnsi="Arial" w:cs="Arial"/>
          <w:b/>
        </w:rPr>
        <w:t xml:space="preserve">Abstract: </w:t>
      </w:r>
    </w:p>
    <w:p w14:paraId="2C84A540" w14:textId="77777777" w:rsidR="00555625" w:rsidRDefault="00555625" w:rsidP="00555625">
      <w:r>
        <w:t>This contribution introduces updates to the NSAC procedure for counting PDU sessions, e.g. new "UPDATE" value for update flag.</w:t>
      </w:r>
    </w:p>
    <w:p w14:paraId="2CDEABE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97697" w14:textId="3AFAE877" w:rsidR="00555625" w:rsidRDefault="00555625" w:rsidP="00555625">
      <w:pPr>
        <w:rPr>
          <w:rFonts w:ascii="Arial" w:hAnsi="Arial" w:cs="Arial"/>
          <w:b/>
          <w:sz w:val="24"/>
        </w:rPr>
      </w:pPr>
      <w:r>
        <w:rPr>
          <w:rFonts w:ascii="Arial" w:hAnsi="Arial" w:cs="Arial"/>
          <w:b/>
          <w:color w:val="0000FF"/>
          <w:sz w:val="24"/>
        </w:rPr>
        <w:t>C4-220071</w:t>
      </w:r>
      <w:r>
        <w:rPr>
          <w:rFonts w:ascii="Arial" w:hAnsi="Arial" w:cs="Arial"/>
          <w:b/>
          <w:color w:val="0000FF"/>
          <w:sz w:val="24"/>
        </w:rPr>
        <w:tab/>
      </w:r>
      <w:r>
        <w:rPr>
          <w:rFonts w:ascii="Arial" w:hAnsi="Arial" w:cs="Arial"/>
          <w:b/>
          <w:sz w:val="24"/>
        </w:rPr>
        <w:t>PLMN ID associated to S-NSSAI for NSAC in roaming case</w:t>
      </w:r>
    </w:p>
    <w:p w14:paraId="68C1F83E"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w:t>
      </w:r>
    </w:p>
    <w:p w14:paraId="384BE8AC" w14:textId="77777777" w:rsidR="00555625" w:rsidRDefault="00555625" w:rsidP="00555625">
      <w:pPr>
        <w:rPr>
          <w:rFonts w:ascii="Arial" w:hAnsi="Arial" w:cs="Arial"/>
          <w:b/>
        </w:rPr>
      </w:pPr>
      <w:r>
        <w:rPr>
          <w:rFonts w:ascii="Arial" w:hAnsi="Arial" w:cs="Arial"/>
          <w:b/>
        </w:rPr>
        <w:t xml:space="preserve">Abstract: </w:t>
      </w:r>
    </w:p>
    <w:p w14:paraId="09D988CB" w14:textId="77777777" w:rsidR="00555625" w:rsidRDefault="00555625" w:rsidP="00555625">
      <w:r>
        <w:t>This contribution proposes to add PLMN ID to indicate the belonging PLMN of the S-NSSAI subject to NSAC.</w:t>
      </w:r>
    </w:p>
    <w:p w14:paraId="680F409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C4-220359</w:t>
      </w:r>
      <w:r>
        <w:rPr>
          <w:color w:val="993300"/>
          <w:u w:val="single"/>
        </w:rPr>
        <w:t>.</w:t>
      </w:r>
    </w:p>
    <w:p w14:paraId="46B4EEE7" w14:textId="403D25EE" w:rsidR="00555625" w:rsidRDefault="00555625" w:rsidP="00555625">
      <w:pPr>
        <w:rPr>
          <w:rFonts w:ascii="Arial" w:hAnsi="Arial" w:cs="Arial"/>
          <w:b/>
          <w:sz w:val="24"/>
        </w:rPr>
      </w:pPr>
      <w:r>
        <w:rPr>
          <w:rFonts w:ascii="Arial" w:hAnsi="Arial" w:cs="Arial"/>
          <w:b/>
          <w:color w:val="0000FF"/>
          <w:sz w:val="24"/>
        </w:rPr>
        <w:t>C4-220087</w:t>
      </w:r>
      <w:r>
        <w:rPr>
          <w:rFonts w:ascii="Arial" w:hAnsi="Arial" w:cs="Arial"/>
          <w:b/>
          <w:color w:val="0000FF"/>
          <w:sz w:val="24"/>
        </w:rPr>
        <w:tab/>
      </w:r>
      <w:r>
        <w:rPr>
          <w:rFonts w:ascii="Arial" w:hAnsi="Arial" w:cs="Arial"/>
          <w:b/>
          <w:sz w:val="24"/>
        </w:rPr>
        <w:t>Work Plan for eNS_Ph2 in CT4#107bis-e</w:t>
      </w:r>
    </w:p>
    <w:p w14:paraId="519DF21F"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29B321C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4EAF7" w14:textId="7FD24295" w:rsidR="00555625" w:rsidRDefault="00555625" w:rsidP="00555625">
      <w:pPr>
        <w:rPr>
          <w:rFonts w:ascii="Arial" w:hAnsi="Arial" w:cs="Arial"/>
          <w:b/>
          <w:sz w:val="24"/>
        </w:rPr>
      </w:pPr>
      <w:r>
        <w:rPr>
          <w:rFonts w:ascii="Arial" w:hAnsi="Arial" w:cs="Arial"/>
          <w:b/>
          <w:color w:val="0000FF"/>
          <w:sz w:val="24"/>
        </w:rPr>
        <w:lastRenderedPageBreak/>
        <w:t>C4-220088</w:t>
      </w:r>
      <w:r>
        <w:rPr>
          <w:rFonts w:ascii="Arial" w:hAnsi="Arial" w:cs="Arial"/>
          <w:b/>
          <w:color w:val="0000FF"/>
          <w:sz w:val="24"/>
        </w:rPr>
        <w:tab/>
      </w:r>
      <w:r>
        <w:rPr>
          <w:rFonts w:ascii="Arial" w:hAnsi="Arial" w:cs="Arial"/>
          <w:b/>
          <w:sz w:val="24"/>
        </w:rPr>
        <w:t>Per access type NSAC for number of UEs</w:t>
      </w:r>
    </w:p>
    <w:p w14:paraId="4CE79E27"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 / Hannah</w:t>
      </w:r>
    </w:p>
    <w:p w14:paraId="0E253BD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C4-220345</w:t>
      </w:r>
      <w:r>
        <w:rPr>
          <w:color w:val="993300"/>
          <w:u w:val="single"/>
        </w:rPr>
        <w:t>.</w:t>
      </w:r>
    </w:p>
    <w:p w14:paraId="40515AD8" w14:textId="6D824FCB" w:rsidR="00555625" w:rsidRDefault="00555625" w:rsidP="00555625">
      <w:pPr>
        <w:rPr>
          <w:rFonts w:ascii="Arial" w:hAnsi="Arial" w:cs="Arial"/>
          <w:b/>
          <w:sz w:val="24"/>
        </w:rPr>
      </w:pPr>
      <w:r>
        <w:rPr>
          <w:rFonts w:ascii="Arial" w:hAnsi="Arial" w:cs="Arial"/>
          <w:b/>
          <w:color w:val="0000FF"/>
          <w:sz w:val="24"/>
        </w:rPr>
        <w:t>C4-220089</w:t>
      </w:r>
      <w:r>
        <w:rPr>
          <w:rFonts w:ascii="Arial" w:hAnsi="Arial" w:cs="Arial"/>
          <w:b/>
          <w:color w:val="0000FF"/>
          <w:sz w:val="24"/>
        </w:rPr>
        <w:tab/>
      </w:r>
      <w:r>
        <w:rPr>
          <w:rFonts w:ascii="Arial" w:hAnsi="Arial" w:cs="Arial"/>
          <w:b/>
          <w:sz w:val="24"/>
        </w:rPr>
        <w:t>Per access type NSAC for number of PDU sessions</w:t>
      </w:r>
    </w:p>
    <w:p w14:paraId="33C591C8"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 / Hannah</w:t>
      </w:r>
    </w:p>
    <w:p w14:paraId="27659A8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C4-220346</w:t>
      </w:r>
      <w:r>
        <w:rPr>
          <w:color w:val="993300"/>
          <w:u w:val="single"/>
        </w:rPr>
        <w:t>.</w:t>
      </w:r>
    </w:p>
    <w:p w14:paraId="3B3C143C" w14:textId="245E46E1" w:rsidR="00555625" w:rsidRDefault="00555625" w:rsidP="00555625">
      <w:pPr>
        <w:rPr>
          <w:rFonts w:ascii="Arial" w:hAnsi="Arial" w:cs="Arial"/>
          <w:b/>
          <w:sz w:val="24"/>
        </w:rPr>
      </w:pPr>
      <w:r>
        <w:rPr>
          <w:rFonts w:ascii="Arial" w:hAnsi="Arial" w:cs="Arial"/>
          <w:b/>
          <w:color w:val="0000FF"/>
          <w:sz w:val="24"/>
        </w:rPr>
        <w:t>C4-220090</w:t>
      </w:r>
      <w:r>
        <w:rPr>
          <w:rFonts w:ascii="Arial" w:hAnsi="Arial" w:cs="Arial"/>
          <w:b/>
          <w:color w:val="0000FF"/>
          <w:sz w:val="24"/>
        </w:rPr>
        <w:tab/>
      </w:r>
      <w:r>
        <w:rPr>
          <w:rFonts w:ascii="Arial" w:hAnsi="Arial" w:cs="Arial"/>
          <w:b/>
          <w:sz w:val="24"/>
        </w:rPr>
        <w:t>Further clarification on NSAC for emergency and priority services</w:t>
      </w:r>
    </w:p>
    <w:p w14:paraId="039747CC"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 / Hannah</w:t>
      </w:r>
    </w:p>
    <w:p w14:paraId="11AC640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D1E56D" w14:textId="5E7A09DD" w:rsidR="00555625" w:rsidRDefault="00555625" w:rsidP="00555625">
      <w:pPr>
        <w:rPr>
          <w:rFonts w:ascii="Arial" w:hAnsi="Arial" w:cs="Arial"/>
          <w:b/>
          <w:sz w:val="24"/>
        </w:rPr>
      </w:pPr>
      <w:r>
        <w:rPr>
          <w:rFonts w:ascii="Arial" w:hAnsi="Arial" w:cs="Arial"/>
          <w:b/>
          <w:color w:val="0000FF"/>
          <w:sz w:val="24"/>
        </w:rPr>
        <w:t>C4-220092</w:t>
      </w:r>
      <w:r>
        <w:rPr>
          <w:rFonts w:ascii="Arial" w:hAnsi="Arial" w:cs="Arial"/>
          <w:b/>
          <w:color w:val="0000FF"/>
          <w:sz w:val="24"/>
        </w:rPr>
        <w:tab/>
      </w:r>
      <w:r>
        <w:rPr>
          <w:rFonts w:ascii="Arial" w:hAnsi="Arial" w:cs="Arial"/>
          <w:b/>
          <w:sz w:val="24"/>
        </w:rPr>
        <w:t>NSAC for existing slice</w:t>
      </w:r>
    </w:p>
    <w:p w14:paraId="307C22F8"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Samsung</w:t>
      </w:r>
    </w:p>
    <w:p w14:paraId="2B67A4E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C4-220348</w:t>
      </w:r>
      <w:r>
        <w:rPr>
          <w:color w:val="993300"/>
          <w:u w:val="single"/>
        </w:rPr>
        <w:t>.</w:t>
      </w:r>
    </w:p>
    <w:p w14:paraId="0AD94DE9" w14:textId="2A22B9CA" w:rsidR="00555625" w:rsidRDefault="00555625" w:rsidP="00555625">
      <w:pPr>
        <w:rPr>
          <w:rFonts w:ascii="Arial" w:hAnsi="Arial" w:cs="Arial"/>
          <w:b/>
          <w:sz w:val="24"/>
        </w:rPr>
      </w:pPr>
      <w:r>
        <w:rPr>
          <w:rFonts w:ascii="Arial" w:hAnsi="Arial" w:cs="Arial"/>
          <w:b/>
          <w:color w:val="0000FF"/>
          <w:sz w:val="24"/>
        </w:rPr>
        <w:t>C4-220125</w:t>
      </w:r>
      <w:r>
        <w:rPr>
          <w:rFonts w:ascii="Arial" w:hAnsi="Arial" w:cs="Arial"/>
          <w:b/>
          <w:color w:val="0000FF"/>
          <w:sz w:val="24"/>
        </w:rPr>
        <w:tab/>
      </w:r>
      <w:r>
        <w:rPr>
          <w:rFonts w:ascii="Arial" w:hAnsi="Arial" w:cs="Arial"/>
          <w:b/>
          <w:sz w:val="24"/>
        </w:rPr>
        <w:t>Non configured AccessType for NSAC handling</w:t>
      </w:r>
    </w:p>
    <w:p w14:paraId="5DD2845E"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Nokia, Nokia Shanghai Bell</w:t>
      </w:r>
    </w:p>
    <w:p w14:paraId="05EBE7A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3E4DA2" w14:textId="11E65791" w:rsidR="00555625" w:rsidRDefault="00555625" w:rsidP="00555625">
      <w:pPr>
        <w:rPr>
          <w:rFonts w:ascii="Arial" w:hAnsi="Arial" w:cs="Arial"/>
          <w:b/>
          <w:sz w:val="24"/>
        </w:rPr>
      </w:pPr>
      <w:r>
        <w:rPr>
          <w:rFonts w:ascii="Arial" w:hAnsi="Arial" w:cs="Arial"/>
          <w:b/>
          <w:color w:val="0000FF"/>
          <w:sz w:val="24"/>
        </w:rPr>
        <w:t>C4-220126</w:t>
      </w:r>
      <w:r>
        <w:rPr>
          <w:rFonts w:ascii="Arial" w:hAnsi="Arial" w:cs="Arial"/>
          <w:b/>
          <w:color w:val="0000FF"/>
          <w:sz w:val="24"/>
        </w:rPr>
        <w:tab/>
      </w:r>
      <w:r>
        <w:rPr>
          <w:rFonts w:ascii="Arial" w:hAnsi="Arial" w:cs="Arial"/>
          <w:b/>
          <w:sz w:val="24"/>
        </w:rPr>
        <w:t>EAC Notification Correction</w:t>
      </w:r>
    </w:p>
    <w:p w14:paraId="0EDEB9AF"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Nokia, Nokia Shanghai Bell</w:t>
      </w:r>
    </w:p>
    <w:p w14:paraId="779A419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BA172A" w14:textId="287AC68A" w:rsidR="00555625" w:rsidRDefault="00555625" w:rsidP="00555625">
      <w:pPr>
        <w:rPr>
          <w:rFonts w:ascii="Arial" w:hAnsi="Arial" w:cs="Arial"/>
          <w:b/>
          <w:sz w:val="24"/>
        </w:rPr>
      </w:pPr>
      <w:r>
        <w:rPr>
          <w:rFonts w:ascii="Arial" w:hAnsi="Arial" w:cs="Arial"/>
          <w:b/>
          <w:color w:val="0000FF"/>
          <w:sz w:val="24"/>
        </w:rPr>
        <w:t>C4-220127</w:t>
      </w:r>
      <w:r>
        <w:rPr>
          <w:rFonts w:ascii="Arial" w:hAnsi="Arial" w:cs="Arial"/>
          <w:b/>
          <w:color w:val="0000FF"/>
          <w:sz w:val="24"/>
        </w:rPr>
        <w:tab/>
      </w:r>
      <w:r>
        <w:rPr>
          <w:rFonts w:ascii="Arial" w:hAnsi="Arial" w:cs="Arial"/>
          <w:b/>
          <w:sz w:val="24"/>
        </w:rPr>
        <w:t>NSAC for emergency sessions</w:t>
      </w:r>
    </w:p>
    <w:p w14:paraId="14E06F62"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Nokia, Nokia Shanghai Bell</w:t>
      </w:r>
    </w:p>
    <w:p w14:paraId="75CA43C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C4-220372</w:t>
      </w:r>
      <w:r>
        <w:rPr>
          <w:color w:val="993300"/>
          <w:u w:val="single"/>
        </w:rPr>
        <w:t>.</w:t>
      </w:r>
    </w:p>
    <w:p w14:paraId="091F5F92" w14:textId="0B0242B6" w:rsidR="00555625" w:rsidRDefault="00555625" w:rsidP="00555625">
      <w:pPr>
        <w:rPr>
          <w:rFonts w:ascii="Arial" w:hAnsi="Arial" w:cs="Arial"/>
          <w:b/>
          <w:sz w:val="24"/>
        </w:rPr>
      </w:pPr>
      <w:r>
        <w:rPr>
          <w:rFonts w:ascii="Arial" w:hAnsi="Arial" w:cs="Arial"/>
          <w:b/>
          <w:color w:val="0000FF"/>
          <w:sz w:val="24"/>
        </w:rPr>
        <w:t>C4-220183</w:t>
      </w:r>
      <w:r>
        <w:rPr>
          <w:rFonts w:ascii="Arial" w:hAnsi="Arial" w:cs="Arial"/>
          <w:b/>
          <w:color w:val="0000FF"/>
          <w:sz w:val="24"/>
        </w:rPr>
        <w:tab/>
      </w:r>
      <w:r>
        <w:rPr>
          <w:rFonts w:ascii="Arial" w:hAnsi="Arial" w:cs="Arial"/>
          <w:b/>
          <w:sz w:val="24"/>
        </w:rPr>
        <w:t>Add full set of subscribed S-NSSAIs indication in UE subscription data</w:t>
      </w:r>
    </w:p>
    <w:p w14:paraId="60534540"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v17.5.0</w:t>
      </w:r>
      <w:r>
        <w:rPr>
          <w:i/>
        </w:rPr>
        <w:tab/>
        <w:t xml:space="preserve">  CR-0791  Cat: B (Rel-17)</w:t>
      </w:r>
      <w:r>
        <w:rPr>
          <w:i/>
        </w:rPr>
        <w:br/>
      </w:r>
      <w:r>
        <w:rPr>
          <w:i/>
        </w:rPr>
        <w:br/>
      </w:r>
      <w:r>
        <w:rPr>
          <w:i/>
        </w:rPr>
        <w:tab/>
      </w:r>
      <w:r>
        <w:rPr>
          <w:i/>
        </w:rPr>
        <w:tab/>
      </w:r>
      <w:r>
        <w:rPr>
          <w:i/>
        </w:rPr>
        <w:tab/>
      </w:r>
      <w:r>
        <w:rPr>
          <w:i/>
        </w:rPr>
        <w:tab/>
      </w:r>
      <w:r>
        <w:rPr>
          <w:i/>
        </w:rPr>
        <w:tab/>
        <w:t>Source: CATT</w:t>
      </w:r>
    </w:p>
    <w:p w14:paraId="7F74A1B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C5F0D1" w14:textId="4F6221F6" w:rsidR="00555625" w:rsidRDefault="00555625" w:rsidP="00555625">
      <w:pPr>
        <w:rPr>
          <w:rFonts w:ascii="Arial" w:hAnsi="Arial" w:cs="Arial"/>
          <w:b/>
          <w:sz w:val="24"/>
        </w:rPr>
      </w:pPr>
      <w:r>
        <w:rPr>
          <w:rFonts w:ascii="Arial" w:hAnsi="Arial" w:cs="Arial"/>
          <w:b/>
          <w:color w:val="0000FF"/>
          <w:sz w:val="24"/>
        </w:rPr>
        <w:lastRenderedPageBreak/>
        <w:t>C4-220247</w:t>
      </w:r>
      <w:r>
        <w:rPr>
          <w:rFonts w:ascii="Arial" w:hAnsi="Arial" w:cs="Arial"/>
          <w:b/>
          <w:color w:val="0000FF"/>
          <w:sz w:val="24"/>
        </w:rPr>
        <w:tab/>
      </w:r>
      <w:r>
        <w:rPr>
          <w:rFonts w:ascii="Arial" w:hAnsi="Arial" w:cs="Arial"/>
          <w:b/>
          <w:sz w:val="24"/>
        </w:rPr>
        <w:t>Percentage value in periodic report</w:t>
      </w:r>
    </w:p>
    <w:p w14:paraId="470DA1B6"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Huawei</w:t>
      </w:r>
    </w:p>
    <w:p w14:paraId="04B40E4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C4-220411</w:t>
      </w:r>
      <w:r>
        <w:rPr>
          <w:color w:val="993300"/>
          <w:u w:val="single"/>
        </w:rPr>
        <w:t>.</w:t>
      </w:r>
    </w:p>
    <w:p w14:paraId="02BDB077" w14:textId="68926A51" w:rsidR="00555625" w:rsidRDefault="00555625" w:rsidP="00555625">
      <w:pPr>
        <w:rPr>
          <w:rFonts w:ascii="Arial" w:hAnsi="Arial" w:cs="Arial"/>
          <w:b/>
          <w:sz w:val="24"/>
        </w:rPr>
      </w:pPr>
      <w:r>
        <w:rPr>
          <w:rFonts w:ascii="Arial" w:hAnsi="Arial" w:cs="Arial"/>
          <w:b/>
          <w:color w:val="0000FF"/>
          <w:sz w:val="24"/>
        </w:rPr>
        <w:t>C4-220248</w:t>
      </w:r>
      <w:r>
        <w:rPr>
          <w:rFonts w:ascii="Arial" w:hAnsi="Arial" w:cs="Arial"/>
          <w:b/>
          <w:color w:val="0000FF"/>
          <w:sz w:val="24"/>
        </w:rPr>
        <w:tab/>
      </w:r>
      <w:r>
        <w:rPr>
          <w:rFonts w:ascii="Arial" w:hAnsi="Arial" w:cs="Arial"/>
          <w:b/>
          <w:sz w:val="24"/>
        </w:rPr>
        <w:t>SACInfo in periodic notification</w:t>
      </w:r>
    </w:p>
    <w:p w14:paraId="7235BE1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CR-0329  Cat: F (Rel-17)</w:t>
      </w:r>
      <w:r>
        <w:rPr>
          <w:i/>
        </w:rPr>
        <w:br/>
      </w:r>
      <w:r>
        <w:rPr>
          <w:i/>
        </w:rPr>
        <w:br/>
      </w:r>
      <w:r>
        <w:rPr>
          <w:i/>
        </w:rPr>
        <w:tab/>
      </w:r>
      <w:r>
        <w:rPr>
          <w:i/>
        </w:rPr>
        <w:tab/>
      </w:r>
      <w:r>
        <w:rPr>
          <w:i/>
        </w:rPr>
        <w:tab/>
      </w:r>
      <w:r>
        <w:rPr>
          <w:i/>
        </w:rPr>
        <w:tab/>
      </w:r>
      <w:r>
        <w:rPr>
          <w:i/>
        </w:rPr>
        <w:tab/>
        <w:t>Source: Huawei</w:t>
      </w:r>
    </w:p>
    <w:p w14:paraId="5665CAE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C4-220412</w:t>
      </w:r>
      <w:r>
        <w:rPr>
          <w:color w:val="993300"/>
          <w:u w:val="single"/>
        </w:rPr>
        <w:t>.</w:t>
      </w:r>
    </w:p>
    <w:p w14:paraId="54058FD3" w14:textId="64F2EB67" w:rsidR="00555625" w:rsidRDefault="00555625" w:rsidP="00555625">
      <w:pPr>
        <w:rPr>
          <w:rFonts w:ascii="Arial" w:hAnsi="Arial" w:cs="Arial"/>
          <w:b/>
          <w:sz w:val="24"/>
        </w:rPr>
      </w:pPr>
      <w:r>
        <w:rPr>
          <w:rFonts w:ascii="Arial" w:hAnsi="Arial" w:cs="Arial"/>
          <w:b/>
          <w:color w:val="0000FF"/>
          <w:sz w:val="24"/>
        </w:rPr>
        <w:t>C4-220249</w:t>
      </w:r>
      <w:r>
        <w:rPr>
          <w:rFonts w:ascii="Arial" w:hAnsi="Arial" w:cs="Arial"/>
          <w:b/>
          <w:color w:val="0000FF"/>
          <w:sz w:val="24"/>
        </w:rPr>
        <w:tab/>
      </w:r>
      <w:r>
        <w:rPr>
          <w:rFonts w:ascii="Arial" w:hAnsi="Arial" w:cs="Arial"/>
          <w:b/>
          <w:sz w:val="24"/>
        </w:rPr>
        <w:t>Current number of UEs or current number of PDU Sessions reporting</w:t>
      </w:r>
    </w:p>
    <w:p w14:paraId="203E3F78"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Huawei</w:t>
      </w:r>
    </w:p>
    <w:p w14:paraId="5ADA898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C4-220413</w:t>
      </w:r>
      <w:r>
        <w:rPr>
          <w:color w:val="993300"/>
          <w:u w:val="single"/>
        </w:rPr>
        <w:t>.</w:t>
      </w:r>
    </w:p>
    <w:p w14:paraId="563DBC09" w14:textId="32D687C0" w:rsidR="00555625" w:rsidRDefault="00555625" w:rsidP="00555625">
      <w:pPr>
        <w:rPr>
          <w:rFonts w:ascii="Arial" w:hAnsi="Arial" w:cs="Arial"/>
          <w:b/>
          <w:sz w:val="24"/>
        </w:rPr>
      </w:pPr>
      <w:r>
        <w:rPr>
          <w:rFonts w:ascii="Arial" w:hAnsi="Arial" w:cs="Arial"/>
          <w:b/>
          <w:color w:val="0000FF"/>
          <w:sz w:val="24"/>
        </w:rPr>
        <w:t>C4-220260</w:t>
      </w:r>
      <w:r>
        <w:rPr>
          <w:rFonts w:ascii="Arial" w:hAnsi="Arial" w:cs="Arial"/>
          <w:b/>
          <w:color w:val="0000FF"/>
          <w:sz w:val="24"/>
        </w:rPr>
        <w:tab/>
      </w:r>
      <w:r>
        <w:rPr>
          <w:rFonts w:ascii="Arial" w:hAnsi="Arial" w:cs="Arial"/>
          <w:b/>
          <w:sz w:val="24"/>
        </w:rPr>
        <w:t>Reply LS on Parameter adding in UEContext to support NSSRG feature</w:t>
      </w:r>
    </w:p>
    <w:p w14:paraId="6ECBE604"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2CBA3D3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28E30" w14:textId="08635E75" w:rsidR="00555625" w:rsidRDefault="00555625" w:rsidP="00555625">
      <w:pPr>
        <w:rPr>
          <w:rFonts w:ascii="Arial" w:hAnsi="Arial" w:cs="Arial"/>
          <w:b/>
          <w:sz w:val="24"/>
        </w:rPr>
      </w:pPr>
      <w:r>
        <w:rPr>
          <w:rFonts w:ascii="Arial" w:hAnsi="Arial" w:cs="Arial"/>
          <w:b/>
          <w:color w:val="0000FF"/>
          <w:sz w:val="24"/>
        </w:rPr>
        <w:t>C4-220284</w:t>
      </w:r>
      <w:r>
        <w:rPr>
          <w:rFonts w:ascii="Arial" w:hAnsi="Arial" w:cs="Arial"/>
          <w:b/>
          <w:color w:val="0000FF"/>
          <w:sz w:val="24"/>
        </w:rPr>
        <w:tab/>
      </w:r>
      <w:r>
        <w:rPr>
          <w:rFonts w:ascii="Arial" w:hAnsi="Arial" w:cs="Arial"/>
          <w:b/>
          <w:sz w:val="24"/>
        </w:rPr>
        <w:t>Pseudo-CR on Clarification on result indication</w:t>
      </w:r>
    </w:p>
    <w:p w14:paraId="65B69DCE"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Huawei</w:t>
      </w:r>
    </w:p>
    <w:p w14:paraId="515D0D6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B6BCB" w14:textId="024FF2FF" w:rsidR="00555625" w:rsidRDefault="00555625" w:rsidP="00555625">
      <w:pPr>
        <w:rPr>
          <w:rFonts w:ascii="Arial" w:hAnsi="Arial" w:cs="Arial"/>
          <w:b/>
          <w:sz w:val="24"/>
        </w:rPr>
      </w:pPr>
      <w:r>
        <w:rPr>
          <w:rFonts w:ascii="Arial" w:hAnsi="Arial" w:cs="Arial"/>
          <w:b/>
          <w:color w:val="0000FF"/>
          <w:sz w:val="24"/>
        </w:rPr>
        <w:t>C4-220299</w:t>
      </w:r>
      <w:r>
        <w:rPr>
          <w:rFonts w:ascii="Arial" w:hAnsi="Arial" w:cs="Arial"/>
          <w:b/>
          <w:color w:val="0000FF"/>
          <w:sz w:val="24"/>
        </w:rPr>
        <w:tab/>
      </w:r>
      <w:r>
        <w:rPr>
          <w:rFonts w:ascii="Arial" w:hAnsi="Arial" w:cs="Arial"/>
          <w:b/>
          <w:sz w:val="24"/>
        </w:rPr>
        <w:t>Combined number of UE and PDU counting for EPS</w:t>
      </w:r>
    </w:p>
    <w:p w14:paraId="651F840F" w14:textId="77777777" w:rsidR="00555625" w:rsidRDefault="00555625" w:rsidP="0055562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NEC, Samsung</w:t>
      </w:r>
    </w:p>
    <w:p w14:paraId="7CD374F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29CBB8" w14:textId="19F48B75" w:rsidR="00555625" w:rsidRDefault="00555625" w:rsidP="00555625">
      <w:pPr>
        <w:rPr>
          <w:rFonts w:ascii="Arial" w:hAnsi="Arial" w:cs="Arial"/>
          <w:b/>
          <w:sz w:val="24"/>
        </w:rPr>
      </w:pPr>
      <w:r>
        <w:rPr>
          <w:rFonts w:ascii="Arial" w:hAnsi="Arial" w:cs="Arial"/>
          <w:b/>
          <w:color w:val="0000FF"/>
          <w:sz w:val="24"/>
        </w:rPr>
        <w:t>C4-220331</w:t>
      </w:r>
      <w:r>
        <w:rPr>
          <w:rFonts w:ascii="Arial" w:hAnsi="Arial" w:cs="Arial"/>
          <w:b/>
          <w:color w:val="0000FF"/>
          <w:sz w:val="24"/>
        </w:rPr>
        <w:tab/>
      </w:r>
      <w:r>
        <w:rPr>
          <w:rFonts w:ascii="Arial" w:hAnsi="Arial" w:cs="Arial"/>
          <w:b/>
          <w:sz w:val="24"/>
        </w:rPr>
        <w:t>A single operation for updating both number of UE and number of PDU in EPS</w:t>
      </w:r>
    </w:p>
    <w:p w14:paraId="36D3D25C"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38129E8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6BCED" w14:textId="4C6E592D" w:rsidR="00555625" w:rsidRDefault="00555625" w:rsidP="00555625">
      <w:pPr>
        <w:rPr>
          <w:rFonts w:ascii="Arial" w:hAnsi="Arial" w:cs="Arial"/>
          <w:b/>
          <w:sz w:val="24"/>
        </w:rPr>
      </w:pPr>
      <w:r>
        <w:rPr>
          <w:rFonts w:ascii="Arial" w:hAnsi="Arial" w:cs="Arial"/>
          <w:b/>
          <w:color w:val="0000FF"/>
          <w:sz w:val="24"/>
        </w:rPr>
        <w:t>C4-220345</w:t>
      </w:r>
      <w:r>
        <w:rPr>
          <w:rFonts w:ascii="Arial" w:hAnsi="Arial" w:cs="Arial"/>
          <w:b/>
          <w:color w:val="0000FF"/>
          <w:sz w:val="24"/>
        </w:rPr>
        <w:tab/>
      </w:r>
      <w:r>
        <w:rPr>
          <w:rFonts w:ascii="Arial" w:hAnsi="Arial" w:cs="Arial"/>
          <w:b/>
          <w:sz w:val="24"/>
        </w:rPr>
        <w:t>Per access type NSAC for number of Ues</w:t>
      </w:r>
    </w:p>
    <w:p w14:paraId="255AC7DE"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 / Hannah</w:t>
      </w:r>
    </w:p>
    <w:p w14:paraId="23B9C6C7" w14:textId="77777777" w:rsidR="00555625" w:rsidRDefault="00555625" w:rsidP="00555625">
      <w:pPr>
        <w:rPr>
          <w:color w:val="808080"/>
        </w:rPr>
      </w:pPr>
      <w:r>
        <w:rPr>
          <w:color w:val="808080"/>
        </w:rPr>
        <w:t>(Replaces C4-220088)</w:t>
      </w:r>
    </w:p>
    <w:p w14:paraId="65EDCCBD"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FF7D4" w14:textId="520E3F3A" w:rsidR="00555625" w:rsidRDefault="00555625" w:rsidP="00555625">
      <w:pPr>
        <w:rPr>
          <w:rFonts w:ascii="Arial" w:hAnsi="Arial" w:cs="Arial"/>
          <w:b/>
          <w:sz w:val="24"/>
        </w:rPr>
      </w:pPr>
      <w:r>
        <w:rPr>
          <w:rFonts w:ascii="Arial" w:hAnsi="Arial" w:cs="Arial"/>
          <w:b/>
          <w:color w:val="0000FF"/>
          <w:sz w:val="24"/>
        </w:rPr>
        <w:t>C4-220346</w:t>
      </w:r>
      <w:r>
        <w:rPr>
          <w:rFonts w:ascii="Arial" w:hAnsi="Arial" w:cs="Arial"/>
          <w:b/>
          <w:color w:val="0000FF"/>
          <w:sz w:val="24"/>
        </w:rPr>
        <w:tab/>
      </w:r>
      <w:r>
        <w:rPr>
          <w:rFonts w:ascii="Arial" w:hAnsi="Arial" w:cs="Arial"/>
          <w:b/>
          <w:sz w:val="24"/>
        </w:rPr>
        <w:t>Per access type NSAC for number of PDU sessions</w:t>
      </w:r>
    </w:p>
    <w:p w14:paraId="59647FB6"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 / Hannah</w:t>
      </w:r>
    </w:p>
    <w:p w14:paraId="0FDB84C0" w14:textId="77777777" w:rsidR="00555625" w:rsidRDefault="00555625" w:rsidP="00555625">
      <w:pPr>
        <w:rPr>
          <w:color w:val="808080"/>
        </w:rPr>
      </w:pPr>
      <w:r>
        <w:rPr>
          <w:color w:val="808080"/>
        </w:rPr>
        <w:t>(Replaces C4-220089)</w:t>
      </w:r>
    </w:p>
    <w:p w14:paraId="53F0223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C831E" w14:textId="07EA965C" w:rsidR="00555625" w:rsidRDefault="00555625" w:rsidP="00555625">
      <w:pPr>
        <w:rPr>
          <w:rFonts w:ascii="Arial" w:hAnsi="Arial" w:cs="Arial"/>
          <w:b/>
          <w:sz w:val="24"/>
        </w:rPr>
      </w:pPr>
      <w:r>
        <w:rPr>
          <w:rFonts w:ascii="Arial" w:hAnsi="Arial" w:cs="Arial"/>
          <w:b/>
          <w:color w:val="0000FF"/>
          <w:sz w:val="24"/>
        </w:rPr>
        <w:t>C4-220348</w:t>
      </w:r>
      <w:r>
        <w:rPr>
          <w:rFonts w:ascii="Arial" w:hAnsi="Arial" w:cs="Arial"/>
          <w:b/>
          <w:color w:val="0000FF"/>
          <w:sz w:val="24"/>
        </w:rPr>
        <w:tab/>
      </w:r>
      <w:r>
        <w:rPr>
          <w:rFonts w:ascii="Arial" w:hAnsi="Arial" w:cs="Arial"/>
          <w:b/>
          <w:sz w:val="24"/>
        </w:rPr>
        <w:t>NSAC for existing slice</w:t>
      </w:r>
    </w:p>
    <w:p w14:paraId="7E1BE002"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Samsung</w:t>
      </w:r>
    </w:p>
    <w:p w14:paraId="225EC350" w14:textId="77777777" w:rsidR="00555625" w:rsidRDefault="00555625" w:rsidP="00555625">
      <w:pPr>
        <w:rPr>
          <w:color w:val="808080"/>
        </w:rPr>
      </w:pPr>
      <w:r>
        <w:rPr>
          <w:color w:val="808080"/>
        </w:rPr>
        <w:t>(Replaces C4-220092)</w:t>
      </w:r>
    </w:p>
    <w:p w14:paraId="18BD245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70C21" w14:textId="044EAD6F" w:rsidR="00555625" w:rsidRDefault="00555625" w:rsidP="00555625">
      <w:pPr>
        <w:rPr>
          <w:rFonts w:ascii="Arial" w:hAnsi="Arial" w:cs="Arial"/>
          <w:b/>
          <w:sz w:val="24"/>
        </w:rPr>
      </w:pPr>
      <w:r>
        <w:rPr>
          <w:rFonts w:ascii="Arial" w:hAnsi="Arial" w:cs="Arial"/>
          <w:b/>
          <w:color w:val="0000FF"/>
          <w:sz w:val="24"/>
        </w:rPr>
        <w:t>C4-220357</w:t>
      </w:r>
      <w:r>
        <w:rPr>
          <w:rFonts w:ascii="Arial" w:hAnsi="Arial" w:cs="Arial"/>
          <w:b/>
          <w:color w:val="0000FF"/>
          <w:sz w:val="24"/>
        </w:rPr>
        <w:tab/>
      </w:r>
      <w:r>
        <w:rPr>
          <w:rFonts w:ascii="Arial" w:hAnsi="Arial" w:cs="Arial"/>
          <w:b/>
          <w:sz w:val="24"/>
        </w:rPr>
        <w:t>Remove EAC Notification Callback URI Fetching from NRF</w:t>
      </w:r>
    </w:p>
    <w:p w14:paraId="6DE3447F"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 Nokia, Nokia Shanghai Bell, China Telecom</w:t>
      </w:r>
    </w:p>
    <w:p w14:paraId="00A8A8C7" w14:textId="77777777" w:rsidR="00555625" w:rsidRDefault="00555625" w:rsidP="00555625">
      <w:pPr>
        <w:rPr>
          <w:color w:val="808080"/>
        </w:rPr>
      </w:pPr>
      <w:r>
        <w:rPr>
          <w:color w:val="808080"/>
        </w:rPr>
        <w:t>(Replaces C4-220068)</w:t>
      </w:r>
    </w:p>
    <w:p w14:paraId="28B7BCC9" w14:textId="77777777" w:rsidR="00555625" w:rsidRDefault="00555625" w:rsidP="00555625">
      <w:pPr>
        <w:rPr>
          <w:rFonts w:ascii="Arial" w:hAnsi="Arial" w:cs="Arial"/>
          <w:b/>
        </w:rPr>
      </w:pPr>
      <w:r>
        <w:rPr>
          <w:rFonts w:ascii="Arial" w:hAnsi="Arial" w:cs="Arial"/>
          <w:b/>
        </w:rPr>
        <w:t xml:space="preserve">Abstract: </w:t>
      </w:r>
    </w:p>
    <w:p w14:paraId="3AF950FE" w14:textId="77777777" w:rsidR="00555625" w:rsidRDefault="00555625" w:rsidP="00555625">
      <w:r>
        <w:t>This contribution proposes to remove the description about NSACF fetching EAC notification callback URI from NRF.</w:t>
      </w:r>
    </w:p>
    <w:p w14:paraId="4371EA9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01C71" w14:textId="0056C4CA" w:rsidR="00555625" w:rsidRDefault="00555625" w:rsidP="00555625">
      <w:pPr>
        <w:rPr>
          <w:rFonts w:ascii="Arial" w:hAnsi="Arial" w:cs="Arial"/>
          <w:b/>
          <w:sz w:val="24"/>
        </w:rPr>
      </w:pPr>
      <w:r>
        <w:rPr>
          <w:rFonts w:ascii="Arial" w:hAnsi="Arial" w:cs="Arial"/>
          <w:b/>
          <w:color w:val="0000FF"/>
          <w:sz w:val="24"/>
        </w:rPr>
        <w:t>C4-220358</w:t>
      </w:r>
      <w:r>
        <w:rPr>
          <w:rFonts w:ascii="Arial" w:hAnsi="Arial" w:cs="Arial"/>
          <w:b/>
          <w:color w:val="0000FF"/>
          <w:sz w:val="24"/>
        </w:rPr>
        <w:tab/>
      </w:r>
      <w:r>
        <w:rPr>
          <w:rFonts w:ascii="Arial" w:hAnsi="Arial" w:cs="Arial"/>
          <w:b/>
          <w:sz w:val="24"/>
        </w:rPr>
        <w:t>Clarification on NSAC in Roaming</w:t>
      </w:r>
    </w:p>
    <w:p w14:paraId="3F191402"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w:t>
      </w:r>
    </w:p>
    <w:p w14:paraId="5C80B42A" w14:textId="77777777" w:rsidR="00555625" w:rsidRDefault="00555625" w:rsidP="00555625">
      <w:pPr>
        <w:rPr>
          <w:color w:val="808080"/>
        </w:rPr>
      </w:pPr>
      <w:r>
        <w:rPr>
          <w:color w:val="808080"/>
        </w:rPr>
        <w:t>(Replaces C4-220069)</w:t>
      </w:r>
    </w:p>
    <w:p w14:paraId="3F2E7F4F" w14:textId="77777777" w:rsidR="00555625" w:rsidRDefault="00555625" w:rsidP="00555625">
      <w:pPr>
        <w:rPr>
          <w:rFonts w:ascii="Arial" w:hAnsi="Arial" w:cs="Arial"/>
          <w:b/>
        </w:rPr>
      </w:pPr>
      <w:r>
        <w:rPr>
          <w:rFonts w:ascii="Arial" w:hAnsi="Arial" w:cs="Arial"/>
          <w:b/>
        </w:rPr>
        <w:t xml:space="preserve">Abstract: </w:t>
      </w:r>
    </w:p>
    <w:p w14:paraId="4C225674" w14:textId="77777777" w:rsidR="00555625" w:rsidRDefault="00555625" w:rsidP="00555625">
      <w:r>
        <w:t>This contribution clarifies the NSAC service invocation in roaming cases.</w:t>
      </w:r>
    </w:p>
    <w:p w14:paraId="7CD4A4E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C4-220459</w:t>
      </w:r>
      <w:r>
        <w:rPr>
          <w:color w:val="993300"/>
          <w:u w:val="single"/>
        </w:rPr>
        <w:t>.</w:t>
      </w:r>
    </w:p>
    <w:p w14:paraId="1BC83627" w14:textId="6D96C05C" w:rsidR="00555625" w:rsidRDefault="00555625" w:rsidP="00555625">
      <w:pPr>
        <w:rPr>
          <w:rFonts w:ascii="Arial" w:hAnsi="Arial" w:cs="Arial"/>
          <w:b/>
          <w:sz w:val="24"/>
        </w:rPr>
      </w:pPr>
      <w:r>
        <w:rPr>
          <w:rFonts w:ascii="Arial" w:hAnsi="Arial" w:cs="Arial"/>
          <w:b/>
          <w:color w:val="0000FF"/>
          <w:sz w:val="24"/>
        </w:rPr>
        <w:t>C4-220359</w:t>
      </w:r>
      <w:r>
        <w:rPr>
          <w:rFonts w:ascii="Arial" w:hAnsi="Arial" w:cs="Arial"/>
          <w:b/>
          <w:color w:val="0000FF"/>
          <w:sz w:val="24"/>
        </w:rPr>
        <w:tab/>
      </w:r>
      <w:r>
        <w:rPr>
          <w:rFonts w:ascii="Arial" w:hAnsi="Arial" w:cs="Arial"/>
          <w:b/>
          <w:sz w:val="24"/>
        </w:rPr>
        <w:t>PLMN ID associated to S-NSSAI for NSAC in roaming case</w:t>
      </w:r>
    </w:p>
    <w:p w14:paraId="342F3F2D"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w:t>
      </w:r>
    </w:p>
    <w:p w14:paraId="3449BE87" w14:textId="77777777" w:rsidR="00555625" w:rsidRDefault="00555625" w:rsidP="00555625">
      <w:pPr>
        <w:rPr>
          <w:color w:val="808080"/>
        </w:rPr>
      </w:pPr>
      <w:r>
        <w:rPr>
          <w:color w:val="808080"/>
        </w:rPr>
        <w:t>(Replaces C4-220071)</w:t>
      </w:r>
    </w:p>
    <w:p w14:paraId="1C521013" w14:textId="77777777" w:rsidR="00555625" w:rsidRDefault="00555625" w:rsidP="00555625">
      <w:pPr>
        <w:rPr>
          <w:rFonts w:ascii="Arial" w:hAnsi="Arial" w:cs="Arial"/>
          <w:b/>
        </w:rPr>
      </w:pPr>
      <w:r>
        <w:rPr>
          <w:rFonts w:ascii="Arial" w:hAnsi="Arial" w:cs="Arial"/>
          <w:b/>
        </w:rPr>
        <w:t xml:space="preserve">Abstract: </w:t>
      </w:r>
    </w:p>
    <w:p w14:paraId="0357296E" w14:textId="77777777" w:rsidR="00555625" w:rsidRDefault="00555625" w:rsidP="00555625">
      <w:r>
        <w:t>This contribution proposes to add PLMN ID to indicate the belonging PLMN of the S-NSSAI subject to NSAC.</w:t>
      </w:r>
    </w:p>
    <w:p w14:paraId="0F1AB2D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C4-220389</w:t>
      </w:r>
      <w:r>
        <w:rPr>
          <w:color w:val="993300"/>
          <w:u w:val="single"/>
        </w:rPr>
        <w:t>.</w:t>
      </w:r>
    </w:p>
    <w:p w14:paraId="4B5E8B46" w14:textId="00A38707" w:rsidR="00555625" w:rsidRDefault="00555625" w:rsidP="00555625">
      <w:pPr>
        <w:rPr>
          <w:rFonts w:ascii="Arial" w:hAnsi="Arial" w:cs="Arial"/>
          <w:b/>
          <w:sz w:val="24"/>
        </w:rPr>
      </w:pPr>
      <w:r>
        <w:rPr>
          <w:rFonts w:ascii="Arial" w:hAnsi="Arial" w:cs="Arial"/>
          <w:b/>
          <w:color w:val="0000FF"/>
          <w:sz w:val="24"/>
        </w:rPr>
        <w:t>C4-220372</w:t>
      </w:r>
      <w:r>
        <w:rPr>
          <w:rFonts w:ascii="Arial" w:hAnsi="Arial" w:cs="Arial"/>
          <w:b/>
          <w:color w:val="0000FF"/>
          <w:sz w:val="24"/>
        </w:rPr>
        <w:tab/>
      </w:r>
      <w:r>
        <w:rPr>
          <w:rFonts w:ascii="Arial" w:hAnsi="Arial" w:cs="Arial"/>
          <w:b/>
          <w:sz w:val="24"/>
        </w:rPr>
        <w:t>NSAC for emergency sessions</w:t>
      </w:r>
    </w:p>
    <w:p w14:paraId="23D7E9D6" w14:textId="77777777" w:rsidR="00555625" w:rsidRDefault="00555625" w:rsidP="0055562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Nokia, Nokia Shanghai Bell, ZTE</w:t>
      </w:r>
    </w:p>
    <w:p w14:paraId="020AB90E" w14:textId="77777777" w:rsidR="00555625" w:rsidRDefault="00555625" w:rsidP="00555625">
      <w:pPr>
        <w:rPr>
          <w:color w:val="808080"/>
        </w:rPr>
      </w:pPr>
      <w:r>
        <w:rPr>
          <w:color w:val="808080"/>
        </w:rPr>
        <w:t>(Replaces C4-220127)</w:t>
      </w:r>
    </w:p>
    <w:p w14:paraId="2F364CC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FBCC9" w14:textId="5D5F8D66" w:rsidR="00555625" w:rsidRDefault="00555625" w:rsidP="00555625">
      <w:pPr>
        <w:rPr>
          <w:rFonts w:ascii="Arial" w:hAnsi="Arial" w:cs="Arial"/>
          <w:b/>
          <w:sz w:val="24"/>
        </w:rPr>
      </w:pPr>
      <w:r>
        <w:rPr>
          <w:rFonts w:ascii="Arial" w:hAnsi="Arial" w:cs="Arial"/>
          <w:b/>
          <w:color w:val="0000FF"/>
          <w:sz w:val="24"/>
        </w:rPr>
        <w:t>C4-220378</w:t>
      </w:r>
      <w:r>
        <w:rPr>
          <w:rFonts w:ascii="Arial" w:hAnsi="Arial" w:cs="Arial"/>
          <w:b/>
          <w:color w:val="0000FF"/>
          <w:sz w:val="24"/>
        </w:rPr>
        <w:tab/>
      </w:r>
      <w:r>
        <w:rPr>
          <w:rFonts w:ascii="Arial" w:hAnsi="Arial" w:cs="Arial"/>
          <w:b/>
          <w:sz w:val="24"/>
        </w:rPr>
        <w:t>Clarification on NSAC procedure for controlling the number of UEs</w:t>
      </w:r>
    </w:p>
    <w:p w14:paraId="7AF1B16C"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China Telecommunications</w:t>
      </w:r>
    </w:p>
    <w:p w14:paraId="51EBB1F2" w14:textId="77777777" w:rsidR="00555625" w:rsidRDefault="00555625" w:rsidP="00555625">
      <w:pPr>
        <w:rPr>
          <w:color w:val="808080"/>
        </w:rPr>
      </w:pPr>
      <w:r>
        <w:rPr>
          <w:color w:val="808080"/>
        </w:rPr>
        <w:t>(Replaces C4-220051)</w:t>
      </w:r>
    </w:p>
    <w:p w14:paraId="1B8A0D8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06B54" w14:textId="10483655" w:rsidR="00555625" w:rsidRDefault="00555625" w:rsidP="00555625">
      <w:pPr>
        <w:rPr>
          <w:rFonts w:ascii="Arial" w:hAnsi="Arial" w:cs="Arial"/>
          <w:b/>
          <w:sz w:val="24"/>
        </w:rPr>
      </w:pPr>
      <w:r>
        <w:rPr>
          <w:rFonts w:ascii="Arial" w:hAnsi="Arial" w:cs="Arial"/>
          <w:b/>
          <w:color w:val="0000FF"/>
          <w:sz w:val="24"/>
        </w:rPr>
        <w:t>C4-220379</w:t>
      </w:r>
      <w:r>
        <w:rPr>
          <w:rFonts w:ascii="Arial" w:hAnsi="Arial" w:cs="Arial"/>
          <w:b/>
          <w:color w:val="0000FF"/>
          <w:sz w:val="24"/>
        </w:rPr>
        <w:tab/>
      </w:r>
      <w:r>
        <w:rPr>
          <w:rFonts w:ascii="Arial" w:hAnsi="Arial" w:cs="Arial"/>
          <w:b/>
          <w:sz w:val="24"/>
        </w:rPr>
        <w:t>Corrections on EACNotify service operation</w:t>
      </w:r>
    </w:p>
    <w:p w14:paraId="67285018"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China Telecommunications</w:t>
      </w:r>
    </w:p>
    <w:p w14:paraId="54D52191" w14:textId="77777777" w:rsidR="00555625" w:rsidRDefault="00555625" w:rsidP="00555625">
      <w:pPr>
        <w:rPr>
          <w:color w:val="808080"/>
        </w:rPr>
      </w:pPr>
      <w:r>
        <w:rPr>
          <w:color w:val="808080"/>
        </w:rPr>
        <w:t>(Replaces C4-220052)</w:t>
      </w:r>
    </w:p>
    <w:p w14:paraId="79DF94F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9261B" w14:textId="78C14CAA" w:rsidR="00555625" w:rsidRDefault="00555625" w:rsidP="00555625">
      <w:pPr>
        <w:rPr>
          <w:rFonts w:ascii="Arial" w:hAnsi="Arial" w:cs="Arial"/>
          <w:b/>
          <w:sz w:val="24"/>
        </w:rPr>
      </w:pPr>
      <w:r>
        <w:rPr>
          <w:rFonts w:ascii="Arial" w:hAnsi="Arial" w:cs="Arial"/>
          <w:b/>
          <w:color w:val="0000FF"/>
          <w:sz w:val="24"/>
        </w:rPr>
        <w:t>C4-220389</w:t>
      </w:r>
      <w:r>
        <w:rPr>
          <w:rFonts w:ascii="Arial" w:hAnsi="Arial" w:cs="Arial"/>
          <w:b/>
          <w:color w:val="0000FF"/>
          <w:sz w:val="24"/>
        </w:rPr>
        <w:tab/>
      </w:r>
      <w:r>
        <w:rPr>
          <w:rFonts w:ascii="Arial" w:hAnsi="Arial" w:cs="Arial"/>
          <w:b/>
          <w:sz w:val="24"/>
        </w:rPr>
        <w:t>PLMN ID associated to S-NSSAI for NSAC in roaming case</w:t>
      </w:r>
    </w:p>
    <w:p w14:paraId="786ECAEC"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w:t>
      </w:r>
    </w:p>
    <w:p w14:paraId="36E64C02" w14:textId="77777777" w:rsidR="00555625" w:rsidRDefault="00555625" w:rsidP="00555625">
      <w:pPr>
        <w:rPr>
          <w:color w:val="808080"/>
        </w:rPr>
      </w:pPr>
      <w:r>
        <w:rPr>
          <w:color w:val="808080"/>
        </w:rPr>
        <w:t>(Replaces C4-220359)</w:t>
      </w:r>
    </w:p>
    <w:p w14:paraId="366432E5" w14:textId="77777777" w:rsidR="00555625" w:rsidRDefault="00555625" w:rsidP="00555625">
      <w:pPr>
        <w:rPr>
          <w:rFonts w:ascii="Arial" w:hAnsi="Arial" w:cs="Arial"/>
          <w:b/>
        </w:rPr>
      </w:pPr>
      <w:r>
        <w:rPr>
          <w:rFonts w:ascii="Arial" w:hAnsi="Arial" w:cs="Arial"/>
          <w:b/>
        </w:rPr>
        <w:t xml:space="preserve">Abstract: </w:t>
      </w:r>
    </w:p>
    <w:p w14:paraId="73C0ECC3" w14:textId="77777777" w:rsidR="00555625" w:rsidRDefault="00555625" w:rsidP="00555625">
      <w:r>
        <w:t>This contribution proposes to add PLMN ID to indicate the belonging PLMN of the S-NSSAI subject to NSAC.</w:t>
      </w:r>
    </w:p>
    <w:p w14:paraId="1C3C07A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7136A" w14:textId="7C9C15D7" w:rsidR="00555625" w:rsidRDefault="00555625" w:rsidP="00555625">
      <w:pPr>
        <w:rPr>
          <w:rFonts w:ascii="Arial" w:hAnsi="Arial" w:cs="Arial"/>
          <w:b/>
          <w:sz w:val="24"/>
        </w:rPr>
      </w:pPr>
      <w:r>
        <w:rPr>
          <w:rFonts w:ascii="Arial" w:hAnsi="Arial" w:cs="Arial"/>
          <w:b/>
          <w:color w:val="0000FF"/>
          <w:sz w:val="24"/>
        </w:rPr>
        <w:t>C4-220411</w:t>
      </w:r>
      <w:r>
        <w:rPr>
          <w:rFonts w:ascii="Arial" w:hAnsi="Arial" w:cs="Arial"/>
          <w:b/>
          <w:color w:val="0000FF"/>
          <w:sz w:val="24"/>
        </w:rPr>
        <w:tab/>
      </w:r>
      <w:r>
        <w:rPr>
          <w:rFonts w:ascii="Arial" w:hAnsi="Arial" w:cs="Arial"/>
          <w:b/>
          <w:sz w:val="24"/>
        </w:rPr>
        <w:t>Percentage value in periodic report</w:t>
      </w:r>
    </w:p>
    <w:p w14:paraId="19610540"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Huawei</w:t>
      </w:r>
    </w:p>
    <w:p w14:paraId="0E76CE11" w14:textId="77777777" w:rsidR="00555625" w:rsidRDefault="00555625" w:rsidP="00555625">
      <w:pPr>
        <w:rPr>
          <w:color w:val="808080"/>
        </w:rPr>
      </w:pPr>
      <w:r>
        <w:rPr>
          <w:color w:val="808080"/>
        </w:rPr>
        <w:t>(Replaces C4-220247)</w:t>
      </w:r>
    </w:p>
    <w:p w14:paraId="094FF93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EC41B" w14:textId="04B6E21C" w:rsidR="00555625" w:rsidRDefault="00555625" w:rsidP="00555625">
      <w:pPr>
        <w:rPr>
          <w:rFonts w:ascii="Arial" w:hAnsi="Arial" w:cs="Arial"/>
          <w:b/>
          <w:sz w:val="24"/>
        </w:rPr>
      </w:pPr>
      <w:r>
        <w:rPr>
          <w:rFonts w:ascii="Arial" w:hAnsi="Arial" w:cs="Arial"/>
          <w:b/>
          <w:color w:val="0000FF"/>
          <w:sz w:val="24"/>
        </w:rPr>
        <w:t>C4-220412</w:t>
      </w:r>
      <w:r>
        <w:rPr>
          <w:rFonts w:ascii="Arial" w:hAnsi="Arial" w:cs="Arial"/>
          <w:b/>
          <w:color w:val="0000FF"/>
          <w:sz w:val="24"/>
        </w:rPr>
        <w:tab/>
      </w:r>
      <w:r>
        <w:rPr>
          <w:rFonts w:ascii="Arial" w:hAnsi="Arial" w:cs="Arial"/>
          <w:b/>
          <w:sz w:val="24"/>
        </w:rPr>
        <w:t>SACInfo in periodic notification</w:t>
      </w:r>
    </w:p>
    <w:p w14:paraId="61ED86D4"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CR-0329  rev 1 Cat: F (Rel-17)</w:t>
      </w:r>
      <w:r>
        <w:rPr>
          <w:i/>
        </w:rPr>
        <w:br/>
      </w:r>
      <w:r>
        <w:rPr>
          <w:i/>
        </w:rPr>
        <w:br/>
      </w:r>
      <w:r>
        <w:rPr>
          <w:i/>
        </w:rPr>
        <w:tab/>
      </w:r>
      <w:r>
        <w:rPr>
          <w:i/>
        </w:rPr>
        <w:tab/>
      </w:r>
      <w:r>
        <w:rPr>
          <w:i/>
        </w:rPr>
        <w:tab/>
      </w:r>
      <w:r>
        <w:rPr>
          <w:i/>
        </w:rPr>
        <w:tab/>
      </w:r>
      <w:r>
        <w:rPr>
          <w:i/>
        </w:rPr>
        <w:tab/>
        <w:t>Source: Huawei</w:t>
      </w:r>
    </w:p>
    <w:p w14:paraId="55684687" w14:textId="77777777" w:rsidR="00555625" w:rsidRDefault="00555625" w:rsidP="00555625">
      <w:pPr>
        <w:rPr>
          <w:color w:val="808080"/>
        </w:rPr>
      </w:pPr>
      <w:r>
        <w:rPr>
          <w:color w:val="808080"/>
        </w:rPr>
        <w:t>(Replaces C4-220248)</w:t>
      </w:r>
    </w:p>
    <w:p w14:paraId="4FF9AE8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D01D1" w14:textId="688E1F55" w:rsidR="00555625" w:rsidRDefault="00555625" w:rsidP="00555625">
      <w:pPr>
        <w:rPr>
          <w:rFonts w:ascii="Arial" w:hAnsi="Arial" w:cs="Arial"/>
          <w:b/>
          <w:sz w:val="24"/>
        </w:rPr>
      </w:pPr>
      <w:r>
        <w:rPr>
          <w:rFonts w:ascii="Arial" w:hAnsi="Arial" w:cs="Arial"/>
          <w:b/>
          <w:color w:val="0000FF"/>
          <w:sz w:val="24"/>
        </w:rPr>
        <w:t>C4-220413</w:t>
      </w:r>
      <w:r>
        <w:rPr>
          <w:rFonts w:ascii="Arial" w:hAnsi="Arial" w:cs="Arial"/>
          <w:b/>
          <w:color w:val="0000FF"/>
          <w:sz w:val="24"/>
        </w:rPr>
        <w:tab/>
      </w:r>
      <w:r>
        <w:rPr>
          <w:rFonts w:ascii="Arial" w:hAnsi="Arial" w:cs="Arial"/>
          <w:b/>
          <w:sz w:val="24"/>
        </w:rPr>
        <w:t>Current number of UEs or current number of PDU Sessions reporting</w:t>
      </w:r>
    </w:p>
    <w:p w14:paraId="42E9E993" w14:textId="77777777" w:rsidR="00555625" w:rsidRDefault="00555625" w:rsidP="0055562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Huawei</w:t>
      </w:r>
    </w:p>
    <w:p w14:paraId="331769C0" w14:textId="77777777" w:rsidR="00555625" w:rsidRDefault="00555625" w:rsidP="00555625">
      <w:pPr>
        <w:rPr>
          <w:color w:val="808080"/>
        </w:rPr>
      </w:pPr>
      <w:r>
        <w:rPr>
          <w:color w:val="808080"/>
        </w:rPr>
        <w:t>(Replaces C4-220249)</w:t>
      </w:r>
    </w:p>
    <w:p w14:paraId="72C35E9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4FFA2" w14:textId="32A9CCF3" w:rsidR="00555625" w:rsidRDefault="00555625" w:rsidP="00555625">
      <w:pPr>
        <w:rPr>
          <w:rFonts w:ascii="Arial" w:hAnsi="Arial" w:cs="Arial"/>
          <w:b/>
          <w:sz w:val="24"/>
        </w:rPr>
      </w:pPr>
      <w:r>
        <w:rPr>
          <w:rFonts w:ascii="Arial" w:hAnsi="Arial" w:cs="Arial"/>
          <w:b/>
          <w:color w:val="0000FF"/>
          <w:sz w:val="24"/>
        </w:rPr>
        <w:t>C4-220451</w:t>
      </w:r>
      <w:r>
        <w:rPr>
          <w:rFonts w:ascii="Arial" w:hAnsi="Arial" w:cs="Arial"/>
          <w:b/>
          <w:color w:val="0000FF"/>
          <w:sz w:val="24"/>
        </w:rPr>
        <w:tab/>
      </w:r>
      <w:r>
        <w:rPr>
          <w:rFonts w:ascii="Arial" w:hAnsi="Arial" w:cs="Arial"/>
          <w:b/>
          <w:sz w:val="24"/>
        </w:rPr>
        <w:t>3GPP TS 29.536 v1.1.0</w:t>
      </w:r>
    </w:p>
    <w:p w14:paraId="698A1C2D" w14:textId="77777777" w:rsidR="00555625" w:rsidRDefault="00555625" w:rsidP="0055562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29.536 v1.1.0</w:t>
      </w:r>
      <w:r>
        <w:rPr>
          <w:i/>
        </w:rPr>
        <w:br/>
      </w:r>
      <w:r>
        <w:rPr>
          <w:i/>
        </w:rPr>
        <w:tab/>
      </w:r>
      <w:r>
        <w:rPr>
          <w:i/>
        </w:rPr>
        <w:tab/>
      </w:r>
      <w:r>
        <w:rPr>
          <w:i/>
        </w:rPr>
        <w:tab/>
      </w:r>
      <w:r>
        <w:rPr>
          <w:i/>
        </w:rPr>
        <w:tab/>
      </w:r>
      <w:r>
        <w:rPr>
          <w:i/>
        </w:rPr>
        <w:tab/>
        <w:t>Source: ZTE</w:t>
      </w:r>
    </w:p>
    <w:p w14:paraId="4F790B5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85EC5" w14:textId="431EB222" w:rsidR="00555625" w:rsidRDefault="00555625" w:rsidP="00555625">
      <w:pPr>
        <w:rPr>
          <w:rFonts w:ascii="Arial" w:hAnsi="Arial" w:cs="Arial"/>
          <w:b/>
          <w:sz w:val="24"/>
        </w:rPr>
      </w:pPr>
      <w:r>
        <w:rPr>
          <w:rFonts w:ascii="Arial" w:hAnsi="Arial" w:cs="Arial"/>
          <w:b/>
          <w:color w:val="0000FF"/>
          <w:sz w:val="24"/>
        </w:rPr>
        <w:t>C4-220459</w:t>
      </w:r>
      <w:r>
        <w:rPr>
          <w:rFonts w:ascii="Arial" w:hAnsi="Arial" w:cs="Arial"/>
          <w:b/>
          <w:color w:val="0000FF"/>
          <w:sz w:val="24"/>
        </w:rPr>
        <w:tab/>
      </w:r>
      <w:r>
        <w:rPr>
          <w:rFonts w:ascii="Arial" w:hAnsi="Arial" w:cs="Arial"/>
          <w:b/>
          <w:sz w:val="24"/>
        </w:rPr>
        <w:t>Clarification on NSAC in Roaming</w:t>
      </w:r>
    </w:p>
    <w:p w14:paraId="30D3E58B"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29.536 v1.0.0</w:t>
      </w:r>
      <w:r>
        <w:rPr>
          <w:i/>
        </w:rPr>
        <w:br/>
      </w:r>
      <w:r>
        <w:rPr>
          <w:i/>
        </w:rPr>
        <w:tab/>
      </w:r>
      <w:r>
        <w:rPr>
          <w:i/>
        </w:rPr>
        <w:tab/>
      </w:r>
      <w:r>
        <w:rPr>
          <w:i/>
        </w:rPr>
        <w:tab/>
      </w:r>
      <w:r>
        <w:rPr>
          <w:i/>
        </w:rPr>
        <w:tab/>
      </w:r>
      <w:r>
        <w:rPr>
          <w:i/>
        </w:rPr>
        <w:tab/>
        <w:t>Source: ZTE</w:t>
      </w:r>
    </w:p>
    <w:p w14:paraId="15C80CDE" w14:textId="77777777" w:rsidR="00555625" w:rsidRDefault="00555625" w:rsidP="00555625">
      <w:pPr>
        <w:rPr>
          <w:color w:val="808080"/>
        </w:rPr>
      </w:pPr>
      <w:r>
        <w:rPr>
          <w:color w:val="808080"/>
        </w:rPr>
        <w:t>(Replaces C4-220358)</w:t>
      </w:r>
    </w:p>
    <w:p w14:paraId="0EC1076F" w14:textId="77777777" w:rsidR="00555625" w:rsidRDefault="00555625" w:rsidP="00555625">
      <w:pPr>
        <w:rPr>
          <w:rFonts w:ascii="Arial" w:hAnsi="Arial" w:cs="Arial"/>
          <w:b/>
        </w:rPr>
      </w:pPr>
      <w:r>
        <w:rPr>
          <w:rFonts w:ascii="Arial" w:hAnsi="Arial" w:cs="Arial"/>
          <w:b/>
        </w:rPr>
        <w:t xml:space="preserve">Abstract: </w:t>
      </w:r>
    </w:p>
    <w:p w14:paraId="231088C8" w14:textId="77777777" w:rsidR="00555625" w:rsidRDefault="00555625" w:rsidP="00555625">
      <w:r>
        <w:t>This contribution clarifies the NSAC service invocation in roaming cases.</w:t>
      </w:r>
    </w:p>
    <w:p w14:paraId="68D0341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FB530" w14:textId="77777777" w:rsidR="00555625" w:rsidRDefault="00555625" w:rsidP="00555625">
      <w:pPr>
        <w:pStyle w:val="Heading4"/>
      </w:pPr>
      <w:bookmarkStart w:id="35" w:name="_Toc94025056"/>
      <w:r>
        <w:t>6.1.9</w:t>
      </w:r>
      <w:r>
        <w:tab/>
        <w:t>CT Aspects of 5G eEDGE [eEDGE_5GC]</w:t>
      </w:r>
      <w:bookmarkEnd w:id="35"/>
    </w:p>
    <w:p w14:paraId="0BA4A243" w14:textId="48322BD6" w:rsidR="00555625" w:rsidRDefault="00555625" w:rsidP="00555625">
      <w:pPr>
        <w:rPr>
          <w:rFonts w:ascii="Arial" w:hAnsi="Arial" w:cs="Arial"/>
          <w:b/>
          <w:sz w:val="24"/>
        </w:rPr>
      </w:pPr>
      <w:r>
        <w:rPr>
          <w:rFonts w:ascii="Arial" w:hAnsi="Arial" w:cs="Arial"/>
          <w:b/>
          <w:color w:val="0000FF"/>
          <w:sz w:val="24"/>
        </w:rPr>
        <w:t>C4-220073</w:t>
      </w:r>
      <w:r>
        <w:rPr>
          <w:rFonts w:ascii="Arial" w:hAnsi="Arial" w:cs="Arial"/>
          <w:b/>
          <w:color w:val="0000FF"/>
          <w:sz w:val="24"/>
        </w:rPr>
        <w:tab/>
      </w:r>
      <w:r>
        <w:rPr>
          <w:rFonts w:ascii="Arial" w:hAnsi="Arial" w:cs="Arial"/>
          <w:b/>
          <w:sz w:val="24"/>
        </w:rPr>
        <w:t>Notify I-SMF Removal by sending empty DNAI to AMF</w:t>
      </w:r>
    </w:p>
    <w:p w14:paraId="66339A52"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CR-0513  Cat: B (Rel-17)</w:t>
      </w:r>
      <w:r>
        <w:rPr>
          <w:i/>
        </w:rPr>
        <w:br/>
      </w:r>
      <w:r>
        <w:rPr>
          <w:i/>
        </w:rPr>
        <w:br/>
      </w:r>
      <w:r>
        <w:rPr>
          <w:i/>
        </w:rPr>
        <w:tab/>
      </w:r>
      <w:r>
        <w:rPr>
          <w:i/>
        </w:rPr>
        <w:tab/>
      </w:r>
      <w:r>
        <w:rPr>
          <w:i/>
        </w:rPr>
        <w:tab/>
      </w:r>
      <w:r>
        <w:rPr>
          <w:i/>
        </w:rPr>
        <w:tab/>
      </w:r>
      <w:r>
        <w:rPr>
          <w:i/>
        </w:rPr>
        <w:tab/>
        <w:t>Source: ZTE</w:t>
      </w:r>
    </w:p>
    <w:p w14:paraId="713D7324" w14:textId="77777777" w:rsidR="00555625" w:rsidRDefault="00555625" w:rsidP="00555625">
      <w:pPr>
        <w:rPr>
          <w:rFonts w:ascii="Arial" w:hAnsi="Arial" w:cs="Arial"/>
          <w:b/>
        </w:rPr>
      </w:pPr>
      <w:r>
        <w:rPr>
          <w:rFonts w:ascii="Arial" w:hAnsi="Arial" w:cs="Arial"/>
          <w:b/>
        </w:rPr>
        <w:t xml:space="preserve">Abstract: </w:t>
      </w:r>
    </w:p>
    <w:p w14:paraId="3ED9841D" w14:textId="77777777" w:rsidR="00555625" w:rsidRDefault="00555625" w:rsidP="00555625">
      <w:r>
        <w:t>This contribution clarifies the SMF behaviour of notify the I-SMF removal by sending empty DNAI to AMF.</w:t>
      </w:r>
    </w:p>
    <w:p w14:paraId="55258C9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C87FA4" w14:textId="46ADA673" w:rsidR="00555625" w:rsidRDefault="00555625" w:rsidP="00555625">
      <w:pPr>
        <w:rPr>
          <w:rFonts w:ascii="Arial" w:hAnsi="Arial" w:cs="Arial"/>
          <w:b/>
          <w:sz w:val="24"/>
        </w:rPr>
      </w:pPr>
      <w:r>
        <w:rPr>
          <w:rFonts w:ascii="Arial" w:hAnsi="Arial" w:cs="Arial"/>
          <w:b/>
          <w:color w:val="0000FF"/>
          <w:sz w:val="24"/>
        </w:rPr>
        <w:t>C4-220074</w:t>
      </w:r>
      <w:r>
        <w:rPr>
          <w:rFonts w:ascii="Arial" w:hAnsi="Arial" w:cs="Arial"/>
          <w:b/>
          <w:color w:val="0000FF"/>
          <w:sz w:val="24"/>
        </w:rPr>
        <w:tab/>
      </w:r>
      <w:r>
        <w:rPr>
          <w:rFonts w:ascii="Arial" w:hAnsi="Arial" w:cs="Arial"/>
          <w:b/>
          <w:sz w:val="24"/>
        </w:rPr>
        <w:t>Check UE Authorization for EAS Discovery during PDU Session Establishment</w:t>
      </w:r>
    </w:p>
    <w:p w14:paraId="2C515206"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CR-0514  Cat: B (Rel-17)</w:t>
      </w:r>
      <w:r>
        <w:rPr>
          <w:i/>
        </w:rPr>
        <w:br/>
      </w:r>
      <w:r>
        <w:rPr>
          <w:i/>
        </w:rPr>
        <w:br/>
      </w:r>
      <w:r>
        <w:rPr>
          <w:i/>
        </w:rPr>
        <w:tab/>
      </w:r>
      <w:r>
        <w:rPr>
          <w:i/>
        </w:rPr>
        <w:tab/>
      </w:r>
      <w:r>
        <w:rPr>
          <w:i/>
        </w:rPr>
        <w:tab/>
      </w:r>
      <w:r>
        <w:rPr>
          <w:i/>
        </w:rPr>
        <w:tab/>
      </w:r>
      <w:r>
        <w:rPr>
          <w:i/>
        </w:rPr>
        <w:tab/>
        <w:t>Source: ZTE</w:t>
      </w:r>
    </w:p>
    <w:p w14:paraId="7C99775D" w14:textId="77777777" w:rsidR="00555625" w:rsidRDefault="00555625" w:rsidP="00555625">
      <w:pPr>
        <w:rPr>
          <w:rFonts w:ascii="Arial" w:hAnsi="Arial" w:cs="Arial"/>
          <w:b/>
        </w:rPr>
      </w:pPr>
      <w:r>
        <w:rPr>
          <w:rFonts w:ascii="Arial" w:hAnsi="Arial" w:cs="Arial"/>
          <w:b/>
        </w:rPr>
        <w:t xml:space="preserve">Abstract: </w:t>
      </w:r>
    </w:p>
    <w:p w14:paraId="5F056FB0" w14:textId="77777777" w:rsidR="00555625" w:rsidRDefault="00555625" w:rsidP="00555625">
      <w:r>
        <w:t>This contribution clarifies the SMF behaviour of checking UE authorization for EAS discovery, when it receives PDU session establishment request.</w:t>
      </w:r>
    </w:p>
    <w:p w14:paraId="36A0886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D76531" w14:textId="7BC6F642" w:rsidR="00555625" w:rsidRDefault="00555625" w:rsidP="00555625">
      <w:pPr>
        <w:rPr>
          <w:rFonts w:ascii="Arial" w:hAnsi="Arial" w:cs="Arial"/>
          <w:b/>
          <w:sz w:val="24"/>
        </w:rPr>
      </w:pPr>
      <w:r>
        <w:rPr>
          <w:rFonts w:ascii="Arial" w:hAnsi="Arial" w:cs="Arial"/>
          <w:b/>
          <w:color w:val="0000FF"/>
          <w:sz w:val="24"/>
        </w:rPr>
        <w:t>C4-220100</w:t>
      </w:r>
      <w:r>
        <w:rPr>
          <w:rFonts w:ascii="Arial" w:hAnsi="Arial" w:cs="Arial"/>
          <w:b/>
          <w:color w:val="0000FF"/>
          <w:sz w:val="24"/>
        </w:rPr>
        <w:tab/>
      </w:r>
      <w:r>
        <w:rPr>
          <w:rFonts w:ascii="Arial" w:hAnsi="Arial" w:cs="Arial"/>
          <w:b/>
          <w:sz w:val="24"/>
        </w:rPr>
        <w:t>One-Time DNS Rule applicable to a specific DNS message earlier buffered in the EASDF</w:t>
      </w:r>
    </w:p>
    <w:p w14:paraId="5DD70039" w14:textId="77777777" w:rsidR="00555625" w:rsidRDefault="00555625" w:rsidP="0055562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29.556 v1.0.0</w:t>
      </w:r>
      <w:r>
        <w:rPr>
          <w:i/>
        </w:rPr>
        <w:br/>
      </w:r>
      <w:r>
        <w:rPr>
          <w:i/>
        </w:rPr>
        <w:tab/>
      </w:r>
      <w:r>
        <w:rPr>
          <w:i/>
        </w:rPr>
        <w:tab/>
      </w:r>
      <w:r>
        <w:rPr>
          <w:i/>
        </w:rPr>
        <w:tab/>
      </w:r>
      <w:r>
        <w:rPr>
          <w:i/>
        </w:rPr>
        <w:tab/>
      </w:r>
      <w:r>
        <w:rPr>
          <w:i/>
        </w:rPr>
        <w:tab/>
        <w:t>Source: Nokia, Nokia Shanghai Bell</w:t>
      </w:r>
    </w:p>
    <w:p w14:paraId="377119E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C4-220419</w:t>
      </w:r>
      <w:r>
        <w:rPr>
          <w:color w:val="993300"/>
          <w:u w:val="single"/>
        </w:rPr>
        <w:t>.</w:t>
      </w:r>
    </w:p>
    <w:p w14:paraId="1AE22CE7" w14:textId="68705323" w:rsidR="00555625" w:rsidRDefault="00555625" w:rsidP="00555625">
      <w:pPr>
        <w:rPr>
          <w:rFonts w:ascii="Arial" w:hAnsi="Arial" w:cs="Arial"/>
          <w:b/>
          <w:sz w:val="24"/>
        </w:rPr>
      </w:pPr>
      <w:r>
        <w:rPr>
          <w:rFonts w:ascii="Arial" w:hAnsi="Arial" w:cs="Arial"/>
          <w:b/>
          <w:color w:val="0000FF"/>
          <w:sz w:val="24"/>
        </w:rPr>
        <w:t>C4-220101</w:t>
      </w:r>
      <w:r>
        <w:rPr>
          <w:rFonts w:ascii="Arial" w:hAnsi="Arial" w:cs="Arial"/>
          <w:b/>
          <w:color w:val="0000FF"/>
          <w:sz w:val="24"/>
        </w:rPr>
        <w:tab/>
      </w:r>
      <w:r>
        <w:rPr>
          <w:rFonts w:ascii="Arial" w:hAnsi="Arial" w:cs="Arial"/>
          <w:b/>
          <w:sz w:val="24"/>
        </w:rPr>
        <w:t>DNS rule's reference to Baseline DNS Message Detection Templates</w:t>
      </w:r>
    </w:p>
    <w:p w14:paraId="6C1D6C89" w14:textId="77777777" w:rsidR="00555625" w:rsidRDefault="00555625" w:rsidP="0055562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29.556 v1.0.0</w:t>
      </w:r>
      <w:r>
        <w:rPr>
          <w:i/>
        </w:rPr>
        <w:br/>
      </w:r>
      <w:r>
        <w:rPr>
          <w:i/>
        </w:rPr>
        <w:tab/>
      </w:r>
      <w:r>
        <w:rPr>
          <w:i/>
        </w:rPr>
        <w:tab/>
      </w:r>
      <w:r>
        <w:rPr>
          <w:i/>
        </w:rPr>
        <w:tab/>
      </w:r>
      <w:r>
        <w:rPr>
          <w:i/>
        </w:rPr>
        <w:tab/>
      </w:r>
      <w:r>
        <w:rPr>
          <w:i/>
        </w:rPr>
        <w:tab/>
        <w:t>Source: Nokia, Nokia Shanghai Bell</w:t>
      </w:r>
    </w:p>
    <w:p w14:paraId="6B9949E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3251C3" w14:textId="4207FAD8" w:rsidR="00555625" w:rsidRDefault="00555625" w:rsidP="00555625">
      <w:pPr>
        <w:rPr>
          <w:rFonts w:ascii="Arial" w:hAnsi="Arial" w:cs="Arial"/>
          <w:b/>
          <w:sz w:val="24"/>
        </w:rPr>
      </w:pPr>
      <w:r>
        <w:rPr>
          <w:rFonts w:ascii="Arial" w:hAnsi="Arial" w:cs="Arial"/>
          <w:b/>
          <w:color w:val="0000FF"/>
          <w:sz w:val="24"/>
        </w:rPr>
        <w:t>C4-220102</w:t>
      </w:r>
      <w:r>
        <w:rPr>
          <w:rFonts w:ascii="Arial" w:hAnsi="Arial" w:cs="Arial"/>
          <w:b/>
          <w:color w:val="0000FF"/>
          <w:sz w:val="24"/>
        </w:rPr>
        <w:tab/>
      </w:r>
      <w:r>
        <w:rPr>
          <w:rFonts w:ascii="Arial" w:hAnsi="Arial" w:cs="Arial"/>
          <w:b/>
          <w:sz w:val="24"/>
        </w:rPr>
        <w:t>NAT deployment</w:t>
      </w:r>
    </w:p>
    <w:p w14:paraId="0EFE96D9" w14:textId="77777777" w:rsidR="00555625" w:rsidRDefault="00555625" w:rsidP="0055562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29.556 v1.0.0</w:t>
      </w:r>
      <w:r>
        <w:rPr>
          <w:i/>
        </w:rPr>
        <w:br/>
      </w:r>
      <w:r>
        <w:rPr>
          <w:i/>
        </w:rPr>
        <w:tab/>
      </w:r>
      <w:r>
        <w:rPr>
          <w:i/>
        </w:rPr>
        <w:tab/>
      </w:r>
      <w:r>
        <w:rPr>
          <w:i/>
        </w:rPr>
        <w:tab/>
      </w:r>
      <w:r>
        <w:rPr>
          <w:i/>
        </w:rPr>
        <w:tab/>
      </w:r>
      <w:r>
        <w:rPr>
          <w:i/>
        </w:rPr>
        <w:tab/>
        <w:t>Source: Nokia, Nokia Shanghai Bell</w:t>
      </w:r>
    </w:p>
    <w:p w14:paraId="512D641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2F1852" w14:textId="5973BB8C" w:rsidR="00555625" w:rsidRDefault="00555625" w:rsidP="00555625">
      <w:pPr>
        <w:rPr>
          <w:rFonts w:ascii="Arial" w:hAnsi="Arial" w:cs="Arial"/>
          <w:b/>
          <w:sz w:val="24"/>
        </w:rPr>
      </w:pPr>
      <w:r>
        <w:rPr>
          <w:rFonts w:ascii="Arial" w:hAnsi="Arial" w:cs="Arial"/>
          <w:b/>
          <w:color w:val="0000FF"/>
          <w:sz w:val="24"/>
        </w:rPr>
        <w:t>C4-220103</w:t>
      </w:r>
      <w:r>
        <w:rPr>
          <w:rFonts w:ascii="Arial" w:hAnsi="Arial" w:cs="Arial"/>
          <w:b/>
          <w:color w:val="0000FF"/>
          <w:sz w:val="24"/>
        </w:rPr>
        <w:tab/>
      </w:r>
      <w:r>
        <w:rPr>
          <w:rFonts w:ascii="Arial" w:hAnsi="Arial" w:cs="Arial"/>
          <w:b/>
          <w:sz w:val="24"/>
        </w:rPr>
        <w:t>Resolution of remaining Editor's notes</w:t>
      </w:r>
    </w:p>
    <w:p w14:paraId="2D4E4F52" w14:textId="77777777" w:rsidR="00555625" w:rsidRDefault="00555625" w:rsidP="0055562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29.556 v1.0.0</w:t>
      </w:r>
      <w:r>
        <w:rPr>
          <w:i/>
        </w:rPr>
        <w:br/>
      </w:r>
      <w:r>
        <w:rPr>
          <w:i/>
        </w:rPr>
        <w:tab/>
      </w:r>
      <w:r>
        <w:rPr>
          <w:i/>
        </w:rPr>
        <w:tab/>
      </w:r>
      <w:r>
        <w:rPr>
          <w:i/>
        </w:rPr>
        <w:tab/>
      </w:r>
      <w:r>
        <w:rPr>
          <w:i/>
        </w:rPr>
        <w:tab/>
      </w:r>
      <w:r>
        <w:rPr>
          <w:i/>
        </w:rPr>
        <w:tab/>
        <w:t>Source: Nokia, Nokia Shanghai Bell</w:t>
      </w:r>
    </w:p>
    <w:p w14:paraId="63736E1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EC113" w14:textId="4696FAC9" w:rsidR="00555625" w:rsidRDefault="00555625" w:rsidP="00555625">
      <w:pPr>
        <w:rPr>
          <w:rFonts w:ascii="Arial" w:hAnsi="Arial" w:cs="Arial"/>
          <w:b/>
          <w:sz w:val="24"/>
        </w:rPr>
      </w:pPr>
      <w:r>
        <w:rPr>
          <w:rFonts w:ascii="Arial" w:hAnsi="Arial" w:cs="Arial"/>
          <w:b/>
          <w:color w:val="0000FF"/>
          <w:sz w:val="24"/>
        </w:rPr>
        <w:t>C4-220146</w:t>
      </w:r>
      <w:r>
        <w:rPr>
          <w:rFonts w:ascii="Arial" w:hAnsi="Arial" w:cs="Arial"/>
          <w:b/>
          <w:color w:val="0000FF"/>
          <w:sz w:val="24"/>
        </w:rPr>
        <w:tab/>
      </w:r>
      <w:r>
        <w:rPr>
          <w:rFonts w:ascii="Arial" w:hAnsi="Arial" w:cs="Arial"/>
          <w:b/>
          <w:sz w:val="24"/>
        </w:rPr>
        <w:t>Error handling</w:t>
      </w:r>
    </w:p>
    <w:p w14:paraId="161444BC"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v1.0.0</w:t>
      </w:r>
      <w:r>
        <w:rPr>
          <w:i/>
        </w:rPr>
        <w:br/>
      </w:r>
      <w:r>
        <w:rPr>
          <w:i/>
        </w:rPr>
        <w:tab/>
      </w:r>
      <w:r>
        <w:rPr>
          <w:i/>
        </w:rPr>
        <w:tab/>
      </w:r>
      <w:r>
        <w:rPr>
          <w:i/>
        </w:rPr>
        <w:tab/>
      </w:r>
      <w:r>
        <w:rPr>
          <w:i/>
        </w:rPr>
        <w:tab/>
      </w:r>
      <w:r>
        <w:rPr>
          <w:i/>
        </w:rPr>
        <w:tab/>
        <w:t>Source: China Mobile</w:t>
      </w:r>
    </w:p>
    <w:p w14:paraId="66F6E71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FC1A5" w14:textId="6A62D430" w:rsidR="00555625" w:rsidRDefault="00555625" w:rsidP="00555625">
      <w:pPr>
        <w:rPr>
          <w:rFonts w:ascii="Arial" w:hAnsi="Arial" w:cs="Arial"/>
          <w:b/>
          <w:sz w:val="24"/>
        </w:rPr>
      </w:pPr>
      <w:r>
        <w:rPr>
          <w:rFonts w:ascii="Arial" w:hAnsi="Arial" w:cs="Arial"/>
          <w:b/>
          <w:color w:val="0000FF"/>
          <w:sz w:val="24"/>
        </w:rPr>
        <w:t>C4-220147</w:t>
      </w:r>
      <w:r>
        <w:rPr>
          <w:rFonts w:ascii="Arial" w:hAnsi="Arial" w:cs="Arial"/>
          <w:b/>
          <w:color w:val="0000FF"/>
          <w:sz w:val="24"/>
        </w:rPr>
        <w:tab/>
      </w:r>
      <w:r>
        <w:rPr>
          <w:rFonts w:ascii="Arial" w:hAnsi="Arial" w:cs="Arial"/>
          <w:b/>
          <w:sz w:val="24"/>
        </w:rPr>
        <w:t>Feature negotiation</w:t>
      </w:r>
    </w:p>
    <w:p w14:paraId="13E3F7FB"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v1.0.0</w:t>
      </w:r>
      <w:r>
        <w:rPr>
          <w:i/>
        </w:rPr>
        <w:br/>
      </w:r>
      <w:r>
        <w:rPr>
          <w:i/>
        </w:rPr>
        <w:tab/>
      </w:r>
      <w:r>
        <w:rPr>
          <w:i/>
        </w:rPr>
        <w:tab/>
      </w:r>
      <w:r>
        <w:rPr>
          <w:i/>
        </w:rPr>
        <w:tab/>
      </w:r>
      <w:r>
        <w:rPr>
          <w:i/>
        </w:rPr>
        <w:tab/>
      </w:r>
      <w:r>
        <w:rPr>
          <w:i/>
        </w:rPr>
        <w:tab/>
        <w:t>Source: China Mobile</w:t>
      </w:r>
    </w:p>
    <w:p w14:paraId="775BAEC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32F32" w14:textId="5EB6AAFD" w:rsidR="00555625" w:rsidRDefault="00555625" w:rsidP="00555625">
      <w:pPr>
        <w:rPr>
          <w:rFonts w:ascii="Arial" w:hAnsi="Arial" w:cs="Arial"/>
          <w:b/>
          <w:sz w:val="24"/>
        </w:rPr>
      </w:pPr>
      <w:r>
        <w:rPr>
          <w:rFonts w:ascii="Arial" w:hAnsi="Arial" w:cs="Arial"/>
          <w:b/>
          <w:color w:val="0000FF"/>
          <w:sz w:val="24"/>
        </w:rPr>
        <w:t>C4-220148</w:t>
      </w:r>
      <w:r>
        <w:rPr>
          <w:rFonts w:ascii="Arial" w:hAnsi="Arial" w:cs="Arial"/>
          <w:b/>
          <w:color w:val="0000FF"/>
          <w:sz w:val="24"/>
        </w:rPr>
        <w:tab/>
      </w:r>
      <w:r>
        <w:rPr>
          <w:rFonts w:ascii="Arial" w:hAnsi="Arial" w:cs="Arial"/>
          <w:b/>
          <w:sz w:val="24"/>
        </w:rPr>
        <w:t>Security</w:t>
      </w:r>
    </w:p>
    <w:p w14:paraId="740B43DC"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v1.0.0</w:t>
      </w:r>
      <w:r>
        <w:rPr>
          <w:i/>
        </w:rPr>
        <w:br/>
      </w:r>
      <w:r>
        <w:rPr>
          <w:i/>
        </w:rPr>
        <w:tab/>
      </w:r>
      <w:r>
        <w:rPr>
          <w:i/>
        </w:rPr>
        <w:tab/>
      </w:r>
      <w:r>
        <w:rPr>
          <w:i/>
        </w:rPr>
        <w:tab/>
      </w:r>
      <w:r>
        <w:rPr>
          <w:i/>
        </w:rPr>
        <w:tab/>
      </w:r>
      <w:r>
        <w:rPr>
          <w:i/>
        </w:rPr>
        <w:tab/>
        <w:t>Source: China Mobile</w:t>
      </w:r>
    </w:p>
    <w:p w14:paraId="19D22FA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A9B08" w14:textId="3110AF51" w:rsidR="00555625" w:rsidRDefault="00555625" w:rsidP="00555625">
      <w:pPr>
        <w:rPr>
          <w:rFonts w:ascii="Arial" w:hAnsi="Arial" w:cs="Arial"/>
          <w:b/>
          <w:sz w:val="24"/>
        </w:rPr>
      </w:pPr>
      <w:r>
        <w:rPr>
          <w:rFonts w:ascii="Arial" w:hAnsi="Arial" w:cs="Arial"/>
          <w:b/>
          <w:color w:val="0000FF"/>
          <w:sz w:val="24"/>
        </w:rPr>
        <w:t>C4-220149</w:t>
      </w:r>
      <w:r>
        <w:rPr>
          <w:rFonts w:ascii="Arial" w:hAnsi="Arial" w:cs="Arial"/>
          <w:b/>
          <w:color w:val="0000FF"/>
          <w:sz w:val="24"/>
        </w:rPr>
        <w:tab/>
      </w:r>
      <w:r>
        <w:rPr>
          <w:rFonts w:ascii="Arial" w:hAnsi="Arial" w:cs="Arial"/>
          <w:b/>
          <w:sz w:val="24"/>
        </w:rPr>
        <w:t>Cleanup</w:t>
      </w:r>
    </w:p>
    <w:p w14:paraId="5E3B5462"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29.564 v1.0.0</w:t>
      </w:r>
      <w:r>
        <w:rPr>
          <w:i/>
        </w:rPr>
        <w:br/>
      </w:r>
      <w:r>
        <w:rPr>
          <w:i/>
        </w:rPr>
        <w:tab/>
      </w:r>
      <w:r>
        <w:rPr>
          <w:i/>
        </w:rPr>
        <w:tab/>
      </w:r>
      <w:r>
        <w:rPr>
          <w:i/>
        </w:rPr>
        <w:tab/>
      </w:r>
      <w:r>
        <w:rPr>
          <w:i/>
        </w:rPr>
        <w:tab/>
      </w:r>
      <w:r>
        <w:rPr>
          <w:i/>
        </w:rPr>
        <w:tab/>
        <w:t>Source: China Mobile</w:t>
      </w:r>
    </w:p>
    <w:p w14:paraId="3097EB1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28B2B" w14:textId="46AF0702" w:rsidR="00555625" w:rsidRDefault="00555625" w:rsidP="00555625">
      <w:pPr>
        <w:rPr>
          <w:rFonts w:ascii="Arial" w:hAnsi="Arial" w:cs="Arial"/>
          <w:b/>
          <w:sz w:val="24"/>
        </w:rPr>
      </w:pPr>
      <w:r>
        <w:rPr>
          <w:rFonts w:ascii="Arial" w:hAnsi="Arial" w:cs="Arial"/>
          <w:b/>
          <w:color w:val="0000FF"/>
          <w:sz w:val="24"/>
        </w:rPr>
        <w:t>C4-220239</w:t>
      </w:r>
      <w:r>
        <w:rPr>
          <w:rFonts w:ascii="Arial" w:hAnsi="Arial" w:cs="Arial"/>
          <w:b/>
          <w:color w:val="0000FF"/>
          <w:sz w:val="24"/>
        </w:rPr>
        <w:tab/>
      </w:r>
      <w:r>
        <w:rPr>
          <w:rFonts w:ascii="Arial" w:hAnsi="Arial" w:cs="Arial"/>
          <w:b/>
          <w:sz w:val="24"/>
        </w:rPr>
        <w:t>Editor’s Note in BaselineDNSPattern</w:t>
      </w:r>
    </w:p>
    <w:p w14:paraId="2A205163" w14:textId="77777777" w:rsidR="00555625" w:rsidRDefault="00555625" w:rsidP="0055562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v1.0.0</w:t>
      </w:r>
      <w:r>
        <w:rPr>
          <w:i/>
        </w:rPr>
        <w:br/>
      </w:r>
      <w:r>
        <w:rPr>
          <w:i/>
        </w:rPr>
        <w:tab/>
      </w:r>
      <w:r>
        <w:rPr>
          <w:i/>
        </w:rPr>
        <w:tab/>
      </w:r>
      <w:r>
        <w:rPr>
          <w:i/>
        </w:rPr>
        <w:tab/>
      </w:r>
      <w:r>
        <w:rPr>
          <w:i/>
        </w:rPr>
        <w:tab/>
      </w:r>
      <w:r>
        <w:rPr>
          <w:i/>
        </w:rPr>
        <w:tab/>
        <w:t>Source: Huawei</w:t>
      </w:r>
    </w:p>
    <w:p w14:paraId="58C5D1D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CC20D" w14:textId="2FC5F095" w:rsidR="00555625" w:rsidRDefault="00555625" w:rsidP="00555625">
      <w:pPr>
        <w:rPr>
          <w:rFonts w:ascii="Arial" w:hAnsi="Arial" w:cs="Arial"/>
          <w:b/>
          <w:sz w:val="24"/>
        </w:rPr>
      </w:pPr>
      <w:r>
        <w:rPr>
          <w:rFonts w:ascii="Arial" w:hAnsi="Arial" w:cs="Arial"/>
          <w:b/>
          <w:color w:val="0000FF"/>
          <w:sz w:val="24"/>
        </w:rPr>
        <w:t>C4-220240</w:t>
      </w:r>
      <w:r>
        <w:rPr>
          <w:rFonts w:ascii="Arial" w:hAnsi="Arial" w:cs="Arial"/>
          <w:b/>
          <w:color w:val="0000FF"/>
          <w:sz w:val="24"/>
        </w:rPr>
        <w:tab/>
      </w:r>
      <w:r>
        <w:rPr>
          <w:rFonts w:ascii="Arial" w:hAnsi="Arial" w:cs="Arial"/>
          <w:b/>
          <w:sz w:val="24"/>
        </w:rPr>
        <w:t>Support of partial update</w:t>
      </w:r>
    </w:p>
    <w:p w14:paraId="2831BB3C"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v1.0.0</w:t>
      </w:r>
      <w:r>
        <w:rPr>
          <w:i/>
        </w:rPr>
        <w:br/>
      </w:r>
      <w:r>
        <w:rPr>
          <w:i/>
        </w:rPr>
        <w:tab/>
      </w:r>
      <w:r>
        <w:rPr>
          <w:i/>
        </w:rPr>
        <w:tab/>
      </w:r>
      <w:r>
        <w:rPr>
          <w:i/>
        </w:rPr>
        <w:tab/>
      </w:r>
      <w:r>
        <w:rPr>
          <w:i/>
        </w:rPr>
        <w:tab/>
      </w:r>
      <w:r>
        <w:rPr>
          <w:i/>
        </w:rPr>
        <w:tab/>
        <w:t>Source: Huawei</w:t>
      </w:r>
    </w:p>
    <w:p w14:paraId="240660A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C4-220399</w:t>
      </w:r>
      <w:r>
        <w:rPr>
          <w:color w:val="993300"/>
          <w:u w:val="single"/>
        </w:rPr>
        <w:t>.</w:t>
      </w:r>
    </w:p>
    <w:p w14:paraId="57AB41B8" w14:textId="5F3BCE5B" w:rsidR="00555625" w:rsidRDefault="00555625" w:rsidP="00555625">
      <w:pPr>
        <w:rPr>
          <w:rFonts w:ascii="Arial" w:hAnsi="Arial" w:cs="Arial"/>
          <w:b/>
          <w:sz w:val="24"/>
        </w:rPr>
      </w:pPr>
      <w:r>
        <w:rPr>
          <w:rFonts w:ascii="Arial" w:hAnsi="Arial" w:cs="Arial"/>
          <w:b/>
          <w:color w:val="0000FF"/>
          <w:sz w:val="24"/>
        </w:rPr>
        <w:t>C4-220241</w:t>
      </w:r>
      <w:r>
        <w:rPr>
          <w:rFonts w:ascii="Arial" w:hAnsi="Arial" w:cs="Arial"/>
          <w:b/>
          <w:color w:val="0000FF"/>
          <w:sz w:val="24"/>
        </w:rPr>
        <w:tab/>
      </w:r>
      <w:r>
        <w:rPr>
          <w:rFonts w:ascii="Arial" w:hAnsi="Arial" w:cs="Arial"/>
          <w:b/>
          <w:sz w:val="24"/>
        </w:rPr>
        <w:t>SMF triggered I-SMF removal</w:t>
      </w:r>
    </w:p>
    <w:p w14:paraId="100D73E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CR-0519  Cat: F (Rel-17)</w:t>
      </w:r>
      <w:r>
        <w:rPr>
          <w:i/>
        </w:rPr>
        <w:br/>
      </w:r>
      <w:r>
        <w:rPr>
          <w:i/>
        </w:rPr>
        <w:br/>
      </w:r>
      <w:r>
        <w:rPr>
          <w:i/>
        </w:rPr>
        <w:tab/>
      </w:r>
      <w:r>
        <w:rPr>
          <w:i/>
        </w:rPr>
        <w:tab/>
      </w:r>
      <w:r>
        <w:rPr>
          <w:i/>
        </w:rPr>
        <w:tab/>
      </w:r>
      <w:r>
        <w:rPr>
          <w:i/>
        </w:rPr>
        <w:tab/>
      </w:r>
      <w:r>
        <w:rPr>
          <w:i/>
        </w:rPr>
        <w:tab/>
        <w:t>Source: Huawei</w:t>
      </w:r>
    </w:p>
    <w:p w14:paraId="59B1579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C4-220410</w:t>
      </w:r>
      <w:r>
        <w:rPr>
          <w:color w:val="993300"/>
          <w:u w:val="single"/>
        </w:rPr>
        <w:t>.</w:t>
      </w:r>
    </w:p>
    <w:p w14:paraId="146851B4" w14:textId="72EE1743" w:rsidR="00555625" w:rsidRDefault="00555625" w:rsidP="00555625">
      <w:pPr>
        <w:rPr>
          <w:rFonts w:ascii="Arial" w:hAnsi="Arial" w:cs="Arial"/>
          <w:b/>
          <w:sz w:val="24"/>
        </w:rPr>
      </w:pPr>
      <w:r>
        <w:rPr>
          <w:rFonts w:ascii="Arial" w:hAnsi="Arial" w:cs="Arial"/>
          <w:b/>
          <w:color w:val="0000FF"/>
          <w:sz w:val="24"/>
        </w:rPr>
        <w:t>C4-220242</w:t>
      </w:r>
      <w:r>
        <w:rPr>
          <w:rFonts w:ascii="Arial" w:hAnsi="Arial" w:cs="Arial"/>
          <w:b/>
          <w:color w:val="0000FF"/>
          <w:sz w:val="24"/>
        </w:rPr>
        <w:tab/>
      </w:r>
      <w:r>
        <w:rPr>
          <w:rFonts w:ascii="Arial" w:hAnsi="Arial" w:cs="Arial"/>
          <w:b/>
          <w:sz w:val="24"/>
        </w:rPr>
        <w:t>eEDGE_5GC work plan</w:t>
      </w:r>
    </w:p>
    <w:p w14:paraId="51149F37"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33F0DBA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F501D" w14:textId="45EBAE19" w:rsidR="00555625" w:rsidRDefault="00555625" w:rsidP="00555625">
      <w:pPr>
        <w:rPr>
          <w:rFonts w:ascii="Arial" w:hAnsi="Arial" w:cs="Arial"/>
          <w:b/>
          <w:sz w:val="24"/>
        </w:rPr>
      </w:pPr>
      <w:r>
        <w:rPr>
          <w:rFonts w:ascii="Arial" w:hAnsi="Arial" w:cs="Arial"/>
          <w:b/>
          <w:color w:val="0000FF"/>
          <w:sz w:val="24"/>
        </w:rPr>
        <w:t>C4-220332</w:t>
      </w:r>
      <w:r>
        <w:rPr>
          <w:rFonts w:ascii="Arial" w:hAnsi="Arial" w:cs="Arial"/>
          <w:b/>
          <w:color w:val="0000FF"/>
          <w:sz w:val="24"/>
        </w:rPr>
        <w:tab/>
      </w:r>
      <w:r>
        <w:rPr>
          <w:rFonts w:ascii="Arial" w:hAnsi="Arial" w:cs="Arial"/>
          <w:b/>
          <w:sz w:val="24"/>
        </w:rPr>
        <w:t>NAT between the PSA UPF and the EASDF</w:t>
      </w:r>
    </w:p>
    <w:p w14:paraId="03FA9AF9"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14:paraId="4C5DF6E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2C4BA" w14:textId="099B1A91" w:rsidR="00555625" w:rsidRDefault="00555625" w:rsidP="00555625">
      <w:pPr>
        <w:rPr>
          <w:rFonts w:ascii="Arial" w:hAnsi="Arial" w:cs="Arial"/>
          <w:b/>
          <w:sz w:val="24"/>
        </w:rPr>
      </w:pPr>
      <w:r>
        <w:rPr>
          <w:rFonts w:ascii="Arial" w:hAnsi="Arial" w:cs="Arial"/>
          <w:b/>
          <w:color w:val="0000FF"/>
          <w:sz w:val="24"/>
        </w:rPr>
        <w:t>C4-220399</w:t>
      </w:r>
      <w:r>
        <w:rPr>
          <w:rFonts w:ascii="Arial" w:hAnsi="Arial" w:cs="Arial"/>
          <w:b/>
          <w:color w:val="0000FF"/>
          <w:sz w:val="24"/>
        </w:rPr>
        <w:tab/>
      </w:r>
      <w:r>
        <w:rPr>
          <w:rFonts w:ascii="Arial" w:hAnsi="Arial" w:cs="Arial"/>
          <w:b/>
          <w:sz w:val="24"/>
        </w:rPr>
        <w:t>Support of partial update</w:t>
      </w:r>
    </w:p>
    <w:p w14:paraId="5EC18F13"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v1.0.0</w:t>
      </w:r>
      <w:r>
        <w:rPr>
          <w:i/>
        </w:rPr>
        <w:br/>
      </w:r>
      <w:r>
        <w:rPr>
          <w:i/>
        </w:rPr>
        <w:tab/>
      </w:r>
      <w:r>
        <w:rPr>
          <w:i/>
        </w:rPr>
        <w:tab/>
      </w:r>
      <w:r>
        <w:rPr>
          <w:i/>
        </w:rPr>
        <w:tab/>
      </w:r>
      <w:r>
        <w:rPr>
          <w:i/>
        </w:rPr>
        <w:tab/>
      </w:r>
      <w:r>
        <w:rPr>
          <w:i/>
        </w:rPr>
        <w:tab/>
        <w:t>Source: Huawei</w:t>
      </w:r>
    </w:p>
    <w:p w14:paraId="46A94416" w14:textId="77777777" w:rsidR="00555625" w:rsidRDefault="00555625" w:rsidP="00555625">
      <w:pPr>
        <w:rPr>
          <w:color w:val="808080"/>
        </w:rPr>
      </w:pPr>
      <w:r>
        <w:rPr>
          <w:color w:val="808080"/>
        </w:rPr>
        <w:t>(Replaces C4-220240)</w:t>
      </w:r>
    </w:p>
    <w:p w14:paraId="1428713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6E972" w14:textId="7169B51F" w:rsidR="00555625" w:rsidRDefault="00555625" w:rsidP="00555625">
      <w:pPr>
        <w:rPr>
          <w:rFonts w:ascii="Arial" w:hAnsi="Arial" w:cs="Arial"/>
          <w:b/>
          <w:sz w:val="24"/>
        </w:rPr>
      </w:pPr>
      <w:r>
        <w:rPr>
          <w:rFonts w:ascii="Arial" w:hAnsi="Arial" w:cs="Arial"/>
          <w:b/>
          <w:color w:val="0000FF"/>
          <w:sz w:val="24"/>
        </w:rPr>
        <w:t>C4-220410</w:t>
      </w:r>
      <w:r>
        <w:rPr>
          <w:rFonts w:ascii="Arial" w:hAnsi="Arial" w:cs="Arial"/>
          <w:b/>
          <w:color w:val="0000FF"/>
          <w:sz w:val="24"/>
        </w:rPr>
        <w:tab/>
      </w:r>
      <w:r>
        <w:rPr>
          <w:rFonts w:ascii="Arial" w:hAnsi="Arial" w:cs="Arial"/>
          <w:b/>
          <w:sz w:val="24"/>
        </w:rPr>
        <w:t>SMF triggered I-SMF removal</w:t>
      </w:r>
    </w:p>
    <w:p w14:paraId="5AF9209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CR-0519  rev 1 Cat: F (Rel-17)</w:t>
      </w:r>
      <w:r>
        <w:rPr>
          <w:i/>
        </w:rPr>
        <w:br/>
      </w:r>
      <w:r>
        <w:rPr>
          <w:i/>
        </w:rPr>
        <w:br/>
      </w:r>
      <w:r>
        <w:rPr>
          <w:i/>
        </w:rPr>
        <w:tab/>
      </w:r>
      <w:r>
        <w:rPr>
          <w:i/>
        </w:rPr>
        <w:tab/>
      </w:r>
      <w:r>
        <w:rPr>
          <w:i/>
        </w:rPr>
        <w:tab/>
      </w:r>
      <w:r>
        <w:rPr>
          <w:i/>
        </w:rPr>
        <w:tab/>
      </w:r>
      <w:r>
        <w:rPr>
          <w:i/>
        </w:rPr>
        <w:tab/>
        <w:t>Source: Huawei, ZTE</w:t>
      </w:r>
    </w:p>
    <w:p w14:paraId="1A57C699" w14:textId="77777777" w:rsidR="00555625" w:rsidRDefault="00555625" w:rsidP="00555625">
      <w:pPr>
        <w:rPr>
          <w:color w:val="808080"/>
        </w:rPr>
      </w:pPr>
      <w:r>
        <w:rPr>
          <w:color w:val="808080"/>
        </w:rPr>
        <w:t>(Replaces C4-220241)</w:t>
      </w:r>
    </w:p>
    <w:p w14:paraId="529E1FF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666AF" w14:textId="5B195202" w:rsidR="00555625" w:rsidRDefault="00555625" w:rsidP="00555625">
      <w:pPr>
        <w:rPr>
          <w:rFonts w:ascii="Arial" w:hAnsi="Arial" w:cs="Arial"/>
          <w:b/>
          <w:sz w:val="24"/>
        </w:rPr>
      </w:pPr>
      <w:r>
        <w:rPr>
          <w:rFonts w:ascii="Arial" w:hAnsi="Arial" w:cs="Arial"/>
          <w:b/>
          <w:color w:val="0000FF"/>
          <w:sz w:val="24"/>
        </w:rPr>
        <w:t>C4-220419</w:t>
      </w:r>
      <w:r>
        <w:rPr>
          <w:rFonts w:ascii="Arial" w:hAnsi="Arial" w:cs="Arial"/>
          <w:b/>
          <w:color w:val="0000FF"/>
          <w:sz w:val="24"/>
        </w:rPr>
        <w:tab/>
      </w:r>
      <w:r>
        <w:rPr>
          <w:rFonts w:ascii="Arial" w:hAnsi="Arial" w:cs="Arial"/>
          <w:b/>
          <w:sz w:val="24"/>
        </w:rPr>
        <w:t>One-Time DNS Rule applicable to a specific DNS message earlier buffered in the EASDF</w:t>
      </w:r>
    </w:p>
    <w:p w14:paraId="26059BF6"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29.556 v1.0.0</w:t>
      </w:r>
      <w:r>
        <w:rPr>
          <w:i/>
        </w:rPr>
        <w:br/>
      </w:r>
      <w:r>
        <w:rPr>
          <w:i/>
        </w:rPr>
        <w:tab/>
      </w:r>
      <w:r>
        <w:rPr>
          <w:i/>
        </w:rPr>
        <w:tab/>
      </w:r>
      <w:r>
        <w:rPr>
          <w:i/>
        </w:rPr>
        <w:tab/>
      </w:r>
      <w:r>
        <w:rPr>
          <w:i/>
        </w:rPr>
        <w:tab/>
      </w:r>
      <w:r>
        <w:rPr>
          <w:i/>
        </w:rPr>
        <w:tab/>
        <w:t>Source: Nokia, Nokia Shanghai Bell</w:t>
      </w:r>
    </w:p>
    <w:p w14:paraId="7AE58D51" w14:textId="77777777" w:rsidR="00555625" w:rsidRDefault="00555625" w:rsidP="00555625">
      <w:pPr>
        <w:rPr>
          <w:color w:val="808080"/>
        </w:rPr>
      </w:pPr>
      <w:r>
        <w:rPr>
          <w:color w:val="808080"/>
        </w:rPr>
        <w:lastRenderedPageBreak/>
        <w:t>(Replaces C4-220100)</w:t>
      </w:r>
    </w:p>
    <w:p w14:paraId="7C1ACBB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C06F7" w14:textId="0CD732B9" w:rsidR="00555625" w:rsidRDefault="00555625" w:rsidP="00555625">
      <w:pPr>
        <w:rPr>
          <w:rFonts w:ascii="Arial" w:hAnsi="Arial" w:cs="Arial"/>
          <w:b/>
          <w:sz w:val="24"/>
        </w:rPr>
      </w:pPr>
      <w:r>
        <w:rPr>
          <w:rFonts w:ascii="Arial" w:hAnsi="Arial" w:cs="Arial"/>
          <w:b/>
          <w:color w:val="0000FF"/>
          <w:sz w:val="24"/>
        </w:rPr>
        <w:t>C4-220452</w:t>
      </w:r>
      <w:r>
        <w:rPr>
          <w:rFonts w:ascii="Arial" w:hAnsi="Arial" w:cs="Arial"/>
          <w:b/>
          <w:color w:val="0000FF"/>
          <w:sz w:val="24"/>
        </w:rPr>
        <w:tab/>
      </w:r>
      <w:r>
        <w:rPr>
          <w:rFonts w:ascii="Arial" w:hAnsi="Arial" w:cs="Arial"/>
          <w:b/>
          <w:sz w:val="24"/>
        </w:rPr>
        <w:t>3GPP TS 29.556 v1.1.0</w:t>
      </w:r>
    </w:p>
    <w:p w14:paraId="4A782C19" w14:textId="77777777" w:rsidR="00555625" w:rsidRDefault="00555625" w:rsidP="0055562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29.556 v1.1.0</w:t>
      </w:r>
      <w:r>
        <w:rPr>
          <w:i/>
        </w:rPr>
        <w:br/>
      </w:r>
      <w:r>
        <w:rPr>
          <w:i/>
        </w:rPr>
        <w:tab/>
      </w:r>
      <w:r>
        <w:rPr>
          <w:i/>
        </w:rPr>
        <w:tab/>
      </w:r>
      <w:r>
        <w:rPr>
          <w:i/>
        </w:rPr>
        <w:tab/>
      </w:r>
      <w:r>
        <w:rPr>
          <w:i/>
        </w:rPr>
        <w:tab/>
      </w:r>
      <w:r>
        <w:rPr>
          <w:i/>
        </w:rPr>
        <w:tab/>
        <w:t>Source: Huawei</w:t>
      </w:r>
    </w:p>
    <w:p w14:paraId="5949AB7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18B72" w14:textId="11191294" w:rsidR="00555625" w:rsidRDefault="00555625" w:rsidP="00555625">
      <w:pPr>
        <w:rPr>
          <w:rFonts w:ascii="Arial" w:hAnsi="Arial" w:cs="Arial"/>
          <w:b/>
          <w:sz w:val="24"/>
        </w:rPr>
      </w:pPr>
      <w:r>
        <w:rPr>
          <w:rFonts w:ascii="Arial" w:hAnsi="Arial" w:cs="Arial"/>
          <w:b/>
          <w:color w:val="0000FF"/>
          <w:sz w:val="24"/>
        </w:rPr>
        <w:t>C4-220453</w:t>
      </w:r>
      <w:r>
        <w:rPr>
          <w:rFonts w:ascii="Arial" w:hAnsi="Arial" w:cs="Arial"/>
          <w:b/>
          <w:color w:val="0000FF"/>
          <w:sz w:val="24"/>
        </w:rPr>
        <w:tab/>
      </w:r>
      <w:r>
        <w:rPr>
          <w:rFonts w:ascii="Arial" w:hAnsi="Arial" w:cs="Arial"/>
          <w:b/>
          <w:sz w:val="24"/>
        </w:rPr>
        <w:t>3GPP TS 29.564 v1.1.0</w:t>
      </w:r>
    </w:p>
    <w:p w14:paraId="5DAD4C64" w14:textId="77777777" w:rsidR="00555625" w:rsidRDefault="00555625" w:rsidP="0055562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29.564 v1.1.0</w:t>
      </w:r>
      <w:r>
        <w:rPr>
          <w:i/>
        </w:rPr>
        <w:br/>
      </w:r>
      <w:r>
        <w:rPr>
          <w:i/>
        </w:rPr>
        <w:tab/>
      </w:r>
      <w:r>
        <w:rPr>
          <w:i/>
        </w:rPr>
        <w:tab/>
      </w:r>
      <w:r>
        <w:rPr>
          <w:i/>
        </w:rPr>
        <w:tab/>
      </w:r>
      <w:r>
        <w:rPr>
          <w:i/>
        </w:rPr>
        <w:tab/>
      </w:r>
      <w:r>
        <w:rPr>
          <w:i/>
        </w:rPr>
        <w:tab/>
        <w:t>Source: China Mobile</w:t>
      </w:r>
    </w:p>
    <w:p w14:paraId="28336CD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55E15" w14:textId="77777777" w:rsidR="00555625" w:rsidRDefault="00555625" w:rsidP="00555625">
      <w:pPr>
        <w:pStyle w:val="Heading4"/>
      </w:pPr>
      <w:bookmarkStart w:id="36" w:name="_Toc94025057"/>
      <w:r>
        <w:t>6.1.10</w:t>
      </w:r>
      <w:r>
        <w:tab/>
        <w:t>CT aspects on Same PCF Selection For AMF and SMF [TEI17_SPSFAS]</w:t>
      </w:r>
      <w:bookmarkEnd w:id="36"/>
    </w:p>
    <w:p w14:paraId="3D73AE2C" w14:textId="77777777" w:rsidR="00555625" w:rsidRDefault="00555625" w:rsidP="00555625">
      <w:pPr>
        <w:pStyle w:val="Heading4"/>
      </w:pPr>
      <w:bookmarkStart w:id="37" w:name="_Toc94025058"/>
      <w:r>
        <w:t>6.1.11</w:t>
      </w:r>
      <w:r>
        <w:tab/>
        <w:t>Enhancement of Inter-PLMN Roaming [EoIPR]</w:t>
      </w:r>
      <w:bookmarkEnd w:id="37"/>
    </w:p>
    <w:p w14:paraId="09EA8026" w14:textId="485C1D2C" w:rsidR="00555625" w:rsidRDefault="00555625" w:rsidP="00555625">
      <w:pPr>
        <w:rPr>
          <w:rFonts w:ascii="Arial" w:hAnsi="Arial" w:cs="Arial"/>
          <w:b/>
          <w:sz w:val="24"/>
        </w:rPr>
      </w:pPr>
      <w:r>
        <w:rPr>
          <w:rFonts w:ascii="Arial" w:hAnsi="Arial" w:cs="Arial"/>
          <w:b/>
          <w:color w:val="0000FF"/>
          <w:sz w:val="24"/>
        </w:rPr>
        <w:t>C4-220250</w:t>
      </w:r>
      <w:r>
        <w:rPr>
          <w:rFonts w:ascii="Arial" w:hAnsi="Arial" w:cs="Arial"/>
          <w:b/>
          <w:color w:val="0000FF"/>
          <w:sz w:val="24"/>
        </w:rPr>
        <w:tab/>
      </w:r>
      <w:r>
        <w:rPr>
          <w:rFonts w:ascii="Arial" w:hAnsi="Arial" w:cs="Arial"/>
          <w:b/>
          <w:sz w:val="24"/>
        </w:rPr>
        <w:t>ipEndPoints attribute in inter-PLMN communication</w:t>
      </w:r>
    </w:p>
    <w:p w14:paraId="360205B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CR-0660  Cat: F (Rel-17)</w:t>
      </w:r>
      <w:r>
        <w:rPr>
          <w:i/>
        </w:rPr>
        <w:br/>
      </w:r>
      <w:r>
        <w:rPr>
          <w:i/>
        </w:rPr>
        <w:br/>
      </w:r>
      <w:r>
        <w:rPr>
          <w:i/>
        </w:rPr>
        <w:tab/>
      </w:r>
      <w:r>
        <w:rPr>
          <w:i/>
        </w:rPr>
        <w:tab/>
      </w:r>
      <w:r>
        <w:rPr>
          <w:i/>
        </w:rPr>
        <w:tab/>
      </w:r>
      <w:r>
        <w:rPr>
          <w:i/>
        </w:rPr>
        <w:tab/>
      </w:r>
      <w:r>
        <w:rPr>
          <w:i/>
        </w:rPr>
        <w:tab/>
        <w:t>Source: Huawei</w:t>
      </w:r>
    </w:p>
    <w:p w14:paraId="0B00BE8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C229F0" w14:textId="77777777" w:rsidR="00555625" w:rsidRDefault="00555625" w:rsidP="00555625">
      <w:pPr>
        <w:pStyle w:val="Heading4"/>
      </w:pPr>
      <w:bookmarkStart w:id="38" w:name="_Toc94025059"/>
      <w:r>
        <w:t>6.1.12</w:t>
      </w:r>
      <w:r>
        <w:tab/>
        <w:t>Restoration of PDN Connections in PGW-C/SMF S [RPCPSET]</w:t>
      </w:r>
      <w:bookmarkEnd w:id="38"/>
    </w:p>
    <w:p w14:paraId="10D7EFD0" w14:textId="3F9FBF4E" w:rsidR="00555625" w:rsidRDefault="00555625" w:rsidP="00555625">
      <w:pPr>
        <w:rPr>
          <w:rFonts w:ascii="Arial" w:hAnsi="Arial" w:cs="Arial"/>
          <w:b/>
          <w:sz w:val="24"/>
        </w:rPr>
      </w:pPr>
      <w:r>
        <w:rPr>
          <w:rFonts w:ascii="Arial" w:hAnsi="Arial" w:cs="Arial"/>
          <w:b/>
          <w:color w:val="0000FF"/>
          <w:sz w:val="24"/>
        </w:rPr>
        <w:t>C4-220167</w:t>
      </w:r>
      <w:r>
        <w:rPr>
          <w:rFonts w:ascii="Arial" w:hAnsi="Arial" w:cs="Arial"/>
          <w:b/>
          <w:color w:val="0000FF"/>
          <w:sz w:val="24"/>
        </w:rPr>
        <w:tab/>
      </w:r>
      <w:r>
        <w:rPr>
          <w:rFonts w:ascii="Arial" w:hAnsi="Arial" w:cs="Arial"/>
          <w:b/>
          <w:sz w:val="24"/>
        </w:rPr>
        <w:t>ePDG support of Restoration of PDN connections after a PGW-C/SMF change</w:t>
      </w:r>
    </w:p>
    <w:p w14:paraId="45C2A8E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CR-0379  Cat: B (Rel-17)</w:t>
      </w:r>
      <w:r>
        <w:rPr>
          <w:i/>
        </w:rPr>
        <w:br/>
      </w:r>
      <w:r>
        <w:rPr>
          <w:i/>
        </w:rPr>
        <w:br/>
      </w:r>
      <w:r>
        <w:rPr>
          <w:i/>
        </w:rPr>
        <w:tab/>
      </w:r>
      <w:r>
        <w:rPr>
          <w:i/>
        </w:rPr>
        <w:tab/>
      </w:r>
      <w:r>
        <w:rPr>
          <w:i/>
        </w:rPr>
        <w:tab/>
      </w:r>
      <w:r>
        <w:rPr>
          <w:i/>
        </w:rPr>
        <w:tab/>
      </w:r>
      <w:r>
        <w:rPr>
          <w:i/>
        </w:rPr>
        <w:tab/>
        <w:t>Source: Ericsson</w:t>
      </w:r>
    </w:p>
    <w:p w14:paraId="370E464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C4-220395</w:t>
      </w:r>
      <w:r>
        <w:rPr>
          <w:color w:val="993300"/>
          <w:u w:val="single"/>
        </w:rPr>
        <w:t>.</w:t>
      </w:r>
    </w:p>
    <w:p w14:paraId="6E7AFA6F" w14:textId="541C8B65" w:rsidR="00555625" w:rsidRDefault="00555625" w:rsidP="00555625">
      <w:pPr>
        <w:rPr>
          <w:rFonts w:ascii="Arial" w:hAnsi="Arial" w:cs="Arial"/>
          <w:b/>
          <w:sz w:val="24"/>
        </w:rPr>
      </w:pPr>
      <w:r>
        <w:rPr>
          <w:rFonts w:ascii="Arial" w:hAnsi="Arial" w:cs="Arial"/>
          <w:b/>
          <w:color w:val="0000FF"/>
          <w:sz w:val="24"/>
        </w:rPr>
        <w:t>C4-220170</w:t>
      </w:r>
      <w:r>
        <w:rPr>
          <w:rFonts w:ascii="Arial" w:hAnsi="Arial" w:cs="Arial"/>
          <w:b/>
          <w:color w:val="0000FF"/>
          <w:sz w:val="24"/>
        </w:rPr>
        <w:tab/>
      </w:r>
      <w:r>
        <w:rPr>
          <w:rFonts w:ascii="Arial" w:hAnsi="Arial" w:cs="Arial"/>
          <w:b/>
          <w:sz w:val="24"/>
        </w:rPr>
        <w:t>New SGW IP Address when moving PDN connections for a combined SGW/PGW/SMF set</w:t>
      </w:r>
    </w:p>
    <w:p w14:paraId="56897B8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CR-0380  Cat: B (Rel-17)</w:t>
      </w:r>
      <w:r>
        <w:rPr>
          <w:i/>
        </w:rPr>
        <w:br/>
      </w:r>
      <w:r>
        <w:rPr>
          <w:i/>
        </w:rPr>
        <w:br/>
      </w:r>
      <w:r>
        <w:rPr>
          <w:i/>
        </w:rPr>
        <w:tab/>
      </w:r>
      <w:r>
        <w:rPr>
          <w:i/>
        </w:rPr>
        <w:tab/>
      </w:r>
      <w:r>
        <w:rPr>
          <w:i/>
        </w:rPr>
        <w:tab/>
      </w:r>
      <w:r>
        <w:rPr>
          <w:i/>
        </w:rPr>
        <w:tab/>
      </w:r>
      <w:r>
        <w:rPr>
          <w:i/>
        </w:rPr>
        <w:tab/>
        <w:t>Source: Ericsson</w:t>
      </w:r>
    </w:p>
    <w:p w14:paraId="4189FE0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C4-220397</w:t>
      </w:r>
      <w:r>
        <w:rPr>
          <w:color w:val="993300"/>
          <w:u w:val="single"/>
        </w:rPr>
        <w:t>.</w:t>
      </w:r>
    </w:p>
    <w:p w14:paraId="661C7755" w14:textId="6AB99AD7" w:rsidR="00555625" w:rsidRDefault="00555625" w:rsidP="00555625">
      <w:pPr>
        <w:rPr>
          <w:rFonts w:ascii="Arial" w:hAnsi="Arial" w:cs="Arial"/>
          <w:b/>
          <w:sz w:val="24"/>
        </w:rPr>
      </w:pPr>
      <w:r>
        <w:rPr>
          <w:rFonts w:ascii="Arial" w:hAnsi="Arial" w:cs="Arial"/>
          <w:b/>
          <w:color w:val="0000FF"/>
          <w:sz w:val="24"/>
        </w:rPr>
        <w:t>C4-220171</w:t>
      </w:r>
      <w:r>
        <w:rPr>
          <w:rFonts w:ascii="Arial" w:hAnsi="Arial" w:cs="Arial"/>
          <w:b/>
          <w:color w:val="0000FF"/>
          <w:sz w:val="24"/>
        </w:rPr>
        <w:tab/>
      </w:r>
      <w:r>
        <w:rPr>
          <w:rFonts w:ascii="Arial" w:hAnsi="Arial" w:cs="Arial"/>
          <w:b/>
          <w:sz w:val="24"/>
        </w:rPr>
        <w:t>New SGW IP Address when moving PDN connections for a combined SGW/PGW/SMF set</w:t>
      </w:r>
    </w:p>
    <w:p w14:paraId="6661B1A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CR-2042  Cat: B (Rel-17)</w:t>
      </w:r>
      <w:r>
        <w:rPr>
          <w:i/>
        </w:rPr>
        <w:br/>
      </w:r>
      <w:r>
        <w:rPr>
          <w:i/>
        </w:rPr>
        <w:br/>
      </w:r>
      <w:r>
        <w:rPr>
          <w:i/>
        </w:rPr>
        <w:tab/>
      </w:r>
      <w:r>
        <w:rPr>
          <w:i/>
        </w:rPr>
        <w:tab/>
      </w:r>
      <w:r>
        <w:rPr>
          <w:i/>
        </w:rPr>
        <w:tab/>
      </w:r>
      <w:r>
        <w:rPr>
          <w:i/>
        </w:rPr>
        <w:tab/>
      </w:r>
      <w:r>
        <w:rPr>
          <w:i/>
        </w:rPr>
        <w:tab/>
        <w:t>Source: Ericsson</w:t>
      </w:r>
    </w:p>
    <w:p w14:paraId="36ABEBB2"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C4-220398</w:t>
      </w:r>
      <w:r>
        <w:rPr>
          <w:color w:val="993300"/>
          <w:u w:val="single"/>
        </w:rPr>
        <w:t>.</w:t>
      </w:r>
    </w:p>
    <w:p w14:paraId="6D761434" w14:textId="260EEE5F" w:rsidR="00555625" w:rsidRDefault="00555625" w:rsidP="00555625">
      <w:pPr>
        <w:rPr>
          <w:rFonts w:ascii="Arial" w:hAnsi="Arial" w:cs="Arial"/>
          <w:b/>
          <w:sz w:val="24"/>
        </w:rPr>
      </w:pPr>
      <w:r>
        <w:rPr>
          <w:rFonts w:ascii="Arial" w:hAnsi="Arial" w:cs="Arial"/>
          <w:b/>
          <w:color w:val="0000FF"/>
          <w:sz w:val="24"/>
        </w:rPr>
        <w:t>C4-220313</w:t>
      </w:r>
      <w:r>
        <w:rPr>
          <w:rFonts w:ascii="Arial" w:hAnsi="Arial" w:cs="Arial"/>
          <w:b/>
          <w:color w:val="0000FF"/>
          <w:sz w:val="24"/>
        </w:rPr>
        <w:tab/>
      </w:r>
      <w:r>
        <w:rPr>
          <w:rFonts w:ascii="Arial" w:hAnsi="Arial" w:cs="Arial"/>
          <w:b/>
          <w:sz w:val="24"/>
        </w:rPr>
        <w:t>LS on Clarification on UE Onboarding aspects for SNPN</w:t>
      </w:r>
    </w:p>
    <w:p w14:paraId="6AC130DF"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14:paraId="50F1536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B6C35" w14:textId="0849BF76" w:rsidR="00555625" w:rsidRDefault="00555625" w:rsidP="00555625">
      <w:pPr>
        <w:rPr>
          <w:rFonts w:ascii="Arial" w:hAnsi="Arial" w:cs="Arial"/>
          <w:b/>
          <w:sz w:val="24"/>
        </w:rPr>
      </w:pPr>
      <w:r>
        <w:rPr>
          <w:rFonts w:ascii="Arial" w:hAnsi="Arial" w:cs="Arial"/>
          <w:b/>
          <w:color w:val="0000FF"/>
          <w:sz w:val="24"/>
        </w:rPr>
        <w:t>C4-220395</w:t>
      </w:r>
      <w:r>
        <w:rPr>
          <w:rFonts w:ascii="Arial" w:hAnsi="Arial" w:cs="Arial"/>
          <w:b/>
          <w:color w:val="0000FF"/>
          <w:sz w:val="24"/>
        </w:rPr>
        <w:tab/>
      </w:r>
      <w:r>
        <w:rPr>
          <w:rFonts w:ascii="Arial" w:hAnsi="Arial" w:cs="Arial"/>
          <w:b/>
          <w:sz w:val="24"/>
        </w:rPr>
        <w:t>ePDG support of Restoration of PDN connections after a PGW-C/SMF change</w:t>
      </w:r>
    </w:p>
    <w:p w14:paraId="1BD818B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CR-0379  rev 1 Cat: B (Rel-17)</w:t>
      </w:r>
      <w:r>
        <w:rPr>
          <w:i/>
        </w:rPr>
        <w:br/>
      </w:r>
      <w:r>
        <w:rPr>
          <w:i/>
        </w:rPr>
        <w:br/>
      </w:r>
      <w:r>
        <w:rPr>
          <w:i/>
        </w:rPr>
        <w:tab/>
      </w:r>
      <w:r>
        <w:rPr>
          <w:i/>
        </w:rPr>
        <w:tab/>
      </w:r>
      <w:r>
        <w:rPr>
          <w:i/>
        </w:rPr>
        <w:tab/>
      </w:r>
      <w:r>
        <w:rPr>
          <w:i/>
        </w:rPr>
        <w:tab/>
      </w:r>
      <w:r>
        <w:rPr>
          <w:i/>
        </w:rPr>
        <w:tab/>
        <w:t>Source: Ericsson</w:t>
      </w:r>
    </w:p>
    <w:p w14:paraId="347AF77B" w14:textId="77777777" w:rsidR="00555625" w:rsidRDefault="00555625" w:rsidP="00555625">
      <w:pPr>
        <w:rPr>
          <w:color w:val="808080"/>
        </w:rPr>
      </w:pPr>
      <w:r>
        <w:rPr>
          <w:color w:val="808080"/>
        </w:rPr>
        <w:t>(Replaces C4-220167)</w:t>
      </w:r>
    </w:p>
    <w:p w14:paraId="2E99CB1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2C38C" w14:textId="2E02AB3D" w:rsidR="00555625" w:rsidRDefault="00555625" w:rsidP="00555625">
      <w:pPr>
        <w:rPr>
          <w:rFonts w:ascii="Arial" w:hAnsi="Arial" w:cs="Arial"/>
          <w:b/>
          <w:sz w:val="24"/>
        </w:rPr>
      </w:pPr>
      <w:r>
        <w:rPr>
          <w:rFonts w:ascii="Arial" w:hAnsi="Arial" w:cs="Arial"/>
          <w:b/>
          <w:color w:val="0000FF"/>
          <w:sz w:val="24"/>
        </w:rPr>
        <w:t>C4-220397</w:t>
      </w:r>
      <w:r>
        <w:rPr>
          <w:rFonts w:ascii="Arial" w:hAnsi="Arial" w:cs="Arial"/>
          <w:b/>
          <w:color w:val="0000FF"/>
          <w:sz w:val="24"/>
        </w:rPr>
        <w:tab/>
      </w:r>
      <w:r>
        <w:rPr>
          <w:rFonts w:ascii="Arial" w:hAnsi="Arial" w:cs="Arial"/>
          <w:b/>
          <w:sz w:val="24"/>
        </w:rPr>
        <w:t>New SGW IP Address when moving PDN connections for a combined SGW/PGW/SMF set</w:t>
      </w:r>
    </w:p>
    <w:p w14:paraId="1EC865B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CR-0380  rev 1 Cat: B (Rel-17)</w:t>
      </w:r>
      <w:r>
        <w:rPr>
          <w:i/>
        </w:rPr>
        <w:br/>
      </w:r>
      <w:r>
        <w:rPr>
          <w:i/>
        </w:rPr>
        <w:br/>
      </w:r>
      <w:r>
        <w:rPr>
          <w:i/>
        </w:rPr>
        <w:tab/>
      </w:r>
      <w:r>
        <w:rPr>
          <w:i/>
        </w:rPr>
        <w:tab/>
      </w:r>
      <w:r>
        <w:rPr>
          <w:i/>
        </w:rPr>
        <w:tab/>
      </w:r>
      <w:r>
        <w:rPr>
          <w:i/>
        </w:rPr>
        <w:tab/>
      </w:r>
      <w:r>
        <w:rPr>
          <w:i/>
        </w:rPr>
        <w:tab/>
        <w:t>Source: Ericsson</w:t>
      </w:r>
    </w:p>
    <w:p w14:paraId="04D778A8" w14:textId="77777777" w:rsidR="00555625" w:rsidRDefault="00555625" w:rsidP="00555625">
      <w:pPr>
        <w:rPr>
          <w:color w:val="808080"/>
        </w:rPr>
      </w:pPr>
      <w:r>
        <w:rPr>
          <w:color w:val="808080"/>
        </w:rPr>
        <w:t>(Replaces C4-220170)</w:t>
      </w:r>
    </w:p>
    <w:p w14:paraId="533F847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02159" w14:textId="492E4A0A" w:rsidR="00555625" w:rsidRDefault="00555625" w:rsidP="00555625">
      <w:pPr>
        <w:rPr>
          <w:rFonts w:ascii="Arial" w:hAnsi="Arial" w:cs="Arial"/>
          <w:b/>
          <w:sz w:val="24"/>
        </w:rPr>
      </w:pPr>
      <w:r>
        <w:rPr>
          <w:rFonts w:ascii="Arial" w:hAnsi="Arial" w:cs="Arial"/>
          <w:b/>
          <w:color w:val="0000FF"/>
          <w:sz w:val="24"/>
        </w:rPr>
        <w:t>C4-220398</w:t>
      </w:r>
      <w:r>
        <w:rPr>
          <w:rFonts w:ascii="Arial" w:hAnsi="Arial" w:cs="Arial"/>
          <w:b/>
          <w:color w:val="0000FF"/>
          <w:sz w:val="24"/>
        </w:rPr>
        <w:tab/>
      </w:r>
      <w:r>
        <w:rPr>
          <w:rFonts w:ascii="Arial" w:hAnsi="Arial" w:cs="Arial"/>
          <w:b/>
          <w:sz w:val="24"/>
        </w:rPr>
        <w:t>New SGW IP Address when moving PDN connections for a combined SGW/PGW/SMF set</w:t>
      </w:r>
    </w:p>
    <w:p w14:paraId="2CDEE0A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CR-2042  rev 1 Cat: B (Rel-17)</w:t>
      </w:r>
      <w:r>
        <w:rPr>
          <w:i/>
        </w:rPr>
        <w:br/>
      </w:r>
      <w:r>
        <w:rPr>
          <w:i/>
        </w:rPr>
        <w:br/>
      </w:r>
      <w:r>
        <w:rPr>
          <w:i/>
        </w:rPr>
        <w:tab/>
      </w:r>
      <w:r>
        <w:rPr>
          <w:i/>
        </w:rPr>
        <w:tab/>
      </w:r>
      <w:r>
        <w:rPr>
          <w:i/>
        </w:rPr>
        <w:tab/>
      </w:r>
      <w:r>
        <w:rPr>
          <w:i/>
        </w:rPr>
        <w:tab/>
      </w:r>
      <w:r>
        <w:rPr>
          <w:i/>
        </w:rPr>
        <w:tab/>
        <w:t>Source: Ericsson</w:t>
      </w:r>
    </w:p>
    <w:p w14:paraId="008E69BA" w14:textId="77777777" w:rsidR="00555625" w:rsidRDefault="00555625" w:rsidP="00555625">
      <w:pPr>
        <w:rPr>
          <w:color w:val="808080"/>
        </w:rPr>
      </w:pPr>
      <w:r>
        <w:rPr>
          <w:color w:val="808080"/>
        </w:rPr>
        <w:t>(Replaces C4-220171)</w:t>
      </w:r>
    </w:p>
    <w:p w14:paraId="738B80D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F3E53" w14:textId="77777777" w:rsidR="00555625" w:rsidRDefault="00555625" w:rsidP="00555625">
      <w:pPr>
        <w:pStyle w:val="Heading4"/>
      </w:pPr>
      <w:bookmarkStart w:id="39" w:name="_Toc94025060"/>
      <w:r>
        <w:t>6.1.13</w:t>
      </w:r>
      <w:r>
        <w:tab/>
        <w:t>Start of Pause of Charging via User Plane [SPOCUP]</w:t>
      </w:r>
      <w:bookmarkEnd w:id="39"/>
    </w:p>
    <w:p w14:paraId="0FDB3063" w14:textId="76B07149" w:rsidR="00555625" w:rsidRDefault="00555625" w:rsidP="00555625">
      <w:pPr>
        <w:rPr>
          <w:rFonts w:ascii="Arial" w:hAnsi="Arial" w:cs="Arial"/>
          <w:b/>
          <w:sz w:val="24"/>
        </w:rPr>
      </w:pPr>
      <w:r>
        <w:rPr>
          <w:rFonts w:ascii="Arial" w:hAnsi="Arial" w:cs="Arial"/>
          <w:b/>
          <w:color w:val="0000FF"/>
          <w:sz w:val="24"/>
        </w:rPr>
        <w:t>C4-220168</w:t>
      </w:r>
      <w:r>
        <w:rPr>
          <w:rFonts w:ascii="Arial" w:hAnsi="Arial" w:cs="Arial"/>
          <w:b/>
          <w:color w:val="0000FF"/>
          <w:sz w:val="24"/>
        </w:rPr>
        <w:tab/>
      </w:r>
      <w:r>
        <w:rPr>
          <w:rFonts w:ascii="Arial" w:hAnsi="Arial" w:cs="Arial"/>
          <w:b/>
          <w:sz w:val="24"/>
        </w:rPr>
        <w:t>Pause of Charging upon the failure of user plane path</w:t>
      </w:r>
    </w:p>
    <w:p w14:paraId="5F01220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CR-0040  Cat: B (Rel-17)</w:t>
      </w:r>
      <w:r>
        <w:rPr>
          <w:i/>
        </w:rPr>
        <w:br/>
      </w:r>
      <w:r>
        <w:rPr>
          <w:i/>
        </w:rPr>
        <w:br/>
      </w:r>
      <w:r>
        <w:rPr>
          <w:i/>
        </w:rPr>
        <w:tab/>
      </w:r>
      <w:r>
        <w:rPr>
          <w:i/>
        </w:rPr>
        <w:tab/>
      </w:r>
      <w:r>
        <w:rPr>
          <w:i/>
        </w:rPr>
        <w:tab/>
      </w:r>
      <w:r>
        <w:rPr>
          <w:i/>
        </w:rPr>
        <w:tab/>
      </w:r>
      <w:r>
        <w:rPr>
          <w:i/>
        </w:rPr>
        <w:tab/>
        <w:t>Source: Ericsson</w:t>
      </w:r>
    </w:p>
    <w:p w14:paraId="0B9E251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C4-220425</w:t>
      </w:r>
      <w:r>
        <w:rPr>
          <w:color w:val="993300"/>
          <w:u w:val="single"/>
        </w:rPr>
        <w:t>.</w:t>
      </w:r>
    </w:p>
    <w:p w14:paraId="69F6E7B1" w14:textId="6B397DAE" w:rsidR="00555625" w:rsidRDefault="00555625" w:rsidP="00555625">
      <w:pPr>
        <w:rPr>
          <w:rFonts w:ascii="Arial" w:hAnsi="Arial" w:cs="Arial"/>
          <w:b/>
          <w:sz w:val="24"/>
        </w:rPr>
      </w:pPr>
      <w:r>
        <w:rPr>
          <w:rFonts w:ascii="Arial" w:hAnsi="Arial" w:cs="Arial"/>
          <w:b/>
          <w:color w:val="0000FF"/>
          <w:sz w:val="24"/>
        </w:rPr>
        <w:t>C4-220169</w:t>
      </w:r>
      <w:r>
        <w:rPr>
          <w:rFonts w:ascii="Arial" w:hAnsi="Arial" w:cs="Arial"/>
          <w:b/>
          <w:color w:val="0000FF"/>
          <w:sz w:val="24"/>
        </w:rPr>
        <w:tab/>
      </w:r>
      <w:r>
        <w:rPr>
          <w:rFonts w:ascii="Arial" w:hAnsi="Arial" w:cs="Arial"/>
          <w:b/>
          <w:sz w:val="24"/>
        </w:rPr>
        <w:t>Pause of Charging upon the failure of user plane path</w:t>
      </w:r>
    </w:p>
    <w:p w14:paraId="5BEF9DE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CR-0601  Cat: B (Rel-17)</w:t>
      </w:r>
      <w:r>
        <w:rPr>
          <w:i/>
        </w:rPr>
        <w:br/>
      </w:r>
      <w:r>
        <w:rPr>
          <w:i/>
        </w:rPr>
        <w:br/>
      </w:r>
      <w:r>
        <w:rPr>
          <w:i/>
        </w:rPr>
        <w:tab/>
      </w:r>
      <w:r>
        <w:rPr>
          <w:i/>
        </w:rPr>
        <w:tab/>
      </w:r>
      <w:r>
        <w:rPr>
          <w:i/>
        </w:rPr>
        <w:tab/>
      </w:r>
      <w:r>
        <w:rPr>
          <w:i/>
        </w:rPr>
        <w:tab/>
      </w:r>
      <w:r>
        <w:rPr>
          <w:i/>
        </w:rPr>
        <w:tab/>
        <w:t>Source: Ericsson</w:t>
      </w:r>
    </w:p>
    <w:p w14:paraId="0A038456"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C4-220396</w:t>
      </w:r>
      <w:r>
        <w:rPr>
          <w:color w:val="993300"/>
          <w:u w:val="single"/>
        </w:rPr>
        <w:t>.</w:t>
      </w:r>
    </w:p>
    <w:p w14:paraId="17977C6B" w14:textId="3D682B36" w:rsidR="00555625" w:rsidRDefault="00555625" w:rsidP="00555625">
      <w:pPr>
        <w:rPr>
          <w:rFonts w:ascii="Arial" w:hAnsi="Arial" w:cs="Arial"/>
          <w:b/>
          <w:sz w:val="24"/>
        </w:rPr>
      </w:pPr>
      <w:r>
        <w:rPr>
          <w:rFonts w:ascii="Arial" w:hAnsi="Arial" w:cs="Arial"/>
          <w:b/>
          <w:color w:val="0000FF"/>
          <w:sz w:val="24"/>
        </w:rPr>
        <w:t>C4-220396</w:t>
      </w:r>
      <w:r>
        <w:rPr>
          <w:rFonts w:ascii="Arial" w:hAnsi="Arial" w:cs="Arial"/>
          <w:b/>
          <w:color w:val="0000FF"/>
          <w:sz w:val="24"/>
        </w:rPr>
        <w:tab/>
      </w:r>
      <w:r>
        <w:rPr>
          <w:rFonts w:ascii="Arial" w:hAnsi="Arial" w:cs="Arial"/>
          <w:b/>
          <w:sz w:val="24"/>
        </w:rPr>
        <w:t>Pause of Charging upon the failure of user plane path</w:t>
      </w:r>
    </w:p>
    <w:p w14:paraId="4BA929E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CR-0601  rev 1 Cat: B (Rel-17)</w:t>
      </w:r>
      <w:r>
        <w:rPr>
          <w:i/>
        </w:rPr>
        <w:br/>
      </w:r>
      <w:r>
        <w:rPr>
          <w:i/>
        </w:rPr>
        <w:br/>
      </w:r>
      <w:r>
        <w:rPr>
          <w:i/>
        </w:rPr>
        <w:tab/>
      </w:r>
      <w:r>
        <w:rPr>
          <w:i/>
        </w:rPr>
        <w:tab/>
      </w:r>
      <w:r>
        <w:rPr>
          <w:i/>
        </w:rPr>
        <w:tab/>
      </w:r>
      <w:r>
        <w:rPr>
          <w:i/>
        </w:rPr>
        <w:tab/>
      </w:r>
      <w:r>
        <w:rPr>
          <w:i/>
        </w:rPr>
        <w:tab/>
        <w:t>Source: Ericsson</w:t>
      </w:r>
    </w:p>
    <w:p w14:paraId="07AA50C6" w14:textId="77777777" w:rsidR="00555625" w:rsidRDefault="00555625" w:rsidP="00555625">
      <w:pPr>
        <w:rPr>
          <w:color w:val="808080"/>
        </w:rPr>
      </w:pPr>
      <w:r>
        <w:rPr>
          <w:color w:val="808080"/>
        </w:rPr>
        <w:t>(Replaces C4-220169)</w:t>
      </w:r>
    </w:p>
    <w:p w14:paraId="68501AE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E91A7" w14:textId="559F474B" w:rsidR="00555625" w:rsidRDefault="00555625" w:rsidP="00555625">
      <w:pPr>
        <w:rPr>
          <w:rFonts w:ascii="Arial" w:hAnsi="Arial" w:cs="Arial"/>
          <w:b/>
          <w:sz w:val="24"/>
        </w:rPr>
      </w:pPr>
      <w:r>
        <w:rPr>
          <w:rFonts w:ascii="Arial" w:hAnsi="Arial" w:cs="Arial"/>
          <w:b/>
          <w:color w:val="0000FF"/>
          <w:sz w:val="24"/>
        </w:rPr>
        <w:t>C4-220425</w:t>
      </w:r>
      <w:r>
        <w:rPr>
          <w:rFonts w:ascii="Arial" w:hAnsi="Arial" w:cs="Arial"/>
          <w:b/>
          <w:color w:val="0000FF"/>
          <w:sz w:val="24"/>
        </w:rPr>
        <w:tab/>
      </w:r>
      <w:r>
        <w:rPr>
          <w:rFonts w:ascii="Arial" w:hAnsi="Arial" w:cs="Arial"/>
          <w:b/>
          <w:sz w:val="24"/>
        </w:rPr>
        <w:t>Pause of Charging upon the failure of user plane path</w:t>
      </w:r>
    </w:p>
    <w:p w14:paraId="218950C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CR-0040  rev 1 Cat: B (Rel-17)</w:t>
      </w:r>
      <w:r>
        <w:rPr>
          <w:i/>
        </w:rPr>
        <w:br/>
      </w:r>
      <w:r>
        <w:rPr>
          <w:i/>
        </w:rPr>
        <w:br/>
      </w:r>
      <w:r>
        <w:rPr>
          <w:i/>
        </w:rPr>
        <w:tab/>
      </w:r>
      <w:r>
        <w:rPr>
          <w:i/>
        </w:rPr>
        <w:tab/>
      </w:r>
      <w:r>
        <w:rPr>
          <w:i/>
        </w:rPr>
        <w:tab/>
      </w:r>
      <w:r>
        <w:rPr>
          <w:i/>
        </w:rPr>
        <w:tab/>
      </w:r>
      <w:r>
        <w:rPr>
          <w:i/>
        </w:rPr>
        <w:tab/>
        <w:t>Source: Ericsson</w:t>
      </w:r>
    </w:p>
    <w:p w14:paraId="547EBF7F" w14:textId="77777777" w:rsidR="00555625" w:rsidRDefault="00555625" w:rsidP="00555625">
      <w:pPr>
        <w:rPr>
          <w:color w:val="808080"/>
        </w:rPr>
      </w:pPr>
      <w:r>
        <w:rPr>
          <w:color w:val="808080"/>
        </w:rPr>
        <w:t>(Replaces C4-220168)</w:t>
      </w:r>
    </w:p>
    <w:p w14:paraId="7F34C70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03040" w14:textId="77777777" w:rsidR="00555625" w:rsidRDefault="00555625" w:rsidP="00555625">
      <w:pPr>
        <w:pStyle w:val="Heading4"/>
      </w:pPr>
      <w:bookmarkStart w:id="40" w:name="_Toc94025061"/>
      <w:r>
        <w:t>6.1.14</w:t>
      </w:r>
      <w:r>
        <w:tab/>
        <w:t>Enhancement to the 5GC LoCation Services-Phase 2 [5G_eLCS_ph2]</w:t>
      </w:r>
      <w:bookmarkEnd w:id="40"/>
    </w:p>
    <w:p w14:paraId="5A7EF976" w14:textId="1C6B774B" w:rsidR="00555625" w:rsidRDefault="00555625" w:rsidP="00555625">
      <w:pPr>
        <w:rPr>
          <w:rFonts w:ascii="Arial" w:hAnsi="Arial" w:cs="Arial"/>
          <w:b/>
          <w:sz w:val="24"/>
        </w:rPr>
      </w:pPr>
      <w:r>
        <w:rPr>
          <w:rFonts w:ascii="Arial" w:hAnsi="Arial" w:cs="Arial"/>
          <w:b/>
          <w:color w:val="0000FF"/>
          <w:sz w:val="24"/>
        </w:rPr>
        <w:t>C4-220131</w:t>
      </w:r>
      <w:r>
        <w:rPr>
          <w:rFonts w:ascii="Arial" w:hAnsi="Arial" w:cs="Arial"/>
          <w:b/>
          <w:color w:val="0000FF"/>
          <w:sz w:val="24"/>
        </w:rPr>
        <w:tab/>
      </w:r>
      <w:r>
        <w:rPr>
          <w:rFonts w:ascii="Arial" w:hAnsi="Arial" w:cs="Arial"/>
          <w:b/>
          <w:sz w:val="24"/>
        </w:rPr>
        <w:t>Schedule location time for GMLC</w:t>
      </w:r>
    </w:p>
    <w:p w14:paraId="06C8637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v17.3.0</w:t>
      </w:r>
      <w:r>
        <w:rPr>
          <w:i/>
        </w:rPr>
        <w:tab/>
        <w:t xml:space="preserve">  CR-0072  Cat: B (Rel-17)</w:t>
      </w:r>
      <w:r>
        <w:rPr>
          <w:i/>
        </w:rPr>
        <w:br/>
      </w:r>
      <w:r>
        <w:rPr>
          <w:i/>
        </w:rPr>
        <w:br/>
      </w:r>
      <w:r>
        <w:rPr>
          <w:i/>
        </w:rPr>
        <w:tab/>
      </w:r>
      <w:r>
        <w:rPr>
          <w:i/>
        </w:rPr>
        <w:tab/>
      </w:r>
      <w:r>
        <w:rPr>
          <w:i/>
        </w:rPr>
        <w:tab/>
      </w:r>
      <w:r>
        <w:rPr>
          <w:i/>
        </w:rPr>
        <w:tab/>
      </w:r>
      <w:r>
        <w:rPr>
          <w:i/>
        </w:rPr>
        <w:tab/>
        <w:t>Source: Nokia, Nokia Shanghai Bell</w:t>
      </w:r>
    </w:p>
    <w:p w14:paraId="26D5823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C4-220368</w:t>
      </w:r>
      <w:r>
        <w:rPr>
          <w:color w:val="993300"/>
          <w:u w:val="single"/>
        </w:rPr>
        <w:t>.</w:t>
      </w:r>
    </w:p>
    <w:p w14:paraId="61CC4C17" w14:textId="2A6E69AF" w:rsidR="00555625" w:rsidRDefault="00555625" w:rsidP="00555625">
      <w:pPr>
        <w:rPr>
          <w:rFonts w:ascii="Arial" w:hAnsi="Arial" w:cs="Arial"/>
          <w:b/>
          <w:sz w:val="24"/>
        </w:rPr>
      </w:pPr>
      <w:r>
        <w:rPr>
          <w:rFonts w:ascii="Arial" w:hAnsi="Arial" w:cs="Arial"/>
          <w:b/>
          <w:color w:val="0000FF"/>
          <w:sz w:val="24"/>
        </w:rPr>
        <w:t>C4-220132</w:t>
      </w:r>
      <w:r>
        <w:rPr>
          <w:rFonts w:ascii="Arial" w:hAnsi="Arial" w:cs="Arial"/>
          <w:b/>
          <w:color w:val="0000FF"/>
          <w:sz w:val="24"/>
        </w:rPr>
        <w:tab/>
      </w:r>
      <w:r>
        <w:rPr>
          <w:rFonts w:ascii="Arial" w:hAnsi="Arial" w:cs="Arial"/>
          <w:b/>
          <w:sz w:val="24"/>
        </w:rPr>
        <w:t>Schedule location time for AMF</w:t>
      </w:r>
    </w:p>
    <w:p w14:paraId="77FC8A1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CR-0668  Cat: B (Rel-17)</w:t>
      </w:r>
      <w:r>
        <w:rPr>
          <w:i/>
        </w:rPr>
        <w:br/>
      </w:r>
      <w:r>
        <w:rPr>
          <w:i/>
        </w:rPr>
        <w:br/>
      </w:r>
      <w:r>
        <w:rPr>
          <w:i/>
        </w:rPr>
        <w:tab/>
      </w:r>
      <w:r>
        <w:rPr>
          <w:i/>
        </w:rPr>
        <w:tab/>
      </w:r>
      <w:r>
        <w:rPr>
          <w:i/>
        </w:rPr>
        <w:tab/>
      </w:r>
      <w:r>
        <w:rPr>
          <w:i/>
        </w:rPr>
        <w:tab/>
      </w:r>
      <w:r>
        <w:rPr>
          <w:i/>
        </w:rPr>
        <w:tab/>
        <w:t>Source: Nokia, Nokia Shanghai Bell</w:t>
      </w:r>
    </w:p>
    <w:p w14:paraId="729F2A7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C4-220369</w:t>
      </w:r>
      <w:r>
        <w:rPr>
          <w:color w:val="993300"/>
          <w:u w:val="single"/>
        </w:rPr>
        <w:t>.</w:t>
      </w:r>
    </w:p>
    <w:p w14:paraId="68D939E9" w14:textId="7823796F" w:rsidR="00555625" w:rsidRDefault="00555625" w:rsidP="00555625">
      <w:pPr>
        <w:rPr>
          <w:rFonts w:ascii="Arial" w:hAnsi="Arial" w:cs="Arial"/>
          <w:b/>
          <w:sz w:val="24"/>
        </w:rPr>
      </w:pPr>
      <w:r>
        <w:rPr>
          <w:rFonts w:ascii="Arial" w:hAnsi="Arial" w:cs="Arial"/>
          <w:b/>
          <w:color w:val="0000FF"/>
          <w:sz w:val="24"/>
        </w:rPr>
        <w:t>C4-220133</w:t>
      </w:r>
      <w:r>
        <w:rPr>
          <w:rFonts w:ascii="Arial" w:hAnsi="Arial" w:cs="Arial"/>
          <w:b/>
          <w:color w:val="0000FF"/>
          <w:sz w:val="24"/>
        </w:rPr>
        <w:tab/>
      </w:r>
      <w:r>
        <w:rPr>
          <w:rFonts w:ascii="Arial" w:hAnsi="Arial" w:cs="Arial"/>
          <w:b/>
          <w:sz w:val="24"/>
        </w:rPr>
        <w:t>Schedule location time for LMF</w:t>
      </w:r>
    </w:p>
    <w:p w14:paraId="42F59C9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v17.3.0</w:t>
      </w:r>
      <w:r>
        <w:rPr>
          <w:i/>
        </w:rPr>
        <w:tab/>
        <w:t xml:space="preserve">  CR-0125  Cat: B (Rel-17)</w:t>
      </w:r>
      <w:r>
        <w:rPr>
          <w:i/>
        </w:rPr>
        <w:br/>
      </w:r>
      <w:r>
        <w:rPr>
          <w:i/>
        </w:rPr>
        <w:br/>
      </w:r>
      <w:r>
        <w:rPr>
          <w:i/>
        </w:rPr>
        <w:tab/>
      </w:r>
      <w:r>
        <w:rPr>
          <w:i/>
        </w:rPr>
        <w:tab/>
      </w:r>
      <w:r>
        <w:rPr>
          <w:i/>
        </w:rPr>
        <w:tab/>
      </w:r>
      <w:r>
        <w:rPr>
          <w:i/>
        </w:rPr>
        <w:tab/>
      </w:r>
      <w:r>
        <w:rPr>
          <w:i/>
        </w:rPr>
        <w:tab/>
        <w:t>Source: Nokia, Nokia Shanghai Bell</w:t>
      </w:r>
    </w:p>
    <w:p w14:paraId="3D6FF60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F699A1" w14:textId="675A3579" w:rsidR="00555625" w:rsidRDefault="00555625" w:rsidP="00555625">
      <w:pPr>
        <w:rPr>
          <w:rFonts w:ascii="Arial" w:hAnsi="Arial" w:cs="Arial"/>
          <w:b/>
          <w:sz w:val="24"/>
        </w:rPr>
      </w:pPr>
      <w:r>
        <w:rPr>
          <w:rFonts w:ascii="Arial" w:hAnsi="Arial" w:cs="Arial"/>
          <w:b/>
          <w:color w:val="0000FF"/>
          <w:sz w:val="24"/>
        </w:rPr>
        <w:t>C4-220172</w:t>
      </w:r>
      <w:r>
        <w:rPr>
          <w:rFonts w:ascii="Arial" w:hAnsi="Arial" w:cs="Arial"/>
          <w:b/>
          <w:color w:val="0000FF"/>
          <w:sz w:val="24"/>
        </w:rPr>
        <w:tab/>
      </w:r>
      <w:r>
        <w:rPr>
          <w:rFonts w:ascii="Arial" w:hAnsi="Arial" w:cs="Arial"/>
          <w:b/>
          <w:sz w:val="24"/>
        </w:rPr>
        <w:t>Scheduled location time</w:t>
      </w:r>
    </w:p>
    <w:p w14:paraId="490F7EF6"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v17.2.0</w:t>
      </w:r>
      <w:r>
        <w:rPr>
          <w:i/>
        </w:rPr>
        <w:tab/>
        <w:t xml:space="preserve">  CR-0078  Cat: B (Rel-17)</w:t>
      </w:r>
      <w:r>
        <w:rPr>
          <w:i/>
        </w:rPr>
        <w:br/>
      </w:r>
      <w:r>
        <w:rPr>
          <w:i/>
        </w:rPr>
        <w:br/>
      </w:r>
      <w:r>
        <w:rPr>
          <w:i/>
        </w:rPr>
        <w:tab/>
      </w:r>
      <w:r>
        <w:rPr>
          <w:i/>
        </w:rPr>
        <w:tab/>
      </w:r>
      <w:r>
        <w:rPr>
          <w:i/>
        </w:rPr>
        <w:tab/>
      </w:r>
      <w:r>
        <w:rPr>
          <w:i/>
        </w:rPr>
        <w:tab/>
      </w:r>
      <w:r>
        <w:rPr>
          <w:i/>
        </w:rPr>
        <w:tab/>
        <w:t>Source: CATT</w:t>
      </w:r>
    </w:p>
    <w:p w14:paraId="52F3E8B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C4-220350</w:t>
      </w:r>
      <w:r>
        <w:rPr>
          <w:color w:val="993300"/>
          <w:u w:val="single"/>
        </w:rPr>
        <w:t>.</w:t>
      </w:r>
    </w:p>
    <w:p w14:paraId="0AC24F75" w14:textId="647CB95C" w:rsidR="00555625" w:rsidRDefault="00555625" w:rsidP="00555625">
      <w:pPr>
        <w:rPr>
          <w:rFonts w:ascii="Arial" w:hAnsi="Arial" w:cs="Arial"/>
          <w:b/>
          <w:sz w:val="24"/>
        </w:rPr>
      </w:pPr>
      <w:r>
        <w:rPr>
          <w:rFonts w:ascii="Arial" w:hAnsi="Arial" w:cs="Arial"/>
          <w:b/>
          <w:color w:val="0000FF"/>
          <w:sz w:val="24"/>
        </w:rPr>
        <w:t>C4-220173</w:t>
      </w:r>
      <w:r>
        <w:rPr>
          <w:rFonts w:ascii="Arial" w:hAnsi="Arial" w:cs="Arial"/>
          <w:b/>
          <w:color w:val="0000FF"/>
          <w:sz w:val="24"/>
        </w:rPr>
        <w:tab/>
      </w:r>
      <w:r>
        <w:rPr>
          <w:rFonts w:ascii="Arial" w:hAnsi="Arial" w:cs="Arial"/>
          <w:b/>
          <w:sz w:val="24"/>
        </w:rPr>
        <w:t>Scheduled location time</w:t>
      </w:r>
    </w:p>
    <w:p w14:paraId="67A185D5"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v17.3.0</w:t>
      </w:r>
      <w:r>
        <w:rPr>
          <w:i/>
        </w:rPr>
        <w:tab/>
        <w:t xml:space="preserve">  CR-0073  Cat: B (Rel-17)</w:t>
      </w:r>
      <w:r>
        <w:rPr>
          <w:i/>
        </w:rPr>
        <w:br/>
      </w:r>
      <w:r>
        <w:rPr>
          <w:i/>
        </w:rPr>
        <w:br/>
      </w:r>
      <w:r>
        <w:rPr>
          <w:i/>
        </w:rPr>
        <w:tab/>
      </w:r>
      <w:r>
        <w:rPr>
          <w:i/>
        </w:rPr>
        <w:tab/>
      </w:r>
      <w:r>
        <w:rPr>
          <w:i/>
        </w:rPr>
        <w:tab/>
      </w:r>
      <w:r>
        <w:rPr>
          <w:i/>
        </w:rPr>
        <w:tab/>
      </w:r>
      <w:r>
        <w:rPr>
          <w:i/>
        </w:rPr>
        <w:tab/>
        <w:t>Source: CATT</w:t>
      </w:r>
    </w:p>
    <w:p w14:paraId="6C9B9AF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DFF376" w14:textId="463D742C" w:rsidR="00555625" w:rsidRDefault="00555625" w:rsidP="00555625">
      <w:pPr>
        <w:rPr>
          <w:rFonts w:ascii="Arial" w:hAnsi="Arial" w:cs="Arial"/>
          <w:b/>
          <w:sz w:val="24"/>
        </w:rPr>
      </w:pPr>
      <w:r>
        <w:rPr>
          <w:rFonts w:ascii="Arial" w:hAnsi="Arial" w:cs="Arial"/>
          <w:b/>
          <w:color w:val="0000FF"/>
          <w:sz w:val="24"/>
        </w:rPr>
        <w:t>C4-220174</w:t>
      </w:r>
      <w:r>
        <w:rPr>
          <w:rFonts w:ascii="Arial" w:hAnsi="Arial" w:cs="Arial"/>
          <w:b/>
          <w:color w:val="0000FF"/>
          <w:sz w:val="24"/>
        </w:rPr>
        <w:tab/>
      </w:r>
      <w:r>
        <w:rPr>
          <w:rFonts w:ascii="Arial" w:hAnsi="Arial" w:cs="Arial"/>
          <w:b/>
          <w:sz w:val="24"/>
        </w:rPr>
        <w:t>Scheduled location time</w:t>
      </w:r>
    </w:p>
    <w:p w14:paraId="30BAAECB"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v17.3.0</w:t>
      </w:r>
      <w:r>
        <w:rPr>
          <w:i/>
        </w:rPr>
        <w:tab/>
        <w:t xml:space="preserve">  CR-0126  Cat: B (Rel-17)</w:t>
      </w:r>
      <w:r>
        <w:rPr>
          <w:i/>
        </w:rPr>
        <w:br/>
      </w:r>
      <w:r>
        <w:rPr>
          <w:i/>
        </w:rPr>
        <w:br/>
      </w:r>
      <w:r>
        <w:rPr>
          <w:i/>
        </w:rPr>
        <w:tab/>
      </w:r>
      <w:r>
        <w:rPr>
          <w:i/>
        </w:rPr>
        <w:tab/>
      </w:r>
      <w:r>
        <w:rPr>
          <w:i/>
        </w:rPr>
        <w:tab/>
      </w:r>
      <w:r>
        <w:rPr>
          <w:i/>
        </w:rPr>
        <w:tab/>
      </w:r>
      <w:r>
        <w:rPr>
          <w:i/>
        </w:rPr>
        <w:tab/>
        <w:t>Source: CATT</w:t>
      </w:r>
    </w:p>
    <w:p w14:paraId="72E5541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9EA782" w14:textId="6330454A" w:rsidR="00555625" w:rsidRDefault="00555625" w:rsidP="00555625">
      <w:pPr>
        <w:rPr>
          <w:rFonts w:ascii="Arial" w:hAnsi="Arial" w:cs="Arial"/>
          <w:b/>
          <w:sz w:val="24"/>
        </w:rPr>
      </w:pPr>
      <w:r>
        <w:rPr>
          <w:rFonts w:ascii="Arial" w:hAnsi="Arial" w:cs="Arial"/>
          <w:b/>
          <w:color w:val="0000FF"/>
          <w:sz w:val="24"/>
        </w:rPr>
        <w:t>C4-220268</w:t>
      </w:r>
      <w:r>
        <w:rPr>
          <w:rFonts w:ascii="Arial" w:hAnsi="Arial" w:cs="Arial"/>
          <w:b/>
          <w:color w:val="0000FF"/>
          <w:sz w:val="24"/>
        </w:rPr>
        <w:tab/>
      </w:r>
      <w:r>
        <w:rPr>
          <w:rFonts w:ascii="Arial" w:hAnsi="Arial" w:cs="Arial"/>
          <w:b/>
          <w:sz w:val="24"/>
        </w:rPr>
        <w:t>Update on the GMLCinfo</w:t>
      </w:r>
    </w:p>
    <w:p w14:paraId="1731491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CR-0662  Cat: B (Rel-17)</w:t>
      </w:r>
      <w:r>
        <w:rPr>
          <w:i/>
        </w:rPr>
        <w:br/>
      </w:r>
      <w:r>
        <w:rPr>
          <w:i/>
        </w:rPr>
        <w:br/>
      </w:r>
      <w:r>
        <w:rPr>
          <w:i/>
        </w:rPr>
        <w:tab/>
      </w:r>
      <w:r>
        <w:rPr>
          <w:i/>
        </w:rPr>
        <w:tab/>
      </w:r>
      <w:r>
        <w:rPr>
          <w:i/>
        </w:rPr>
        <w:tab/>
      </w:r>
      <w:r>
        <w:rPr>
          <w:i/>
        </w:rPr>
        <w:tab/>
      </w:r>
      <w:r>
        <w:rPr>
          <w:i/>
        </w:rPr>
        <w:tab/>
        <w:t>Source: Huawei</w:t>
      </w:r>
    </w:p>
    <w:p w14:paraId="6062562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DF0ADD" w14:textId="53576C85" w:rsidR="00555625" w:rsidRDefault="00555625" w:rsidP="00555625">
      <w:pPr>
        <w:rPr>
          <w:rFonts w:ascii="Arial" w:hAnsi="Arial" w:cs="Arial"/>
          <w:b/>
          <w:sz w:val="24"/>
        </w:rPr>
      </w:pPr>
      <w:r>
        <w:rPr>
          <w:rFonts w:ascii="Arial" w:hAnsi="Arial" w:cs="Arial"/>
          <w:b/>
          <w:color w:val="0000FF"/>
          <w:sz w:val="24"/>
        </w:rPr>
        <w:t>C4-220269</w:t>
      </w:r>
      <w:r>
        <w:rPr>
          <w:rFonts w:ascii="Arial" w:hAnsi="Arial" w:cs="Arial"/>
          <w:b/>
          <w:color w:val="0000FF"/>
          <w:sz w:val="24"/>
        </w:rPr>
        <w:tab/>
      </w:r>
      <w:r>
        <w:rPr>
          <w:rFonts w:ascii="Arial" w:hAnsi="Arial" w:cs="Arial"/>
          <w:b/>
          <w:sz w:val="24"/>
        </w:rPr>
        <w:t>Editorial corrections</w:t>
      </w:r>
    </w:p>
    <w:p w14:paraId="21294E0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v17.3.0</w:t>
      </w:r>
      <w:r>
        <w:rPr>
          <w:i/>
        </w:rPr>
        <w:tab/>
        <w:t xml:space="preserve">  CR-0074  Cat: F (Rel-17)</w:t>
      </w:r>
      <w:r>
        <w:rPr>
          <w:i/>
        </w:rPr>
        <w:br/>
      </w:r>
      <w:r>
        <w:rPr>
          <w:i/>
        </w:rPr>
        <w:br/>
      </w:r>
      <w:r>
        <w:rPr>
          <w:i/>
        </w:rPr>
        <w:tab/>
      </w:r>
      <w:r>
        <w:rPr>
          <w:i/>
        </w:rPr>
        <w:tab/>
      </w:r>
      <w:r>
        <w:rPr>
          <w:i/>
        </w:rPr>
        <w:tab/>
      </w:r>
      <w:r>
        <w:rPr>
          <w:i/>
        </w:rPr>
        <w:tab/>
      </w:r>
      <w:r>
        <w:rPr>
          <w:i/>
        </w:rPr>
        <w:tab/>
        <w:t>Source: Huawei</w:t>
      </w:r>
    </w:p>
    <w:p w14:paraId="3A252A9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C4-220339</w:t>
      </w:r>
      <w:r>
        <w:rPr>
          <w:color w:val="993300"/>
          <w:u w:val="single"/>
        </w:rPr>
        <w:t>.</w:t>
      </w:r>
    </w:p>
    <w:p w14:paraId="5BEB08E0" w14:textId="1E81D94F" w:rsidR="00555625" w:rsidRDefault="00555625" w:rsidP="00555625">
      <w:pPr>
        <w:rPr>
          <w:rFonts w:ascii="Arial" w:hAnsi="Arial" w:cs="Arial"/>
          <w:b/>
          <w:sz w:val="24"/>
        </w:rPr>
      </w:pPr>
      <w:r>
        <w:rPr>
          <w:rFonts w:ascii="Arial" w:hAnsi="Arial" w:cs="Arial"/>
          <w:b/>
          <w:color w:val="0000FF"/>
          <w:sz w:val="24"/>
        </w:rPr>
        <w:t>C4-220270</w:t>
      </w:r>
      <w:r>
        <w:rPr>
          <w:rFonts w:ascii="Arial" w:hAnsi="Arial" w:cs="Arial"/>
          <w:b/>
          <w:color w:val="0000FF"/>
          <w:sz w:val="24"/>
        </w:rPr>
        <w:tab/>
      </w:r>
      <w:r>
        <w:rPr>
          <w:rFonts w:ascii="Arial" w:hAnsi="Arial" w:cs="Arial"/>
          <w:b/>
          <w:sz w:val="24"/>
        </w:rPr>
        <w:t>Update on the scheduled location time</w:t>
      </w:r>
    </w:p>
    <w:p w14:paraId="611B16F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v17.3.0</w:t>
      </w:r>
      <w:r>
        <w:rPr>
          <w:i/>
        </w:rPr>
        <w:tab/>
        <w:t xml:space="preserve">  CR-0075  Cat: B (Rel-17)</w:t>
      </w:r>
      <w:r>
        <w:rPr>
          <w:i/>
        </w:rPr>
        <w:br/>
      </w:r>
      <w:r>
        <w:rPr>
          <w:i/>
        </w:rPr>
        <w:br/>
      </w:r>
      <w:r>
        <w:rPr>
          <w:i/>
        </w:rPr>
        <w:tab/>
      </w:r>
      <w:r>
        <w:rPr>
          <w:i/>
        </w:rPr>
        <w:tab/>
      </w:r>
      <w:r>
        <w:rPr>
          <w:i/>
        </w:rPr>
        <w:tab/>
      </w:r>
      <w:r>
        <w:rPr>
          <w:i/>
        </w:rPr>
        <w:tab/>
      </w:r>
      <w:r>
        <w:rPr>
          <w:i/>
        </w:rPr>
        <w:tab/>
        <w:t>Source: Huawei</w:t>
      </w:r>
    </w:p>
    <w:p w14:paraId="24D1F1D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7A658A" w14:textId="3B3E170E" w:rsidR="00555625" w:rsidRDefault="00555625" w:rsidP="00555625">
      <w:pPr>
        <w:rPr>
          <w:rFonts w:ascii="Arial" w:hAnsi="Arial" w:cs="Arial"/>
          <w:b/>
          <w:sz w:val="24"/>
        </w:rPr>
      </w:pPr>
      <w:r>
        <w:rPr>
          <w:rFonts w:ascii="Arial" w:hAnsi="Arial" w:cs="Arial"/>
          <w:b/>
          <w:color w:val="0000FF"/>
          <w:sz w:val="24"/>
        </w:rPr>
        <w:t>C4-220271</w:t>
      </w:r>
      <w:r>
        <w:rPr>
          <w:rFonts w:ascii="Arial" w:hAnsi="Arial" w:cs="Arial"/>
          <w:b/>
          <w:color w:val="0000FF"/>
          <w:sz w:val="24"/>
        </w:rPr>
        <w:tab/>
      </w:r>
      <w:r>
        <w:rPr>
          <w:rFonts w:ascii="Arial" w:hAnsi="Arial" w:cs="Arial"/>
          <w:b/>
          <w:sz w:val="24"/>
        </w:rPr>
        <w:t>Update on the scheduled location time</w:t>
      </w:r>
    </w:p>
    <w:p w14:paraId="25B49BA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CR-0680  Cat: B (Rel-17)</w:t>
      </w:r>
      <w:r>
        <w:rPr>
          <w:i/>
        </w:rPr>
        <w:br/>
      </w:r>
      <w:r>
        <w:rPr>
          <w:i/>
        </w:rPr>
        <w:br/>
      </w:r>
      <w:r>
        <w:rPr>
          <w:i/>
        </w:rPr>
        <w:tab/>
      </w:r>
      <w:r>
        <w:rPr>
          <w:i/>
        </w:rPr>
        <w:tab/>
      </w:r>
      <w:r>
        <w:rPr>
          <w:i/>
        </w:rPr>
        <w:tab/>
      </w:r>
      <w:r>
        <w:rPr>
          <w:i/>
        </w:rPr>
        <w:tab/>
      </w:r>
      <w:r>
        <w:rPr>
          <w:i/>
        </w:rPr>
        <w:tab/>
        <w:t>Source: Huawei</w:t>
      </w:r>
    </w:p>
    <w:p w14:paraId="54A0B2B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075352" w14:textId="7E5C685E" w:rsidR="00555625" w:rsidRDefault="00555625" w:rsidP="00555625">
      <w:pPr>
        <w:rPr>
          <w:rFonts w:ascii="Arial" w:hAnsi="Arial" w:cs="Arial"/>
          <w:b/>
          <w:sz w:val="24"/>
        </w:rPr>
      </w:pPr>
      <w:r>
        <w:rPr>
          <w:rFonts w:ascii="Arial" w:hAnsi="Arial" w:cs="Arial"/>
          <w:b/>
          <w:color w:val="0000FF"/>
          <w:sz w:val="24"/>
        </w:rPr>
        <w:t>C4-220272</w:t>
      </w:r>
      <w:r>
        <w:rPr>
          <w:rFonts w:ascii="Arial" w:hAnsi="Arial" w:cs="Arial"/>
          <w:b/>
          <w:color w:val="0000FF"/>
          <w:sz w:val="24"/>
        </w:rPr>
        <w:tab/>
      </w:r>
      <w:r>
        <w:rPr>
          <w:rFonts w:ascii="Arial" w:hAnsi="Arial" w:cs="Arial"/>
          <w:b/>
          <w:sz w:val="24"/>
        </w:rPr>
        <w:t>Update on the scheduled location time</w:t>
      </w:r>
    </w:p>
    <w:p w14:paraId="7B69595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v17.3.0</w:t>
      </w:r>
      <w:r>
        <w:rPr>
          <w:i/>
        </w:rPr>
        <w:tab/>
        <w:t xml:space="preserve">  CR-0127  Cat: B (Rel-17)</w:t>
      </w:r>
      <w:r>
        <w:rPr>
          <w:i/>
        </w:rPr>
        <w:br/>
      </w:r>
      <w:r>
        <w:rPr>
          <w:i/>
        </w:rPr>
        <w:br/>
      </w:r>
      <w:r>
        <w:rPr>
          <w:i/>
        </w:rPr>
        <w:tab/>
      </w:r>
      <w:r>
        <w:rPr>
          <w:i/>
        </w:rPr>
        <w:tab/>
      </w:r>
      <w:r>
        <w:rPr>
          <w:i/>
        </w:rPr>
        <w:tab/>
      </w:r>
      <w:r>
        <w:rPr>
          <w:i/>
        </w:rPr>
        <w:tab/>
      </w:r>
      <w:r>
        <w:rPr>
          <w:i/>
        </w:rPr>
        <w:tab/>
        <w:t>Source: Huawei</w:t>
      </w:r>
    </w:p>
    <w:p w14:paraId="43F7E0C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1CD642" w14:textId="6F4D2A32" w:rsidR="00555625" w:rsidRDefault="00555625" w:rsidP="00555625">
      <w:pPr>
        <w:rPr>
          <w:rFonts w:ascii="Arial" w:hAnsi="Arial" w:cs="Arial"/>
          <w:b/>
          <w:sz w:val="24"/>
        </w:rPr>
      </w:pPr>
      <w:r>
        <w:rPr>
          <w:rFonts w:ascii="Arial" w:hAnsi="Arial" w:cs="Arial"/>
          <w:b/>
          <w:color w:val="0000FF"/>
          <w:sz w:val="24"/>
        </w:rPr>
        <w:t>C4-220273</w:t>
      </w:r>
      <w:r>
        <w:rPr>
          <w:rFonts w:ascii="Arial" w:hAnsi="Arial" w:cs="Arial"/>
          <w:b/>
          <w:color w:val="0000FF"/>
          <w:sz w:val="24"/>
        </w:rPr>
        <w:tab/>
      </w:r>
      <w:r>
        <w:rPr>
          <w:rFonts w:ascii="Arial" w:hAnsi="Arial" w:cs="Arial"/>
          <w:b/>
          <w:sz w:val="24"/>
        </w:rPr>
        <w:t>Corrections on the RelativeCartesianLocation</w:t>
      </w:r>
    </w:p>
    <w:p w14:paraId="176F89F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v17.3.0</w:t>
      </w:r>
      <w:r>
        <w:rPr>
          <w:i/>
        </w:rPr>
        <w:tab/>
        <w:t xml:space="preserve">  CR-0128  Cat: F (Rel-17)</w:t>
      </w:r>
      <w:r>
        <w:rPr>
          <w:i/>
        </w:rPr>
        <w:br/>
      </w:r>
      <w:r>
        <w:rPr>
          <w:i/>
        </w:rPr>
        <w:lastRenderedPageBreak/>
        <w:br/>
      </w:r>
      <w:r>
        <w:rPr>
          <w:i/>
        </w:rPr>
        <w:tab/>
      </w:r>
      <w:r>
        <w:rPr>
          <w:i/>
        </w:rPr>
        <w:tab/>
      </w:r>
      <w:r>
        <w:rPr>
          <w:i/>
        </w:rPr>
        <w:tab/>
      </w:r>
      <w:r>
        <w:rPr>
          <w:i/>
        </w:rPr>
        <w:tab/>
      </w:r>
      <w:r>
        <w:rPr>
          <w:i/>
        </w:rPr>
        <w:tab/>
        <w:t>Source: Huawei, Ericsson</w:t>
      </w:r>
    </w:p>
    <w:p w14:paraId="682484E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8C3A9" w14:textId="43956B34" w:rsidR="00555625" w:rsidRDefault="00555625" w:rsidP="00555625">
      <w:pPr>
        <w:rPr>
          <w:rFonts w:ascii="Arial" w:hAnsi="Arial" w:cs="Arial"/>
          <w:b/>
          <w:sz w:val="24"/>
        </w:rPr>
      </w:pPr>
      <w:r>
        <w:rPr>
          <w:rFonts w:ascii="Arial" w:hAnsi="Arial" w:cs="Arial"/>
          <w:b/>
          <w:color w:val="0000FF"/>
          <w:sz w:val="24"/>
        </w:rPr>
        <w:t>C4-220306</w:t>
      </w:r>
      <w:r>
        <w:rPr>
          <w:rFonts w:ascii="Arial" w:hAnsi="Arial" w:cs="Arial"/>
          <w:b/>
          <w:color w:val="0000FF"/>
          <w:sz w:val="24"/>
        </w:rPr>
        <w:tab/>
      </w:r>
      <w:r>
        <w:rPr>
          <w:rFonts w:ascii="Arial" w:hAnsi="Arial" w:cs="Arial"/>
          <w:b/>
          <w:sz w:val="24"/>
        </w:rPr>
        <w:t>Clarification on scheduled location time</w:t>
      </w:r>
    </w:p>
    <w:p w14:paraId="44A1ACB0"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E316A6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E7019" w14:textId="0E9D7682" w:rsidR="00555625" w:rsidRDefault="00555625" w:rsidP="00555625">
      <w:pPr>
        <w:rPr>
          <w:rFonts w:ascii="Arial" w:hAnsi="Arial" w:cs="Arial"/>
          <w:b/>
          <w:sz w:val="24"/>
        </w:rPr>
      </w:pPr>
      <w:r>
        <w:rPr>
          <w:rFonts w:ascii="Arial" w:hAnsi="Arial" w:cs="Arial"/>
          <w:b/>
          <w:color w:val="0000FF"/>
          <w:sz w:val="24"/>
        </w:rPr>
        <w:t>C4-220339</w:t>
      </w:r>
      <w:r>
        <w:rPr>
          <w:rFonts w:ascii="Arial" w:hAnsi="Arial" w:cs="Arial"/>
          <w:b/>
          <w:color w:val="0000FF"/>
          <w:sz w:val="24"/>
        </w:rPr>
        <w:tab/>
      </w:r>
      <w:r>
        <w:rPr>
          <w:rFonts w:ascii="Arial" w:hAnsi="Arial" w:cs="Arial"/>
          <w:b/>
          <w:sz w:val="24"/>
        </w:rPr>
        <w:t>Editorial corrections</w:t>
      </w:r>
    </w:p>
    <w:p w14:paraId="0A59642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v17.3.0</w:t>
      </w:r>
      <w:r>
        <w:rPr>
          <w:i/>
        </w:rPr>
        <w:tab/>
        <w:t xml:space="preserve">  CR-0074  rev 1 Cat: F (Rel-17)</w:t>
      </w:r>
      <w:r>
        <w:rPr>
          <w:i/>
        </w:rPr>
        <w:br/>
      </w:r>
      <w:r>
        <w:rPr>
          <w:i/>
        </w:rPr>
        <w:br/>
      </w:r>
      <w:r>
        <w:rPr>
          <w:i/>
        </w:rPr>
        <w:tab/>
      </w:r>
      <w:r>
        <w:rPr>
          <w:i/>
        </w:rPr>
        <w:tab/>
      </w:r>
      <w:r>
        <w:rPr>
          <w:i/>
        </w:rPr>
        <w:tab/>
      </w:r>
      <w:r>
        <w:rPr>
          <w:i/>
        </w:rPr>
        <w:tab/>
      </w:r>
      <w:r>
        <w:rPr>
          <w:i/>
        </w:rPr>
        <w:tab/>
        <w:t>Source: Huawei</w:t>
      </w:r>
    </w:p>
    <w:p w14:paraId="572684D9" w14:textId="77777777" w:rsidR="00555625" w:rsidRDefault="00555625" w:rsidP="00555625">
      <w:pPr>
        <w:rPr>
          <w:color w:val="808080"/>
        </w:rPr>
      </w:pPr>
      <w:r>
        <w:rPr>
          <w:color w:val="808080"/>
        </w:rPr>
        <w:t>(Replaces C4-220269)</w:t>
      </w:r>
    </w:p>
    <w:p w14:paraId="6FADC94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80F2D" w14:textId="160C00E6" w:rsidR="00555625" w:rsidRDefault="00555625" w:rsidP="00555625">
      <w:pPr>
        <w:rPr>
          <w:rFonts w:ascii="Arial" w:hAnsi="Arial" w:cs="Arial"/>
          <w:b/>
          <w:sz w:val="24"/>
        </w:rPr>
      </w:pPr>
      <w:r>
        <w:rPr>
          <w:rFonts w:ascii="Arial" w:hAnsi="Arial" w:cs="Arial"/>
          <w:b/>
          <w:color w:val="0000FF"/>
          <w:sz w:val="24"/>
        </w:rPr>
        <w:t>C4-220350</w:t>
      </w:r>
      <w:r>
        <w:rPr>
          <w:rFonts w:ascii="Arial" w:hAnsi="Arial" w:cs="Arial"/>
          <w:b/>
          <w:color w:val="0000FF"/>
          <w:sz w:val="24"/>
        </w:rPr>
        <w:tab/>
      </w:r>
      <w:r>
        <w:rPr>
          <w:rFonts w:ascii="Arial" w:hAnsi="Arial" w:cs="Arial"/>
          <w:b/>
          <w:sz w:val="24"/>
        </w:rPr>
        <w:t>Scheduled location time</w:t>
      </w:r>
    </w:p>
    <w:p w14:paraId="53FB0956"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v17.2.0</w:t>
      </w:r>
      <w:r>
        <w:rPr>
          <w:i/>
        </w:rPr>
        <w:tab/>
        <w:t xml:space="preserve">  CR-0078  rev 1 Cat: B (Rel-17)</w:t>
      </w:r>
      <w:r>
        <w:rPr>
          <w:i/>
        </w:rPr>
        <w:br/>
      </w:r>
      <w:r>
        <w:rPr>
          <w:i/>
        </w:rPr>
        <w:br/>
      </w:r>
      <w:r>
        <w:rPr>
          <w:i/>
        </w:rPr>
        <w:tab/>
      </w:r>
      <w:r>
        <w:rPr>
          <w:i/>
        </w:rPr>
        <w:tab/>
      </w:r>
      <w:r>
        <w:rPr>
          <w:i/>
        </w:rPr>
        <w:tab/>
      </w:r>
      <w:r>
        <w:rPr>
          <w:i/>
        </w:rPr>
        <w:tab/>
      </w:r>
      <w:r>
        <w:rPr>
          <w:i/>
        </w:rPr>
        <w:tab/>
        <w:t>Source: CATT, Ericsson</w:t>
      </w:r>
    </w:p>
    <w:p w14:paraId="42844DCF" w14:textId="77777777" w:rsidR="00555625" w:rsidRDefault="00555625" w:rsidP="00555625">
      <w:pPr>
        <w:rPr>
          <w:color w:val="808080"/>
        </w:rPr>
      </w:pPr>
      <w:r>
        <w:rPr>
          <w:color w:val="808080"/>
        </w:rPr>
        <w:t>(Replaces C4-220172)</w:t>
      </w:r>
    </w:p>
    <w:p w14:paraId="096F907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B42C8" w14:textId="2A4B61C4" w:rsidR="00555625" w:rsidRDefault="00555625" w:rsidP="00555625">
      <w:pPr>
        <w:rPr>
          <w:rFonts w:ascii="Arial" w:hAnsi="Arial" w:cs="Arial"/>
          <w:b/>
          <w:sz w:val="24"/>
        </w:rPr>
      </w:pPr>
      <w:r>
        <w:rPr>
          <w:rFonts w:ascii="Arial" w:hAnsi="Arial" w:cs="Arial"/>
          <w:b/>
          <w:color w:val="0000FF"/>
          <w:sz w:val="24"/>
        </w:rPr>
        <w:t>C4-220368</w:t>
      </w:r>
      <w:r>
        <w:rPr>
          <w:rFonts w:ascii="Arial" w:hAnsi="Arial" w:cs="Arial"/>
          <w:b/>
          <w:color w:val="0000FF"/>
          <w:sz w:val="24"/>
        </w:rPr>
        <w:tab/>
      </w:r>
      <w:r>
        <w:rPr>
          <w:rFonts w:ascii="Arial" w:hAnsi="Arial" w:cs="Arial"/>
          <w:b/>
          <w:sz w:val="24"/>
        </w:rPr>
        <w:t>Schedule location time for GMLC</w:t>
      </w:r>
    </w:p>
    <w:p w14:paraId="15A0A4B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v17.3.0</w:t>
      </w:r>
      <w:r>
        <w:rPr>
          <w:i/>
        </w:rPr>
        <w:tab/>
        <w:t xml:space="preserve">  CR-0072  rev 1 Cat: B (Rel-17)</w:t>
      </w:r>
      <w:r>
        <w:rPr>
          <w:i/>
        </w:rPr>
        <w:br/>
      </w:r>
      <w:r>
        <w:rPr>
          <w:i/>
        </w:rPr>
        <w:br/>
      </w:r>
      <w:r>
        <w:rPr>
          <w:i/>
        </w:rPr>
        <w:tab/>
      </w:r>
      <w:r>
        <w:rPr>
          <w:i/>
        </w:rPr>
        <w:tab/>
      </w:r>
      <w:r>
        <w:rPr>
          <w:i/>
        </w:rPr>
        <w:tab/>
      </w:r>
      <w:r>
        <w:rPr>
          <w:i/>
        </w:rPr>
        <w:tab/>
      </w:r>
      <w:r>
        <w:rPr>
          <w:i/>
        </w:rPr>
        <w:tab/>
        <w:t>Source: Nokia, Nokia Shanghai Bell, Huawei, CATT</w:t>
      </w:r>
    </w:p>
    <w:p w14:paraId="4253298D" w14:textId="77777777" w:rsidR="00555625" w:rsidRDefault="00555625" w:rsidP="00555625">
      <w:pPr>
        <w:rPr>
          <w:color w:val="808080"/>
        </w:rPr>
      </w:pPr>
      <w:r>
        <w:rPr>
          <w:color w:val="808080"/>
        </w:rPr>
        <w:t>(Replaces C4-220131)</w:t>
      </w:r>
    </w:p>
    <w:p w14:paraId="3E0DF44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2779E" w14:textId="55CF6EC1" w:rsidR="00555625" w:rsidRDefault="00555625" w:rsidP="00555625">
      <w:pPr>
        <w:rPr>
          <w:rFonts w:ascii="Arial" w:hAnsi="Arial" w:cs="Arial"/>
          <w:b/>
          <w:sz w:val="24"/>
        </w:rPr>
      </w:pPr>
      <w:r>
        <w:rPr>
          <w:rFonts w:ascii="Arial" w:hAnsi="Arial" w:cs="Arial"/>
          <w:b/>
          <w:color w:val="0000FF"/>
          <w:sz w:val="24"/>
        </w:rPr>
        <w:t>C4-220369</w:t>
      </w:r>
      <w:r>
        <w:rPr>
          <w:rFonts w:ascii="Arial" w:hAnsi="Arial" w:cs="Arial"/>
          <w:b/>
          <w:color w:val="0000FF"/>
          <w:sz w:val="24"/>
        </w:rPr>
        <w:tab/>
      </w:r>
      <w:r>
        <w:rPr>
          <w:rFonts w:ascii="Arial" w:hAnsi="Arial" w:cs="Arial"/>
          <w:b/>
          <w:sz w:val="24"/>
        </w:rPr>
        <w:t>Schedule location time for AMF</w:t>
      </w:r>
    </w:p>
    <w:p w14:paraId="5DE5AAC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CR-0668  rev 1 Cat: B (Rel-17)</w:t>
      </w:r>
      <w:r>
        <w:rPr>
          <w:i/>
        </w:rPr>
        <w:br/>
      </w:r>
      <w:r>
        <w:rPr>
          <w:i/>
        </w:rPr>
        <w:br/>
      </w:r>
      <w:r>
        <w:rPr>
          <w:i/>
        </w:rPr>
        <w:tab/>
      </w:r>
      <w:r>
        <w:rPr>
          <w:i/>
        </w:rPr>
        <w:tab/>
      </w:r>
      <w:r>
        <w:rPr>
          <w:i/>
        </w:rPr>
        <w:tab/>
      </w:r>
      <w:r>
        <w:rPr>
          <w:i/>
        </w:rPr>
        <w:tab/>
      </w:r>
      <w:r>
        <w:rPr>
          <w:i/>
        </w:rPr>
        <w:tab/>
        <w:t>Source: Nokia, Nokia Shanghai Bell, Huawei, CATT</w:t>
      </w:r>
    </w:p>
    <w:p w14:paraId="68B8F085" w14:textId="77777777" w:rsidR="00555625" w:rsidRDefault="00555625" w:rsidP="00555625">
      <w:pPr>
        <w:rPr>
          <w:color w:val="808080"/>
        </w:rPr>
      </w:pPr>
      <w:r>
        <w:rPr>
          <w:color w:val="808080"/>
        </w:rPr>
        <w:t>(Replaces C4-220132)</w:t>
      </w:r>
    </w:p>
    <w:p w14:paraId="4C6AEFA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F199F" w14:textId="77777777" w:rsidR="00555625" w:rsidRDefault="00555625" w:rsidP="00555625">
      <w:pPr>
        <w:pStyle w:val="Heading4"/>
      </w:pPr>
      <w:bookmarkStart w:id="41" w:name="_Toc94025062"/>
      <w:r>
        <w:t>6.1.15</w:t>
      </w:r>
      <w:r>
        <w:tab/>
        <w:t>CT aspects of Support of different slices over different Non 3GPP access [TEI17_N3SLICE]</w:t>
      </w:r>
      <w:bookmarkEnd w:id="41"/>
    </w:p>
    <w:p w14:paraId="0FB05B7B" w14:textId="77777777" w:rsidR="00555625" w:rsidRDefault="00555625" w:rsidP="00555625">
      <w:pPr>
        <w:pStyle w:val="Heading4"/>
      </w:pPr>
      <w:bookmarkStart w:id="42" w:name="_Toc94025063"/>
      <w:r>
        <w:t>6.1.16</w:t>
      </w:r>
      <w:r>
        <w:tab/>
        <w:t>CT aspects of the architectural enhancements for 5G multicast-broadcast services [5MBS]</w:t>
      </w:r>
      <w:bookmarkEnd w:id="42"/>
    </w:p>
    <w:p w14:paraId="11D8C672" w14:textId="7730103B" w:rsidR="00555625" w:rsidRDefault="00555625" w:rsidP="00555625">
      <w:pPr>
        <w:rPr>
          <w:rFonts w:ascii="Arial" w:hAnsi="Arial" w:cs="Arial"/>
          <w:b/>
          <w:sz w:val="24"/>
        </w:rPr>
      </w:pPr>
      <w:r>
        <w:rPr>
          <w:rFonts w:ascii="Arial" w:hAnsi="Arial" w:cs="Arial"/>
          <w:b/>
          <w:color w:val="0000FF"/>
          <w:sz w:val="24"/>
        </w:rPr>
        <w:t>C4-220037</w:t>
      </w:r>
      <w:r>
        <w:rPr>
          <w:rFonts w:ascii="Arial" w:hAnsi="Arial" w:cs="Arial"/>
          <w:b/>
          <w:color w:val="0000FF"/>
          <w:sz w:val="24"/>
        </w:rPr>
        <w:tab/>
      </w:r>
      <w:r>
        <w:rPr>
          <w:rFonts w:ascii="Arial" w:hAnsi="Arial" w:cs="Arial"/>
          <w:b/>
          <w:sz w:val="24"/>
        </w:rPr>
        <w:t>Clarification to the MBS Session N4 Information</w:t>
      </w:r>
    </w:p>
    <w:p w14:paraId="53249679"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CR-0592  Cat: F (Rel-17)</w:t>
      </w:r>
      <w:r>
        <w:rPr>
          <w:i/>
        </w:rPr>
        <w:br/>
      </w:r>
      <w:r>
        <w:rPr>
          <w:i/>
        </w:rPr>
        <w:br/>
      </w:r>
      <w:r>
        <w:rPr>
          <w:i/>
        </w:rPr>
        <w:tab/>
      </w:r>
      <w:r>
        <w:rPr>
          <w:i/>
        </w:rPr>
        <w:tab/>
      </w:r>
      <w:r>
        <w:rPr>
          <w:i/>
        </w:rPr>
        <w:tab/>
      </w:r>
      <w:r>
        <w:rPr>
          <w:i/>
        </w:rPr>
        <w:tab/>
      </w:r>
      <w:r>
        <w:rPr>
          <w:i/>
        </w:rPr>
        <w:tab/>
        <w:t>Source: Huawei</w:t>
      </w:r>
    </w:p>
    <w:p w14:paraId="144CB59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C4-220326</w:t>
      </w:r>
      <w:r>
        <w:rPr>
          <w:color w:val="993300"/>
          <w:u w:val="single"/>
        </w:rPr>
        <w:t>.</w:t>
      </w:r>
    </w:p>
    <w:p w14:paraId="09EB9296" w14:textId="48B3DC47" w:rsidR="00555625" w:rsidRDefault="00555625" w:rsidP="00555625">
      <w:pPr>
        <w:rPr>
          <w:rFonts w:ascii="Arial" w:hAnsi="Arial" w:cs="Arial"/>
          <w:b/>
          <w:sz w:val="24"/>
        </w:rPr>
      </w:pPr>
      <w:r>
        <w:rPr>
          <w:rFonts w:ascii="Arial" w:hAnsi="Arial" w:cs="Arial"/>
          <w:b/>
          <w:color w:val="0000FF"/>
          <w:sz w:val="24"/>
        </w:rPr>
        <w:t>C4-220041</w:t>
      </w:r>
      <w:r>
        <w:rPr>
          <w:rFonts w:ascii="Arial" w:hAnsi="Arial" w:cs="Arial"/>
          <w:b/>
          <w:color w:val="0000FF"/>
          <w:sz w:val="24"/>
        </w:rPr>
        <w:tab/>
      </w:r>
      <w:r>
        <w:rPr>
          <w:rFonts w:ascii="Arial" w:hAnsi="Arial" w:cs="Arial"/>
          <w:b/>
          <w:sz w:val="24"/>
        </w:rPr>
        <w:t>Editorial cleanup</w:t>
      </w:r>
    </w:p>
    <w:p w14:paraId="5E8B3C00"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Huawei</w:t>
      </w:r>
    </w:p>
    <w:p w14:paraId="6479324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C4-220327</w:t>
      </w:r>
      <w:r>
        <w:rPr>
          <w:color w:val="993300"/>
          <w:u w:val="single"/>
        </w:rPr>
        <w:t>.</w:t>
      </w:r>
    </w:p>
    <w:p w14:paraId="37166B0E" w14:textId="51691A15" w:rsidR="00555625" w:rsidRDefault="00555625" w:rsidP="00555625">
      <w:pPr>
        <w:rPr>
          <w:rFonts w:ascii="Arial" w:hAnsi="Arial" w:cs="Arial"/>
          <w:b/>
          <w:sz w:val="24"/>
        </w:rPr>
      </w:pPr>
      <w:r>
        <w:rPr>
          <w:rFonts w:ascii="Arial" w:hAnsi="Arial" w:cs="Arial"/>
          <w:b/>
          <w:color w:val="0000FF"/>
          <w:sz w:val="24"/>
        </w:rPr>
        <w:t>C4-220063</w:t>
      </w:r>
      <w:r>
        <w:rPr>
          <w:rFonts w:ascii="Arial" w:hAnsi="Arial" w:cs="Arial"/>
          <w:b/>
          <w:color w:val="0000FF"/>
          <w:sz w:val="24"/>
        </w:rPr>
        <w:tab/>
      </w:r>
      <w:r>
        <w:rPr>
          <w:rFonts w:ascii="Arial" w:hAnsi="Arial" w:cs="Arial"/>
          <w:b/>
          <w:sz w:val="24"/>
        </w:rPr>
        <w:t>Reply LS on 5MBS preparation of stage 3 work split between SA4 and CT3</w:t>
      </w:r>
    </w:p>
    <w:p w14:paraId="5CC58332"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S4-211665, to CT3, CT4, cc SA2</w:t>
      </w:r>
      <w:r>
        <w:rPr>
          <w:i/>
        </w:rPr>
        <w:br/>
      </w:r>
      <w:r>
        <w:rPr>
          <w:i/>
        </w:rPr>
        <w:tab/>
      </w:r>
      <w:r>
        <w:rPr>
          <w:i/>
        </w:rPr>
        <w:tab/>
      </w:r>
      <w:r>
        <w:rPr>
          <w:i/>
        </w:rPr>
        <w:tab/>
      </w:r>
      <w:r>
        <w:rPr>
          <w:i/>
        </w:rPr>
        <w:tab/>
      </w:r>
      <w:r>
        <w:rPr>
          <w:i/>
        </w:rPr>
        <w:tab/>
        <w:t>Source: SA4</w:t>
      </w:r>
    </w:p>
    <w:p w14:paraId="268F0F5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A78E3" w14:textId="43DC4514" w:rsidR="00555625" w:rsidRDefault="00555625" w:rsidP="00555625">
      <w:pPr>
        <w:rPr>
          <w:rFonts w:ascii="Arial" w:hAnsi="Arial" w:cs="Arial"/>
          <w:b/>
          <w:sz w:val="24"/>
        </w:rPr>
      </w:pPr>
      <w:r>
        <w:rPr>
          <w:rFonts w:ascii="Arial" w:hAnsi="Arial" w:cs="Arial"/>
          <w:b/>
          <w:color w:val="0000FF"/>
          <w:sz w:val="24"/>
        </w:rPr>
        <w:t>C4-220084</w:t>
      </w:r>
      <w:r>
        <w:rPr>
          <w:rFonts w:ascii="Arial" w:hAnsi="Arial" w:cs="Arial"/>
          <w:b/>
          <w:color w:val="0000FF"/>
          <w:sz w:val="24"/>
        </w:rPr>
        <w:tab/>
      </w:r>
      <w:r>
        <w:rPr>
          <w:rFonts w:ascii="Arial" w:hAnsi="Arial" w:cs="Arial"/>
          <w:b/>
          <w:sz w:val="24"/>
        </w:rPr>
        <w:t>Removing QoS flow</w:t>
      </w:r>
    </w:p>
    <w:p w14:paraId="05E21D8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CR-0595  Cat: F (Rel-17)</w:t>
      </w:r>
      <w:r>
        <w:rPr>
          <w:i/>
        </w:rPr>
        <w:br/>
      </w:r>
      <w:r>
        <w:rPr>
          <w:i/>
        </w:rPr>
        <w:br/>
      </w:r>
      <w:r>
        <w:rPr>
          <w:i/>
        </w:rPr>
        <w:tab/>
      </w:r>
      <w:r>
        <w:rPr>
          <w:i/>
        </w:rPr>
        <w:tab/>
      </w:r>
      <w:r>
        <w:rPr>
          <w:i/>
        </w:rPr>
        <w:tab/>
      </w:r>
      <w:r>
        <w:rPr>
          <w:i/>
        </w:rPr>
        <w:tab/>
      </w:r>
      <w:r>
        <w:rPr>
          <w:i/>
        </w:rPr>
        <w:tab/>
        <w:t>Source: Huawei</w:t>
      </w:r>
    </w:p>
    <w:p w14:paraId="1FC29FC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C4-220328</w:t>
      </w:r>
      <w:r>
        <w:rPr>
          <w:color w:val="993300"/>
          <w:u w:val="single"/>
        </w:rPr>
        <w:t>.</w:t>
      </w:r>
    </w:p>
    <w:p w14:paraId="7452E023" w14:textId="7750DE48" w:rsidR="00555625" w:rsidRDefault="00555625" w:rsidP="00555625">
      <w:pPr>
        <w:rPr>
          <w:rFonts w:ascii="Arial" w:hAnsi="Arial" w:cs="Arial"/>
          <w:b/>
          <w:sz w:val="24"/>
        </w:rPr>
      </w:pPr>
      <w:r>
        <w:rPr>
          <w:rFonts w:ascii="Arial" w:hAnsi="Arial" w:cs="Arial"/>
          <w:b/>
          <w:color w:val="0000FF"/>
          <w:sz w:val="24"/>
        </w:rPr>
        <w:t>C4-220093</w:t>
      </w:r>
      <w:r>
        <w:rPr>
          <w:rFonts w:ascii="Arial" w:hAnsi="Arial" w:cs="Arial"/>
          <w:b/>
          <w:color w:val="0000FF"/>
          <w:sz w:val="24"/>
        </w:rPr>
        <w:tab/>
      </w:r>
      <w:r>
        <w:rPr>
          <w:rFonts w:ascii="Arial" w:hAnsi="Arial" w:cs="Arial"/>
          <w:b/>
          <w:sz w:val="24"/>
        </w:rPr>
        <w:t>MB-SMF discovery by AMF using MBS Session ID and Area Session ID</w:t>
      </w:r>
    </w:p>
    <w:p w14:paraId="6E140D96"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v17.4.0</w:t>
      </w:r>
      <w:r>
        <w:rPr>
          <w:i/>
        </w:rPr>
        <w:tab/>
        <w:t xml:space="preserve">  CR-0636  Cat: B (Rel-17)</w:t>
      </w:r>
      <w:r>
        <w:rPr>
          <w:i/>
        </w:rPr>
        <w:br/>
      </w:r>
      <w:r>
        <w:rPr>
          <w:i/>
        </w:rPr>
        <w:br/>
      </w:r>
      <w:r>
        <w:rPr>
          <w:i/>
        </w:rPr>
        <w:tab/>
      </w:r>
      <w:r>
        <w:rPr>
          <w:i/>
        </w:rPr>
        <w:tab/>
      </w:r>
      <w:r>
        <w:rPr>
          <w:i/>
        </w:rPr>
        <w:tab/>
      </w:r>
      <w:r>
        <w:rPr>
          <w:i/>
        </w:rPr>
        <w:tab/>
      </w:r>
      <w:r>
        <w:rPr>
          <w:i/>
        </w:rPr>
        <w:tab/>
        <w:t>Source: Nokia, Nokia Shanghai Bell</w:t>
      </w:r>
    </w:p>
    <w:p w14:paraId="4C690C9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C4-220415</w:t>
      </w:r>
      <w:r>
        <w:rPr>
          <w:color w:val="993300"/>
          <w:u w:val="single"/>
        </w:rPr>
        <w:t>.</w:t>
      </w:r>
    </w:p>
    <w:p w14:paraId="746C5CA6" w14:textId="3C221F40" w:rsidR="00555625" w:rsidRDefault="00555625" w:rsidP="00555625">
      <w:pPr>
        <w:rPr>
          <w:rFonts w:ascii="Arial" w:hAnsi="Arial" w:cs="Arial"/>
          <w:b/>
          <w:sz w:val="24"/>
        </w:rPr>
      </w:pPr>
      <w:r>
        <w:rPr>
          <w:rFonts w:ascii="Arial" w:hAnsi="Arial" w:cs="Arial"/>
          <w:b/>
          <w:color w:val="0000FF"/>
          <w:sz w:val="24"/>
        </w:rPr>
        <w:t>C4-220094</w:t>
      </w:r>
      <w:r>
        <w:rPr>
          <w:rFonts w:ascii="Arial" w:hAnsi="Arial" w:cs="Arial"/>
          <w:b/>
          <w:color w:val="0000FF"/>
          <w:sz w:val="24"/>
        </w:rPr>
        <w:tab/>
      </w:r>
      <w:r>
        <w:rPr>
          <w:rFonts w:ascii="Arial" w:hAnsi="Arial" w:cs="Arial"/>
          <w:b/>
          <w:sz w:val="24"/>
        </w:rPr>
        <w:t>Location dependent MBS service</w:t>
      </w:r>
    </w:p>
    <w:p w14:paraId="27EEBA6B"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v17.3.0</w:t>
      </w:r>
      <w:r>
        <w:rPr>
          <w:i/>
        </w:rPr>
        <w:tab/>
        <w:t xml:space="preserve">  CR-0597  Cat: B (Rel-17)</w:t>
      </w:r>
      <w:r>
        <w:rPr>
          <w:i/>
        </w:rPr>
        <w:br/>
      </w:r>
      <w:r>
        <w:rPr>
          <w:i/>
        </w:rPr>
        <w:br/>
      </w:r>
      <w:r>
        <w:rPr>
          <w:i/>
        </w:rPr>
        <w:tab/>
      </w:r>
      <w:r>
        <w:rPr>
          <w:i/>
        </w:rPr>
        <w:tab/>
      </w:r>
      <w:r>
        <w:rPr>
          <w:i/>
        </w:rPr>
        <w:tab/>
      </w:r>
      <w:r>
        <w:rPr>
          <w:i/>
        </w:rPr>
        <w:tab/>
      </w:r>
      <w:r>
        <w:rPr>
          <w:i/>
        </w:rPr>
        <w:tab/>
        <w:t>Source: Nokia, Nokia Shanghai Bell</w:t>
      </w:r>
    </w:p>
    <w:p w14:paraId="194CE3D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5A7E1" w14:textId="05ADB9EA" w:rsidR="00555625" w:rsidRDefault="00555625" w:rsidP="00555625">
      <w:pPr>
        <w:rPr>
          <w:rFonts w:ascii="Arial" w:hAnsi="Arial" w:cs="Arial"/>
          <w:b/>
          <w:sz w:val="24"/>
        </w:rPr>
      </w:pPr>
      <w:r>
        <w:rPr>
          <w:rFonts w:ascii="Arial" w:hAnsi="Arial" w:cs="Arial"/>
          <w:b/>
          <w:color w:val="0000FF"/>
          <w:sz w:val="24"/>
        </w:rPr>
        <w:t>C4-220095</w:t>
      </w:r>
      <w:r>
        <w:rPr>
          <w:rFonts w:ascii="Arial" w:hAnsi="Arial" w:cs="Arial"/>
          <w:b/>
          <w:color w:val="0000FF"/>
          <w:sz w:val="24"/>
        </w:rPr>
        <w:tab/>
      </w:r>
      <w:r>
        <w:rPr>
          <w:rFonts w:ascii="Arial" w:hAnsi="Arial" w:cs="Arial"/>
          <w:b/>
          <w:sz w:val="24"/>
        </w:rPr>
        <w:t>Local MBS service &amp; Location dependent MBS service</w:t>
      </w:r>
    </w:p>
    <w:p w14:paraId="0ABED90A" w14:textId="77777777" w:rsidR="00555625" w:rsidRDefault="00555625" w:rsidP="0055562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Nokia, Nokia Shanghai Bell</w:t>
      </w:r>
    </w:p>
    <w:p w14:paraId="76645B2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C4-220416</w:t>
      </w:r>
      <w:r>
        <w:rPr>
          <w:color w:val="993300"/>
          <w:u w:val="single"/>
        </w:rPr>
        <w:t>.</w:t>
      </w:r>
    </w:p>
    <w:p w14:paraId="74C1FBE1" w14:textId="135E45BA" w:rsidR="00555625" w:rsidRDefault="00555625" w:rsidP="00555625">
      <w:pPr>
        <w:rPr>
          <w:rFonts w:ascii="Arial" w:hAnsi="Arial" w:cs="Arial"/>
          <w:b/>
          <w:sz w:val="24"/>
        </w:rPr>
      </w:pPr>
      <w:r>
        <w:rPr>
          <w:rFonts w:ascii="Arial" w:hAnsi="Arial" w:cs="Arial"/>
          <w:b/>
          <w:color w:val="0000FF"/>
          <w:sz w:val="24"/>
        </w:rPr>
        <w:t>C4-220096</w:t>
      </w:r>
      <w:r>
        <w:rPr>
          <w:rFonts w:ascii="Arial" w:hAnsi="Arial" w:cs="Arial"/>
          <w:b/>
          <w:color w:val="0000FF"/>
          <w:sz w:val="24"/>
        </w:rPr>
        <w:tab/>
      </w:r>
      <w:r>
        <w:rPr>
          <w:rFonts w:ascii="Arial" w:hAnsi="Arial" w:cs="Arial"/>
          <w:b/>
          <w:sz w:val="24"/>
        </w:rPr>
        <w:t>MBSSession_ContextUpdate service operation</w:t>
      </w:r>
    </w:p>
    <w:p w14:paraId="6029C216" w14:textId="77777777" w:rsidR="00555625" w:rsidRDefault="00555625" w:rsidP="0055562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Nokia, Nokia Shanghai Bell</w:t>
      </w:r>
    </w:p>
    <w:p w14:paraId="05B19E5D"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C4-220417</w:t>
      </w:r>
      <w:r>
        <w:rPr>
          <w:color w:val="993300"/>
          <w:u w:val="single"/>
        </w:rPr>
        <w:t>.</w:t>
      </w:r>
    </w:p>
    <w:p w14:paraId="22A5BD99" w14:textId="0A2B323B" w:rsidR="00555625" w:rsidRDefault="00555625" w:rsidP="00555625">
      <w:pPr>
        <w:rPr>
          <w:rFonts w:ascii="Arial" w:hAnsi="Arial" w:cs="Arial"/>
          <w:b/>
          <w:sz w:val="24"/>
        </w:rPr>
      </w:pPr>
      <w:r>
        <w:rPr>
          <w:rFonts w:ascii="Arial" w:hAnsi="Arial" w:cs="Arial"/>
          <w:b/>
          <w:color w:val="0000FF"/>
          <w:sz w:val="24"/>
        </w:rPr>
        <w:t>C4-220097</w:t>
      </w:r>
      <w:r>
        <w:rPr>
          <w:rFonts w:ascii="Arial" w:hAnsi="Arial" w:cs="Arial"/>
          <w:b/>
          <w:color w:val="0000FF"/>
          <w:sz w:val="24"/>
        </w:rPr>
        <w:tab/>
      </w:r>
      <w:r>
        <w:rPr>
          <w:rFonts w:ascii="Arial" w:hAnsi="Arial" w:cs="Arial"/>
          <w:b/>
          <w:sz w:val="24"/>
        </w:rPr>
        <w:t>OpenAPI impacts for Update and Delete service operations</w:t>
      </w:r>
    </w:p>
    <w:p w14:paraId="2654BC5C" w14:textId="77777777" w:rsidR="00555625" w:rsidRDefault="00555625" w:rsidP="0055562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Nokia, Nokia Shanghai Bell</w:t>
      </w:r>
    </w:p>
    <w:p w14:paraId="73B84B6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2B1B0" w14:textId="374E54BF" w:rsidR="00555625" w:rsidRDefault="00555625" w:rsidP="00555625">
      <w:pPr>
        <w:rPr>
          <w:rFonts w:ascii="Arial" w:hAnsi="Arial" w:cs="Arial"/>
          <w:b/>
          <w:sz w:val="24"/>
        </w:rPr>
      </w:pPr>
      <w:r>
        <w:rPr>
          <w:rFonts w:ascii="Arial" w:hAnsi="Arial" w:cs="Arial"/>
          <w:b/>
          <w:color w:val="0000FF"/>
          <w:sz w:val="24"/>
        </w:rPr>
        <w:t>C4-220098</w:t>
      </w:r>
      <w:r>
        <w:rPr>
          <w:rFonts w:ascii="Arial" w:hAnsi="Arial" w:cs="Arial"/>
          <w:b/>
          <w:color w:val="0000FF"/>
          <w:sz w:val="24"/>
        </w:rPr>
        <w:tab/>
      </w:r>
      <w:r>
        <w:rPr>
          <w:rFonts w:ascii="Arial" w:hAnsi="Arial" w:cs="Arial"/>
          <w:b/>
          <w:sz w:val="24"/>
        </w:rPr>
        <w:t>OpenAPI impacts for Context Status Notify service operation</w:t>
      </w:r>
    </w:p>
    <w:p w14:paraId="7A0FB2BC" w14:textId="77777777" w:rsidR="00555625" w:rsidRDefault="00555625" w:rsidP="0055562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Nokia, Nokia Shanghai Bell</w:t>
      </w:r>
    </w:p>
    <w:p w14:paraId="0460213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5E998" w14:textId="6E794EAD" w:rsidR="00555625" w:rsidRDefault="00555625" w:rsidP="00555625">
      <w:pPr>
        <w:rPr>
          <w:rFonts w:ascii="Arial" w:hAnsi="Arial" w:cs="Arial"/>
          <w:b/>
          <w:sz w:val="24"/>
        </w:rPr>
      </w:pPr>
      <w:r>
        <w:rPr>
          <w:rFonts w:ascii="Arial" w:hAnsi="Arial" w:cs="Arial"/>
          <w:b/>
          <w:color w:val="0000FF"/>
          <w:sz w:val="24"/>
        </w:rPr>
        <w:t>C4-220099</w:t>
      </w:r>
      <w:r>
        <w:rPr>
          <w:rFonts w:ascii="Arial" w:hAnsi="Arial" w:cs="Arial"/>
          <w:b/>
          <w:color w:val="0000FF"/>
          <w:sz w:val="24"/>
        </w:rPr>
        <w:tab/>
      </w:r>
      <w:r>
        <w:rPr>
          <w:rFonts w:ascii="Arial" w:hAnsi="Arial" w:cs="Arial"/>
          <w:b/>
          <w:sz w:val="24"/>
        </w:rPr>
        <w:t>TMGI Expiration Time in MBSSession_Create Response</w:t>
      </w:r>
    </w:p>
    <w:p w14:paraId="6EFA2832" w14:textId="77777777" w:rsidR="00555625" w:rsidRDefault="00555625" w:rsidP="0055562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Nokia, Nokia Shanghai Bell</w:t>
      </w:r>
    </w:p>
    <w:p w14:paraId="3512085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C4-220418</w:t>
      </w:r>
      <w:r>
        <w:rPr>
          <w:color w:val="993300"/>
          <w:u w:val="single"/>
        </w:rPr>
        <w:t>.</w:t>
      </w:r>
    </w:p>
    <w:p w14:paraId="3ECC2DB2" w14:textId="59B17887" w:rsidR="00555625" w:rsidRDefault="00555625" w:rsidP="00555625">
      <w:pPr>
        <w:rPr>
          <w:rFonts w:ascii="Arial" w:hAnsi="Arial" w:cs="Arial"/>
          <w:b/>
          <w:sz w:val="24"/>
        </w:rPr>
      </w:pPr>
      <w:r>
        <w:rPr>
          <w:rFonts w:ascii="Arial" w:hAnsi="Arial" w:cs="Arial"/>
          <w:b/>
          <w:color w:val="0000FF"/>
          <w:sz w:val="24"/>
        </w:rPr>
        <w:t>C4-220165</w:t>
      </w:r>
      <w:r>
        <w:rPr>
          <w:rFonts w:ascii="Arial" w:hAnsi="Arial" w:cs="Arial"/>
          <w:b/>
          <w:color w:val="0000FF"/>
          <w:sz w:val="24"/>
        </w:rPr>
        <w:tab/>
      </w:r>
      <w:r>
        <w:rPr>
          <w:rFonts w:ascii="Arial" w:hAnsi="Arial" w:cs="Arial"/>
          <w:b/>
          <w:sz w:val="24"/>
        </w:rPr>
        <w:t>Discussion on Restoration of an MBS session in 5GS</w:t>
      </w:r>
    </w:p>
    <w:p w14:paraId="1E04E260"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0DCAA6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9C6E3" w14:textId="153F6F1C" w:rsidR="00555625" w:rsidRDefault="00555625" w:rsidP="00555625">
      <w:pPr>
        <w:rPr>
          <w:rFonts w:ascii="Arial" w:hAnsi="Arial" w:cs="Arial"/>
          <w:b/>
          <w:sz w:val="24"/>
        </w:rPr>
      </w:pPr>
      <w:r>
        <w:rPr>
          <w:rFonts w:ascii="Arial" w:hAnsi="Arial" w:cs="Arial"/>
          <w:b/>
          <w:color w:val="0000FF"/>
          <w:sz w:val="24"/>
        </w:rPr>
        <w:t>C4-220176</w:t>
      </w:r>
      <w:r>
        <w:rPr>
          <w:rFonts w:ascii="Arial" w:hAnsi="Arial" w:cs="Arial"/>
          <w:b/>
          <w:color w:val="0000FF"/>
          <w:sz w:val="24"/>
        </w:rPr>
        <w:tab/>
      </w:r>
      <w:r>
        <w:rPr>
          <w:rFonts w:ascii="Arial" w:hAnsi="Arial" w:cs="Arial"/>
          <w:b/>
          <w:sz w:val="24"/>
        </w:rPr>
        <w:t>Miscellaneous corrections</w:t>
      </w:r>
    </w:p>
    <w:p w14:paraId="19B78535"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v17.4.0</w:t>
      </w:r>
      <w:r>
        <w:rPr>
          <w:i/>
        </w:rPr>
        <w:tab/>
        <w:t xml:space="preserve">  CR-0670  Cat: F (Rel-17)</w:t>
      </w:r>
      <w:r>
        <w:rPr>
          <w:i/>
        </w:rPr>
        <w:br/>
      </w:r>
      <w:r>
        <w:rPr>
          <w:i/>
        </w:rPr>
        <w:br/>
      </w:r>
      <w:r>
        <w:rPr>
          <w:i/>
        </w:rPr>
        <w:tab/>
      </w:r>
      <w:r>
        <w:rPr>
          <w:i/>
        </w:rPr>
        <w:tab/>
      </w:r>
      <w:r>
        <w:rPr>
          <w:i/>
        </w:rPr>
        <w:tab/>
      </w:r>
      <w:r>
        <w:rPr>
          <w:i/>
        </w:rPr>
        <w:tab/>
      </w:r>
      <w:r>
        <w:rPr>
          <w:i/>
        </w:rPr>
        <w:tab/>
        <w:t>Source: CATT</w:t>
      </w:r>
    </w:p>
    <w:p w14:paraId="4B690AB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6466F" w14:textId="5F60370C" w:rsidR="00555625" w:rsidRDefault="00555625" w:rsidP="00555625">
      <w:pPr>
        <w:rPr>
          <w:rFonts w:ascii="Arial" w:hAnsi="Arial" w:cs="Arial"/>
          <w:b/>
          <w:sz w:val="24"/>
        </w:rPr>
      </w:pPr>
      <w:r>
        <w:rPr>
          <w:rFonts w:ascii="Arial" w:hAnsi="Arial" w:cs="Arial"/>
          <w:b/>
          <w:color w:val="0000FF"/>
          <w:sz w:val="24"/>
        </w:rPr>
        <w:t>C4-220177</w:t>
      </w:r>
      <w:r>
        <w:rPr>
          <w:rFonts w:ascii="Arial" w:hAnsi="Arial" w:cs="Arial"/>
          <w:b/>
          <w:color w:val="0000FF"/>
          <w:sz w:val="24"/>
        </w:rPr>
        <w:tab/>
      </w:r>
      <w:r>
        <w:rPr>
          <w:rFonts w:ascii="Arial" w:hAnsi="Arial" w:cs="Arial"/>
          <w:b/>
          <w:sz w:val="24"/>
        </w:rPr>
        <w:t>Add 5MBS Session ID</w:t>
      </w:r>
    </w:p>
    <w:p w14:paraId="15A68773"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CATT</w:t>
      </w:r>
    </w:p>
    <w:p w14:paraId="4CBFFDD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2CA985" w14:textId="465CDD1F" w:rsidR="00555625" w:rsidRDefault="00555625" w:rsidP="00555625">
      <w:pPr>
        <w:rPr>
          <w:rFonts w:ascii="Arial" w:hAnsi="Arial" w:cs="Arial"/>
          <w:b/>
          <w:sz w:val="24"/>
        </w:rPr>
      </w:pPr>
      <w:r>
        <w:rPr>
          <w:rFonts w:ascii="Arial" w:hAnsi="Arial" w:cs="Arial"/>
          <w:b/>
          <w:color w:val="0000FF"/>
          <w:sz w:val="24"/>
        </w:rPr>
        <w:t>C4-220178</w:t>
      </w:r>
      <w:r>
        <w:rPr>
          <w:rFonts w:ascii="Arial" w:hAnsi="Arial" w:cs="Arial"/>
          <w:b/>
          <w:color w:val="0000FF"/>
          <w:sz w:val="24"/>
        </w:rPr>
        <w:tab/>
      </w:r>
      <w:r>
        <w:rPr>
          <w:rFonts w:ascii="Arial" w:hAnsi="Arial" w:cs="Arial"/>
          <w:b/>
          <w:sz w:val="24"/>
        </w:rPr>
        <w:t>Add Expiry Time of the TMGI</w:t>
      </w:r>
    </w:p>
    <w:p w14:paraId="117146F6"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CATT</w:t>
      </w:r>
    </w:p>
    <w:p w14:paraId="6945037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BBB36" w14:textId="1A9D32A9" w:rsidR="00555625" w:rsidRDefault="00555625" w:rsidP="00555625">
      <w:pPr>
        <w:rPr>
          <w:rFonts w:ascii="Arial" w:hAnsi="Arial" w:cs="Arial"/>
          <w:b/>
          <w:sz w:val="24"/>
        </w:rPr>
      </w:pPr>
      <w:r>
        <w:rPr>
          <w:rFonts w:ascii="Arial" w:hAnsi="Arial" w:cs="Arial"/>
          <w:b/>
          <w:color w:val="0000FF"/>
          <w:sz w:val="24"/>
        </w:rPr>
        <w:t>C4-220179</w:t>
      </w:r>
      <w:r>
        <w:rPr>
          <w:rFonts w:ascii="Arial" w:hAnsi="Arial" w:cs="Arial"/>
          <w:b/>
          <w:color w:val="0000FF"/>
          <w:sz w:val="24"/>
        </w:rPr>
        <w:tab/>
      </w:r>
      <w:r>
        <w:rPr>
          <w:rFonts w:ascii="Arial" w:hAnsi="Arial" w:cs="Arial"/>
          <w:b/>
          <w:sz w:val="24"/>
        </w:rPr>
        <w:t>Miscellaneous corrections</w:t>
      </w:r>
    </w:p>
    <w:p w14:paraId="31053E47"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CATT</w:t>
      </w:r>
    </w:p>
    <w:p w14:paraId="72C918A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C4-220352</w:t>
      </w:r>
      <w:r>
        <w:rPr>
          <w:color w:val="993300"/>
          <w:u w:val="single"/>
        </w:rPr>
        <w:t>.</w:t>
      </w:r>
    </w:p>
    <w:p w14:paraId="1BAD500B" w14:textId="15617AF0" w:rsidR="00555625" w:rsidRDefault="00555625" w:rsidP="00555625">
      <w:pPr>
        <w:rPr>
          <w:rFonts w:ascii="Arial" w:hAnsi="Arial" w:cs="Arial"/>
          <w:b/>
          <w:sz w:val="24"/>
        </w:rPr>
      </w:pPr>
      <w:r>
        <w:rPr>
          <w:rFonts w:ascii="Arial" w:hAnsi="Arial" w:cs="Arial"/>
          <w:b/>
          <w:color w:val="0000FF"/>
          <w:sz w:val="24"/>
        </w:rPr>
        <w:lastRenderedPageBreak/>
        <w:t>C4-220180</w:t>
      </w:r>
      <w:r>
        <w:rPr>
          <w:rFonts w:ascii="Arial" w:hAnsi="Arial" w:cs="Arial"/>
          <w:b/>
          <w:color w:val="0000FF"/>
          <w:sz w:val="24"/>
        </w:rPr>
        <w:tab/>
      </w:r>
      <w:r>
        <w:rPr>
          <w:rFonts w:ascii="Arial" w:hAnsi="Arial" w:cs="Arial"/>
          <w:b/>
          <w:sz w:val="24"/>
        </w:rPr>
        <w:t>Remove Notification Correlation Information</w:t>
      </w:r>
    </w:p>
    <w:p w14:paraId="00A41BC9"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CATT</w:t>
      </w:r>
    </w:p>
    <w:p w14:paraId="2C99AAD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B5F82B" w14:textId="1E3D4DB7" w:rsidR="00555625" w:rsidRDefault="00555625" w:rsidP="00555625">
      <w:pPr>
        <w:rPr>
          <w:rFonts w:ascii="Arial" w:hAnsi="Arial" w:cs="Arial"/>
          <w:b/>
          <w:sz w:val="24"/>
        </w:rPr>
      </w:pPr>
      <w:r>
        <w:rPr>
          <w:rFonts w:ascii="Arial" w:hAnsi="Arial" w:cs="Arial"/>
          <w:b/>
          <w:color w:val="0000FF"/>
          <w:sz w:val="24"/>
        </w:rPr>
        <w:t>C4-220251</w:t>
      </w:r>
      <w:r>
        <w:rPr>
          <w:rFonts w:ascii="Arial" w:hAnsi="Arial" w:cs="Arial"/>
          <w:b/>
          <w:color w:val="0000FF"/>
          <w:sz w:val="24"/>
        </w:rPr>
        <w:tab/>
      </w:r>
      <w:r>
        <w:rPr>
          <w:rFonts w:ascii="Arial" w:hAnsi="Arial" w:cs="Arial"/>
          <w:b/>
          <w:sz w:val="24"/>
        </w:rPr>
        <w:t>MB-SMF discovery</w:t>
      </w:r>
    </w:p>
    <w:p w14:paraId="3ADA1C8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CR-0661  Cat: B (Rel-17)</w:t>
      </w:r>
      <w:r>
        <w:rPr>
          <w:i/>
        </w:rPr>
        <w:br/>
      </w:r>
      <w:r>
        <w:rPr>
          <w:i/>
        </w:rPr>
        <w:br/>
      </w:r>
      <w:r>
        <w:rPr>
          <w:i/>
        </w:rPr>
        <w:tab/>
      </w:r>
      <w:r>
        <w:rPr>
          <w:i/>
        </w:rPr>
        <w:tab/>
      </w:r>
      <w:r>
        <w:rPr>
          <w:i/>
        </w:rPr>
        <w:tab/>
      </w:r>
      <w:r>
        <w:rPr>
          <w:i/>
        </w:rPr>
        <w:tab/>
      </w:r>
      <w:r>
        <w:rPr>
          <w:i/>
        </w:rPr>
        <w:tab/>
        <w:t>Source: Huawei</w:t>
      </w:r>
    </w:p>
    <w:p w14:paraId="0F5351C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DB1D61" w14:textId="45CE5B67" w:rsidR="00555625" w:rsidRDefault="00555625" w:rsidP="00555625">
      <w:pPr>
        <w:rPr>
          <w:rFonts w:ascii="Arial" w:hAnsi="Arial" w:cs="Arial"/>
          <w:b/>
          <w:sz w:val="24"/>
        </w:rPr>
      </w:pPr>
      <w:r>
        <w:rPr>
          <w:rFonts w:ascii="Arial" w:hAnsi="Arial" w:cs="Arial"/>
          <w:b/>
          <w:color w:val="0000FF"/>
          <w:sz w:val="24"/>
        </w:rPr>
        <w:t>C4-220252</w:t>
      </w:r>
      <w:r>
        <w:rPr>
          <w:rFonts w:ascii="Arial" w:hAnsi="Arial" w:cs="Arial"/>
          <w:b/>
          <w:color w:val="0000FF"/>
          <w:sz w:val="24"/>
        </w:rPr>
        <w:tab/>
      </w:r>
      <w:r>
        <w:rPr>
          <w:rFonts w:ascii="Arial" w:hAnsi="Arial" w:cs="Arial"/>
          <w:b/>
          <w:sz w:val="24"/>
        </w:rPr>
        <w:t>Correct the IEs included in EnableGroupReachability request</w:t>
      </w:r>
    </w:p>
    <w:p w14:paraId="73F61AA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CR-0676  Cat: B (Rel-17)</w:t>
      </w:r>
      <w:r>
        <w:rPr>
          <w:i/>
        </w:rPr>
        <w:br/>
      </w:r>
      <w:r>
        <w:rPr>
          <w:i/>
        </w:rPr>
        <w:br/>
      </w:r>
      <w:r>
        <w:rPr>
          <w:i/>
        </w:rPr>
        <w:tab/>
      </w:r>
      <w:r>
        <w:rPr>
          <w:i/>
        </w:rPr>
        <w:tab/>
      </w:r>
      <w:r>
        <w:rPr>
          <w:i/>
        </w:rPr>
        <w:tab/>
      </w:r>
      <w:r>
        <w:rPr>
          <w:i/>
        </w:rPr>
        <w:tab/>
      </w:r>
      <w:r>
        <w:rPr>
          <w:i/>
        </w:rPr>
        <w:tab/>
        <w:t>Source: Huawei</w:t>
      </w:r>
    </w:p>
    <w:p w14:paraId="3F1F9CC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552DD" w14:textId="55A4C430" w:rsidR="00555625" w:rsidRDefault="00555625" w:rsidP="00555625">
      <w:pPr>
        <w:rPr>
          <w:rFonts w:ascii="Arial" w:hAnsi="Arial" w:cs="Arial"/>
          <w:b/>
          <w:sz w:val="24"/>
        </w:rPr>
      </w:pPr>
      <w:r>
        <w:rPr>
          <w:rFonts w:ascii="Arial" w:hAnsi="Arial" w:cs="Arial"/>
          <w:b/>
          <w:color w:val="0000FF"/>
          <w:sz w:val="24"/>
        </w:rPr>
        <w:t>C4-220253</w:t>
      </w:r>
      <w:r>
        <w:rPr>
          <w:rFonts w:ascii="Arial" w:hAnsi="Arial" w:cs="Arial"/>
          <w:b/>
          <w:color w:val="0000FF"/>
          <w:sz w:val="24"/>
        </w:rPr>
        <w:tab/>
      </w:r>
      <w:r>
        <w:rPr>
          <w:rFonts w:ascii="Arial" w:hAnsi="Arial" w:cs="Arial"/>
          <w:b/>
          <w:sz w:val="24"/>
        </w:rPr>
        <w:t>Service operation definition of UEReachabilityInfoNotify</w:t>
      </w:r>
    </w:p>
    <w:p w14:paraId="017E0C3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CR-0677  Cat: B (Rel-17)</w:t>
      </w:r>
      <w:r>
        <w:rPr>
          <w:i/>
        </w:rPr>
        <w:br/>
      </w:r>
      <w:r>
        <w:rPr>
          <w:i/>
        </w:rPr>
        <w:br/>
      </w:r>
      <w:r>
        <w:rPr>
          <w:i/>
        </w:rPr>
        <w:tab/>
      </w:r>
      <w:r>
        <w:rPr>
          <w:i/>
        </w:rPr>
        <w:tab/>
      </w:r>
      <w:r>
        <w:rPr>
          <w:i/>
        </w:rPr>
        <w:tab/>
      </w:r>
      <w:r>
        <w:rPr>
          <w:i/>
        </w:rPr>
        <w:tab/>
      </w:r>
      <w:r>
        <w:rPr>
          <w:i/>
        </w:rPr>
        <w:tab/>
        <w:t>Source: Huawei</w:t>
      </w:r>
    </w:p>
    <w:p w14:paraId="4275B52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75A41" w14:textId="04A82D4B" w:rsidR="00555625" w:rsidRDefault="00555625" w:rsidP="00555625">
      <w:pPr>
        <w:rPr>
          <w:rFonts w:ascii="Arial" w:hAnsi="Arial" w:cs="Arial"/>
          <w:b/>
          <w:sz w:val="24"/>
        </w:rPr>
      </w:pPr>
      <w:r>
        <w:rPr>
          <w:rFonts w:ascii="Arial" w:hAnsi="Arial" w:cs="Arial"/>
          <w:b/>
          <w:color w:val="0000FF"/>
          <w:sz w:val="24"/>
        </w:rPr>
        <w:t>C4-220254</w:t>
      </w:r>
      <w:r>
        <w:rPr>
          <w:rFonts w:ascii="Arial" w:hAnsi="Arial" w:cs="Arial"/>
          <w:b/>
          <w:color w:val="0000FF"/>
          <w:sz w:val="24"/>
        </w:rPr>
        <w:tab/>
      </w:r>
      <w:r>
        <w:rPr>
          <w:rFonts w:ascii="Arial" w:hAnsi="Arial" w:cs="Arial"/>
          <w:b/>
          <w:sz w:val="24"/>
        </w:rPr>
        <w:t>Resource and data types definition of UEReachabilityInfoNotify</w:t>
      </w:r>
    </w:p>
    <w:p w14:paraId="7737069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CR-0678  Cat: B (Rel-17)</w:t>
      </w:r>
      <w:r>
        <w:rPr>
          <w:i/>
        </w:rPr>
        <w:br/>
      </w:r>
      <w:r>
        <w:rPr>
          <w:i/>
        </w:rPr>
        <w:br/>
      </w:r>
      <w:r>
        <w:rPr>
          <w:i/>
        </w:rPr>
        <w:tab/>
      </w:r>
      <w:r>
        <w:rPr>
          <w:i/>
        </w:rPr>
        <w:tab/>
      </w:r>
      <w:r>
        <w:rPr>
          <w:i/>
        </w:rPr>
        <w:tab/>
      </w:r>
      <w:r>
        <w:rPr>
          <w:i/>
        </w:rPr>
        <w:tab/>
      </w:r>
      <w:r>
        <w:rPr>
          <w:i/>
        </w:rPr>
        <w:tab/>
        <w:t>Source: Huawei</w:t>
      </w:r>
    </w:p>
    <w:p w14:paraId="77EDCCD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C4-220403</w:t>
      </w:r>
      <w:r>
        <w:rPr>
          <w:color w:val="993300"/>
          <w:u w:val="single"/>
        </w:rPr>
        <w:t>.</w:t>
      </w:r>
    </w:p>
    <w:p w14:paraId="42DE41A1" w14:textId="67C152E6" w:rsidR="00555625" w:rsidRDefault="00555625" w:rsidP="00555625">
      <w:pPr>
        <w:rPr>
          <w:rFonts w:ascii="Arial" w:hAnsi="Arial" w:cs="Arial"/>
          <w:b/>
          <w:sz w:val="24"/>
        </w:rPr>
      </w:pPr>
      <w:r>
        <w:rPr>
          <w:rFonts w:ascii="Arial" w:hAnsi="Arial" w:cs="Arial"/>
          <w:b/>
          <w:color w:val="0000FF"/>
          <w:sz w:val="24"/>
        </w:rPr>
        <w:t>C4-220307</w:t>
      </w:r>
      <w:r>
        <w:rPr>
          <w:rFonts w:ascii="Arial" w:hAnsi="Arial" w:cs="Arial"/>
          <w:b/>
          <w:color w:val="0000FF"/>
          <w:sz w:val="24"/>
        </w:rPr>
        <w:tab/>
      </w:r>
      <w:r>
        <w:rPr>
          <w:rFonts w:ascii="Arial" w:hAnsi="Arial" w:cs="Arial"/>
          <w:b/>
          <w:sz w:val="24"/>
        </w:rPr>
        <w:t>Reply LS on 5MBS preparation of stage 3 work split between SA4 and CT3</w:t>
      </w:r>
    </w:p>
    <w:p w14:paraId="3F2E7AB2"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CT3, SA2</w:t>
      </w:r>
      <w:r>
        <w:rPr>
          <w:i/>
        </w:rPr>
        <w:br/>
      </w:r>
      <w:r>
        <w:rPr>
          <w:i/>
        </w:rPr>
        <w:tab/>
      </w:r>
      <w:r>
        <w:rPr>
          <w:i/>
        </w:rPr>
        <w:tab/>
      </w:r>
      <w:r>
        <w:rPr>
          <w:i/>
        </w:rPr>
        <w:tab/>
      </w:r>
      <w:r>
        <w:rPr>
          <w:i/>
        </w:rPr>
        <w:tab/>
      </w:r>
      <w:r>
        <w:rPr>
          <w:i/>
        </w:rPr>
        <w:tab/>
        <w:t>Source: CT4</w:t>
      </w:r>
    </w:p>
    <w:p w14:paraId="72B8E41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962595" w14:textId="5CBA9B9E" w:rsidR="00555625" w:rsidRDefault="00555625" w:rsidP="00555625">
      <w:pPr>
        <w:rPr>
          <w:rFonts w:ascii="Arial" w:hAnsi="Arial" w:cs="Arial"/>
          <w:b/>
          <w:sz w:val="24"/>
        </w:rPr>
      </w:pPr>
      <w:r>
        <w:rPr>
          <w:rFonts w:ascii="Arial" w:hAnsi="Arial" w:cs="Arial"/>
          <w:b/>
          <w:color w:val="0000FF"/>
          <w:sz w:val="24"/>
        </w:rPr>
        <w:t>C4-220308</w:t>
      </w:r>
      <w:r>
        <w:rPr>
          <w:rFonts w:ascii="Arial" w:hAnsi="Arial" w:cs="Arial"/>
          <w:b/>
          <w:color w:val="0000FF"/>
          <w:sz w:val="24"/>
        </w:rPr>
        <w:tab/>
      </w:r>
      <w:r>
        <w:rPr>
          <w:rFonts w:ascii="Arial" w:hAnsi="Arial" w:cs="Arial"/>
          <w:b/>
          <w:sz w:val="24"/>
        </w:rPr>
        <w:t>MBS session restoration for NG-RAN failure with or without restart</w:t>
      </w:r>
    </w:p>
    <w:p w14:paraId="1216042E"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CT4</w:t>
      </w:r>
    </w:p>
    <w:p w14:paraId="7DB22D3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0E7EB" w14:textId="0934466F" w:rsidR="00555625" w:rsidRDefault="00555625" w:rsidP="00555625">
      <w:pPr>
        <w:rPr>
          <w:rFonts w:ascii="Arial" w:hAnsi="Arial" w:cs="Arial"/>
          <w:b/>
          <w:sz w:val="24"/>
        </w:rPr>
      </w:pPr>
      <w:r>
        <w:rPr>
          <w:rFonts w:ascii="Arial" w:hAnsi="Arial" w:cs="Arial"/>
          <w:b/>
          <w:color w:val="0000FF"/>
          <w:sz w:val="24"/>
        </w:rPr>
        <w:t>C4-220326</w:t>
      </w:r>
      <w:r>
        <w:rPr>
          <w:rFonts w:ascii="Arial" w:hAnsi="Arial" w:cs="Arial"/>
          <w:b/>
          <w:color w:val="0000FF"/>
          <w:sz w:val="24"/>
        </w:rPr>
        <w:tab/>
      </w:r>
      <w:r>
        <w:rPr>
          <w:rFonts w:ascii="Arial" w:hAnsi="Arial" w:cs="Arial"/>
          <w:b/>
          <w:sz w:val="24"/>
        </w:rPr>
        <w:t>Clarification to the MBS Session N4 Information</w:t>
      </w:r>
    </w:p>
    <w:p w14:paraId="189828E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CR-0592  rev 1 Cat: F (Rel-17)</w:t>
      </w:r>
      <w:r>
        <w:rPr>
          <w:i/>
        </w:rPr>
        <w:br/>
      </w:r>
      <w:r>
        <w:rPr>
          <w:i/>
        </w:rPr>
        <w:lastRenderedPageBreak/>
        <w:br/>
      </w:r>
      <w:r>
        <w:rPr>
          <w:i/>
        </w:rPr>
        <w:tab/>
      </w:r>
      <w:r>
        <w:rPr>
          <w:i/>
        </w:rPr>
        <w:tab/>
      </w:r>
      <w:r>
        <w:rPr>
          <w:i/>
        </w:rPr>
        <w:tab/>
      </w:r>
      <w:r>
        <w:rPr>
          <w:i/>
        </w:rPr>
        <w:tab/>
      </w:r>
      <w:r>
        <w:rPr>
          <w:i/>
        </w:rPr>
        <w:tab/>
        <w:t>Source: Huawei</w:t>
      </w:r>
    </w:p>
    <w:p w14:paraId="2E403F19" w14:textId="77777777" w:rsidR="00555625" w:rsidRDefault="00555625" w:rsidP="00555625">
      <w:pPr>
        <w:rPr>
          <w:color w:val="808080"/>
        </w:rPr>
      </w:pPr>
      <w:r>
        <w:rPr>
          <w:color w:val="808080"/>
        </w:rPr>
        <w:t>(Replaces C4-220037)</w:t>
      </w:r>
    </w:p>
    <w:p w14:paraId="0731F52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ECC91" w14:textId="558D19B3" w:rsidR="00555625" w:rsidRDefault="00555625" w:rsidP="00555625">
      <w:pPr>
        <w:rPr>
          <w:rFonts w:ascii="Arial" w:hAnsi="Arial" w:cs="Arial"/>
          <w:b/>
          <w:sz w:val="24"/>
        </w:rPr>
      </w:pPr>
      <w:r>
        <w:rPr>
          <w:rFonts w:ascii="Arial" w:hAnsi="Arial" w:cs="Arial"/>
          <w:b/>
          <w:color w:val="0000FF"/>
          <w:sz w:val="24"/>
        </w:rPr>
        <w:t>C4-220327</w:t>
      </w:r>
      <w:r>
        <w:rPr>
          <w:rFonts w:ascii="Arial" w:hAnsi="Arial" w:cs="Arial"/>
          <w:b/>
          <w:color w:val="0000FF"/>
          <w:sz w:val="24"/>
        </w:rPr>
        <w:tab/>
      </w:r>
      <w:r>
        <w:rPr>
          <w:rFonts w:ascii="Arial" w:hAnsi="Arial" w:cs="Arial"/>
          <w:b/>
          <w:sz w:val="24"/>
        </w:rPr>
        <w:t>Editorial cleanup</w:t>
      </w:r>
    </w:p>
    <w:p w14:paraId="5232868A" w14:textId="77777777" w:rsidR="00555625" w:rsidRDefault="00555625" w:rsidP="0055562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Huawei</w:t>
      </w:r>
    </w:p>
    <w:p w14:paraId="4959A25C" w14:textId="77777777" w:rsidR="00555625" w:rsidRDefault="00555625" w:rsidP="00555625">
      <w:pPr>
        <w:rPr>
          <w:color w:val="808080"/>
        </w:rPr>
      </w:pPr>
      <w:r>
        <w:rPr>
          <w:color w:val="808080"/>
        </w:rPr>
        <w:t>(Replaces C4-220041)</w:t>
      </w:r>
    </w:p>
    <w:p w14:paraId="4C07838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FC7B7" w14:textId="458E12E0" w:rsidR="00555625" w:rsidRDefault="00555625" w:rsidP="00555625">
      <w:pPr>
        <w:rPr>
          <w:rFonts w:ascii="Arial" w:hAnsi="Arial" w:cs="Arial"/>
          <w:b/>
          <w:sz w:val="24"/>
        </w:rPr>
      </w:pPr>
      <w:r>
        <w:rPr>
          <w:rFonts w:ascii="Arial" w:hAnsi="Arial" w:cs="Arial"/>
          <w:b/>
          <w:color w:val="0000FF"/>
          <w:sz w:val="24"/>
        </w:rPr>
        <w:t>C4-220328</w:t>
      </w:r>
      <w:r>
        <w:rPr>
          <w:rFonts w:ascii="Arial" w:hAnsi="Arial" w:cs="Arial"/>
          <w:b/>
          <w:color w:val="0000FF"/>
          <w:sz w:val="24"/>
        </w:rPr>
        <w:tab/>
      </w:r>
      <w:r>
        <w:rPr>
          <w:rFonts w:ascii="Arial" w:hAnsi="Arial" w:cs="Arial"/>
          <w:b/>
          <w:sz w:val="24"/>
        </w:rPr>
        <w:t>Associated QoS Flow</w:t>
      </w:r>
    </w:p>
    <w:p w14:paraId="53037FB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CR-0595  rev 1 Cat: F (Rel-17)</w:t>
      </w:r>
      <w:r>
        <w:rPr>
          <w:i/>
        </w:rPr>
        <w:br/>
      </w:r>
      <w:r>
        <w:rPr>
          <w:i/>
        </w:rPr>
        <w:br/>
      </w:r>
      <w:r>
        <w:rPr>
          <w:i/>
        </w:rPr>
        <w:tab/>
      </w:r>
      <w:r>
        <w:rPr>
          <w:i/>
        </w:rPr>
        <w:tab/>
      </w:r>
      <w:r>
        <w:rPr>
          <w:i/>
        </w:rPr>
        <w:tab/>
      </w:r>
      <w:r>
        <w:rPr>
          <w:i/>
        </w:rPr>
        <w:tab/>
      </w:r>
      <w:r>
        <w:rPr>
          <w:i/>
        </w:rPr>
        <w:tab/>
        <w:t>Source: Huawei</w:t>
      </w:r>
    </w:p>
    <w:p w14:paraId="59347AC0" w14:textId="77777777" w:rsidR="00555625" w:rsidRDefault="00555625" w:rsidP="00555625">
      <w:pPr>
        <w:rPr>
          <w:color w:val="808080"/>
        </w:rPr>
      </w:pPr>
      <w:r>
        <w:rPr>
          <w:color w:val="808080"/>
        </w:rPr>
        <w:t>(Replaces C4-220084)</w:t>
      </w:r>
    </w:p>
    <w:p w14:paraId="71D71D5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70865" w14:textId="28379459" w:rsidR="00555625" w:rsidRDefault="00555625" w:rsidP="00555625">
      <w:pPr>
        <w:rPr>
          <w:rFonts w:ascii="Arial" w:hAnsi="Arial" w:cs="Arial"/>
          <w:b/>
          <w:sz w:val="24"/>
        </w:rPr>
      </w:pPr>
      <w:r>
        <w:rPr>
          <w:rFonts w:ascii="Arial" w:hAnsi="Arial" w:cs="Arial"/>
          <w:b/>
          <w:color w:val="0000FF"/>
          <w:sz w:val="24"/>
        </w:rPr>
        <w:t>C4-220352</w:t>
      </w:r>
      <w:r>
        <w:rPr>
          <w:rFonts w:ascii="Arial" w:hAnsi="Arial" w:cs="Arial"/>
          <w:b/>
          <w:color w:val="0000FF"/>
          <w:sz w:val="24"/>
        </w:rPr>
        <w:tab/>
      </w:r>
      <w:r>
        <w:rPr>
          <w:rFonts w:ascii="Arial" w:hAnsi="Arial" w:cs="Arial"/>
          <w:b/>
          <w:sz w:val="24"/>
        </w:rPr>
        <w:t>Miscellaneous corrections</w:t>
      </w:r>
    </w:p>
    <w:p w14:paraId="3D63C720"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CATT</w:t>
      </w:r>
    </w:p>
    <w:p w14:paraId="7C65E628" w14:textId="77777777" w:rsidR="00555625" w:rsidRDefault="00555625" w:rsidP="00555625">
      <w:pPr>
        <w:rPr>
          <w:color w:val="808080"/>
        </w:rPr>
      </w:pPr>
      <w:r>
        <w:rPr>
          <w:color w:val="808080"/>
        </w:rPr>
        <w:t>(Replaces C4-220179)</w:t>
      </w:r>
    </w:p>
    <w:p w14:paraId="24E836F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2D84B" w14:textId="1BAD5C1A" w:rsidR="00555625" w:rsidRDefault="00555625" w:rsidP="00555625">
      <w:pPr>
        <w:rPr>
          <w:rFonts w:ascii="Arial" w:hAnsi="Arial" w:cs="Arial"/>
          <w:b/>
          <w:sz w:val="24"/>
        </w:rPr>
      </w:pPr>
      <w:r>
        <w:rPr>
          <w:rFonts w:ascii="Arial" w:hAnsi="Arial" w:cs="Arial"/>
          <w:b/>
          <w:color w:val="0000FF"/>
          <w:sz w:val="24"/>
        </w:rPr>
        <w:t>C4-220403</w:t>
      </w:r>
      <w:r>
        <w:rPr>
          <w:rFonts w:ascii="Arial" w:hAnsi="Arial" w:cs="Arial"/>
          <w:b/>
          <w:color w:val="0000FF"/>
          <w:sz w:val="24"/>
        </w:rPr>
        <w:tab/>
      </w:r>
      <w:r>
        <w:rPr>
          <w:rFonts w:ascii="Arial" w:hAnsi="Arial" w:cs="Arial"/>
          <w:b/>
          <w:sz w:val="24"/>
        </w:rPr>
        <w:t>Resource and data types definition of UEReachabilityInfoNotify</w:t>
      </w:r>
    </w:p>
    <w:p w14:paraId="287C04A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CR-0678  rev 1 Cat: B (Rel-17)</w:t>
      </w:r>
      <w:r>
        <w:rPr>
          <w:i/>
        </w:rPr>
        <w:br/>
      </w:r>
      <w:r>
        <w:rPr>
          <w:i/>
        </w:rPr>
        <w:br/>
      </w:r>
      <w:r>
        <w:rPr>
          <w:i/>
        </w:rPr>
        <w:tab/>
      </w:r>
      <w:r>
        <w:rPr>
          <w:i/>
        </w:rPr>
        <w:tab/>
      </w:r>
      <w:r>
        <w:rPr>
          <w:i/>
        </w:rPr>
        <w:tab/>
      </w:r>
      <w:r>
        <w:rPr>
          <w:i/>
        </w:rPr>
        <w:tab/>
      </w:r>
      <w:r>
        <w:rPr>
          <w:i/>
        </w:rPr>
        <w:tab/>
        <w:t>Source: Huawei</w:t>
      </w:r>
    </w:p>
    <w:p w14:paraId="33E1FB28" w14:textId="77777777" w:rsidR="00555625" w:rsidRDefault="00555625" w:rsidP="00555625">
      <w:pPr>
        <w:rPr>
          <w:color w:val="808080"/>
        </w:rPr>
      </w:pPr>
      <w:r>
        <w:rPr>
          <w:color w:val="808080"/>
        </w:rPr>
        <w:t>(Replaces C4-220254)</w:t>
      </w:r>
    </w:p>
    <w:p w14:paraId="4B3792F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30CF0" w14:textId="4A59BEA7" w:rsidR="00555625" w:rsidRDefault="00555625" w:rsidP="00555625">
      <w:pPr>
        <w:rPr>
          <w:rFonts w:ascii="Arial" w:hAnsi="Arial" w:cs="Arial"/>
          <w:b/>
          <w:sz w:val="24"/>
        </w:rPr>
      </w:pPr>
      <w:r>
        <w:rPr>
          <w:rFonts w:ascii="Arial" w:hAnsi="Arial" w:cs="Arial"/>
          <w:b/>
          <w:color w:val="0000FF"/>
          <w:sz w:val="24"/>
        </w:rPr>
        <w:t>C4-220415</w:t>
      </w:r>
      <w:r>
        <w:rPr>
          <w:rFonts w:ascii="Arial" w:hAnsi="Arial" w:cs="Arial"/>
          <w:b/>
          <w:color w:val="0000FF"/>
          <w:sz w:val="24"/>
        </w:rPr>
        <w:tab/>
      </w:r>
      <w:r>
        <w:rPr>
          <w:rFonts w:ascii="Arial" w:hAnsi="Arial" w:cs="Arial"/>
          <w:b/>
          <w:sz w:val="24"/>
        </w:rPr>
        <w:t>MB-SMF discovery by AMF using MBS Session ID and Area Session ID</w:t>
      </w:r>
    </w:p>
    <w:p w14:paraId="38BC86A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CR-0636  rev 1 Cat: B (Rel-17)</w:t>
      </w:r>
      <w:r>
        <w:rPr>
          <w:i/>
        </w:rPr>
        <w:br/>
      </w:r>
      <w:r>
        <w:rPr>
          <w:i/>
        </w:rPr>
        <w:br/>
      </w:r>
      <w:r>
        <w:rPr>
          <w:i/>
        </w:rPr>
        <w:tab/>
      </w:r>
      <w:r>
        <w:rPr>
          <w:i/>
        </w:rPr>
        <w:tab/>
      </w:r>
      <w:r>
        <w:rPr>
          <w:i/>
        </w:rPr>
        <w:tab/>
      </w:r>
      <w:r>
        <w:rPr>
          <w:i/>
        </w:rPr>
        <w:tab/>
      </w:r>
      <w:r>
        <w:rPr>
          <w:i/>
        </w:rPr>
        <w:tab/>
        <w:t>Source: Nokia, Nokia Shanghai Bell, Huawei</w:t>
      </w:r>
    </w:p>
    <w:p w14:paraId="3AAC3626" w14:textId="77777777" w:rsidR="00555625" w:rsidRDefault="00555625" w:rsidP="00555625">
      <w:pPr>
        <w:rPr>
          <w:color w:val="808080"/>
        </w:rPr>
      </w:pPr>
      <w:r>
        <w:rPr>
          <w:color w:val="808080"/>
        </w:rPr>
        <w:t>(Replaces C4-220093)</w:t>
      </w:r>
    </w:p>
    <w:p w14:paraId="459A4CC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3F112" w14:textId="7369EA10" w:rsidR="00555625" w:rsidRDefault="00555625" w:rsidP="00555625">
      <w:pPr>
        <w:rPr>
          <w:rFonts w:ascii="Arial" w:hAnsi="Arial" w:cs="Arial"/>
          <w:b/>
          <w:sz w:val="24"/>
        </w:rPr>
      </w:pPr>
      <w:r>
        <w:rPr>
          <w:rFonts w:ascii="Arial" w:hAnsi="Arial" w:cs="Arial"/>
          <w:b/>
          <w:color w:val="0000FF"/>
          <w:sz w:val="24"/>
        </w:rPr>
        <w:t>C4-220416</w:t>
      </w:r>
      <w:r>
        <w:rPr>
          <w:rFonts w:ascii="Arial" w:hAnsi="Arial" w:cs="Arial"/>
          <w:b/>
          <w:color w:val="0000FF"/>
          <w:sz w:val="24"/>
        </w:rPr>
        <w:tab/>
      </w:r>
      <w:r>
        <w:rPr>
          <w:rFonts w:ascii="Arial" w:hAnsi="Arial" w:cs="Arial"/>
          <w:b/>
          <w:sz w:val="24"/>
        </w:rPr>
        <w:t>Local MBS service &amp; Location dependent MBS service</w:t>
      </w:r>
    </w:p>
    <w:p w14:paraId="18BF08C9"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Nokia, Nokia Shanghai Bell</w:t>
      </w:r>
    </w:p>
    <w:p w14:paraId="51B59445" w14:textId="77777777" w:rsidR="00555625" w:rsidRDefault="00555625" w:rsidP="00555625">
      <w:pPr>
        <w:rPr>
          <w:color w:val="808080"/>
        </w:rPr>
      </w:pPr>
      <w:r>
        <w:rPr>
          <w:color w:val="808080"/>
        </w:rPr>
        <w:lastRenderedPageBreak/>
        <w:t>(Replaces C4-220095)</w:t>
      </w:r>
    </w:p>
    <w:p w14:paraId="7BCFFB2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55CB3" w14:textId="4651D5BE" w:rsidR="00555625" w:rsidRDefault="00555625" w:rsidP="00555625">
      <w:pPr>
        <w:rPr>
          <w:rFonts w:ascii="Arial" w:hAnsi="Arial" w:cs="Arial"/>
          <w:b/>
          <w:sz w:val="24"/>
        </w:rPr>
      </w:pPr>
      <w:r>
        <w:rPr>
          <w:rFonts w:ascii="Arial" w:hAnsi="Arial" w:cs="Arial"/>
          <w:b/>
          <w:color w:val="0000FF"/>
          <w:sz w:val="24"/>
        </w:rPr>
        <w:t>C4-220417</w:t>
      </w:r>
      <w:r>
        <w:rPr>
          <w:rFonts w:ascii="Arial" w:hAnsi="Arial" w:cs="Arial"/>
          <w:b/>
          <w:color w:val="0000FF"/>
          <w:sz w:val="24"/>
        </w:rPr>
        <w:tab/>
      </w:r>
      <w:r>
        <w:rPr>
          <w:rFonts w:ascii="Arial" w:hAnsi="Arial" w:cs="Arial"/>
          <w:b/>
          <w:sz w:val="24"/>
        </w:rPr>
        <w:t>MBSSession_ContextUpdate service operation</w:t>
      </w:r>
    </w:p>
    <w:p w14:paraId="64F6B42A"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Nokia, Nokia Shanghai Bell</w:t>
      </w:r>
    </w:p>
    <w:p w14:paraId="4F3992B2" w14:textId="77777777" w:rsidR="00555625" w:rsidRDefault="00555625" w:rsidP="00555625">
      <w:pPr>
        <w:rPr>
          <w:color w:val="808080"/>
        </w:rPr>
      </w:pPr>
      <w:r>
        <w:rPr>
          <w:color w:val="808080"/>
        </w:rPr>
        <w:t>(Replaces C4-220096)</w:t>
      </w:r>
    </w:p>
    <w:p w14:paraId="39B3B7A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1A5DA" w14:textId="3B4162D0" w:rsidR="00555625" w:rsidRDefault="00555625" w:rsidP="00555625">
      <w:pPr>
        <w:rPr>
          <w:rFonts w:ascii="Arial" w:hAnsi="Arial" w:cs="Arial"/>
          <w:b/>
          <w:sz w:val="24"/>
        </w:rPr>
      </w:pPr>
      <w:r>
        <w:rPr>
          <w:rFonts w:ascii="Arial" w:hAnsi="Arial" w:cs="Arial"/>
          <w:b/>
          <w:color w:val="0000FF"/>
          <w:sz w:val="24"/>
        </w:rPr>
        <w:t>C4-220418</w:t>
      </w:r>
      <w:r>
        <w:rPr>
          <w:rFonts w:ascii="Arial" w:hAnsi="Arial" w:cs="Arial"/>
          <w:b/>
          <w:color w:val="0000FF"/>
          <w:sz w:val="24"/>
        </w:rPr>
        <w:tab/>
      </w:r>
      <w:r>
        <w:rPr>
          <w:rFonts w:ascii="Arial" w:hAnsi="Arial" w:cs="Arial"/>
          <w:b/>
          <w:sz w:val="24"/>
        </w:rPr>
        <w:t>TMGI Expiration Time in MBSSession_Create Response</w:t>
      </w:r>
    </w:p>
    <w:p w14:paraId="4A25E528"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29.532 v1.0.0</w:t>
      </w:r>
      <w:r>
        <w:rPr>
          <w:i/>
        </w:rPr>
        <w:br/>
      </w:r>
      <w:r>
        <w:rPr>
          <w:i/>
        </w:rPr>
        <w:tab/>
      </w:r>
      <w:r>
        <w:rPr>
          <w:i/>
        </w:rPr>
        <w:tab/>
      </w:r>
      <w:r>
        <w:rPr>
          <w:i/>
        </w:rPr>
        <w:tab/>
      </w:r>
      <w:r>
        <w:rPr>
          <w:i/>
        </w:rPr>
        <w:tab/>
      </w:r>
      <w:r>
        <w:rPr>
          <w:i/>
        </w:rPr>
        <w:tab/>
        <w:t>Source: Nokia, Nokia Shanghai Bell, CATT</w:t>
      </w:r>
    </w:p>
    <w:p w14:paraId="7B6D9487" w14:textId="77777777" w:rsidR="00555625" w:rsidRDefault="00555625" w:rsidP="00555625">
      <w:pPr>
        <w:rPr>
          <w:color w:val="808080"/>
        </w:rPr>
      </w:pPr>
      <w:r>
        <w:rPr>
          <w:color w:val="808080"/>
        </w:rPr>
        <w:t>(Replaces C4-220099)</w:t>
      </w:r>
    </w:p>
    <w:p w14:paraId="736857A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89A4E" w14:textId="1D27188C" w:rsidR="00555625" w:rsidRDefault="00555625" w:rsidP="00555625">
      <w:pPr>
        <w:rPr>
          <w:rFonts w:ascii="Arial" w:hAnsi="Arial" w:cs="Arial"/>
          <w:b/>
          <w:sz w:val="24"/>
        </w:rPr>
      </w:pPr>
      <w:r>
        <w:rPr>
          <w:rFonts w:ascii="Arial" w:hAnsi="Arial" w:cs="Arial"/>
          <w:b/>
          <w:color w:val="0000FF"/>
          <w:sz w:val="24"/>
        </w:rPr>
        <w:t>C4-220454</w:t>
      </w:r>
      <w:r>
        <w:rPr>
          <w:rFonts w:ascii="Arial" w:hAnsi="Arial" w:cs="Arial"/>
          <w:b/>
          <w:color w:val="0000FF"/>
          <w:sz w:val="24"/>
        </w:rPr>
        <w:tab/>
      </w:r>
      <w:r>
        <w:rPr>
          <w:rFonts w:ascii="Arial" w:hAnsi="Arial" w:cs="Arial"/>
          <w:b/>
          <w:sz w:val="24"/>
        </w:rPr>
        <w:t>3GPP TS 29.532 v1.1.0</w:t>
      </w:r>
    </w:p>
    <w:p w14:paraId="0655CDF2" w14:textId="77777777" w:rsidR="00555625" w:rsidRDefault="00555625" w:rsidP="0055562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29.532 v1.1.0</w:t>
      </w:r>
      <w:r>
        <w:rPr>
          <w:i/>
        </w:rPr>
        <w:br/>
      </w:r>
      <w:r>
        <w:rPr>
          <w:i/>
        </w:rPr>
        <w:tab/>
      </w:r>
      <w:r>
        <w:rPr>
          <w:i/>
        </w:rPr>
        <w:tab/>
      </w:r>
      <w:r>
        <w:rPr>
          <w:i/>
        </w:rPr>
        <w:tab/>
      </w:r>
      <w:r>
        <w:rPr>
          <w:i/>
        </w:rPr>
        <w:tab/>
      </w:r>
      <w:r>
        <w:rPr>
          <w:i/>
        </w:rPr>
        <w:tab/>
        <w:t>Source: Huawei</w:t>
      </w:r>
    </w:p>
    <w:p w14:paraId="3956A02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6059D" w14:textId="77777777" w:rsidR="00555625" w:rsidRDefault="00555625" w:rsidP="00555625">
      <w:pPr>
        <w:pStyle w:val="Heading4"/>
      </w:pPr>
      <w:bookmarkStart w:id="43" w:name="_Toc94025064"/>
      <w:r>
        <w:t>6.1.17</w:t>
      </w:r>
      <w:r>
        <w:tab/>
        <w:t>Restoration of profiles related to UDR [ReP_UDR]</w:t>
      </w:r>
      <w:bookmarkEnd w:id="43"/>
    </w:p>
    <w:p w14:paraId="7FE57A7D" w14:textId="7C3F9902" w:rsidR="003919AF" w:rsidRDefault="00555625">
      <w:pPr>
        <w:rPr>
          <w:rFonts w:ascii="Arial" w:hAnsi="Arial" w:cs="Arial"/>
          <w:b/>
          <w:sz w:val="24"/>
        </w:rPr>
      </w:pPr>
      <w:r>
        <w:rPr>
          <w:rFonts w:ascii="Arial" w:hAnsi="Arial" w:cs="Arial"/>
          <w:b/>
          <w:color w:val="0000FF"/>
          <w:sz w:val="24"/>
        </w:rPr>
        <w:t>C4-220137</w:t>
      </w:r>
      <w:r>
        <w:rPr>
          <w:rFonts w:ascii="Arial" w:hAnsi="Arial" w:cs="Arial"/>
          <w:b/>
          <w:color w:val="0000FF"/>
          <w:sz w:val="24"/>
        </w:rPr>
        <w:tab/>
      </w:r>
      <w:r>
        <w:rPr>
          <w:rFonts w:ascii="Arial" w:hAnsi="Arial" w:cs="Arial"/>
          <w:b/>
          <w:sz w:val="24"/>
        </w:rPr>
        <w:t>Stage 2 description on Restoration of Profiles related to UDR</w:t>
      </w:r>
    </w:p>
    <w:p w14:paraId="76E05974"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CR-0038  Cat: B (Rel-17)</w:t>
      </w:r>
      <w:r>
        <w:rPr>
          <w:i/>
        </w:rPr>
        <w:br/>
      </w:r>
      <w:r>
        <w:rPr>
          <w:i/>
        </w:rPr>
        <w:br/>
      </w:r>
      <w:r>
        <w:rPr>
          <w:i/>
        </w:rPr>
        <w:tab/>
      </w:r>
      <w:r>
        <w:rPr>
          <w:i/>
        </w:rPr>
        <w:tab/>
      </w:r>
      <w:r>
        <w:rPr>
          <w:i/>
        </w:rPr>
        <w:tab/>
      </w:r>
      <w:r>
        <w:rPr>
          <w:i/>
        </w:rPr>
        <w:tab/>
      </w:r>
      <w:r>
        <w:rPr>
          <w:i/>
        </w:rPr>
        <w:tab/>
        <w:t>Source: NTT DOCOMO</w:t>
      </w:r>
    </w:p>
    <w:p w14:paraId="76EA298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C4-220344</w:t>
      </w:r>
      <w:r>
        <w:rPr>
          <w:color w:val="993300"/>
          <w:u w:val="single"/>
        </w:rPr>
        <w:t>.</w:t>
      </w:r>
    </w:p>
    <w:p w14:paraId="2EDDDC89" w14:textId="7664C4CD" w:rsidR="00555625" w:rsidRDefault="00555625" w:rsidP="00555625">
      <w:pPr>
        <w:rPr>
          <w:rFonts w:ascii="Arial" w:hAnsi="Arial" w:cs="Arial"/>
          <w:b/>
          <w:sz w:val="24"/>
        </w:rPr>
      </w:pPr>
      <w:r>
        <w:rPr>
          <w:rFonts w:ascii="Arial" w:hAnsi="Arial" w:cs="Arial"/>
          <w:b/>
          <w:color w:val="0000FF"/>
          <w:sz w:val="24"/>
        </w:rPr>
        <w:t>C4-220153</w:t>
      </w:r>
      <w:r>
        <w:rPr>
          <w:rFonts w:ascii="Arial" w:hAnsi="Arial" w:cs="Arial"/>
          <w:b/>
          <w:color w:val="0000FF"/>
          <w:sz w:val="24"/>
        </w:rPr>
        <w:tab/>
      </w:r>
      <w:r>
        <w:rPr>
          <w:rFonts w:ascii="Arial" w:hAnsi="Arial" w:cs="Arial"/>
          <w:b/>
          <w:sz w:val="24"/>
        </w:rPr>
        <w:t>Discussion on details of UDR restoration solution19</w:t>
      </w:r>
    </w:p>
    <w:p w14:paraId="343E680B"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AC48B0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EF6B8" w14:textId="1B62F12D" w:rsidR="00555625" w:rsidRDefault="00555625" w:rsidP="00555625">
      <w:pPr>
        <w:rPr>
          <w:rFonts w:ascii="Arial" w:hAnsi="Arial" w:cs="Arial"/>
          <w:b/>
          <w:sz w:val="24"/>
        </w:rPr>
      </w:pPr>
      <w:r>
        <w:rPr>
          <w:rFonts w:ascii="Arial" w:hAnsi="Arial" w:cs="Arial"/>
          <w:b/>
          <w:color w:val="0000FF"/>
          <w:sz w:val="24"/>
        </w:rPr>
        <w:t>C4-220154</w:t>
      </w:r>
      <w:r>
        <w:rPr>
          <w:rFonts w:ascii="Arial" w:hAnsi="Arial" w:cs="Arial"/>
          <w:b/>
          <w:color w:val="0000FF"/>
          <w:sz w:val="24"/>
        </w:rPr>
        <w:tab/>
      </w:r>
      <w:r>
        <w:rPr>
          <w:rFonts w:ascii="Arial" w:hAnsi="Arial" w:cs="Arial"/>
          <w:b/>
          <w:sz w:val="24"/>
        </w:rPr>
        <w:t>UDR restoration notification</w:t>
      </w:r>
    </w:p>
    <w:p w14:paraId="285F7D7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CR-0174  Cat: B (Rel-17)</w:t>
      </w:r>
      <w:r>
        <w:rPr>
          <w:i/>
        </w:rPr>
        <w:br/>
      </w:r>
      <w:r>
        <w:rPr>
          <w:i/>
        </w:rPr>
        <w:br/>
      </w:r>
      <w:r>
        <w:rPr>
          <w:i/>
        </w:rPr>
        <w:tab/>
      </w:r>
      <w:r>
        <w:rPr>
          <w:i/>
        </w:rPr>
        <w:tab/>
      </w:r>
      <w:r>
        <w:rPr>
          <w:i/>
        </w:rPr>
        <w:tab/>
      </w:r>
      <w:r>
        <w:rPr>
          <w:i/>
        </w:rPr>
        <w:tab/>
      </w:r>
      <w:r>
        <w:rPr>
          <w:i/>
        </w:rPr>
        <w:tab/>
        <w:t>Source: China Mobile</w:t>
      </w:r>
    </w:p>
    <w:p w14:paraId="44C8148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C4-220337</w:t>
      </w:r>
      <w:r>
        <w:rPr>
          <w:color w:val="993300"/>
          <w:u w:val="single"/>
        </w:rPr>
        <w:t>.</w:t>
      </w:r>
    </w:p>
    <w:p w14:paraId="3DCAFC93" w14:textId="4726749A" w:rsidR="00555625" w:rsidRDefault="00555625" w:rsidP="00555625">
      <w:pPr>
        <w:rPr>
          <w:rFonts w:ascii="Arial" w:hAnsi="Arial" w:cs="Arial"/>
          <w:b/>
          <w:sz w:val="24"/>
        </w:rPr>
      </w:pPr>
      <w:r>
        <w:rPr>
          <w:rFonts w:ascii="Arial" w:hAnsi="Arial" w:cs="Arial"/>
          <w:b/>
          <w:color w:val="0000FF"/>
          <w:sz w:val="24"/>
        </w:rPr>
        <w:t>C4-220194</w:t>
      </w:r>
      <w:r>
        <w:rPr>
          <w:rFonts w:ascii="Arial" w:hAnsi="Arial" w:cs="Arial"/>
          <w:b/>
          <w:color w:val="0000FF"/>
          <w:sz w:val="24"/>
        </w:rPr>
        <w:tab/>
      </w:r>
      <w:r>
        <w:rPr>
          <w:rFonts w:ascii="Arial" w:hAnsi="Arial" w:cs="Arial"/>
          <w:b/>
          <w:sz w:val="24"/>
        </w:rPr>
        <w:t>Data Restoration Default Notification</w:t>
      </w:r>
    </w:p>
    <w:p w14:paraId="5A8B172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CR-0649  Cat: B (Rel-17)</w:t>
      </w:r>
      <w:r>
        <w:rPr>
          <w:i/>
        </w:rPr>
        <w:br/>
      </w:r>
      <w:r>
        <w:rPr>
          <w:i/>
        </w:rPr>
        <w:br/>
      </w:r>
      <w:r>
        <w:rPr>
          <w:i/>
        </w:rPr>
        <w:tab/>
      </w:r>
      <w:r>
        <w:rPr>
          <w:i/>
        </w:rPr>
        <w:tab/>
      </w:r>
      <w:r>
        <w:rPr>
          <w:i/>
        </w:rPr>
        <w:tab/>
      </w:r>
      <w:r>
        <w:rPr>
          <w:i/>
        </w:rPr>
        <w:tab/>
      </w:r>
      <w:r>
        <w:rPr>
          <w:i/>
        </w:rPr>
        <w:tab/>
        <w:t>Source: Ericsson, NTT DOCOMO</w:t>
      </w:r>
    </w:p>
    <w:p w14:paraId="6C743078"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C4-220430</w:t>
      </w:r>
      <w:r>
        <w:rPr>
          <w:color w:val="993300"/>
          <w:u w:val="single"/>
        </w:rPr>
        <w:t>.</w:t>
      </w:r>
    </w:p>
    <w:p w14:paraId="29541AB4" w14:textId="330EBB93" w:rsidR="00555625" w:rsidRDefault="00555625" w:rsidP="00555625">
      <w:pPr>
        <w:rPr>
          <w:rFonts w:ascii="Arial" w:hAnsi="Arial" w:cs="Arial"/>
          <w:b/>
          <w:sz w:val="24"/>
        </w:rPr>
      </w:pPr>
      <w:r>
        <w:rPr>
          <w:rFonts w:ascii="Arial" w:hAnsi="Arial" w:cs="Arial"/>
          <w:b/>
          <w:color w:val="0000FF"/>
          <w:sz w:val="24"/>
        </w:rPr>
        <w:t>C4-220195</w:t>
      </w:r>
      <w:r>
        <w:rPr>
          <w:rFonts w:ascii="Arial" w:hAnsi="Arial" w:cs="Arial"/>
          <w:b/>
          <w:color w:val="0000FF"/>
          <w:sz w:val="24"/>
        </w:rPr>
        <w:tab/>
      </w:r>
      <w:r>
        <w:rPr>
          <w:rFonts w:ascii="Arial" w:hAnsi="Arial" w:cs="Arial"/>
          <w:b/>
          <w:sz w:val="24"/>
        </w:rPr>
        <w:t>Data Restoration Notification</w:t>
      </w:r>
    </w:p>
    <w:p w14:paraId="2157F8B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CR-0792  Cat: B (Rel-17)</w:t>
      </w:r>
      <w:r>
        <w:rPr>
          <w:i/>
        </w:rPr>
        <w:br/>
      </w:r>
      <w:r>
        <w:rPr>
          <w:i/>
        </w:rPr>
        <w:br/>
      </w:r>
      <w:r>
        <w:rPr>
          <w:i/>
        </w:rPr>
        <w:tab/>
      </w:r>
      <w:r>
        <w:rPr>
          <w:i/>
        </w:rPr>
        <w:tab/>
      </w:r>
      <w:r>
        <w:rPr>
          <w:i/>
        </w:rPr>
        <w:tab/>
      </w:r>
      <w:r>
        <w:rPr>
          <w:i/>
        </w:rPr>
        <w:tab/>
      </w:r>
      <w:r>
        <w:rPr>
          <w:i/>
        </w:rPr>
        <w:tab/>
        <w:t>Source: Ericsson, China Mobile, NTT DOCOMO</w:t>
      </w:r>
    </w:p>
    <w:p w14:paraId="7661211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C4-220431</w:t>
      </w:r>
      <w:r>
        <w:rPr>
          <w:color w:val="993300"/>
          <w:u w:val="single"/>
        </w:rPr>
        <w:t>.</w:t>
      </w:r>
    </w:p>
    <w:p w14:paraId="573EBBB6" w14:textId="1A6EF0A3" w:rsidR="00555625" w:rsidRDefault="00555625" w:rsidP="00555625">
      <w:pPr>
        <w:rPr>
          <w:rFonts w:ascii="Arial" w:hAnsi="Arial" w:cs="Arial"/>
          <w:b/>
          <w:sz w:val="24"/>
        </w:rPr>
      </w:pPr>
      <w:r>
        <w:rPr>
          <w:rFonts w:ascii="Arial" w:hAnsi="Arial" w:cs="Arial"/>
          <w:b/>
          <w:color w:val="0000FF"/>
          <w:sz w:val="24"/>
        </w:rPr>
        <w:t>C4-220337</w:t>
      </w:r>
      <w:r>
        <w:rPr>
          <w:rFonts w:ascii="Arial" w:hAnsi="Arial" w:cs="Arial"/>
          <w:b/>
          <w:color w:val="0000FF"/>
          <w:sz w:val="24"/>
        </w:rPr>
        <w:tab/>
      </w:r>
      <w:r>
        <w:rPr>
          <w:rFonts w:ascii="Arial" w:hAnsi="Arial" w:cs="Arial"/>
          <w:b/>
          <w:sz w:val="24"/>
        </w:rPr>
        <w:t>UDR restoration notification</w:t>
      </w:r>
    </w:p>
    <w:p w14:paraId="1A75AB8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CR-0174  rev 1 Cat: B (Rel-17)</w:t>
      </w:r>
      <w:r>
        <w:rPr>
          <w:i/>
        </w:rPr>
        <w:br/>
      </w:r>
      <w:r>
        <w:rPr>
          <w:i/>
        </w:rPr>
        <w:br/>
      </w:r>
      <w:r>
        <w:rPr>
          <w:i/>
        </w:rPr>
        <w:tab/>
      </w:r>
      <w:r>
        <w:rPr>
          <w:i/>
        </w:rPr>
        <w:tab/>
      </w:r>
      <w:r>
        <w:rPr>
          <w:i/>
        </w:rPr>
        <w:tab/>
      </w:r>
      <w:r>
        <w:rPr>
          <w:i/>
        </w:rPr>
        <w:tab/>
      </w:r>
      <w:r>
        <w:rPr>
          <w:i/>
        </w:rPr>
        <w:tab/>
        <w:t>Source: China Mobile</w:t>
      </w:r>
    </w:p>
    <w:p w14:paraId="0BF4F63C" w14:textId="77777777" w:rsidR="00555625" w:rsidRDefault="00555625" w:rsidP="00555625">
      <w:pPr>
        <w:rPr>
          <w:color w:val="808080"/>
        </w:rPr>
      </w:pPr>
      <w:r>
        <w:rPr>
          <w:color w:val="808080"/>
        </w:rPr>
        <w:t>(Replaces C4-220154)</w:t>
      </w:r>
    </w:p>
    <w:p w14:paraId="50EFFA9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25124" w14:textId="5E13B295" w:rsidR="00555625" w:rsidRDefault="00555625" w:rsidP="00555625">
      <w:pPr>
        <w:rPr>
          <w:rFonts w:ascii="Arial" w:hAnsi="Arial" w:cs="Arial"/>
          <w:b/>
          <w:sz w:val="24"/>
        </w:rPr>
      </w:pPr>
      <w:r>
        <w:rPr>
          <w:rFonts w:ascii="Arial" w:hAnsi="Arial" w:cs="Arial"/>
          <w:b/>
          <w:color w:val="0000FF"/>
          <w:sz w:val="24"/>
        </w:rPr>
        <w:t>C4-220344</w:t>
      </w:r>
      <w:r>
        <w:rPr>
          <w:rFonts w:ascii="Arial" w:hAnsi="Arial" w:cs="Arial"/>
          <w:b/>
          <w:color w:val="0000FF"/>
          <w:sz w:val="24"/>
        </w:rPr>
        <w:tab/>
      </w:r>
      <w:r>
        <w:rPr>
          <w:rFonts w:ascii="Arial" w:hAnsi="Arial" w:cs="Arial"/>
          <w:b/>
          <w:sz w:val="24"/>
        </w:rPr>
        <w:t>Stage 2 description on Restoration of Profiles related to UDR</w:t>
      </w:r>
    </w:p>
    <w:p w14:paraId="09F093D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CR-0038  rev 1 Cat: B (Rel-17)</w:t>
      </w:r>
      <w:r>
        <w:rPr>
          <w:i/>
        </w:rPr>
        <w:br/>
      </w:r>
      <w:r>
        <w:rPr>
          <w:i/>
        </w:rPr>
        <w:br/>
      </w:r>
      <w:r>
        <w:rPr>
          <w:i/>
        </w:rPr>
        <w:tab/>
      </w:r>
      <w:r>
        <w:rPr>
          <w:i/>
        </w:rPr>
        <w:tab/>
      </w:r>
      <w:r>
        <w:rPr>
          <w:i/>
        </w:rPr>
        <w:tab/>
      </w:r>
      <w:r>
        <w:rPr>
          <w:i/>
        </w:rPr>
        <w:tab/>
      </w:r>
      <w:r>
        <w:rPr>
          <w:i/>
        </w:rPr>
        <w:tab/>
        <w:t>Source: NTT DOCOMO</w:t>
      </w:r>
    </w:p>
    <w:p w14:paraId="19CCA265" w14:textId="77777777" w:rsidR="00555625" w:rsidRDefault="00555625" w:rsidP="00555625">
      <w:pPr>
        <w:rPr>
          <w:color w:val="808080"/>
        </w:rPr>
      </w:pPr>
      <w:r>
        <w:rPr>
          <w:color w:val="808080"/>
        </w:rPr>
        <w:t>(Replaces C4-220137)</w:t>
      </w:r>
    </w:p>
    <w:p w14:paraId="586D5F5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6EDC6" w14:textId="1190587A" w:rsidR="00555625" w:rsidRDefault="00555625" w:rsidP="00555625">
      <w:pPr>
        <w:rPr>
          <w:rFonts w:ascii="Arial" w:hAnsi="Arial" w:cs="Arial"/>
          <w:b/>
          <w:sz w:val="24"/>
        </w:rPr>
      </w:pPr>
      <w:r>
        <w:rPr>
          <w:rFonts w:ascii="Arial" w:hAnsi="Arial" w:cs="Arial"/>
          <w:b/>
          <w:color w:val="0000FF"/>
          <w:sz w:val="24"/>
        </w:rPr>
        <w:t>C4-220430</w:t>
      </w:r>
      <w:r>
        <w:rPr>
          <w:rFonts w:ascii="Arial" w:hAnsi="Arial" w:cs="Arial"/>
          <w:b/>
          <w:color w:val="0000FF"/>
          <w:sz w:val="24"/>
        </w:rPr>
        <w:tab/>
      </w:r>
      <w:r>
        <w:rPr>
          <w:rFonts w:ascii="Arial" w:hAnsi="Arial" w:cs="Arial"/>
          <w:b/>
          <w:sz w:val="24"/>
        </w:rPr>
        <w:t>Data Restoration Default Notification</w:t>
      </w:r>
    </w:p>
    <w:p w14:paraId="1BF2CC2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CR-0649  rev 1 Cat: B (Rel-17)</w:t>
      </w:r>
      <w:r>
        <w:rPr>
          <w:i/>
        </w:rPr>
        <w:br/>
      </w:r>
      <w:r>
        <w:rPr>
          <w:i/>
        </w:rPr>
        <w:br/>
      </w:r>
      <w:r>
        <w:rPr>
          <w:i/>
        </w:rPr>
        <w:tab/>
      </w:r>
      <w:r>
        <w:rPr>
          <w:i/>
        </w:rPr>
        <w:tab/>
      </w:r>
      <w:r>
        <w:rPr>
          <w:i/>
        </w:rPr>
        <w:tab/>
      </w:r>
      <w:r>
        <w:rPr>
          <w:i/>
        </w:rPr>
        <w:tab/>
      </w:r>
      <w:r>
        <w:rPr>
          <w:i/>
        </w:rPr>
        <w:tab/>
        <w:t>Source: Ericsson, NTT DOCOMO</w:t>
      </w:r>
    </w:p>
    <w:p w14:paraId="4974BA37" w14:textId="77777777" w:rsidR="00555625" w:rsidRDefault="00555625" w:rsidP="00555625">
      <w:pPr>
        <w:rPr>
          <w:color w:val="808080"/>
        </w:rPr>
      </w:pPr>
      <w:r>
        <w:rPr>
          <w:color w:val="808080"/>
        </w:rPr>
        <w:t>(Replaces C4-220194)</w:t>
      </w:r>
    </w:p>
    <w:p w14:paraId="1772A2F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F0A7F" w14:textId="66445868" w:rsidR="00555625" w:rsidRDefault="00555625" w:rsidP="00555625">
      <w:pPr>
        <w:rPr>
          <w:rFonts w:ascii="Arial" w:hAnsi="Arial" w:cs="Arial"/>
          <w:b/>
          <w:sz w:val="24"/>
        </w:rPr>
      </w:pPr>
      <w:r>
        <w:rPr>
          <w:rFonts w:ascii="Arial" w:hAnsi="Arial" w:cs="Arial"/>
          <w:b/>
          <w:color w:val="0000FF"/>
          <w:sz w:val="24"/>
        </w:rPr>
        <w:t>C4-220431</w:t>
      </w:r>
      <w:r>
        <w:rPr>
          <w:rFonts w:ascii="Arial" w:hAnsi="Arial" w:cs="Arial"/>
          <w:b/>
          <w:color w:val="0000FF"/>
          <w:sz w:val="24"/>
        </w:rPr>
        <w:tab/>
      </w:r>
      <w:r>
        <w:rPr>
          <w:rFonts w:ascii="Arial" w:hAnsi="Arial" w:cs="Arial"/>
          <w:b/>
          <w:sz w:val="24"/>
        </w:rPr>
        <w:t>Data Restoration Notification</w:t>
      </w:r>
    </w:p>
    <w:p w14:paraId="6A40FC7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CR-0792  rev 1 Cat: B (Rel-17)</w:t>
      </w:r>
      <w:r>
        <w:rPr>
          <w:i/>
        </w:rPr>
        <w:br/>
      </w:r>
      <w:r>
        <w:rPr>
          <w:i/>
        </w:rPr>
        <w:br/>
      </w:r>
      <w:r>
        <w:rPr>
          <w:i/>
        </w:rPr>
        <w:tab/>
      </w:r>
      <w:r>
        <w:rPr>
          <w:i/>
        </w:rPr>
        <w:tab/>
      </w:r>
      <w:r>
        <w:rPr>
          <w:i/>
        </w:rPr>
        <w:tab/>
      </w:r>
      <w:r>
        <w:rPr>
          <w:i/>
        </w:rPr>
        <w:tab/>
      </w:r>
      <w:r>
        <w:rPr>
          <w:i/>
        </w:rPr>
        <w:tab/>
        <w:t>Source: Ericsson, China Mobile, NTT DOCOMO</w:t>
      </w:r>
    </w:p>
    <w:p w14:paraId="76569618" w14:textId="77777777" w:rsidR="00555625" w:rsidRDefault="00555625" w:rsidP="00555625">
      <w:pPr>
        <w:rPr>
          <w:color w:val="808080"/>
        </w:rPr>
      </w:pPr>
      <w:r>
        <w:rPr>
          <w:color w:val="808080"/>
        </w:rPr>
        <w:t>(Replaces C4-220195)</w:t>
      </w:r>
    </w:p>
    <w:p w14:paraId="6D72964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8839C" w14:textId="77777777" w:rsidR="00555625" w:rsidRDefault="00555625" w:rsidP="00555625">
      <w:pPr>
        <w:pStyle w:val="Heading4"/>
      </w:pPr>
      <w:bookmarkStart w:id="44" w:name="_Toc94025065"/>
      <w:r>
        <w:t>6.1.18</w:t>
      </w:r>
      <w:r>
        <w:tab/>
        <w:t>Enhancement on the GTP-U entity restart [EGTPUR]</w:t>
      </w:r>
      <w:bookmarkEnd w:id="44"/>
    </w:p>
    <w:p w14:paraId="670081B1" w14:textId="44D07A96" w:rsidR="00555625" w:rsidRDefault="00555625" w:rsidP="00555625">
      <w:pPr>
        <w:rPr>
          <w:rFonts w:ascii="Arial" w:hAnsi="Arial" w:cs="Arial"/>
          <w:b/>
          <w:sz w:val="24"/>
        </w:rPr>
      </w:pPr>
      <w:r>
        <w:rPr>
          <w:rFonts w:ascii="Arial" w:hAnsi="Arial" w:cs="Arial"/>
          <w:b/>
          <w:color w:val="0000FF"/>
          <w:sz w:val="24"/>
        </w:rPr>
        <w:t>C4-220160</w:t>
      </w:r>
      <w:r>
        <w:rPr>
          <w:rFonts w:ascii="Arial" w:hAnsi="Arial" w:cs="Arial"/>
          <w:b/>
          <w:color w:val="0000FF"/>
          <w:sz w:val="24"/>
        </w:rPr>
        <w:tab/>
      </w:r>
      <w:r>
        <w:rPr>
          <w:rFonts w:ascii="Arial" w:hAnsi="Arial" w:cs="Arial"/>
          <w:b/>
          <w:sz w:val="24"/>
        </w:rPr>
        <w:t>Detection and reporting of the restart of a GTP-U entity</w:t>
      </w:r>
    </w:p>
    <w:p w14:paraId="350BA9B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CR-0378  Cat: B (Rel-17)</w:t>
      </w:r>
      <w:r>
        <w:rPr>
          <w:i/>
        </w:rPr>
        <w:br/>
      </w:r>
      <w:r>
        <w:rPr>
          <w:i/>
        </w:rPr>
        <w:br/>
      </w:r>
      <w:r>
        <w:rPr>
          <w:i/>
        </w:rPr>
        <w:tab/>
      </w:r>
      <w:r>
        <w:rPr>
          <w:i/>
        </w:rPr>
        <w:tab/>
      </w:r>
      <w:r>
        <w:rPr>
          <w:i/>
        </w:rPr>
        <w:tab/>
      </w:r>
      <w:r>
        <w:rPr>
          <w:i/>
        </w:rPr>
        <w:tab/>
      </w:r>
      <w:r>
        <w:rPr>
          <w:i/>
        </w:rPr>
        <w:tab/>
        <w:t>Source: Ericsson</w:t>
      </w:r>
    </w:p>
    <w:p w14:paraId="5B06D13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C4-220390</w:t>
      </w:r>
      <w:r>
        <w:rPr>
          <w:color w:val="993300"/>
          <w:u w:val="single"/>
        </w:rPr>
        <w:t>.</w:t>
      </w:r>
    </w:p>
    <w:p w14:paraId="0CFBAF67" w14:textId="10A411F3" w:rsidR="00555625" w:rsidRDefault="00555625" w:rsidP="00555625">
      <w:pPr>
        <w:rPr>
          <w:rFonts w:ascii="Arial" w:hAnsi="Arial" w:cs="Arial"/>
          <w:b/>
          <w:sz w:val="24"/>
        </w:rPr>
      </w:pPr>
      <w:r>
        <w:rPr>
          <w:rFonts w:ascii="Arial" w:hAnsi="Arial" w:cs="Arial"/>
          <w:b/>
          <w:color w:val="0000FF"/>
          <w:sz w:val="24"/>
        </w:rPr>
        <w:lastRenderedPageBreak/>
        <w:t>C4-220161</w:t>
      </w:r>
      <w:r>
        <w:rPr>
          <w:rFonts w:ascii="Arial" w:hAnsi="Arial" w:cs="Arial"/>
          <w:b/>
          <w:color w:val="0000FF"/>
          <w:sz w:val="24"/>
        </w:rPr>
        <w:tab/>
      </w:r>
      <w:r>
        <w:rPr>
          <w:rFonts w:ascii="Arial" w:hAnsi="Arial" w:cs="Arial"/>
          <w:b/>
          <w:sz w:val="24"/>
        </w:rPr>
        <w:t>Detection and reporting of the restart of a GTP-U entity</w:t>
      </w:r>
    </w:p>
    <w:p w14:paraId="75F91E14"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CR-0039  Cat: B (Rel-17)</w:t>
      </w:r>
      <w:r>
        <w:rPr>
          <w:i/>
        </w:rPr>
        <w:br/>
      </w:r>
      <w:r>
        <w:rPr>
          <w:i/>
        </w:rPr>
        <w:br/>
      </w:r>
      <w:r>
        <w:rPr>
          <w:i/>
        </w:rPr>
        <w:tab/>
      </w:r>
      <w:r>
        <w:rPr>
          <w:i/>
        </w:rPr>
        <w:tab/>
      </w:r>
      <w:r>
        <w:rPr>
          <w:i/>
        </w:rPr>
        <w:tab/>
      </w:r>
      <w:r>
        <w:rPr>
          <w:i/>
        </w:rPr>
        <w:tab/>
      </w:r>
      <w:r>
        <w:rPr>
          <w:i/>
        </w:rPr>
        <w:tab/>
        <w:t>Source: Ericsson</w:t>
      </w:r>
    </w:p>
    <w:p w14:paraId="6A6D7E7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C4-220391</w:t>
      </w:r>
      <w:r>
        <w:rPr>
          <w:color w:val="993300"/>
          <w:u w:val="single"/>
        </w:rPr>
        <w:t>.</w:t>
      </w:r>
    </w:p>
    <w:p w14:paraId="015145E3" w14:textId="7D86B732" w:rsidR="00555625" w:rsidRDefault="00555625" w:rsidP="00555625">
      <w:pPr>
        <w:rPr>
          <w:rFonts w:ascii="Arial" w:hAnsi="Arial" w:cs="Arial"/>
          <w:b/>
          <w:sz w:val="24"/>
        </w:rPr>
      </w:pPr>
      <w:r>
        <w:rPr>
          <w:rFonts w:ascii="Arial" w:hAnsi="Arial" w:cs="Arial"/>
          <w:b/>
          <w:color w:val="0000FF"/>
          <w:sz w:val="24"/>
        </w:rPr>
        <w:t>C4-220162</w:t>
      </w:r>
      <w:r>
        <w:rPr>
          <w:rFonts w:ascii="Arial" w:hAnsi="Arial" w:cs="Arial"/>
          <w:b/>
          <w:color w:val="0000FF"/>
          <w:sz w:val="24"/>
        </w:rPr>
        <w:tab/>
      </w:r>
      <w:r>
        <w:rPr>
          <w:rFonts w:ascii="Arial" w:hAnsi="Arial" w:cs="Arial"/>
          <w:b/>
          <w:sz w:val="24"/>
        </w:rPr>
        <w:t>Reporting of the restart of a GTP-U entity</w:t>
      </w:r>
    </w:p>
    <w:p w14:paraId="1E226F4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CR-0600  Cat: B (Rel-17)</w:t>
      </w:r>
      <w:r>
        <w:rPr>
          <w:i/>
        </w:rPr>
        <w:br/>
      </w:r>
      <w:r>
        <w:rPr>
          <w:i/>
        </w:rPr>
        <w:br/>
      </w:r>
      <w:r>
        <w:rPr>
          <w:i/>
        </w:rPr>
        <w:tab/>
      </w:r>
      <w:r>
        <w:rPr>
          <w:i/>
        </w:rPr>
        <w:tab/>
      </w:r>
      <w:r>
        <w:rPr>
          <w:i/>
        </w:rPr>
        <w:tab/>
      </w:r>
      <w:r>
        <w:rPr>
          <w:i/>
        </w:rPr>
        <w:tab/>
      </w:r>
      <w:r>
        <w:rPr>
          <w:i/>
        </w:rPr>
        <w:tab/>
        <w:t>Source: Ericsson</w:t>
      </w:r>
    </w:p>
    <w:p w14:paraId="7AD83BD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C4-220392</w:t>
      </w:r>
      <w:r>
        <w:rPr>
          <w:color w:val="993300"/>
          <w:u w:val="single"/>
        </w:rPr>
        <w:t>.</w:t>
      </w:r>
    </w:p>
    <w:p w14:paraId="342EF911" w14:textId="7969CE55" w:rsidR="00555625" w:rsidRDefault="00555625" w:rsidP="00555625">
      <w:pPr>
        <w:rPr>
          <w:rFonts w:ascii="Arial" w:hAnsi="Arial" w:cs="Arial"/>
          <w:b/>
          <w:sz w:val="24"/>
        </w:rPr>
      </w:pPr>
      <w:r>
        <w:rPr>
          <w:rFonts w:ascii="Arial" w:hAnsi="Arial" w:cs="Arial"/>
          <w:b/>
          <w:color w:val="0000FF"/>
          <w:sz w:val="24"/>
        </w:rPr>
        <w:t>C4-220163</w:t>
      </w:r>
      <w:r>
        <w:rPr>
          <w:rFonts w:ascii="Arial" w:hAnsi="Arial" w:cs="Arial"/>
          <w:b/>
          <w:color w:val="0000FF"/>
          <w:sz w:val="24"/>
        </w:rPr>
        <w:tab/>
      </w:r>
      <w:r>
        <w:rPr>
          <w:rFonts w:ascii="Arial" w:hAnsi="Arial" w:cs="Arial"/>
          <w:b/>
          <w:sz w:val="24"/>
        </w:rPr>
        <w:t>Detecting of the restart of a GTP-U entity</w:t>
      </w:r>
    </w:p>
    <w:p w14:paraId="6EBE094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v17.1.0</w:t>
      </w:r>
      <w:r>
        <w:rPr>
          <w:i/>
        </w:rPr>
        <w:tab/>
        <w:t xml:space="preserve">  CR-0116  Cat: B (Rel-17)</w:t>
      </w:r>
      <w:r>
        <w:rPr>
          <w:i/>
        </w:rPr>
        <w:br/>
      </w:r>
      <w:r>
        <w:rPr>
          <w:i/>
        </w:rPr>
        <w:br/>
      </w:r>
      <w:r>
        <w:rPr>
          <w:i/>
        </w:rPr>
        <w:tab/>
      </w:r>
      <w:r>
        <w:rPr>
          <w:i/>
        </w:rPr>
        <w:tab/>
      </w:r>
      <w:r>
        <w:rPr>
          <w:i/>
        </w:rPr>
        <w:tab/>
      </w:r>
      <w:r>
        <w:rPr>
          <w:i/>
        </w:rPr>
        <w:tab/>
      </w:r>
      <w:r>
        <w:rPr>
          <w:i/>
        </w:rPr>
        <w:tab/>
        <w:t>Source: Ericsson</w:t>
      </w:r>
    </w:p>
    <w:p w14:paraId="0857B30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C4-220393</w:t>
      </w:r>
      <w:r>
        <w:rPr>
          <w:color w:val="993300"/>
          <w:u w:val="single"/>
        </w:rPr>
        <w:t>.</w:t>
      </w:r>
    </w:p>
    <w:p w14:paraId="6B1D78B4" w14:textId="4F803567" w:rsidR="00555625" w:rsidRDefault="00555625" w:rsidP="00555625">
      <w:pPr>
        <w:rPr>
          <w:rFonts w:ascii="Arial" w:hAnsi="Arial" w:cs="Arial"/>
          <w:b/>
          <w:sz w:val="24"/>
        </w:rPr>
      </w:pPr>
      <w:r>
        <w:rPr>
          <w:rFonts w:ascii="Arial" w:hAnsi="Arial" w:cs="Arial"/>
          <w:b/>
          <w:color w:val="0000FF"/>
          <w:sz w:val="24"/>
        </w:rPr>
        <w:t>C4-220164</w:t>
      </w:r>
      <w:r>
        <w:rPr>
          <w:rFonts w:ascii="Arial" w:hAnsi="Arial" w:cs="Arial"/>
          <w:b/>
          <w:color w:val="0000FF"/>
          <w:sz w:val="24"/>
        </w:rPr>
        <w:tab/>
      </w:r>
      <w:r>
        <w:rPr>
          <w:rFonts w:ascii="Arial" w:hAnsi="Arial" w:cs="Arial"/>
          <w:b/>
          <w:sz w:val="24"/>
        </w:rPr>
        <w:t>Discussion on a GTP-U entity restart</w:t>
      </w:r>
    </w:p>
    <w:p w14:paraId="362EB124"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75131B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D9101" w14:textId="529E1555" w:rsidR="00555625" w:rsidRDefault="00555625" w:rsidP="00555625">
      <w:pPr>
        <w:rPr>
          <w:rFonts w:ascii="Arial" w:hAnsi="Arial" w:cs="Arial"/>
          <w:b/>
          <w:sz w:val="24"/>
        </w:rPr>
      </w:pPr>
      <w:r>
        <w:rPr>
          <w:rFonts w:ascii="Arial" w:hAnsi="Arial" w:cs="Arial"/>
          <w:b/>
          <w:color w:val="0000FF"/>
          <w:sz w:val="24"/>
        </w:rPr>
        <w:t>C4-220390</w:t>
      </w:r>
      <w:r>
        <w:rPr>
          <w:rFonts w:ascii="Arial" w:hAnsi="Arial" w:cs="Arial"/>
          <w:b/>
          <w:color w:val="0000FF"/>
          <w:sz w:val="24"/>
        </w:rPr>
        <w:tab/>
      </w:r>
      <w:r>
        <w:rPr>
          <w:rFonts w:ascii="Arial" w:hAnsi="Arial" w:cs="Arial"/>
          <w:b/>
          <w:sz w:val="24"/>
        </w:rPr>
        <w:t>Detection and reporting of the restart of a GTP-U entity</w:t>
      </w:r>
    </w:p>
    <w:p w14:paraId="6966EBB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v17.3.0</w:t>
      </w:r>
      <w:r>
        <w:rPr>
          <w:i/>
        </w:rPr>
        <w:tab/>
        <w:t xml:space="preserve">  CR-0378  rev 1 Cat: B (Rel-17)</w:t>
      </w:r>
      <w:r>
        <w:rPr>
          <w:i/>
        </w:rPr>
        <w:br/>
      </w:r>
      <w:r>
        <w:rPr>
          <w:i/>
        </w:rPr>
        <w:br/>
      </w:r>
      <w:r>
        <w:rPr>
          <w:i/>
        </w:rPr>
        <w:tab/>
      </w:r>
      <w:r>
        <w:rPr>
          <w:i/>
        </w:rPr>
        <w:tab/>
      </w:r>
      <w:r>
        <w:rPr>
          <w:i/>
        </w:rPr>
        <w:tab/>
      </w:r>
      <w:r>
        <w:rPr>
          <w:i/>
        </w:rPr>
        <w:tab/>
      </w:r>
      <w:r>
        <w:rPr>
          <w:i/>
        </w:rPr>
        <w:tab/>
        <w:t>Source: Ericsson</w:t>
      </w:r>
    </w:p>
    <w:p w14:paraId="0DE36AF4" w14:textId="77777777" w:rsidR="00555625" w:rsidRDefault="00555625" w:rsidP="00555625">
      <w:pPr>
        <w:rPr>
          <w:color w:val="808080"/>
        </w:rPr>
      </w:pPr>
      <w:r>
        <w:rPr>
          <w:color w:val="808080"/>
        </w:rPr>
        <w:t>(Replaces C4-220160)</w:t>
      </w:r>
    </w:p>
    <w:p w14:paraId="5792C1B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55086" w14:textId="5F7D6610" w:rsidR="00555625" w:rsidRDefault="00555625" w:rsidP="00555625">
      <w:pPr>
        <w:rPr>
          <w:rFonts w:ascii="Arial" w:hAnsi="Arial" w:cs="Arial"/>
          <w:b/>
          <w:sz w:val="24"/>
        </w:rPr>
      </w:pPr>
      <w:r>
        <w:rPr>
          <w:rFonts w:ascii="Arial" w:hAnsi="Arial" w:cs="Arial"/>
          <w:b/>
          <w:color w:val="0000FF"/>
          <w:sz w:val="24"/>
        </w:rPr>
        <w:t>C4-220391</w:t>
      </w:r>
      <w:r>
        <w:rPr>
          <w:rFonts w:ascii="Arial" w:hAnsi="Arial" w:cs="Arial"/>
          <w:b/>
          <w:color w:val="0000FF"/>
          <w:sz w:val="24"/>
        </w:rPr>
        <w:tab/>
      </w:r>
      <w:r>
        <w:rPr>
          <w:rFonts w:ascii="Arial" w:hAnsi="Arial" w:cs="Arial"/>
          <w:b/>
          <w:sz w:val="24"/>
        </w:rPr>
        <w:t>Detection and reporting of the restart of a GTP-U entity</w:t>
      </w:r>
    </w:p>
    <w:p w14:paraId="2DC70C6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v17.2.0</w:t>
      </w:r>
      <w:r>
        <w:rPr>
          <w:i/>
        </w:rPr>
        <w:tab/>
        <w:t xml:space="preserve">  CR-0039  rev 1 Cat: B (Rel-17)</w:t>
      </w:r>
      <w:r>
        <w:rPr>
          <w:i/>
        </w:rPr>
        <w:br/>
      </w:r>
      <w:r>
        <w:rPr>
          <w:i/>
        </w:rPr>
        <w:br/>
      </w:r>
      <w:r>
        <w:rPr>
          <w:i/>
        </w:rPr>
        <w:tab/>
      </w:r>
      <w:r>
        <w:rPr>
          <w:i/>
        </w:rPr>
        <w:tab/>
      </w:r>
      <w:r>
        <w:rPr>
          <w:i/>
        </w:rPr>
        <w:tab/>
      </w:r>
      <w:r>
        <w:rPr>
          <w:i/>
        </w:rPr>
        <w:tab/>
      </w:r>
      <w:r>
        <w:rPr>
          <w:i/>
        </w:rPr>
        <w:tab/>
        <w:t>Source: Ericsson</w:t>
      </w:r>
    </w:p>
    <w:p w14:paraId="2656F103" w14:textId="77777777" w:rsidR="00555625" w:rsidRDefault="00555625" w:rsidP="00555625">
      <w:pPr>
        <w:rPr>
          <w:color w:val="808080"/>
        </w:rPr>
      </w:pPr>
      <w:r>
        <w:rPr>
          <w:color w:val="808080"/>
        </w:rPr>
        <w:t>(Replaces C4-220161)</w:t>
      </w:r>
    </w:p>
    <w:p w14:paraId="1CBCB65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1664D" w14:textId="622F4643" w:rsidR="00555625" w:rsidRDefault="00555625" w:rsidP="00555625">
      <w:pPr>
        <w:rPr>
          <w:rFonts w:ascii="Arial" w:hAnsi="Arial" w:cs="Arial"/>
          <w:b/>
          <w:sz w:val="24"/>
        </w:rPr>
      </w:pPr>
      <w:r>
        <w:rPr>
          <w:rFonts w:ascii="Arial" w:hAnsi="Arial" w:cs="Arial"/>
          <w:b/>
          <w:color w:val="0000FF"/>
          <w:sz w:val="24"/>
        </w:rPr>
        <w:t>C4-220392</w:t>
      </w:r>
      <w:r>
        <w:rPr>
          <w:rFonts w:ascii="Arial" w:hAnsi="Arial" w:cs="Arial"/>
          <w:b/>
          <w:color w:val="0000FF"/>
          <w:sz w:val="24"/>
        </w:rPr>
        <w:tab/>
      </w:r>
      <w:r>
        <w:rPr>
          <w:rFonts w:ascii="Arial" w:hAnsi="Arial" w:cs="Arial"/>
          <w:b/>
          <w:sz w:val="24"/>
        </w:rPr>
        <w:t>Reporting of the restart of a GTP-U entity</w:t>
      </w:r>
    </w:p>
    <w:p w14:paraId="2BC9F30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CR-0600  rev 1 Cat: B (Rel-17)</w:t>
      </w:r>
      <w:r>
        <w:rPr>
          <w:i/>
        </w:rPr>
        <w:br/>
      </w:r>
      <w:r>
        <w:rPr>
          <w:i/>
        </w:rPr>
        <w:br/>
      </w:r>
      <w:r>
        <w:rPr>
          <w:i/>
        </w:rPr>
        <w:tab/>
      </w:r>
      <w:r>
        <w:rPr>
          <w:i/>
        </w:rPr>
        <w:tab/>
      </w:r>
      <w:r>
        <w:rPr>
          <w:i/>
        </w:rPr>
        <w:tab/>
      </w:r>
      <w:r>
        <w:rPr>
          <w:i/>
        </w:rPr>
        <w:tab/>
      </w:r>
      <w:r>
        <w:rPr>
          <w:i/>
        </w:rPr>
        <w:tab/>
        <w:t>Source: Ericsson</w:t>
      </w:r>
    </w:p>
    <w:p w14:paraId="53CD7E4E" w14:textId="77777777" w:rsidR="00555625" w:rsidRDefault="00555625" w:rsidP="00555625">
      <w:pPr>
        <w:rPr>
          <w:color w:val="808080"/>
        </w:rPr>
      </w:pPr>
      <w:r>
        <w:rPr>
          <w:color w:val="808080"/>
        </w:rPr>
        <w:t>(Replaces C4-220162)</w:t>
      </w:r>
    </w:p>
    <w:p w14:paraId="21975118"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75FF7" w14:textId="035AF2E0" w:rsidR="00555625" w:rsidRDefault="00555625" w:rsidP="00555625">
      <w:pPr>
        <w:rPr>
          <w:rFonts w:ascii="Arial" w:hAnsi="Arial" w:cs="Arial"/>
          <w:b/>
          <w:sz w:val="24"/>
        </w:rPr>
      </w:pPr>
      <w:r>
        <w:rPr>
          <w:rFonts w:ascii="Arial" w:hAnsi="Arial" w:cs="Arial"/>
          <w:b/>
          <w:color w:val="0000FF"/>
          <w:sz w:val="24"/>
        </w:rPr>
        <w:t>C4-220393</w:t>
      </w:r>
      <w:r>
        <w:rPr>
          <w:rFonts w:ascii="Arial" w:hAnsi="Arial" w:cs="Arial"/>
          <w:b/>
          <w:color w:val="0000FF"/>
          <w:sz w:val="24"/>
        </w:rPr>
        <w:tab/>
      </w:r>
      <w:r>
        <w:rPr>
          <w:rFonts w:ascii="Arial" w:hAnsi="Arial" w:cs="Arial"/>
          <w:b/>
          <w:sz w:val="24"/>
        </w:rPr>
        <w:t>Detecting of the restart of a GTP-U entity</w:t>
      </w:r>
    </w:p>
    <w:p w14:paraId="3018B93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v17.1.0</w:t>
      </w:r>
      <w:r>
        <w:rPr>
          <w:i/>
        </w:rPr>
        <w:tab/>
        <w:t xml:space="preserve">  CR-0116  rev 1 Cat: B (Rel-17)</w:t>
      </w:r>
      <w:r>
        <w:rPr>
          <w:i/>
        </w:rPr>
        <w:br/>
      </w:r>
      <w:r>
        <w:rPr>
          <w:i/>
        </w:rPr>
        <w:br/>
      </w:r>
      <w:r>
        <w:rPr>
          <w:i/>
        </w:rPr>
        <w:tab/>
      </w:r>
      <w:r>
        <w:rPr>
          <w:i/>
        </w:rPr>
        <w:tab/>
      </w:r>
      <w:r>
        <w:rPr>
          <w:i/>
        </w:rPr>
        <w:tab/>
      </w:r>
      <w:r>
        <w:rPr>
          <w:i/>
        </w:rPr>
        <w:tab/>
      </w:r>
      <w:r>
        <w:rPr>
          <w:i/>
        </w:rPr>
        <w:tab/>
        <w:t>Source: Ericsson</w:t>
      </w:r>
    </w:p>
    <w:p w14:paraId="31998701" w14:textId="77777777" w:rsidR="00555625" w:rsidRDefault="00555625" w:rsidP="00555625">
      <w:pPr>
        <w:rPr>
          <w:color w:val="808080"/>
        </w:rPr>
      </w:pPr>
      <w:r>
        <w:rPr>
          <w:color w:val="808080"/>
        </w:rPr>
        <w:t>(Replaces C4-220163)</w:t>
      </w:r>
    </w:p>
    <w:p w14:paraId="1F33330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FCFF3" w14:textId="77777777" w:rsidR="00555625" w:rsidRDefault="00555625" w:rsidP="00555625">
      <w:pPr>
        <w:pStyle w:val="Heading4"/>
      </w:pPr>
      <w:bookmarkStart w:id="45" w:name="_Toc94025066"/>
      <w:r>
        <w:t>6.1.19</w:t>
      </w:r>
      <w:r>
        <w:tab/>
        <w:t>PortAI</w:t>
      </w:r>
      <w:bookmarkEnd w:id="45"/>
    </w:p>
    <w:p w14:paraId="53243B70" w14:textId="3AED02AC" w:rsidR="00555625" w:rsidRDefault="00555625" w:rsidP="00555625">
      <w:pPr>
        <w:rPr>
          <w:rFonts w:ascii="Arial" w:hAnsi="Arial" w:cs="Arial"/>
          <w:b/>
          <w:sz w:val="24"/>
        </w:rPr>
      </w:pPr>
      <w:r>
        <w:rPr>
          <w:rFonts w:ascii="Arial" w:hAnsi="Arial" w:cs="Arial"/>
          <w:b/>
          <w:color w:val="0000FF"/>
          <w:sz w:val="24"/>
        </w:rPr>
        <w:t>C4-220039</w:t>
      </w:r>
      <w:r>
        <w:rPr>
          <w:rFonts w:ascii="Arial" w:hAnsi="Arial" w:cs="Arial"/>
          <w:b/>
          <w:color w:val="0000FF"/>
          <w:sz w:val="24"/>
        </w:rPr>
        <w:tab/>
      </w:r>
      <w:r>
        <w:rPr>
          <w:rFonts w:ascii="Arial" w:hAnsi="Arial" w:cs="Arial"/>
          <w:b/>
          <w:sz w:val="24"/>
        </w:rPr>
        <w:t>New TS skeleton - 3GPP registry for Service Names and Port Numbers</w:t>
      </w:r>
    </w:p>
    <w:p w14:paraId="0B6F72E0"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05E1AA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C4-220265</w:t>
      </w:r>
      <w:r>
        <w:rPr>
          <w:color w:val="993300"/>
          <w:u w:val="single"/>
        </w:rPr>
        <w:t>.</w:t>
      </w:r>
    </w:p>
    <w:p w14:paraId="318C6484" w14:textId="4812F3E5" w:rsidR="00555625" w:rsidRDefault="00555625" w:rsidP="00555625">
      <w:pPr>
        <w:rPr>
          <w:rFonts w:ascii="Arial" w:hAnsi="Arial" w:cs="Arial"/>
          <w:b/>
          <w:sz w:val="24"/>
        </w:rPr>
      </w:pPr>
      <w:r>
        <w:rPr>
          <w:rFonts w:ascii="Arial" w:hAnsi="Arial" w:cs="Arial"/>
          <w:b/>
          <w:color w:val="0000FF"/>
          <w:sz w:val="24"/>
        </w:rPr>
        <w:t>C4-220040</w:t>
      </w:r>
      <w:r>
        <w:rPr>
          <w:rFonts w:ascii="Arial" w:hAnsi="Arial" w:cs="Arial"/>
          <w:b/>
          <w:color w:val="0000FF"/>
          <w:sz w:val="24"/>
        </w:rPr>
        <w:tab/>
      </w:r>
      <w:r>
        <w:rPr>
          <w:rFonts w:ascii="Arial" w:hAnsi="Arial" w:cs="Arial"/>
          <w:b/>
          <w:sz w:val="24"/>
        </w:rPr>
        <w:t>Moving Annex D into new TS</w:t>
      </w:r>
    </w:p>
    <w:p w14:paraId="7C5B57E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29.941 v17.0.0</w:t>
      </w:r>
      <w:r>
        <w:rPr>
          <w:i/>
        </w:rPr>
        <w:tab/>
        <w:t xml:space="preserve">  CR-0001  Cat: F (Rel-17)</w:t>
      </w:r>
      <w:r>
        <w:rPr>
          <w:i/>
        </w:rPr>
        <w:br/>
      </w:r>
      <w:r>
        <w:rPr>
          <w:i/>
        </w:rPr>
        <w:br/>
      </w:r>
      <w:r>
        <w:rPr>
          <w:i/>
        </w:rPr>
        <w:tab/>
      </w:r>
      <w:r>
        <w:rPr>
          <w:i/>
        </w:rPr>
        <w:tab/>
      </w:r>
      <w:r>
        <w:rPr>
          <w:i/>
        </w:rPr>
        <w:tab/>
      </w:r>
      <w:r>
        <w:rPr>
          <w:i/>
        </w:rPr>
        <w:tab/>
      </w:r>
      <w:r>
        <w:rPr>
          <w:i/>
        </w:rPr>
        <w:tab/>
        <w:t>Source: Huawei</w:t>
      </w:r>
    </w:p>
    <w:p w14:paraId="542DC8F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C4-220310</w:t>
      </w:r>
      <w:r>
        <w:rPr>
          <w:color w:val="993300"/>
          <w:u w:val="single"/>
        </w:rPr>
        <w:t>.</w:t>
      </w:r>
    </w:p>
    <w:p w14:paraId="1A2373D5" w14:textId="76D00095" w:rsidR="00555625" w:rsidRDefault="00555625" w:rsidP="00555625">
      <w:pPr>
        <w:rPr>
          <w:rFonts w:ascii="Arial" w:hAnsi="Arial" w:cs="Arial"/>
          <w:b/>
          <w:sz w:val="24"/>
        </w:rPr>
      </w:pPr>
      <w:r>
        <w:rPr>
          <w:rFonts w:ascii="Arial" w:hAnsi="Arial" w:cs="Arial"/>
          <w:b/>
          <w:color w:val="0000FF"/>
          <w:sz w:val="24"/>
        </w:rPr>
        <w:t>C4-220265</w:t>
      </w:r>
      <w:r>
        <w:rPr>
          <w:rFonts w:ascii="Arial" w:hAnsi="Arial" w:cs="Arial"/>
          <w:b/>
          <w:color w:val="0000FF"/>
          <w:sz w:val="24"/>
        </w:rPr>
        <w:tab/>
      </w:r>
      <w:r>
        <w:rPr>
          <w:rFonts w:ascii="Arial" w:hAnsi="Arial" w:cs="Arial"/>
          <w:b/>
          <w:sz w:val="24"/>
        </w:rPr>
        <w:t>New TS skeleton - 3GPP registry for Service Names and Port Numbers</w:t>
      </w:r>
    </w:p>
    <w:p w14:paraId="7C5617C3"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711E8DD" w14:textId="77777777" w:rsidR="00555625" w:rsidRDefault="00555625" w:rsidP="00555625">
      <w:pPr>
        <w:rPr>
          <w:color w:val="808080"/>
        </w:rPr>
      </w:pPr>
      <w:r>
        <w:rPr>
          <w:color w:val="808080"/>
        </w:rPr>
        <w:t>(Replaces C4-220039)</w:t>
      </w:r>
    </w:p>
    <w:p w14:paraId="466746C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3C22" w14:textId="1D2FA942" w:rsidR="00555625" w:rsidRDefault="00555625" w:rsidP="00555625">
      <w:pPr>
        <w:rPr>
          <w:rFonts w:ascii="Arial" w:hAnsi="Arial" w:cs="Arial"/>
          <w:b/>
          <w:sz w:val="24"/>
        </w:rPr>
      </w:pPr>
      <w:r>
        <w:rPr>
          <w:rFonts w:ascii="Arial" w:hAnsi="Arial" w:cs="Arial"/>
          <w:b/>
          <w:color w:val="0000FF"/>
          <w:sz w:val="24"/>
        </w:rPr>
        <w:t>C4-220287</w:t>
      </w:r>
      <w:r>
        <w:rPr>
          <w:rFonts w:ascii="Arial" w:hAnsi="Arial" w:cs="Arial"/>
          <w:b/>
          <w:color w:val="0000FF"/>
          <w:sz w:val="24"/>
        </w:rPr>
        <w:tab/>
      </w:r>
      <w:r>
        <w:rPr>
          <w:rFonts w:ascii="Arial" w:hAnsi="Arial" w:cs="Arial"/>
          <w:b/>
          <w:sz w:val="24"/>
        </w:rPr>
        <w:t>PortAl - Scope</w:t>
      </w:r>
    </w:p>
    <w:p w14:paraId="1DE35BCA"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F7855F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D1AB9" w14:textId="429E5FB0" w:rsidR="00555625" w:rsidRDefault="00555625" w:rsidP="00555625">
      <w:pPr>
        <w:rPr>
          <w:rFonts w:ascii="Arial" w:hAnsi="Arial" w:cs="Arial"/>
          <w:b/>
          <w:sz w:val="24"/>
        </w:rPr>
      </w:pPr>
      <w:r>
        <w:rPr>
          <w:rFonts w:ascii="Arial" w:hAnsi="Arial" w:cs="Arial"/>
          <w:b/>
          <w:color w:val="0000FF"/>
          <w:sz w:val="24"/>
        </w:rPr>
        <w:t>C4-220288</w:t>
      </w:r>
      <w:r>
        <w:rPr>
          <w:rFonts w:ascii="Arial" w:hAnsi="Arial" w:cs="Arial"/>
          <w:b/>
          <w:color w:val="0000FF"/>
          <w:sz w:val="24"/>
        </w:rPr>
        <w:tab/>
      </w:r>
      <w:r>
        <w:rPr>
          <w:rFonts w:ascii="Arial" w:hAnsi="Arial" w:cs="Arial"/>
          <w:b/>
          <w:sz w:val="24"/>
        </w:rPr>
        <w:t>PortAl - Principles</w:t>
      </w:r>
    </w:p>
    <w:p w14:paraId="38DF1961"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8904D5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9A89F" w14:textId="03F97BBB" w:rsidR="00555625" w:rsidRDefault="00555625" w:rsidP="00555625">
      <w:pPr>
        <w:rPr>
          <w:rFonts w:ascii="Arial" w:hAnsi="Arial" w:cs="Arial"/>
          <w:b/>
          <w:sz w:val="24"/>
        </w:rPr>
      </w:pPr>
      <w:r>
        <w:rPr>
          <w:rFonts w:ascii="Arial" w:hAnsi="Arial" w:cs="Arial"/>
          <w:b/>
          <w:color w:val="0000FF"/>
          <w:sz w:val="24"/>
        </w:rPr>
        <w:t>C4-220289</w:t>
      </w:r>
      <w:r>
        <w:rPr>
          <w:rFonts w:ascii="Arial" w:hAnsi="Arial" w:cs="Arial"/>
          <w:b/>
          <w:color w:val="0000FF"/>
          <w:sz w:val="24"/>
        </w:rPr>
        <w:tab/>
      </w:r>
      <w:r>
        <w:rPr>
          <w:rFonts w:ascii="Arial" w:hAnsi="Arial" w:cs="Arial"/>
          <w:b/>
          <w:sz w:val="24"/>
        </w:rPr>
        <w:t>PortAl - Repository</w:t>
      </w:r>
    </w:p>
    <w:p w14:paraId="35F7D9D6"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29A989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C72D4" w14:textId="00EFC416" w:rsidR="00555625" w:rsidRDefault="00555625" w:rsidP="00555625">
      <w:pPr>
        <w:rPr>
          <w:rFonts w:ascii="Arial" w:hAnsi="Arial" w:cs="Arial"/>
          <w:b/>
          <w:sz w:val="24"/>
        </w:rPr>
      </w:pPr>
      <w:r>
        <w:rPr>
          <w:rFonts w:ascii="Arial" w:hAnsi="Arial" w:cs="Arial"/>
          <w:b/>
          <w:color w:val="0000FF"/>
          <w:sz w:val="24"/>
        </w:rPr>
        <w:t>C4-220310</w:t>
      </w:r>
      <w:r>
        <w:rPr>
          <w:rFonts w:ascii="Arial" w:hAnsi="Arial" w:cs="Arial"/>
          <w:b/>
          <w:color w:val="0000FF"/>
          <w:sz w:val="24"/>
        </w:rPr>
        <w:tab/>
      </w:r>
      <w:r>
        <w:rPr>
          <w:rFonts w:ascii="Arial" w:hAnsi="Arial" w:cs="Arial"/>
          <w:b/>
          <w:sz w:val="24"/>
        </w:rPr>
        <w:t>Moving Annex D into new TS</w:t>
      </w:r>
    </w:p>
    <w:p w14:paraId="557A2AF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29.941 v17.0.0</w:t>
      </w:r>
      <w:r>
        <w:rPr>
          <w:i/>
        </w:rPr>
        <w:tab/>
        <w:t xml:space="preserve">  CR-0001  rev 1 Cat: F (Rel-17)</w:t>
      </w:r>
      <w:r>
        <w:rPr>
          <w:i/>
        </w:rPr>
        <w:br/>
      </w:r>
      <w:r>
        <w:rPr>
          <w:i/>
        </w:rPr>
        <w:lastRenderedPageBreak/>
        <w:br/>
      </w:r>
      <w:r>
        <w:rPr>
          <w:i/>
        </w:rPr>
        <w:tab/>
      </w:r>
      <w:r>
        <w:rPr>
          <w:i/>
        </w:rPr>
        <w:tab/>
      </w:r>
      <w:r>
        <w:rPr>
          <w:i/>
        </w:rPr>
        <w:tab/>
      </w:r>
      <w:r>
        <w:rPr>
          <w:i/>
        </w:rPr>
        <w:tab/>
      </w:r>
      <w:r>
        <w:rPr>
          <w:i/>
        </w:rPr>
        <w:tab/>
        <w:t>Source: Huawei</w:t>
      </w:r>
    </w:p>
    <w:p w14:paraId="741DCEFA" w14:textId="77777777" w:rsidR="00555625" w:rsidRDefault="00555625" w:rsidP="00555625">
      <w:pPr>
        <w:rPr>
          <w:color w:val="808080"/>
        </w:rPr>
      </w:pPr>
      <w:r>
        <w:rPr>
          <w:color w:val="808080"/>
        </w:rPr>
        <w:t>(Replaces C4-220040)</w:t>
      </w:r>
    </w:p>
    <w:p w14:paraId="4DAD0A4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23DF6" w14:textId="66B8A0A2" w:rsidR="00555625" w:rsidRDefault="00555625" w:rsidP="00555625">
      <w:pPr>
        <w:rPr>
          <w:rFonts w:ascii="Arial" w:hAnsi="Arial" w:cs="Arial"/>
          <w:b/>
          <w:sz w:val="24"/>
        </w:rPr>
      </w:pPr>
      <w:r>
        <w:rPr>
          <w:rFonts w:ascii="Arial" w:hAnsi="Arial" w:cs="Arial"/>
          <w:b/>
          <w:color w:val="0000FF"/>
          <w:sz w:val="24"/>
        </w:rPr>
        <w:t>C4-220458</w:t>
      </w:r>
      <w:r>
        <w:rPr>
          <w:rFonts w:ascii="Arial" w:hAnsi="Arial" w:cs="Arial"/>
          <w:b/>
          <w:color w:val="0000FF"/>
          <w:sz w:val="24"/>
        </w:rPr>
        <w:tab/>
      </w:r>
      <w:r>
        <w:rPr>
          <w:rFonts w:ascii="Arial" w:hAnsi="Arial" w:cs="Arial"/>
          <w:b/>
          <w:sz w:val="24"/>
        </w:rPr>
        <w:t>TS 29.abc v0.1.0</w:t>
      </w:r>
    </w:p>
    <w:p w14:paraId="33066D32"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08C77C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AAB13" w14:textId="77777777" w:rsidR="00555625" w:rsidRDefault="00555625" w:rsidP="00555625">
      <w:pPr>
        <w:pStyle w:val="Heading3"/>
      </w:pPr>
      <w:bookmarkStart w:id="46" w:name="_Toc94025067"/>
      <w:r>
        <w:t>6.2</w:t>
      </w:r>
      <w:r>
        <w:tab/>
        <w:t>CT4 Supported WIs</w:t>
      </w:r>
      <w:bookmarkEnd w:id="46"/>
    </w:p>
    <w:p w14:paraId="0027BB52" w14:textId="77777777" w:rsidR="00555625" w:rsidRDefault="00555625" w:rsidP="00555625">
      <w:pPr>
        <w:pStyle w:val="Heading4"/>
      </w:pPr>
      <w:bookmarkStart w:id="47" w:name="_Toc94025068"/>
      <w:r>
        <w:t>6.2.1</w:t>
      </w:r>
      <w:r>
        <w:tab/>
        <w:t>Study on enhanced IMS to 5GC Integration Phase 2 [FS_eIMS5G2]</w:t>
      </w:r>
      <w:bookmarkEnd w:id="47"/>
    </w:p>
    <w:p w14:paraId="53F754B2" w14:textId="287C7CDA" w:rsidR="00555625" w:rsidRDefault="00555625" w:rsidP="00555625">
      <w:pPr>
        <w:rPr>
          <w:rFonts w:ascii="Arial" w:hAnsi="Arial" w:cs="Arial"/>
          <w:b/>
          <w:sz w:val="24"/>
        </w:rPr>
      </w:pPr>
      <w:r>
        <w:rPr>
          <w:rFonts w:ascii="Arial" w:hAnsi="Arial" w:cs="Arial"/>
          <w:b/>
          <w:color w:val="0000FF"/>
          <w:sz w:val="24"/>
        </w:rPr>
        <w:t>C4-220053</w:t>
      </w:r>
      <w:r>
        <w:rPr>
          <w:rFonts w:ascii="Arial" w:hAnsi="Arial" w:cs="Arial"/>
          <w:b/>
          <w:color w:val="0000FF"/>
          <w:sz w:val="24"/>
        </w:rPr>
        <w:tab/>
      </w:r>
      <w:r>
        <w:rPr>
          <w:rFonts w:ascii="Arial" w:hAnsi="Arial" w:cs="Arial"/>
          <w:b/>
          <w:sz w:val="24"/>
        </w:rPr>
        <w:t>LS on access to multiple IMS networks via a 5GC network slice</w:t>
      </w:r>
    </w:p>
    <w:p w14:paraId="170DE42A"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C1-216839, to SA2, cc CT4</w:t>
      </w:r>
      <w:r>
        <w:rPr>
          <w:i/>
        </w:rPr>
        <w:br/>
      </w:r>
      <w:r>
        <w:rPr>
          <w:i/>
        </w:rPr>
        <w:tab/>
      </w:r>
      <w:r>
        <w:rPr>
          <w:i/>
        </w:rPr>
        <w:tab/>
      </w:r>
      <w:r>
        <w:rPr>
          <w:i/>
        </w:rPr>
        <w:tab/>
      </w:r>
      <w:r>
        <w:rPr>
          <w:i/>
        </w:rPr>
        <w:tab/>
      </w:r>
      <w:r>
        <w:rPr>
          <w:i/>
        </w:rPr>
        <w:tab/>
        <w:t>Source: CT1</w:t>
      </w:r>
    </w:p>
    <w:p w14:paraId="7AD9334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E87BE" w14:textId="5567296A" w:rsidR="00555625" w:rsidRDefault="00555625" w:rsidP="00555625">
      <w:pPr>
        <w:rPr>
          <w:rFonts w:ascii="Arial" w:hAnsi="Arial" w:cs="Arial"/>
          <w:b/>
          <w:sz w:val="24"/>
        </w:rPr>
      </w:pPr>
      <w:r>
        <w:rPr>
          <w:rFonts w:ascii="Arial" w:hAnsi="Arial" w:cs="Arial"/>
          <w:b/>
          <w:color w:val="0000FF"/>
          <w:sz w:val="24"/>
        </w:rPr>
        <w:t>C4-220145</w:t>
      </w:r>
      <w:r>
        <w:rPr>
          <w:rFonts w:ascii="Arial" w:hAnsi="Arial" w:cs="Arial"/>
          <w:b/>
          <w:color w:val="0000FF"/>
          <w:sz w:val="24"/>
        </w:rPr>
        <w:tab/>
      </w:r>
      <w:r>
        <w:rPr>
          <w:rFonts w:ascii="Arial" w:hAnsi="Arial" w:cs="Arial"/>
          <w:b/>
          <w:sz w:val="24"/>
        </w:rPr>
        <w:t>LS on Routing of IMS traffic via a localized UPF</w:t>
      </w:r>
    </w:p>
    <w:p w14:paraId="305CBBA3"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65BD2A4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ACAA8F" w14:textId="60022835" w:rsidR="00555625" w:rsidRDefault="00555625" w:rsidP="00555625">
      <w:pPr>
        <w:rPr>
          <w:rFonts w:ascii="Arial" w:hAnsi="Arial" w:cs="Arial"/>
          <w:b/>
          <w:sz w:val="24"/>
        </w:rPr>
      </w:pPr>
      <w:r>
        <w:rPr>
          <w:rFonts w:ascii="Arial" w:hAnsi="Arial" w:cs="Arial"/>
          <w:b/>
          <w:color w:val="0000FF"/>
          <w:sz w:val="24"/>
        </w:rPr>
        <w:t>C4-220261</w:t>
      </w:r>
      <w:r>
        <w:rPr>
          <w:rFonts w:ascii="Arial" w:hAnsi="Arial" w:cs="Arial"/>
          <w:b/>
          <w:color w:val="0000FF"/>
          <w:sz w:val="24"/>
        </w:rPr>
        <w:tab/>
      </w:r>
      <w:r>
        <w:rPr>
          <w:rFonts w:ascii="Arial" w:hAnsi="Arial" w:cs="Arial"/>
          <w:b/>
          <w:sz w:val="24"/>
        </w:rPr>
        <w:t>Evaluation and conclusion to Key issue 2</w:t>
      </w:r>
    </w:p>
    <w:p w14:paraId="7E74BD7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23.700-12 v17.0.0</w:t>
      </w:r>
      <w:r>
        <w:rPr>
          <w:i/>
        </w:rPr>
        <w:tab/>
        <w:t xml:space="preserve">  CR-0001  Cat: F (Rel-17)</w:t>
      </w:r>
      <w:r>
        <w:rPr>
          <w:i/>
        </w:rPr>
        <w:br/>
      </w:r>
      <w:r>
        <w:rPr>
          <w:i/>
        </w:rPr>
        <w:br/>
      </w:r>
      <w:r>
        <w:rPr>
          <w:i/>
        </w:rPr>
        <w:tab/>
      </w:r>
      <w:r>
        <w:rPr>
          <w:i/>
        </w:rPr>
        <w:tab/>
      </w:r>
      <w:r>
        <w:rPr>
          <w:i/>
        </w:rPr>
        <w:tab/>
      </w:r>
      <w:r>
        <w:rPr>
          <w:i/>
        </w:rPr>
        <w:tab/>
      </w:r>
      <w:r>
        <w:rPr>
          <w:i/>
        </w:rPr>
        <w:tab/>
        <w:t>Source: Huawei, HiSilicon / Bill</w:t>
      </w:r>
    </w:p>
    <w:p w14:paraId="43E4B23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C4-220444</w:t>
      </w:r>
      <w:r>
        <w:rPr>
          <w:color w:val="993300"/>
          <w:u w:val="single"/>
        </w:rPr>
        <w:t>.</w:t>
      </w:r>
    </w:p>
    <w:p w14:paraId="4DCD635A" w14:textId="5F8DACD1" w:rsidR="00555625" w:rsidRDefault="00555625" w:rsidP="00555625">
      <w:pPr>
        <w:rPr>
          <w:rFonts w:ascii="Arial" w:hAnsi="Arial" w:cs="Arial"/>
          <w:b/>
          <w:sz w:val="24"/>
        </w:rPr>
      </w:pPr>
      <w:r>
        <w:rPr>
          <w:rFonts w:ascii="Arial" w:hAnsi="Arial" w:cs="Arial"/>
          <w:b/>
          <w:color w:val="0000FF"/>
          <w:sz w:val="24"/>
        </w:rPr>
        <w:t>C4-220262</w:t>
      </w:r>
      <w:r>
        <w:rPr>
          <w:rFonts w:ascii="Arial" w:hAnsi="Arial" w:cs="Arial"/>
          <w:b/>
          <w:color w:val="0000FF"/>
          <w:sz w:val="24"/>
        </w:rPr>
        <w:tab/>
      </w:r>
      <w:r>
        <w:rPr>
          <w:rFonts w:ascii="Arial" w:hAnsi="Arial" w:cs="Arial"/>
          <w:b/>
          <w:sz w:val="24"/>
        </w:rPr>
        <w:t>Removing editor's note in the scope</w:t>
      </w:r>
    </w:p>
    <w:p w14:paraId="7CC3029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23.700-12 v17.0.0</w:t>
      </w:r>
      <w:r>
        <w:rPr>
          <w:i/>
        </w:rPr>
        <w:tab/>
        <w:t xml:space="preserve">  CR-0002  Cat: F (Rel-17)</w:t>
      </w:r>
      <w:r>
        <w:rPr>
          <w:i/>
        </w:rPr>
        <w:br/>
      </w:r>
      <w:r>
        <w:rPr>
          <w:i/>
        </w:rPr>
        <w:br/>
      </w:r>
      <w:r>
        <w:rPr>
          <w:i/>
        </w:rPr>
        <w:tab/>
      </w:r>
      <w:r>
        <w:rPr>
          <w:i/>
        </w:rPr>
        <w:tab/>
      </w:r>
      <w:r>
        <w:rPr>
          <w:i/>
        </w:rPr>
        <w:tab/>
      </w:r>
      <w:r>
        <w:rPr>
          <w:i/>
        </w:rPr>
        <w:tab/>
      </w:r>
      <w:r>
        <w:rPr>
          <w:i/>
        </w:rPr>
        <w:tab/>
        <w:t>Source: Huawei, HiSilicon / Bill</w:t>
      </w:r>
    </w:p>
    <w:p w14:paraId="06D1CD6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BC908" w14:textId="1A164E41" w:rsidR="00555625" w:rsidRDefault="00555625" w:rsidP="00555625">
      <w:pPr>
        <w:rPr>
          <w:rFonts w:ascii="Arial" w:hAnsi="Arial" w:cs="Arial"/>
          <w:b/>
          <w:sz w:val="24"/>
        </w:rPr>
      </w:pPr>
      <w:r>
        <w:rPr>
          <w:rFonts w:ascii="Arial" w:hAnsi="Arial" w:cs="Arial"/>
          <w:b/>
          <w:color w:val="0000FF"/>
          <w:sz w:val="24"/>
        </w:rPr>
        <w:t>C4-220263</w:t>
      </w:r>
      <w:r>
        <w:rPr>
          <w:rFonts w:ascii="Arial" w:hAnsi="Arial" w:cs="Arial"/>
          <w:b/>
          <w:color w:val="0000FF"/>
          <w:sz w:val="24"/>
        </w:rPr>
        <w:tab/>
      </w:r>
      <w:r>
        <w:rPr>
          <w:rFonts w:ascii="Arial" w:hAnsi="Arial" w:cs="Arial"/>
          <w:b/>
          <w:sz w:val="24"/>
        </w:rPr>
        <w:t>LS on progress of FS_eIMS5G2</w:t>
      </w:r>
    </w:p>
    <w:p w14:paraId="6F32CD37"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 Bill</w:t>
      </w:r>
    </w:p>
    <w:p w14:paraId="4DF50F9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C4-220445</w:t>
      </w:r>
      <w:r>
        <w:rPr>
          <w:color w:val="993300"/>
          <w:u w:val="single"/>
        </w:rPr>
        <w:t>.</w:t>
      </w:r>
    </w:p>
    <w:p w14:paraId="64C4D207" w14:textId="0D6FFE97" w:rsidR="00555625" w:rsidRDefault="00555625" w:rsidP="00555625">
      <w:pPr>
        <w:rPr>
          <w:rFonts w:ascii="Arial" w:hAnsi="Arial" w:cs="Arial"/>
          <w:b/>
          <w:sz w:val="24"/>
        </w:rPr>
      </w:pPr>
      <w:r>
        <w:rPr>
          <w:rFonts w:ascii="Arial" w:hAnsi="Arial" w:cs="Arial"/>
          <w:b/>
          <w:color w:val="0000FF"/>
          <w:sz w:val="24"/>
        </w:rPr>
        <w:t>C4-220444</w:t>
      </w:r>
      <w:r>
        <w:rPr>
          <w:rFonts w:ascii="Arial" w:hAnsi="Arial" w:cs="Arial"/>
          <w:b/>
          <w:color w:val="0000FF"/>
          <w:sz w:val="24"/>
        </w:rPr>
        <w:tab/>
      </w:r>
      <w:r>
        <w:rPr>
          <w:rFonts w:ascii="Arial" w:hAnsi="Arial" w:cs="Arial"/>
          <w:b/>
          <w:sz w:val="24"/>
        </w:rPr>
        <w:t>Evaluation and conclusion to Key issue 2</w:t>
      </w:r>
    </w:p>
    <w:p w14:paraId="31DCA37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23.700-12 v17.0.0</w:t>
      </w:r>
      <w:r>
        <w:rPr>
          <w:i/>
        </w:rPr>
        <w:tab/>
        <w:t xml:space="preserve">  CR-0001  rev 1 Cat: F (Rel-17)</w:t>
      </w:r>
      <w:r>
        <w:rPr>
          <w:i/>
        </w:rPr>
        <w:br/>
      </w:r>
      <w:r>
        <w:rPr>
          <w:i/>
        </w:rPr>
        <w:lastRenderedPageBreak/>
        <w:br/>
      </w:r>
      <w:r>
        <w:rPr>
          <w:i/>
        </w:rPr>
        <w:tab/>
      </w:r>
      <w:r>
        <w:rPr>
          <w:i/>
        </w:rPr>
        <w:tab/>
      </w:r>
      <w:r>
        <w:rPr>
          <w:i/>
        </w:rPr>
        <w:tab/>
      </w:r>
      <w:r>
        <w:rPr>
          <w:i/>
        </w:rPr>
        <w:tab/>
      </w:r>
      <w:r>
        <w:rPr>
          <w:i/>
        </w:rPr>
        <w:tab/>
        <w:t>Source: Huawei, HiSilicon / Bill</w:t>
      </w:r>
    </w:p>
    <w:p w14:paraId="39B6E5F3" w14:textId="77777777" w:rsidR="00555625" w:rsidRDefault="00555625" w:rsidP="00555625">
      <w:pPr>
        <w:rPr>
          <w:color w:val="808080"/>
        </w:rPr>
      </w:pPr>
      <w:r>
        <w:rPr>
          <w:color w:val="808080"/>
        </w:rPr>
        <w:t>(Replaces C4-220261)</w:t>
      </w:r>
    </w:p>
    <w:p w14:paraId="2F0D7C5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96BD" w14:textId="53EE75ED" w:rsidR="00555625" w:rsidRDefault="00555625" w:rsidP="00555625">
      <w:pPr>
        <w:rPr>
          <w:rFonts w:ascii="Arial" w:hAnsi="Arial" w:cs="Arial"/>
          <w:b/>
          <w:sz w:val="24"/>
        </w:rPr>
      </w:pPr>
      <w:r>
        <w:rPr>
          <w:rFonts w:ascii="Arial" w:hAnsi="Arial" w:cs="Arial"/>
          <w:b/>
          <w:color w:val="0000FF"/>
          <w:sz w:val="24"/>
        </w:rPr>
        <w:t>C4-220445</w:t>
      </w:r>
      <w:r>
        <w:rPr>
          <w:rFonts w:ascii="Arial" w:hAnsi="Arial" w:cs="Arial"/>
          <w:b/>
          <w:color w:val="0000FF"/>
          <w:sz w:val="24"/>
        </w:rPr>
        <w:tab/>
      </w:r>
      <w:r>
        <w:rPr>
          <w:rFonts w:ascii="Arial" w:hAnsi="Arial" w:cs="Arial"/>
          <w:b/>
          <w:sz w:val="24"/>
        </w:rPr>
        <w:t>Progress of FS_eIMS5G2</w:t>
      </w:r>
    </w:p>
    <w:p w14:paraId="36212E9A"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CT4</w:t>
      </w:r>
    </w:p>
    <w:p w14:paraId="1EA27999" w14:textId="77777777" w:rsidR="00555625" w:rsidRDefault="00555625" w:rsidP="00555625">
      <w:pPr>
        <w:rPr>
          <w:color w:val="808080"/>
        </w:rPr>
      </w:pPr>
      <w:r>
        <w:rPr>
          <w:color w:val="808080"/>
        </w:rPr>
        <w:t>(Replaces C4-220263)</w:t>
      </w:r>
    </w:p>
    <w:p w14:paraId="4EB627B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743A9" w14:textId="77777777" w:rsidR="00555625" w:rsidRDefault="00555625" w:rsidP="00555625">
      <w:pPr>
        <w:pStyle w:val="Heading4"/>
      </w:pPr>
      <w:bookmarkStart w:id="48" w:name="_Toc94025069"/>
      <w:r>
        <w:t>6.2.2</w:t>
      </w:r>
      <w:r>
        <w:tab/>
        <w:t>Stage 3 of Multimedia Priority Service (MPS) Phase 2 [MPS2-CT]</w:t>
      </w:r>
      <w:bookmarkEnd w:id="48"/>
    </w:p>
    <w:p w14:paraId="7E2EE8E6" w14:textId="2F75AF7F" w:rsidR="00555625" w:rsidRDefault="00555625" w:rsidP="00555625">
      <w:pPr>
        <w:rPr>
          <w:rFonts w:ascii="Arial" w:hAnsi="Arial" w:cs="Arial"/>
          <w:b/>
          <w:sz w:val="24"/>
        </w:rPr>
      </w:pPr>
      <w:r>
        <w:rPr>
          <w:rFonts w:ascii="Arial" w:hAnsi="Arial" w:cs="Arial"/>
          <w:b/>
          <w:color w:val="0000FF"/>
          <w:sz w:val="24"/>
        </w:rPr>
        <w:t>C4-220186</w:t>
      </w:r>
      <w:r>
        <w:rPr>
          <w:rFonts w:ascii="Arial" w:hAnsi="Arial" w:cs="Arial"/>
          <w:b/>
          <w:color w:val="0000FF"/>
          <w:sz w:val="24"/>
        </w:rPr>
        <w:tab/>
      </w:r>
      <w:r>
        <w:rPr>
          <w:rFonts w:ascii="Arial" w:hAnsi="Arial" w:cs="Arial"/>
          <w:b/>
          <w:sz w:val="24"/>
        </w:rPr>
        <w:t>29.273 Addition of MPS statement to Annex B</w:t>
      </w:r>
    </w:p>
    <w:p w14:paraId="5D8395A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v17.1.0</w:t>
      </w:r>
      <w:r>
        <w:rPr>
          <w:i/>
        </w:rPr>
        <w:tab/>
        <w:t xml:space="preserve">  CR-0529  Cat: F (Rel-17)</w:t>
      </w:r>
      <w:r>
        <w:rPr>
          <w:i/>
        </w:rPr>
        <w:br/>
      </w:r>
      <w:r>
        <w:rPr>
          <w:i/>
        </w:rPr>
        <w:br/>
      </w:r>
      <w:r>
        <w:rPr>
          <w:i/>
        </w:rPr>
        <w:tab/>
      </w:r>
      <w:r>
        <w:rPr>
          <w:i/>
        </w:rPr>
        <w:tab/>
      </w:r>
      <w:r>
        <w:rPr>
          <w:i/>
        </w:rPr>
        <w:tab/>
      </w:r>
      <w:r>
        <w:rPr>
          <w:i/>
        </w:rPr>
        <w:tab/>
      </w:r>
      <w:r>
        <w:rPr>
          <w:i/>
        </w:rPr>
        <w:tab/>
        <w:t>Source: Peraton Labs</w:t>
      </w:r>
    </w:p>
    <w:p w14:paraId="65BC4E4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C4-220329</w:t>
      </w:r>
      <w:r>
        <w:rPr>
          <w:color w:val="993300"/>
          <w:u w:val="single"/>
        </w:rPr>
        <w:t>.</w:t>
      </w:r>
    </w:p>
    <w:p w14:paraId="50DA6F21" w14:textId="410AC7D7" w:rsidR="00555625" w:rsidRDefault="00555625" w:rsidP="00555625">
      <w:pPr>
        <w:rPr>
          <w:rFonts w:ascii="Arial" w:hAnsi="Arial" w:cs="Arial"/>
          <w:b/>
          <w:sz w:val="24"/>
        </w:rPr>
      </w:pPr>
      <w:r>
        <w:rPr>
          <w:rFonts w:ascii="Arial" w:hAnsi="Arial" w:cs="Arial"/>
          <w:b/>
          <w:color w:val="0000FF"/>
          <w:sz w:val="24"/>
        </w:rPr>
        <w:t>C4-220329</w:t>
      </w:r>
      <w:r>
        <w:rPr>
          <w:rFonts w:ascii="Arial" w:hAnsi="Arial" w:cs="Arial"/>
          <w:b/>
          <w:color w:val="0000FF"/>
          <w:sz w:val="24"/>
        </w:rPr>
        <w:tab/>
      </w:r>
      <w:r>
        <w:rPr>
          <w:rFonts w:ascii="Arial" w:hAnsi="Arial" w:cs="Arial"/>
          <w:b/>
          <w:sz w:val="24"/>
        </w:rPr>
        <w:t>29.273 Addition of MPS statement to Annex B</w:t>
      </w:r>
    </w:p>
    <w:p w14:paraId="53D075C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v17.1.0</w:t>
      </w:r>
      <w:r>
        <w:rPr>
          <w:i/>
        </w:rPr>
        <w:tab/>
        <w:t xml:space="preserve">  CR-0529  rev 1 Cat: F (Rel-17)</w:t>
      </w:r>
      <w:r>
        <w:rPr>
          <w:i/>
        </w:rPr>
        <w:br/>
      </w:r>
      <w:r>
        <w:rPr>
          <w:i/>
        </w:rPr>
        <w:br/>
      </w:r>
      <w:r>
        <w:rPr>
          <w:i/>
        </w:rPr>
        <w:tab/>
      </w:r>
      <w:r>
        <w:rPr>
          <w:i/>
        </w:rPr>
        <w:tab/>
      </w:r>
      <w:r>
        <w:rPr>
          <w:i/>
        </w:rPr>
        <w:tab/>
      </w:r>
      <w:r>
        <w:rPr>
          <w:i/>
        </w:rPr>
        <w:tab/>
      </w:r>
      <w:r>
        <w:rPr>
          <w:i/>
        </w:rPr>
        <w:tab/>
        <w:t>Source: Peraton Labs, CISA ECD</w:t>
      </w:r>
    </w:p>
    <w:p w14:paraId="004A0D19" w14:textId="77777777" w:rsidR="00555625" w:rsidRDefault="00555625" w:rsidP="00555625">
      <w:pPr>
        <w:rPr>
          <w:color w:val="808080"/>
        </w:rPr>
      </w:pPr>
      <w:r>
        <w:rPr>
          <w:color w:val="808080"/>
        </w:rPr>
        <w:t>(Replaces C4-220186)</w:t>
      </w:r>
    </w:p>
    <w:p w14:paraId="6580AE1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04977" w14:textId="77777777" w:rsidR="00555625" w:rsidRDefault="00555625" w:rsidP="00555625">
      <w:pPr>
        <w:pStyle w:val="Heading4"/>
      </w:pPr>
      <w:bookmarkStart w:id="49" w:name="_Toc94025070"/>
      <w:r>
        <w:t>6.2.3</w:t>
      </w:r>
      <w:r>
        <w:tab/>
        <w:t>Enhancement for the 5G Control Plane Steering of Roaming for UE in CONNECTED mode [eCPSOR_CON-CT]</w:t>
      </w:r>
      <w:bookmarkEnd w:id="49"/>
    </w:p>
    <w:p w14:paraId="55A14D49" w14:textId="1555CDFA" w:rsidR="00555625" w:rsidRDefault="00555625" w:rsidP="00555625">
      <w:pPr>
        <w:rPr>
          <w:rFonts w:ascii="Arial" w:hAnsi="Arial" w:cs="Arial"/>
          <w:b/>
          <w:sz w:val="24"/>
        </w:rPr>
      </w:pPr>
      <w:r>
        <w:rPr>
          <w:rFonts w:ascii="Arial" w:hAnsi="Arial" w:cs="Arial"/>
          <w:b/>
          <w:color w:val="0000FF"/>
          <w:sz w:val="24"/>
        </w:rPr>
        <w:t>C4-220065</w:t>
      </w:r>
      <w:r>
        <w:rPr>
          <w:rFonts w:ascii="Arial" w:hAnsi="Arial" w:cs="Arial"/>
          <w:b/>
          <w:color w:val="0000FF"/>
          <w:sz w:val="24"/>
        </w:rPr>
        <w:tab/>
      </w:r>
      <w:r>
        <w:rPr>
          <w:rFonts w:ascii="Arial" w:hAnsi="Arial" w:cs="Arial"/>
          <w:b/>
          <w:sz w:val="24"/>
        </w:rPr>
        <w:t>Emergency Registration Indication during Nudm_UECM</w:t>
      </w:r>
    </w:p>
    <w:p w14:paraId="3244DBB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CR-0788  Cat: B (Rel-17)</w:t>
      </w:r>
      <w:r>
        <w:rPr>
          <w:i/>
        </w:rPr>
        <w:br/>
      </w:r>
      <w:r>
        <w:rPr>
          <w:i/>
        </w:rPr>
        <w:br/>
      </w:r>
      <w:r>
        <w:rPr>
          <w:i/>
        </w:rPr>
        <w:tab/>
      </w:r>
      <w:r>
        <w:rPr>
          <w:i/>
        </w:rPr>
        <w:tab/>
      </w:r>
      <w:r>
        <w:rPr>
          <w:i/>
        </w:rPr>
        <w:tab/>
      </w:r>
      <w:r>
        <w:rPr>
          <w:i/>
        </w:rPr>
        <w:tab/>
      </w:r>
      <w:r>
        <w:rPr>
          <w:i/>
        </w:rPr>
        <w:tab/>
        <w:t>Source: Samsung</w:t>
      </w:r>
    </w:p>
    <w:p w14:paraId="1BCB0AD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B9F54" w14:textId="171261FC" w:rsidR="00555625" w:rsidRDefault="00555625" w:rsidP="00555625">
      <w:pPr>
        <w:rPr>
          <w:rFonts w:ascii="Arial" w:hAnsi="Arial" w:cs="Arial"/>
          <w:b/>
          <w:sz w:val="24"/>
        </w:rPr>
      </w:pPr>
      <w:r>
        <w:rPr>
          <w:rFonts w:ascii="Arial" w:hAnsi="Arial" w:cs="Arial"/>
          <w:b/>
          <w:color w:val="0000FF"/>
          <w:sz w:val="24"/>
        </w:rPr>
        <w:t>C4-220086</w:t>
      </w:r>
      <w:r>
        <w:rPr>
          <w:rFonts w:ascii="Arial" w:hAnsi="Arial" w:cs="Arial"/>
          <w:b/>
          <w:color w:val="0000FF"/>
          <w:sz w:val="24"/>
        </w:rPr>
        <w:tab/>
      </w:r>
      <w:r>
        <w:rPr>
          <w:rFonts w:ascii="Arial" w:hAnsi="Arial" w:cs="Arial"/>
          <w:b/>
          <w:sz w:val="24"/>
        </w:rPr>
        <w:t>eCPSOR_CON work plan</w:t>
      </w:r>
    </w:p>
    <w:p w14:paraId="5510DB88" w14:textId="77777777" w:rsidR="00555625" w:rsidRDefault="00555625" w:rsidP="005556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09031FF7" w14:textId="77777777" w:rsidR="00555625" w:rsidRDefault="00555625" w:rsidP="00555625">
      <w:pPr>
        <w:rPr>
          <w:color w:val="808080"/>
        </w:rPr>
      </w:pPr>
      <w:r>
        <w:rPr>
          <w:color w:val="808080"/>
        </w:rPr>
        <w:t>(Replaces C4-216186)</w:t>
      </w:r>
    </w:p>
    <w:p w14:paraId="0697A0A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5CA21" w14:textId="099A064B" w:rsidR="00555625" w:rsidRDefault="00555625" w:rsidP="00555625">
      <w:pPr>
        <w:rPr>
          <w:rFonts w:ascii="Arial" w:hAnsi="Arial" w:cs="Arial"/>
          <w:b/>
          <w:sz w:val="24"/>
        </w:rPr>
      </w:pPr>
      <w:r>
        <w:rPr>
          <w:rFonts w:ascii="Arial" w:hAnsi="Arial" w:cs="Arial"/>
          <w:b/>
          <w:color w:val="0000FF"/>
          <w:sz w:val="24"/>
        </w:rPr>
        <w:t>C4-220138</w:t>
      </w:r>
      <w:r>
        <w:rPr>
          <w:rFonts w:ascii="Arial" w:hAnsi="Arial" w:cs="Arial"/>
          <w:b/>
          <w:color w:val="0000FF"/>
          <w:sz w:val="24"/>
        </w:rPr>
        <w:tab/>
      </w:r>
      <w:r>
        <w:rPr>
          <w:rFonts w:ascii="Arial" w:hAnsi="Arial" w:cs="Arial"/>
          <w:b/>
          <w:sz w:val="24"/>
        </w:rPr>
        <w:t>SOR-AF as NF consumer of UDR</w:t>
      </w:r>
    </w:p>
    <w:p w14:paraId="6AB53B4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CR-0173  Cat: B (Rel-17)</w:t>
      </w:r>
      <w:r>
        <w:rPr>
          <w:i/>
        </w:rPr>
        <w:br/>
      </w:r>
      <w:r>
        <w:rPr>
          <w:i/>
        </w:rPr>
        <w:lastRenderedPageBreak/>
        <w:br/>
      </w:r>
      <w:r>
        <w:rPr>
          <w:i/>
        </w:rPr>
        <w:tab/>
      </w:r>
      <w:r>
        <w:rPr>
          <w:i/>
        </w:rPr>
        <w:tab/>
      </w:r>
      <w:r>
        <w:rPr>
          <w:i/>
        </w:rPr>
        <w:tab/>
      </w:r>
      <w:r>
        <w:rPr>
          <w:i/>
        </w:rPr>
        <w:tab/>
      </w:r>
      <w:r>
        <w:rPr>
          <w:i/>
        </w:rPr>
        <w:tab/>
        <w:t>Source: NTT DOCOMO</w:t>
      </w:r>
    </w:p>
    <w:p w14:paraId="2D6E497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02935" w14:textId="63797DE9" w:rsidR="00555625" w:rsidRDefault="00555625" w:rsidP="00555625">
      <w:pPr>
        <w:rPr>
          <w:rFonts w:ascii="Arial" w:hAnsi="Arial" w:cs="Arial"/>
          <w:b/>
          <w:sz w:val="24"/>
        </w:rPr>
      </w:pPr>
      <w:r>
        <w:rPr>
          <w:rFonts w:ascii="Arial" w:hAnsi="Arial" w:cs="Arial"/>
          <w:b/>
          <w:color w:val="0000FF"/>
          <w:sz w:val="24"/>
        </w:rPr>
        <w:t>C4-220139</w:t>
      </w:r>
      <w:r>
        <w:rPr>
          <w:rFonts w:ascii="Arial" w:hAnsi="Arial" w:cs="Arial"/>
          <w:b/>
          <w:color w:val="0000FF"/>
          <w:sz w:val="24"/>
        </w:rPr>
        <w:tab/>
      </w:r>
      <w:r>
        <w:rPr>
          <w:rFonts w:ascii="Arial" w:hAnsi="Arial" w:cs="Arial"/>
          <w:b/>
          <w:sz w:val="24"/>
        </w:rPr>
        <w:t>Addition of SOR-CMCI related attribute as input to SP-AF</w:t>
      </w:r>
    </w:p>
    <w:p w14:paraId="2942B20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v17.1.0</w:t>
      </w:r>
      <w:r>
        <w:rPr>
          <w:i/>
        </w:rPr>
        <w:tab/>
        <w:t xml:space="preserve">  CR-0016  Cat: B (Rel-17)</w:t>
      </w:r>
      <w:r>
        <w:rPr>
          <w:i/>
        </w:rPr>
        <w:br/>
      </w:r>
      <w:r>
        <w:rPr>
          <w:i/>
        </w:rPr>
        <w:br/>
      </w:r>
      <w:r>
        <w:rPr>
          <w:i/>
        </w:rPr>
        <w:tab/>
      </w:r>
      <w:r>
        <w:rPr>
          <w:i/>
        </w:rPr>
        <w:tab/>
      </w:r>
      <w:r>
        <w:rPr>
          <w:i/>
        </w:rPr>
        <w:tab/>
      </w:r>
      <w:r>
        <w:rPr>
          <w:i/>
        </w:rPr>
        <w:tab/>
      </w:r>
      <w:r>
        <w:rPr>
          <w:i/>
        </w:rPr>
        <w:tab/>
        <w:t>Source: NTT DOCOMO</w:t>
      </w:r>
    </w:p>
    <w:p w14:paraId="00FEEB0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1CA8A" w14:textId="77777777" w:rsidR="00555625" w:rsidRDefault="00555625" w:rsidP="00555625">
      <w:pPr>
        <w:pStyle w:val="Heading4"/>
      </w:pPr>
      <w:bookmarkStart w:id="50" w:name="_Toc94025071"/>
      <w:r>
        <w:t>6.2.4</w:t>
      </w:r>
      <w:r>
        <w:tab/>
        <w:t>Authentication and key management for applications based on 3GPP credential in 5G [AKMA-CT]</w:t>
      </w:r>
      <w:bookmarkEnd w:id="50"/>
    </w:p>
    <w:p w14:paraId="2C3A49B8" w14:textId="77777777" w:rsidR="00555625" w:rsidRDefault="00555625" w:rsidP="00555625">
      <w:pPr>
        <w:pStyle w:val="Heading4"/>
      </w:pPr>
      <w:bookmarkStart w:id="51" w:name="_Toc94025072"/>
      <w:r>
        <w:t>6.2.5</w:t>
      </w:r>
      <w:r>
        <w:tab/>
        <w:t>CT aspects on Dynamically Changing AM Policies in the 5GC [TEI17_DCAMP-CT]</w:t>
      </w:r>
      <w:bookmarkEnd w:id="51"/>
    </w:p>
    <w:p w14:paraId="2C901169" w14:textId="77777777" w:rsidR="00555625" w:rsidRDefault="00555625" w:rsidP="00555625">
      <w:pPr>
        <w:pStyle w:val="Heading4"/>
      </w:pPr>
      <w:bookmarkStart w:id="52" w:name="_Toc94025073"/>
      <w:r>
        <w:t>6.2.6</w:t>
      </w:r>
      <w:r>
        <w:tab/>
        <w:t>CT aspects of proximity based services in 5GS [5G_ProSe-CT]</w:t>
      </w:r>
      <w:bookmarkEnd w:id="52"/>
    </w:p>
    <w:p w14:paraId="46E04DA1" w14:textId="514D2E79" w:rsidR="00555625" w:rsidRDefault="00555625" w:rsidP="00555625">
      <w:pPr>
        <w:rPr>
          <w:rFonts w:ascii="Arial" w:hAnsi="Arial" w:cs="Arial"/>
          <w:b/>
          <w:sz w:val="24"/>
        </w:rPr>
      </w:pPr>
      <w:r>
        <w:rPr>
          <w:rFonts w:ascii="Arial" w:hAnsi="Arial" w:cs="Arial"/>
          <w:b/>
          <w:color w:val="0000FF"/>
          <w:sz w:val="24"/>
        </w:rPr>
        <w:t>C4-220175</w:t>
      </w:r>
      <w:r>
        <w:rPr>
          <w:rFonts w:ascii="Arial" w:hAnsi="Arial" w:cs="Arial"/>
          <w:b/>
          <w:color w:val="0000FF"/>
          <w:sz w:val="24"/>
        </w:rPr>
        <w:tab/>
      </w:r>
      <w:r>
        <w:rPr>
          <w:rFonts w:ascii="Arial" w:hAnsi="Arial" w:cs="Arial"/>
          <w:b/>
          <w:sz w:val="24"/>
        </w:rPr>
        <w:t>Add ProSe Capability in PcfInfo</w:t>
      </w:r>
    </w:p>
    <w:p w14:paraId="48301B36"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CR-0643  Cat: B (Rel-17)</w:t>
      </w:r>
      <w:r>
        <w:rPr>
          <w:i/>
        </w:rPr>
        <w:br/>
      </w:r>
      <w:r>
        <w:rPr>
          <w:i/>
        </w:rPr>
        <w:br/>
      </w:r>
      <w:r>
        <w:rPr>
          <w:i/>
        </w:rPr>
        <w:tab/>
      </w:r>
      <w:r>
        <w:rPr>
          <w:i/>
        </w:rPr>
        <w:tab/>
      </w:r>
      <w:r>
        <w:rPr>
          <w:i/>
        </w:rPr>
        <w:tab/>
      </w:r>
      <w:r>
        <w:rPr>
          <w:i/>
        </w:rPr>
        <w:tab/>
      </w:r>
      <w:r>
        <w:rPr>
          <w:i/>
        </w:rPr>
        <w:tab/>
        <w:t>Source: CATT</w:t>
      </w:r>
    </w:p>
    <w:p w14:paraId="3B298E6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FCB35F" w14:textId="0680582B" w:rsidR="00555625" w:rsidRDefault="00555625" w:rsidP="00555625">
      <w:pPr>
        <w:rPr>
          <w:rFonts w:ascii="Arial" w:hAnsi="Arial" w:cs="Arial"/>
          <w:b/>
          <w:sz w:val="24"/>
        </w:rPr>
      </w:pPr>
      <w:r>
        <w:rPr>
          <w:rFonts w:ascii="Arial" w:hAnsi="Arial" w:cs="Arial"/>
          <w:b/>
          <w:color w:val="0000FF"/>
          <w:sz w:val="24"/>
        </w:rPr>
        <w:t>C4-220281</w:t>
      </w:r>
      <w:r>
        <w:rPr>
          <w:rFonts w:ascii="Arial" w:hAnsi="Arial" w:cs="Arial"/>
          <w:b/>
          <w:color w:val="0000FF"/>
          <w:sz w:val="24"/>
        </w:rPr>
        <w:tab/>
      </w:r>
      <w:r>
        <w:rPr>
          <w:rFonts w:ascii="Arial" w:hAnsi="Arial" w:cs="Arial"/>
          <w:b/>
          <w:sz w:val="24"/>
        </w:rPr>
        <w:t>Editorial corrections</w:t>
      </w:r>
    </w:p>
    <w:p w14:paraId="0351B13C"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29.555 v1.0.0</w:t>
      </w:r>
      <w:r>
        <w:rPr>
          <w:i/>
        </w:rPr>
        <w:br/>
      </w:r>
      <w:r>
        <w:rPr>
          <w:i/>
        </w:rPr>
        <w:tab/>
      </w:r>
      <w:r>
        <w:rPr>
          <w:i/>
        </w:rPr>
        <w:tab/>
      </w:r>
      <w:r>
        <w:rPr>
          <w:i/>
        </w:rPr>
        <w:tab/>
      </w:r>
      <w:r>
        <w:rPr>
          <w:i/>
        </w:rPr>
        <w:tab/>
      </w:r>
      <w:r>
        <w:rPr>
          <w:i/>
        </w:rPr>
        <w:tab/>
        <w:t>Source: Huawei</w:t>
      </w:r>
    </w:p>
    <w:p w14:paraId="097FFC9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31DDA" w14:textId="3E49C3BD" w:rsidR="00555625" w:rsidRDefault="00555625" w:rsidP="00555625">
      <w:pPr>
        <w:rPr>
          <w:rFonts w:ascii="Arial" w:hAnsi="Arial" w:cs="Arial"/>
          <w:b/>
          <w:sz w:val="24"/>
        </w:rPr>
      </w:pPr>
      <w:r>
        <w:rPr>
          <w:rFonts w:ascii="Arial" w:hAnsi="Arial" w:cs="Arial"/>
          <w:b/>
          <w:color w:val="0000FF"/>
          <w:sz w:val="24"/>
        </w:rPr>
        <w:t>C4-220351</w:t>
      </w:r>
      <w:r>
        <w:rPr>
          <w:rFonts w:ascii="Arial" w:hAnsi="Arial" w:cs="Arial"/>
          <w:b/>
          <w:color w:val="0000FF"/>
          <w:sz w:val="24"/>
        </w:rPr>
        <w:tab/>
      </w:r>
      <w:r>
        <w:rPr>
          <w:rFonts w:ascii="Arial" w:hAnsi="Arial" w:cs="Arial"/>
          <w:b/>
          <w:sz w:val="24"/>
        </w:rPr>
        <w:t>Add ProSe Capability in PcfInfo</w:t>
      </w:r>
    </w:p>
    <w:p w14:paraId="18A6E3F9"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CR-0643  rev 1 Cat: B (Rel-17)</w:t>
      </w:r>
      <w:r>
        <w:rPr>
          <w:i/>
        </w:rPr>
        <w:br/>
      </w:r>
      <w:r>
        <w:rPr>
          <w:i/>
        </w:rPr>
        <w:br/>
      </w:r>
      <w:r>
        <w:rPr>
          <w:i/>
        </w:rPr>
        <w:tab/>
      </w:r>
      <w:r>
        <w:rPr>
          <w:i/>
        </w:rPr>
        <w:tab/>
      </w:r>
      <w:r>
        <w:rPr>
          <w:i/>
        </w:rPr>
        <w:tab/>
      </w:r>
      <w:r>
        <w:rPr>
          <w:i/>
        </w:rPr>
        <w:tab/>
      </w:r>
      <w:r>
        <w:rPr>
          <w:i/>
        </w:rPr>
        <w:tab/>
        <w:t>Source: CATT</w:t>
      </w:r>
    </w:p>
    <w:p w14:paraId="5816615B" w14:textId="77777777" w:rsidR="00555625" w:rsidRDefault="00555625" w:rsidP="00555625">
      <w:pPr>
        <w:rPr>
          <w:color w:val="808080"/>
        </w:rPr>
      </w:pPr>
      <w:r>
        <w:rPr>
          <w:color w:val="808080"/>
        </w:rPr>
        <w:t>(Replaces C4-220175)</w:t>
      </w:r>
    </w:p>
    <w:p w14:paraId="519466A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C4-220385</w:t>
      </w:r>
      <w:r>
        <w:rPr>
          <w:color w:val="993300"/>
          <w:u w:val="single"/>
        </w:rPr>
        <w:t>.</w:t>
      </w:r>
    </w:p>
    <w:p w14:paraId="2EE6F3C4" w14:textId="0040EC17" w:rsidR="00555625" w:rsidRDefault="00555625" w:rsidP="00555625">
      <w:pPr>
        <w:rPr>
          <w:rFonts w:ascii="Arial" w:hAnsi="Arial" w:cs="Arial"/>
          <w:b/>
          <w:sz w:val="24"/>
        </w:rPr>
      </w:pPr>
      <w:r>
        <w:rPr>
          <w:rFonts w:ascii="Arial" w:hAnsi="Arial" w:cs="Arial"/>
          <w:b/>
          <w:color w:val="0000FF"/>
          <w:sz w:val="24"/>
        </w:rPr>
        <w:t>C4-220385</w:t>
      </w:r>
      <w:r>
        <w:rPr>
          <w:rFonts w:ascii="Arial" w:hAnsi="Arial" w:cs="Arial"/>
          <w:b/>
          <w:color w:val="0000FF"/>
          <w:sz w:val="24"/>
        </w:rPr>
        <w:tab/>
      </w:r>
      <w:r>
        <w:rPr>
          <w:rFonts w:ascii="Arial" w:hAnsi="Arial" w:cs="Arial"/>
          <w:b/>
          <w:sz w:val="24"/>
        </w:rPr>
        <w:t>Add ProSe Capability in PcfInfo</w:t>
      </w:r>
    </w:p>
    <w:p w14:paraId="03C9DE59"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CR-0643  rev 2 Cat: B (Rel-17)</w:t>
      </w:r>
      <w:r>
        <w:rPr>
          <w:i/>
        </w:rPr>
        <w:br/>
      </w:r>
      <w:r>
        <w:rPr>
          <w:i/>
        </w:rPr>
        <w:br/>
      </w:r>
      <w:r>
        <w:rPr>
          <w:i/>
        </w:rPr>
        <w:tab/>
      </w:r>
      <w:r>
        <w:rPr>
          <w:i/>
        </w:rPr>
        <w:tab/>
      </w:r>
      <w:r>
        <w:rPr>
          <w:i/>
        </w:rPr>
        <w:tab/>
      </w:r>
      <w:r>
        <w:rPr>
          <w:i/>
        </w:rPr>
        <w:tab/>
      </w:r>
      <w:r>
        <w:rPr>
          <w:i/>
        </w:rPr>
        <w:tab/>
        <w:t>Source: CATT, Ericsson</w:t>
      </w:r>
    </w:p>
    <w:p w14:paraId="76A41B20" w14:textId="77777777" w:rsidR="00555625" w:rsidRDefault="00555625" w:rsidP="00555625">
      <w:pPr>
        <w:rPr>
          <w:color w:val="808080"/>
        </w:rPr>
      </w:pPr>
      <w:r>
        <w:rPr>
          <w:color w:val="808080"/>
        </w:rPr>
        <w:t>(Replaces C4-220351)</w:t>
      </w:r>
    </w:p>
    <w:p w14:paraId="017A52F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C4-220439</w:t>
      </w:r>
      <w:r>
        <w:rPr>
          <w:color w:val="993300"/>
          <w:u w:val="single"/>
        </w:rPr>
        <w:t>.</w:t>
      </w:r>
    </w:p>
    <w:p w14:paraId="55ADD6BE" w14:textId="7183A8B7" w:rsidR="00555625" w:rsidRDefault="00555625" w:rsidP="00555625">
      <w:pPr>
        <w:rPr>
          <w:rFonts w:ascii="Arial" w:hAnsi="Arial" w:cs="Arial"/>
          <w:b/>
          <w:sz w:val="24"/>
        </w:rPr>
      </w:pPr>
      <w:r>
        <w:rPr>
          <w:rFonts w:ascii="Arial" w:hAnsi="Arial" w:cs="Arial"/>
          <w:b/>
          <w:color w:val="0000FF"/>
          <w:sz w:val="24"/>
        </w:rPr>
        <w:t>C4-220439</w:t>
      </w:r>
      <w:r>
        <w:rPr>
          <w:rFonts w:ascii="Arial" w:hAnsi="Arial" w:cs="Arial"/>
          <w:b/>
          <w:color w:val="0000FF"/>
          <w:sz w:val="24"/>
        </w:rPr>
        <w:tab/>
      </w:r>
      <w:r>
        <w:rPr>
          <w:rFonts w:ascii="Arial" w:hAnsi="Arial" w:cs="Arial"/>
          <w:b/>
          <w:sz w:val="24"/>
        </w:rPr>
        <w:t>Add ProSe Capability in PcfInfo</w:t>
      </w:r>
    </w:p>
    <w:p w14:paraId="0232C089"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CR-0643  rev 3 Cat: B (Rel-17)</w:t>
      </w:r>
      <w:r>
        <w:rPr>
          <w:i/>
        </w:rPr>
        <w:br/>
      </w:r>
      <w:r>
        <w:rPr>
          <w:i/>
        </w:rPr>
        <w:br/>
      </w:r>
      <w:r>
        <w:rPr>
          <w:i/>
        </w:rPr>
        <w:tab/>
      </w:r>
      <w:r>
        <w:rPr>
          <w:i/>
        </w:rPr>
        <w:tab/>
      </w:r>
      <w:r>
        <w:rPr>
          <w:i/>
        </w:rPr>
        <w:tab/>
      </w:r>
      <w:r>
        <w:rPr>
          <w:i/>
        </w:rPr>
        <w:tab/>
      </w:r>
      <w:r>
        <w:rPr>
          <w:i/>
        </w:rPr>
        <w:tab/>
        <w:t>Source: CATT, Ericsson</w:t>
      </w:r>
    </w:p>
    <w:p w14:paraId="53A392AB" w14:textId="77777777" w:rsidR="00555625" w:rsidRDefault="00555625" w:rsidP="00555625">
      <w:pPr>
        <w:rPr>
          <w:color w:val="808080"/>
        </w:rPr>
      </w:pPr>
      <w:r>
        <w:rPr>
          <w:color w:val="808080"/>
        </w:rPr>
        <w:t>(Replaces C4-220385)</w:t>
      </w:r>
    </w:p>
    <w:p w14:paraId="0A1CB7A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C61A6" w14:textId="257A0759" w:rsidR="00555625" w:rsidRDefault="00555625" w:rsidP="00555625">
      <w:pPr>
        <w:rPr>
          <w:rFonts w:ascii="Arial" w:hAnsi="Arial" w:cs="Arial"/>
          <w:b/>
          <w:sz w:val="24"/>
        </w:rPr>
      </w:pPr>
      <w:r>
        <w:rPr>
          <w:rFonts w:ascii="Arial" w:hAnsi="Arial" w:cs="Arial"/>
          <w:b/>
          <w:color w:val="0000FF"/>
          <w:sz w:val="24"/>
        </w:rPr>
        <w:t>C4-220455</w:t>
      </w:r>
      <w:r>
        <w:rPr>
          <w:rFonts w:ascii="Arial" w:hAnsi="Arial" w:cs="Arial"/>
          <w:b/>
          <w:color w:val="0000FF"/>
          <w:sz w:val="24"/>
        </w:rPr>
        <w:tab/>
      </w:r>
      <w:r>
        <w:rPr>
          <w:rFonts w:ascii="Arial" w:hAnsi="Arial" w:cs="Arial"/>
          <w:b/>
          <w:sz w:val="24"/>
        </w:rPr>
        <w:t>3GPP TS 29.555 v1.1.0</w:t>
      </w:r>
    </w:p>
    <w:p w14:paraId="77968ED2" w14:textId="77777777" w:rsidR="00555625" w:rsidRDefault="00555625" w:rsidP="0055562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29.555 v1.1.0</w:t>
      </w:r>
      <w:r>
        <w:rPr>
          <w:i/>
        </w:rPr>
        <w:br/>
      </w:r>
      <w:r>
        <w:rPr>
          <w:i/>
        </w:rPr>
        <w:tab/>
      </w:r>
      <w:r>
        <w:rPr>
          <w:i/>
        </w:rPr>
        <w:tab/>
      </w:r>
      <w:r>
        <w:rPr>
          <w:i/>
        </w:rPr>
        <w:tab/>
      </w:r>
      <w:r>
        <w:rPr>
          <w:i/>
        </w:rPr>
        <w:tab/>
      </w:r>
      <w:r>
        <w:rPr>
          <w:i/>
        </w:rPr>
        <w:tab/>
        <w:t>Source: CATT</w:t>
      </w:r>
    </w:p>
    <w:p w14:paraId="755EDCF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4A36F" w14:textId="77777777" w:rsidR="00555625" w:rsidRDefault="00555625" w:rsidP="00555625">
      <w:pPr>
        <w:pStyle w:val="Heading4"/>
      </w:pPr>
      <w:bookmarkStart w:id="53" w:name="_Toc94025074"/>
      <w:r>
        <w:t>6.2.7</w:t>
      </w:r>
      <w:r>
        <w:tab/>
        <w:t>CT aspects on Dynamic Management of Group-based Event Monitoring [TEI17_GEM-CT]</w:t>
      </w:r>
      <w:bookmarkEnd w:id="53"/>
    </w:p>
    <w:p w14:paraId="5D4D1249" w14:textId="77777777" w:rsidR="00555625" w:rsidRDefault="00555625" w:rsidP="00555625">
      <w:pPr>
        <w:pStyle w:val="Heading4"/>
      </w:pPr>
      <w:bookmarkStart w:id="54" w:name="_Toc94025075"/>
      <w:r>
        <w:t>6.2.8</w:t>
      </w:r>
      <w:r>
        <w:tab/>
        <w:t>CT aspects of 5GC architecture for satellite networks [5GSAT_ARCH-CT]</w:t>
      </w:r>
      <w:bookmarkEnd w:id="54"/>
    </w:p>
    <w:p w14:paraId="1006C4EB" w14:textId="77777777" w:rsidR="00555625" w:rsidRDefault="00555625" w:rsidP="00555625">
      <w:pPr>
        <w:pStyle w:val="Heading4"/>
      </w:pPr>
      <w:bookmarkStart w:id="55" w:name="_Toc94025076"/>
      <w:r>
        <w:t>6.2.9</w:t>
      </w:r>
      <w:r>
        <w:tab/>
        <w:t>CT aspects for Support of Uncrewed Aerial Systems Connectivity, Identification, and Tracking [ID_UAS]</w:t>
      </w:r>
      <w:bookmarkEnd w:id="55"/>
    </w:p>
    <w:p w14:paraId="55789BC6" w14:textId="643DC017" w:rsidR="00555625" w:rsidRDefault="00555625" w:rsidP="00555625">
      <w:pPr>
        <w:rPr>
          <w:rFonts w:ascii="Arial" w:hAnsi="Arial" w:cs="Arial"/>
          <w:b/>
          <w:sz w:val="24"/>
        </w:rPr>
      </w:pPr>
      <w:r>
        <w:rPr>
          <w:rFonts w:ascii="Arial" w:hAnsi="Arial" w:cs="Arial"/>
          <w:b/>
          <w:color w:val="0000FF"/>
          <w:sz w:val="24"/>
        </w:rPr>
        <w:t>C4-220121</w:t>
      </w:r>
      <w:r>
        <w:rPr>
          <w:rFonts w:ascii="Arial" w:hAnsi="Arial" w:cs="Arial"/>
          <w:b/>
          <w:color w:val="0000FF"/>
          <w:sz w:val="24"/>
        </w:rPr>
        <w:tab/>
      </w:r>
      <w:r>
        <w:rPr>
          <w:rFonts w:ascii="Arial" w:hAnsi="Arial" w:cs="Arial"/>
          <w:b/>
          <w:sz w:val="24"/>
        </w:rPr>
        <w:t>Authorization enhancement</w:t>
      </w:r>
    </w:p>
    <w:p w14:paraId="369459D9"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Nokia, Nokia Shanghai Bell</w:t>
      </w:r>
    </w:p>
    <w:p w14:paraId="2E74B82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F2B97" w14:textId="777CA589" w:rsidR="00555625" w:rsidRDefault="00555625" w:rsidP="00555625">
      <w:pPr>
        <w:rPr>
          <w:rFonts w:ascii="Arial" w:hAnsi="Arial" w:cs="Arial"/>
          <w:b/>
          <w:sz w:val="24"/>
        </w:rPr>
      </w:pPr>
      <w:r>
        <w:rPr>
          <w:rFonts w:ascii="Arial" w:hAnsi="Arial" w:cs="Arial"/>
          <w:b/>
          <w:color w:val="0000FF"/>
          <w:sz w:val="24"/>
        </w:rPr>
        <w:t>C4-220122</w:t>
      </w:r>
      <w:r>
        <w:rPr>
          <w:rFonts w:ascii="Arial" w:hAnsi="Arial" w:cs="Arial"/>
          <w:b/>
          <w:color w:val="0000FF"/>
          <w:sz w:val="24"/>
        </w:rPr>
        <w:tab/>
      </w:r>
      <w:r>
        <w:rPr>
          <w:rFonts w:ascii="Arial" w:hAnsi="Arial" w:cs="Arial"/>
          <w:b/>
          <w:sz w:val="24"/>
        </w:rPr>
        <w:t>Notification enhancement</w:t>
      </w:r>
    </w:p>
    <w:p w14:paraId="660CC6AD"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Nokia, Nokia Shanghai Bell</w:t>
      </w:r>
    </w:p>
    <w:p w14:paraId="2D7409D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765B8" w14:textId="1B953398" w:rsidR="00555625" w:rsidRDefault="00555625" w:rsidP="00555625">
      <w:pPr>
        <w:rPr>
          <w:rFonts w:ascii="Arial" w:hAnsi="Arial" w:cs="Arial"/>
          <w:b/>
          <w:sz w:val="24"/>
        </w:rPr>
      </w:pPr>
      <w:r>
        <w:rPr>
          <w:rFonts w:ascii="Arial" w:hAnsi="Arial" w:cs="Arial"/>
          <w:b/>
          <w:color w:val="0000FF"/>
          <w:sz w:val="24"/>
        </w:rPr>
        <w:t>C4-220123</w:t>
      </w:r>
      <w:r>
        <w:rPr>
          <w:rFonts w:ascii="Arial" w:hAnsi="Arial" w:cs="Arial"/>
          <w:b/>
          <w:color w:val="0000FF"/>
          <w:sz w:val="24"/>
        </w:rPr>
        <w:tab/>
      </w:r>
      <w:r>
        <w:rPr>
          <w:rFonts w:ascii="Arial" w:hAnsi="Arial" w:cs="Arial"/>
          <w:b/>
          <w:sz w:val="24"/>
        </w:rPr>
        <w:t>UAS Capability Indication for NEF</w:t>
      </w:r>
    </w:p>
    <w:p w14:paraId="5DD8658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CR-0639  Cat: B (Rel-17)</w:t>
      </w:r>
      <w:r>
        <w:rPr>
          <w:i/>
        </w:rPr>
        <w:br/>
      </w:r>
      <w:r>
        <w:rPr>
          <w:i/>
        </w:rPr>
        <w:br/>
      </w:r>
      <w:r>
        <w:rPr>
          <w:i/>
        </w:rPr>
        <w:tab/>
      </w:r>
      <w:r>
        <w:rPr>
          <w:i/>
        </w:rPr>
        <w:tab/>
      </w:r>
      <w:r>
        <w:rPr>
          <w:i/>
        </w:rPr>
        <w:tab/>
      </w:r>
      <w:r>
        <w:rPr>
          <w:i/>
        </w:rPr>
        <w:tab/>
      </w:r>
      <w:r>
        <w:rPr>
          <w:i/>
        </w:rPr>
        <w:tab/>
        <w:t>Source: Nokia, Nokia Shanghai Bell</w:t>
      </w:r>
    </w:p>
    <w:p w14:paraId="19ECF69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C4-220365</w:t>
      </w:r>
      <w:r>
        <w:rPr>
          <w:color w:val="993300"/>
          <w:u w:val="single"/>
        </w:rPr>
        <w:t>.</w:t>
      </w:r>
    </w:p>
    <w:p w14:paraId="45E91C4B" w14:textId="0985B793" w:rsidR="00555625" w:rsidRDefault="00555625" w:rsidP="00555625">
      <w:pPr>
        <w:rPr>
          <w:rFonts w:ascii="Arial" w:hAnsi="Arial" w:cs="Arial"/>
          <w:b/>
          <w:sz w:val="24"/>
        </w:rPr>
      </w:pPr>
      <w:r>
        <w:rPr>
          <w:rFonts w:ascii="Arial" w:hAnsi="Arial" w:cs="Arial"/>
          <w:b/>
          <w:color w:val="0000FF"/>
          <w:sz w:val="24"/>
        </w:rPr>
        <w:t>C4-220124</w:t>
      </w:r>
      <w:r>
        <w:rPr>
          <w:rFonts w:ascii="Arial" w:hAnsi="Arial" w:cs="Arial"/>
          <w:b/>
          <w:color w:val="0000FF"/>
          <w:sz w:val="24"/>
        </w:rPr>
        <w:tab/>
      </w:r>
      <w:r>
        <w:rPr>
          <w:rFonts w:ascii="Arial" w:hAnsi="Arial" w:cs="Arial"/>
          <w:b/>
          <w:sz w:val="24"/>
        </w:rPr>
        <w:t>UAS Service Name</w:t>
      </w:r>
    </w:p>
    <w:p w14:paraId="1BFE7E1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CR-0640  Cat: B (Rel-17)</w:t>
      </w:r>
      <w:r>
        <w:rPr>
          <w:i/>
        </w:rPr>
        <w:br/>
      </w:r>
      <w:r>
        <w:rPr>
          <w:i/>
        </w:rPr>
        <w:br/>
      </w:r>
      <w:r>
        <w:rPr>
          <w:i/>
        </w:rPr>
        <w:tab/>
      </w:r>
      <w:r>
        <w:rPr>
          <w:i/>
        </w:rPr>
        <w:tab/>
      </w:r>
      <w:r>
        <w:rPr>
          <w:i/>
        </w:rPr>
        <w:tab/>
      </w:r>
      <w:r>
        <w:rPr>
          <w:i/>
        </w:rPr>
        <w:tab/>
      </w:r>
      <w:r>
        <w:rPr>
          <w:i/>
        </w:rPr>
        <w:tab/>
        <w:t>Source: Nokia, Nokia Shanghai Bell</w:t>
      </w:r>
    </w:p>
    <w:p w14:paraId="6788733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02684" w14:textId="795472AE" w:rsidR="00555625" w:rsidRDefault="00555625" w:rsidP="00555625">
      <w:pPr>
        <w:rPr>
          <w:rFonts w:ascii="Arial" w:hAnsi="Arial" w:cs="Arial"/>
          <w:b/>
          <w:sz w:val="24"/>
        </w:rPr>
      </w:pPr>
      <w:r>
        <w:rPr>
          <w:rFonts w:ascii="Arial" w:hAnsi="Arial" w:cs="Arial"/>
          <w:b/>
          <w:color w:val="0000FF"/>
          <w:sz w:val="24"/>
        </w:rPr>
        <w:t>C4-220283</w:t>
      </w:r>
      <w:r>
        <w:rPr>
          <w:rFonts w:ascii="Arial" w:hAnsi="Arial" w:cs="Arial"/>
          <w:b/>
          <w:color w:val="0000FF"/>
          <w:sz w:val="24"/>
        </w:rPr>
        <w:tab/>
      </w:r>
      <w:r>
        <w:rPr>
          <w:rFonts w:ascii="Arial" w:hAnsi="Arial" w:cs="Arial"/>
          <w:b/>
          <w:sz w:val="24"/>
        </w:rPr>
        <w:t>Corrections on support UAS NF functionality</w:t>
      </w:r>
    </w:p>
    <w:p w14:paraId="05C718CD"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CR-0664  Cat: F (Rel-17)</w:t>
      </w:r>
      <w:r>
        <w:rPr>
          <w:i/>
        </w:rPr>
        <w:br/>
      </w:r>
      <w:r>
        <w:rPr>
          <w:i/>
        </w:rPr>
        <w:lastRenderedPageBreak/>
        <w:br/>
      </w:r>
      <w:r>
        <w:rPr>
          <w:i/>
        </w:rPr>
        <w:tab/>
      </w:r>
      <w:r>
        <w:rPr>
          <w:i/>
        </w:rPr>
        <w:tab/>
      </w:r>
      <w:r>
        <w:rPr>
          <w:i/>
        </w:rPr>
        <w:tab/>
      </w:r>
      <w:r>
        <w:rPr>
          <w:i/>
        </w:rPr>
        <w:tab/>
      </w:r>
      <w:r>
        <w:rPr>
          <w:i/>
        </w:rPr>
        <w:tab/>
        <w:t>Source: Huawei</w:t>
      </w:r>
    </w:p>
    <w:p w14:paraId="2AD0A62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C083A2" w14:textId="33C63693" w:rsidR="00555625" w:rsidRDefault="00555625" w:rsidP="00555625">
      <w:pPr>
        <w:rPr>
          <w:rFonts w:ascii="Arial" w:hAnsi="Arial" w:cs="Arial"/>
          <w:b/>
          <w:sz w:val="24"/>
        </w:rPr>
      </w:pPr>
      <w:r>
        <w:rPr>
          <w:rFonts w:ascii="Arial" w:hAnsi="Arial" w:cs="Arial"/>
          <w:b/>
          <w:color w:val="0000FF"/>
          <w:sz w:val="24"/>
        </w:rPr>
        <w:t>C4-220285</w:t>
      </w:r>
      <w:r>
        <w:rPr>
          <w:rFonts w:ascii="Arial" w:hAnsi="Arial" w:cs="Arial"/>
          <w:b/>
          <w:color w:val="0000FF"/>
          <w:sz w:val="24"/>
        </w:rPr>
        <w:tab/>
      </w:r>
      <w:r>
        <w:rPr>
          <w:rFonts w:ascii="Arial" w:hAnsi="Arial" w:cs="Arial"/>
          <w:b/>
          <w:sz w:val="24"/>
        </w:rPr>
        <w:t>Pseudo-CR on Failure handling</w:t>
      </w:r>
    </w:p>
    <w:p w14:paraId="66465DD9"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Huawei</w:t>
      </w:r>
    </w:p>
    <w:p w14:paraId="5F38286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86457" w14:textId="128EB773" w:rsidR="00555625" w:rsidRDefault="00555625" w:rsidP="00555625">
      <w:pPr>
        <w:rPr>
          <w:rFonts w:ascii="Arial" w:hAnsi="Arial" w:cs="Arial"/>
          <w:b/>
          <w:sz w:val="24"/>
        </w:rPr>
      </w:pPr>
      <w:r>
        <w:rPr>
          <w:rFonts w:ascii="Arial" w:hAnsi="Arial" w:cs="Arial"/>
          <w:b/>
          <w:color w:val="0000FF"/>
          <w:sz w:val="24"/>
        </w:rPr>
        <w:t>C4-220286</w:t>
      </w:r>
      <w:r>
        <w:rPr>
          <w:rFonts w:ascii="Arial" w:hAnsi="Arial" w:cs="Arial"/>
          <w:b/>
          <w:color w:val="0000FF"/>
          <w:sz w:val="24"/>
        </w:rPr>
        <w:tab/>
      </w:r>
      <w:r>
        <w:rPr>
          <w:rFonts w:ascii="Arial" w:hAnsi="Arial" w:cs="Arial"/>
          <w:b/>
          <w:sz w:val="24"/>
        </w:rPr>
        <w:t>Pseudo-CR on Update on NEF (UAS-NF)</w:t>
      </w:r>
    </w:p>
    <w:p w14:paraId="3456AC32"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Huawei</w:t>
      </w:r>
    </w:p>
    <w:p w14:paraId="134BA4D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2079B1" w14:textId="114B72C6" w:rsidR="00555625" w:rsidRDefault="00555625" w:rsidP="00555625">
      <w:pPr>
        <w:rPr>
          <w:rFonts w:ascii="Arial" w:hAnsi="Arial" w:cs="Arial"/>
          <w:b/>
          <w:sz w:val="24"/>
        </w:rPr>
      </w:pPr>
      <w:r>
        <w:rPr>
          <w:rFonts w:ascii="Arial" w:hAnsi="Arial" w:cs="Arial"/>
          <w:b/>
          <w:color w:val="0000FF"/>
          <w:sz w:val="24"/>
        </w:rPr>
        <w:t>C4-220291</w:t>
      </w:r>
      <w:r>
        <w:rPr>
          <w:rFonts w:ascii="Arial" w:hAnsi="Arial" w:cs="Arial"/>
          <w:b/>
          <w:color w:val="0000FF"/>
          <w:sz w:val="24"/>
        </w:rPr>
        <w:tab/>
      </w:r>
      <w:r>
        <w:rPr>
          <w:rFonts w:ascii="Arial" w:hAnsi="Arial" w:cs="Arial"/>
          <w:b/>
          <w:sz w:val="24"/>
        </w:rPr>
        <w:t>Removal of editor's note on notification type</w:t>
      </w:r>
    </w:p>
    <w:p w14:paraId="72D58DAB"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Qualcomm Incorporated</w:t>
      </w:r>
    </w:p>
    <w:p w14:paraId="12E0802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ECC8E" w14:textId="2110EBE7" w:rsidR="00555625" w:rsidRDefault="00555625" w:rsidP="00555625">
      <w:pPr>
        <w:rPr>
          <w:rFonts w:ascii="Arial" w:hAnsi="Arial" w:cs="Arial"/>
          <w:b/>
          <w:sz w:val="24"/>
        </w:rPr>
      </w:pPr>
      <w:r>
        <w:rPr>
          <w:rFonts w:ascii="Arial" w:hAnsi="Arial" w:cs="Arial"/>
          <w:b/>
          <w:color w:val="0000FF"/>
          <w:sz w:val="24"/>
        </w:rPr>
        <w:t>C4-220292</w:t>
      </w:r>
      <w:r>
        <w:rPr>
          <w:rFonts w:ascii="Arial" w:hAnsi="Arial" w:cs="Arial"/>
          <w:b/>
          <w:color w:val="0000FF"/>
          <w:sz w:val="24"/>
        </w:rPr>
        <w:tab/>
      </w:r>
      <w:r>
        <w:rPr>
          <w:rFonts w:ascii="Arial" w:hAnsi="Arial" w:cs="Arial"/>
          <w:b/>
          <w:sz w:val="24"/>
        </w:rPr>
        <w:t>Clarification on scope</w:t>
      </w:r>
    </w:p>
    <w:p w14:paraId="00CFDA3F"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Qualcomm Incorporated</w:t>
      </w:r>
    </w:p>
    <w:p w14:paraId="24F8A12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6D363" w14:textId="43521C87" w:rsidR="00555625" w:rsidRDefault="00555625" w:rsidP="00555625">
      <w:pPr>
        <w:rPr>
          <w:rFonts w:ascii="Arial" w:hAnsi="Arial" w:cs="Arial"/>
          <w:b/>
          <w:sz w:val="24"/>
        </w:rPr>
      </w:pPr>
      <w:r>
        <w:rPr>
          <w:rFonts w:ascii="Arial" w:hAnsi="Arial" w:cs="Arial"/>
          <w:b/>
          <w:color w:val="0000FF"/>
          <w:sz w:val="24"/>
        </w:rPr>
        <w:t>C4-220293</w:t>
      </w:r>
      <w:r>
        <w:rPr>
          <w:rFonts w:ascii="Arial" w:hAnsi="Arial" w:cs="Arial"/>
          <w:b/>
          <w:color w:val="0000FF"/>
          <w:sz w:val="24"/>
        </w:rPr>
        <w:tab/>
      </w:r>
      <w:r>
        <w:rPr>
          <w:rFonts w:ascii="Arial" w:hAnsi="Arial" w:cs="Arial"/>
          <w:b/>
          <w:sz w:val="24"/>
        </w:rPr>
        <w:t>Editorial correction</w:t>
      </w:r>
    </w:p>
    <w:p w14:paraId="06606D43"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Qualcomm Incorporated</w:t>
      </w:r>
    </w:p>
    <w:p w14:paraId="5165127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D4C7F" w14:textId="289DA38F" w:rsidR="00555625" w:rsidRDefault="00555625" w:rsidP="00555625">
      <w:pPr>
        <w:rPr>
          <w:rFonts w:ascii="Arial" w:hAnsi="Arial" w:cs="Arial"/>
          <w:b/>
          <w:sz w:val="24"/>
        </w:rPr>
      </w:pPr>
      <w:r>
        <w:rPr>
          <w:rFonts w:ascii="Arial" w:hAnsi="Arial" w:cs="Arial"/>
          <w:b/>
          <w:color w:val="0000FF"/>
          <w:sz w:val="24"/>
        </w:rPr>
        <w:t>C4-220294</w:t>
      </w:r>
      <w:r>
        <w:rPr>
          <w:rFonts w:ascii="Arial" w:hAnsi="Arial" w:cs="Arial"/>
          <w:b/>
          <w:color w:val="0000FF"/>
          <w:sz w:val="24"/>
        </w:rPr>
        <w:tab/>
      </w:r>
      <w:r>
        <w:rPr>
          <w:rFonts w:ascii="Arial" w:hAnsi="Arial" w:cs="Arial"/>
          <w:b/>
          <w:sz w:val="24"/>
        </w:rPr>
        <w:t>Correction of terminology</w:t>
      </w:r>
    </w:p>
    <w:p w14:paraId="3BD1B794"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Qualcomm Incorporated</w:t>
      </w:r>
    </w:p>
    <w:p w14:paraId="74AF2E6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C4-220387</w:t>
      </w:r>
      <w:r>
        <w:rPr>
          <w:color w:val="993300"/>
          <w:u w:val="single"/>
        </w:rPr>
        <w:t>.</w:t>
      </w:r>
    </w:p>
    <w:p w14:paraId="42986E01" w14:textId="392CDA27" w:rsidR="00555625" w:rsidRDefault="00555625" w:rsidP="00555625">
      <w:pPr>
        <w:rPr>
          <w:rFonts w:ascii="Arial" w:hAnsi="Arial" w:cs="Arial"/>
          <w:b/>
          <w:sz w:val="24"/>
        </w:rPr>
      </w:pPr>
      <w:r>
        <w:rPr>
          <w:rFonts w:ascii="Arial" w:hAnsi="Arial" w:cs="Arial"/>
          <w:b/>
          <w:color w:val="0000FF"/>
          <w:sz w:val="24"/>
        </w:rPr>
        <w:t>C4-220295</w:t>
      </w:r>
      <w:r>
        <w:rPr>
          <w:rFonts w:ascii="Arial" w:hAnsi="Arial" w:cs="Arial"/>
          <w:b/>
          <w:color w:val="0000FF"/>
          <w:sz w:val="24"/>
        </w:rPr>
        <w:tab/>
      </w:r>
      <w:r>
        <w:rPr>
          <w:rFonts w:ascii="Arial" w:hAnsi="Arial" w:cs="Arial"/>
          <w:b/>
          <w:sz w:val="24"/>
        </w:rPr>
        <w:t>Added reference to UAV procedures</w:t>
      </w:r>
    </w:p>
    <w:p w14:paraId="034B8927"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v17.4.0</w:t>
      </w:r>
      <w:r>
        <w:rPr>
          <w:i/>
        </w:rPr>
        <w:tab/>
        <w:t xml:space="preserve">  CR-2044  Cat: B (Rel-17)</w:t>
      </w:r>
      <w:r>
        <w:rPr>
          <w:i/>
        </w:rPr>
        <w:br/>
      </w:r>
      <w:r>
        <w:rPr>
          <w:i/>
        </w:rPr>
        <w:br/>
      </w:r>
      <w:r>
        <w:rPr>
          <w:i/>
        </w:rPr>
        <w:tab/>
      </w:r>
      <w:r>
        <w:rPr>
          <w:i/>
        </w:rPr>
        <w:tab/>
      </w:r>
      <w:r>
        <w:rPr>
          <w:i/>
        </w:rPr>
        <w:tab/>
      </w:r>
      <w:r>
        <w:rPr>
          <w:i/>
        </w:rPr>
        <w:tab/>
      </w:r>
      <w:r>
        <w:rPr>
          <w:i/>
        </w:rPr>
        <w:tab/>
        <w:t>Source: Qualcomm Incorporated</w:t>
      </w:r>
    </w:p>
    <w:p w14:paraId="7760260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9D4BA" w14:textId="6F9C2AB9" w:rsidR="00555625" w:rsidRDefault="00555625" w:rsidP="00555625">
      <w:pPr>
        <w:rPr>
          <w:rFonts w:ascii="Arial" w:hAnsi="Arial" w:cs="Arial"/>
          <w:b/>
          <w:sz w:val="24"/>
        </w:rPr>
      </w:pPr>
      <w:r>
        <w:rPr>
          <w:rFonts w:ascii="Arial" w:hAnsi="Arial" w:cs="Arial"/>
          <w:b/>
          <w:color w:val="0000FF"/>
          <w:sz w:val="24"/>
        </w:rPr>
        <w:t>C4-220296</w:t>
      </w:r>
      <w:r>
        <w:rPr>
          <w:rFonts w:ascii="Arial" w:hAnsi="Arial" w:cs="Arial"/>
          <w:b/>
          <w:color w:val="0000FF"/>
          <w:sz w:val="24"/>
        </w:rPr>
        <w:tab/>
      </w:r>
      <w:r>
        <w:rPr>
          <w:rFonts w:ascii="Arial" w:hAnsi="Arial" w:cs="Arial"/>
          <w:b/>
          <w:sz w:val="24"/>
        </w:rPr>
        <w:t>ID_UAS CT4 Work plan</w:t>
      </w:r>
    </w:p>
    <w:p w14:paraId="1E112850" w14:textId="77777777" w:rsidR="00555625" w:rsidRDefault="00555625" w:rsidP="00555625">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2A1C7C8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FEA53" w14:textId="4738A166" w:rsidR="00555625" w:rsidRDefault="00555625" w:rsidP="00555625">
      <w:pPr>
        <w:rPr>
          <w:rFonts w:ascii="Arial" w:hAnsi="Arial" w:cs="Arial"/>
          <w:b/>
          <w:sz w:val="24"/>
        </w:rPr>
      </w:pPr>
      <w:r>
        <w:rPr>
          <w:rFonts w:ascii="Arial" w:hAnsi="Arial" w:cs="Arial"/>
          <w:b/>
          <w:color w:val="0000FF"/>
          <w:sz w:val="24"/>
        </w:rPr>
        <w:t>C4-220365</w:t>
      </w:r>
      <w:r>
        <w:rPr>
          <w:rFonts w:ascii="Arial" w:hAnsi="Arial" w:cs="Arial"/>
          <w:b/>
          <w:color w:val="0000FF"/>
          <w:sz w:val="24"/>
        </w:rPr>
        <w:tab/>
      </w:r>
      <w:r>
        <w:rPr>
          <w:rFonts w:ascii="Arial" w:hAnsi="Arial" w:cs="Arial"/>
          <w:b/>
          <w:sz w:val="24"/>
        </w:rPr>
        <w:t>UAS Capability Indication for NEF</w:t>
      </w:r>
    </w:p>
    <w:p w14:paraId="300276A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CR-0639  rev 1 Cat: B (Rel-17)</w:t>
      </w:r>
      <w:r>
        <w:rPr>
          <w:i/>
        </w:rPr>
        <w:br/>
      </w:r>
      <w:r>
        <w:rPr>
          <w:i/>
        </w:rPr>
        <w:br/>
      </w:r>
      <w:r>
        <w:rPr>
          <w:i/>
        </w:rPr>
        <w:tab/>
      </w:r>
      <w:r>
        <w:rPr>
          <w:i/>
        </w:rPr>
        <w:tab/>
      </w:r>
      <w:r>
        <w:rPr>
          <w:i/>
        </w:rPr>
        <w:tab/>
      </w:r>
      <w:r>
        <w:rPr>
          <w:i/>
        </w:rPr>
        <w:tab/>
      </w:r>
      <w:r>
        <w:rPr>
          <w:i/>
        </w:rPr>
        <w:tab/>
        <w:t>Source: Nokia, Nokia Shanghai Bell, Huawei</w:t>
      </w:r>
    </w:p>
    <w:p w14:paraId="2D338B0D" w14:textId="77777777" w:rsidR="00555625" w:rsidRDefault="00555625" w:rsidP="00555625">
      <w:pPr>
        <w:rPr>
          <w:color w:val="808080"/>
        </w:rPr>
      </w:pPr>
      <w:r>
        <w:rPr>
          <w:color w:val="808080"/>
        </w:rPr>
        <w:t>(Replaces C4-220123)</w:t>
      </w:r>
    </w:p>
    <w:p w14:paraId="192DFEF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49D58" w14:textId="7930280D" w:rsidR="00555625" w:rsidRDefault="00555625" w:rsidP="00555625">
      <w:pPr>
        <w:rPr>
          <w:rFonts w:ascii="Arial" w:hAnsi="Arial" w:cs="Arial"/>
          <w:b/>
          <w:sz w:val="24"/>
        </w:rPr>
      </w:pPr>
      <w:r>
        <w:rPr>
          <w:rFonts w:ascii="Arial" w:hAnsi="Arial" w:cs="Arial"/>
          <w:b/>
          <w:color w:val="0000FF"/>
          <w:sz w:val="24"/>
        </w:rPr>
        <w:t>C4-220387</w:t>
      </w:r>
      <w:r>
        <w:rPr>
          <w:rFonts w:ascii="Arial" w:hAnsi="Arial" w:cs="Arial"/>
          <w:b/>
          <w:color w:val="0000FF"/>
          <w:sz w:val="24"/>
        </w:rPr>
        <w:tab/>
      </w:r>
      <w:r>
        <w:rPr>
          <w:rFonts w:ascii="Arial" w:hAnsi="Arial" w:cs="Arial"/>
          <w:b/>
          <w:sz w:val="24"/>
        </w:rPr>
        <w:t>Correction of terminology</w:t>
      </w:r>
    </w:p>
    <w:p w14:paraId="53C4AA0E" w14:textId="77777777" w:rsidR="00555625" w:rsidRDefault="00555625" w:rsidP="0055562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29.256 v1.0.0</w:t>
      </w:r>
      <w:r>
        <w:rPr>
          <w:i/>
        </w:rPr>
        <w:br/>
      </w:r>
      <w:r>
        <w:rPr>
          <w:i/>
        </w:rPr>
        <w:tab/>
      </w:r>
      <w:r>
        <w:rPr>
          <w:i/>
        </w:rPr>
        <w:tab/>
      </w:r>
      <w:r>
        <w:rPr>
          <w:i/>
        </w:rPr>
        <w:tab/>
      </w:r>
      <w:r>
        <w:rPr>
          <w:i/>
        </w:rPr>
        <w:tab/>
      </w:r>
      <w:r>
        <w:rPr>
          <w:i/>
        </w:rPr>
        <w:tab/>
        <w:t>Source: Qualcomm Incorporated</w:t>
      </w:r>
    </w:p>
    <w:p w14:paraId="78584D05" w14:textId="77777777" w:rsidR="00555625" w:rsidRDefault="00555625" w:rsidP="00555625">
      <w:pPr>
        <w:rPr>
          <w:color w:val="808080"/>
        </w:rPr>
      </w:pPr>
      <w:r>
        <w:rPr>
          <w:color w:val="808080"/>
        </w:rPr>
        <w:t>(Replaces C4-220294)</w:t>
      </w:r>
    </w:p>
    <w:p w14:paraId="6200B2E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D824E" w14:textId="5F2BC3F3" w:rsidR="00555625" w:rsidRDefault="00555625" w:rsidP="00555625">
      <w:pPr>
        <w:rPr>
          <w:rFonts w:ascii="Arial" w:hAnsi="Arial" w:cs="Arial"/>
          <w:b/>
          <w:sz w:val="24"/>
        </w:rPr>
      </w:pPr>
      <w:r>
        <w:rPr>
          <w:rFonts w:ascii="Arial" w:hAnsi="Arial" w:cs="Arial"/>
          <w:b/>
          <w:color w:val="0000FF"/>
          <w:sz w:val="24"/>
        </w:rPr>
        <w:t>C4-220456</w:t>
      </w:r>
      <w:r>
        <w:rPr>
          <w:rFonts w:ascii="Arial" w:hAnsi="Arial" w:cs="Arial"/>
          <w:b/>
          <w:color w:val="0000FF"/>
          <w:sz w:val="24"/>
        </w:rPr>
        <w:tab/>
      </w:r>
      <w:r>
        <w:rPr>
          <w:rFonts w:ascii="Arial" w:hAnsi="Arial" w:cs="Arial"/>
          <w:b/>
          <w:sz w:val="24"/>
        </w:rPr>
        <w:t>3GPP TS 29.256 v1.1.0</w:t>
      </w:r>
    </w:p>
    <w:p w14:paraId="015A3A0C" w14:textId="77777777" w:rsidR="00555625" w:rsidRDefault="00555625" w:rsidP="0055562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29.256 v1.1.0</w:t>
      </w:r>
      <w:r>
        <w:rPr>
          <w:i/>
        </w:rPr>
        <w:br/>
      </w:r>
      <w:r>
        <w:rPr>
          <w:i/>
        </w:rPr>
        <w:tab/>
      </w:r>
      <w:r>
        <w:rPr>
          <w:i/>
        </w:rPr>
        <w:tab/>
      </w:r>
      <w:r>
        <w:rPr>
          <w:i/>
        </w:rPr>
        <w:tab/>
      </w:r>
      <w:r>
        <w:rPr>
          <w:i/>
        </w:rPr>
        <w:tab/>
      </w:r>
      <w:r>
        <w:rPr>
          <w:i/>
        </w:rPr>
        <w:tab/>
        <w:t>Source: Qualcomm Inc.</w:t>
      </w:r>
    </w:p>
    <w:p w14:paraId="36686BD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02592" w14:textId="77777777" w:rsidR="00555625" w:rsidRDefault="00555625" w:rsidP="00555625">
      <w:pPr>
        <w:pStyle w:val="Heading4"/>
      </w:pPr>
      <w:bookmarkStart w:id="56" w:name="_Toc94025077"/>
      <w:r>
        <w:t>6.2.10</w:t>
      </w:r>
      <w:r>
        <w:tab/>
        <w:t>CT aspects of Enabling Multi-USIM devices [MUSIM]</w:t>
      </w:r>
      <w:bookmarkEnd w:id="56"/>
    </w:p>
    <w:p w14:paraId="656514B2" w14:textId="77777777" w:rsidR="00555625" w:rsidRDefault="00555625" w:rsidP="00555625">
      <w:pPr>
        <w:pStyle w:val="Heading4"/>
      </w:pPr>
      <w:bookmarkStart w:id="57" w:name="_Toc94025078"/>
      <w:r>
        <w:t>6.2.11</w:t>
      </w:r>
      <w:r>
        <w:tab/>
        <w:t>CT aspects of Access Traffic Steering, Switch and Splitting support in the 5G system architecture; Phase 2 [ATSSS_PH2]</w:t>
      </w:r>
      <w:bookmarkEnd w:id="57"/>
    </w:p>
    <w:p w14:paraId="2D093066" w14:textId="493DBC69" w:rsidR="00555625" w:rsidRDefault="00555625" w:rsidP="00555625">
      <w:pPr>
        <w:rPr>
          <w:rFonts w:ascii="Arial" w:hAnsi="Arial" w:cs="Arial"/>
          <w:b/>
          <w:sz w:val="24"/>
        </w:rPr>
      </w:pPr>
      <w:r>
        <w:rPr>
          <w:rFonts w:ascii="Arial" w:hAnsi="Arial" w:cs="Arial"/>
          <w:b/>
          <w:color w:val="0000FF"/>
          <w:sz w:val="24"/>
        </w:rPr>
        <w:t>C4-220072</w:t>
      </w:r>
      <w:r>
        <w:rPr>
          <w:rFonts w:ascii="Arial" w:hAnsi="Arial" w:cs="Arial"/>
          <w:b/>
          <w:color w:val="0000FF"/>
          <w:sz w:val="24"/>
        </w:rPr>
        <w:tab/>
      </w:r>
      <w:r>
        <w:rPr>
          <w:rFonts w:ascii="Arial" w:hAnsi="Arial" w:cs="Arial"/>
          <w:b/>
          <w:sz w:val="24"/>
        </w:rPr>
        <w:t>Clarification on Allocation of Access Specific UDP Ports or MAC Addresses</w:t>
      </w:r>
    </w:p>
    <w:p w14:paraId="45C2FFA4"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CR-0594  Cat: F (Rel-17)</w:t>
      </w:r>
      <w:r>
        <w:rPr>
          <w:i/>
        </w:rPr>
        <w:br/>
      </w:r>
      <w:r>
        <w:rPr>
          <w:i/>
        </w:rPr>
        <w:br/>
      </w:r>
      <w:r>
        <w:rPr>
          <w:i/>
        </w:rPr>
        <w:tab/>
      </w:r>
      <w:r>
        <w:rPr>
          <w:i/>
        </w:rPr>
        <w:tab/>
      </w:r>
      <w:r>
        <w:rPr>
          <w:i/>
        </w:rPr>
        <w:tab/>
      </w:r>
      <w:r>
        <w:rPr>
          <w:i/>
        </w:rPr>
        <w:tab/>
      </w:r>
      <w:r>
        <w:rPr>
          <w:i/>
        </w:rPr>
        <w:tab/>
        <w:t>Source: ZTE</w:t>
      </w:r>
    </w:p>
    <w:p w14:paraId="034C2A08" w14:textId="77777777" w:rsidR="00555625" w:rsidRDefault="00555625" w:rsidP="00555625">
      <w:pPr>
        <w:rPr>
          <w:rFonts w:ascii="Arial" w:hAnsi="Arial" w:cs="Arial"/>
          <w:b/>
        </w:rPr>
      </w:pPr>
      <w:r>
        <w:rPr>
          <w:rFonts w:ascii="Arial" w:hAnsi="Arial" w:cs="Arial"/>
          <w:b/>
        </w:rPr>
        <w:t xml:space="preserve">Abstract: </w:t>
      </w:r>
    </w:p>
    <w:p w14:paraId="24916681" w14:textId="77777777" w:rsidR="00555625" w:rsidRDefault="00555625" w:rsidP="00555625">
      <w:r>
        <w:t>This contribution proposes clarification to the UPF behaviour of allocating PMF resources (UDP ports or MAC addresses), if per QoS flow access performance measurement is required.</w:t>
      </w:r>
    </w:p>
    <w:p w14:paraId="419A9F4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C4-220380</w:t>
      </w:r>
      <w:r>
        <w:rPr>
          <w:color w:val="993300"/>
          <w:u w:val="single"/>
        </w:rPr>
        <w:t>.</w:t>
      </w:r>
    </w:p>
    <w:p w14:paraId="6071DC23" w14:textId="28DDA1BC" w:rsidR="00555625" w:rsidRDefault="00555625" w:rsidP="00555625">
      <w:pPr>
        <w:rPr>
          <w:rFonts w:ascii="Arial" w:hAnsi="Arial" w:cs="Arial"/>
          <w:b/>
          <w:sz w:val="24"/>
        </w:rPr>
      </w:pPr>
      <w:r>
        <w:rPr>
          <w:rFonts w:ascii="Arial" w:hAnsi="Arial" w:cs="Arial"/>
          <w:b/>
          <w:color w:val="0000FF"/>
          <w:sz w:val="24"/>
        </w:rPr>
        <w:t>C4-220380</w:t>
      </w:r>
      <w:r>
        <w:rPr>
          <w:rFonts w:ascii="Arial" w:hAnsi="Arial" w:cs="Arial"/>
          <w:b/>
          <w:color w:val="0000FF"/>
          <w:sz w:val="24"/>
        </w:rPr>
        <w:tab/>
      </w:r>
      <w:r>
        <w:rPr>
          <w:rFonts w:ascii="Arial" w:hAnsi="Arial" w:cs="Arial"/>
          <w:b/>
          <w:sz w:val="24"/>
        </w:rPr>
        <w:t>Clarification on Allocation of Access Specific UDP Ports or MAC Addresses</w:t>
      </w:r>
    </w:p>
    <w:p w14:paraId="002F9207"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CR-0594  rev 1 Cat: F (Rel-17)</w:t>
      </w:r>
      <w:r>
        <w:rPr>
          <w:i/>
        </w:rPr>
        <w:br/>
      </w:r>
      <w:r>
        <w:rPr>
          <w:i/>
        </w:rPr>
        <w:br/>
      </w:r>
      <w:r>
        <w:rPr>
          <w:i/>
        </w:rPr>
        <w:tab/>
      </w:r>
      <w:r>
        <w:rPr>
          <w:i/>
        </w:rPr>
        <w:tab/>
      </w:r>
      <w:r>
        <w:rPr>
          <w:i/>
        </w:rPr>
        <w:tab/>
      </w:r>
      <w:r>
        <w:rPr>
          <w:i/>
        </w:rPr>
        <w:tab/>
      </w:r>
      <w:r>
        <w:rPr>
          <w:i/>
        </w:rPr>
        <w:tab/>
        <w:t>Source: ZTE</w:t>
      </w:r>
    </w:p>
    <w:p w14:paraId="2C7EEA2E" w14:textId="77777777" w:rsidR="00555625" w:rsidRDefault="00555625" w:rsidP="00555625">
      <w:pPr>
        <w:rPr>
          <w:color w:val="808080"/>
        </w:rPr>
      </w:pPr>
      <w:r>
        <w:rPr>
          <w:color w:val="808080"/>
        </w:rPr>
        <w:t>(Replaces C4-220072)</w:t>
      </w:r>
    </w:p>
    <w:p w14:paraId="15C78B78" w14:textId="77777777" w:rsidR="00555625" w:rsidRDefault="00555625" w:rsidP="00555625">
      <w:pPr>
        <w:rPr>
          <w:rFonts w:ascii="Arial" w:hAnsi="Arial" w:cs="Arial"/>
          <w:b/>
        </w:rPr>
      </w:pPr>
      <w:r>
        <w:rPr>
          <w:rFonts w:ascii="Arial" w:hAnsi="Arial" w:cs="Arial"/>
          <w:b/>
        </w:rPr>
        <w:lastRenderedPageBreak/>
        <w:t xml:space="preserve">Abstract: </w:t>
      </w:r>
    </w:p>
    <w:p w14:paraId="25C49FD5" w14:textId="77777777" w:rsidR="00555625" w:rsidRDefault="00555625" w:rsidP="00555625">
      <w:r>
        <w:t>This contribution proposes clarification to the UPF behaviour of allocating PMF resources (UDP ports or MAC addresses), if per QoS flow access performance measurement is required.</w:t>
      </w:r>
    </w:p>
    <w:p w14:paraId="5A67DA6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C4-220441</w:t>
      </w:r>
      <w:r>
        <w:rPr>
          <w:color w:val="993300"/>
          <w:u w:val="single"/>
        </w:rPr>
        <w:t>.</w:t>
      </w:r>
    </w:p>
    <w:p w14:paraId="599268AF" w14:textId="1A41B6A0" w:rsidR="00555625" w:rsidRDefault="00555625" w:rsidP="00555625">
      <w:pPr>
        <w:rPr>
          <w:rFonts w:ascii="Arial" w:hAnsi="Arial" w:cs="Arial"/>
          <w:b/>
          <w:sz w:val="24"/>
        </w:rPr>
      </w:pPr>
      <w:r>
        <w:rPr>
          <w:rFonts w:ascii="Arial" w:hAnsi="Arial" w:cs="Arial"/>
          <w:b/>
          <w:color w:val="0000FF"/>
          <w:sz w:val="24"/>
        </w:rPr>
        <w:t>C4-220441</w:t>
      </w:r>
      <w:r>
        <w:rPr>
          <w:rFonts w:ascii="Arial" w:hAnsi="Arial" w:cs="Arial"/>
          <w:b/>
          <w:color w:val="0000FF"/>
          <w:sz w:val="24"/>
        </w:rPr>
        <w:tab/>
      </w:r>
      <w:r>
        <w:rPr>
          <w:rFonts w:ascii="Arial" w:hAnsi="Arial" w:cs="Arial"/>
          <w:b/>
          <w:sz w:val="24"/>
        </w:rPr>
        <w:t>Clarification on Allocation of Access Specific UDP Ports or MAC Addresses</w:t>
      </w:r>
    </w:p>
    <w:p w14:paraId="01398C7A"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CR-0594  rev 2 Cat: F (Rel-17)</w:t>
      </w:r>
      <w:r>
        <w:rPr>
          <w:i/>
        </w:rPr>
        <w:br/>
      </w:r>
      <w:r>
        <w:rPr>
          <w:i/>
        </w:rPr>
        <w:br/>
      </w:r>
      <w:r>
        <w:rPr>
          <w:i/>
        </w:rPr>
        <w:tab/>
      </w:r>
      <w:r>
        <w:rPr>
          <w:i/>
        </w:rPr>
        <w:tab/>
      </w:r>
      <w:r>
        <w:rPr>
          <w:i/>
        </w:rPr>
        <w:tab/>
      </w:r>
      <w:r>
        <w:rPr>
          <w:i/>
        </w:rPr>
        <w:tab/>
      </w:r>
      <w:r>
        <w:rPr>
          <w:i/>
        </w:rPr>
        <w:tab/>
        <w:t>Source: ZTE</w:t>
      </w:r>
    </w:p>
    <w:p w14:paraId="7267FF3E" w14:textId="77777777" w:rsidR="00555625" w:rsidRDefault="00555625" w:rsidP="00555625">
      <w:pPr>
        <w:rPr>
          <w:color w:val="808080"/>
        </w:rPr>
      </w:pPr>
      <w:r>
        <w:rPr>
          <w:color w:val="808080"/>
        </w:rPr>
        <w:t>(Replaces C4-220380)</w:t>
      </w:r>
    </w:p>
    <w:p w14:paraId="18D96BE1" w14:textId="77777777" w:rsidR="00555625" w:rsidRDefault="00555625" w:rsidP="00555625">
      <w:pPr>
        <w:rPr>
          <w:rFonts w:ascii="Arial" w:hAnsi="Arial" w:cs="Arial"/>
          <w:b/>
        </w:rPr>
      </w:pPr>
      <w:r>
        <w:rPr>
          <w:rFonts w:ascii="Arial" w:hAnsi="Arial" w:cs="Arial"/>
          <w:b/>
        </w:rPr>
        <w:t xml:space="preserve">Abstract: </w:t>
      </w:r>
    </w:p>
    <w:p w14:paraId="3C1D3F6B" w14:textId="77777777" w:rsidR="00555625" w:rsidRDefault="00555625" w:rsidP="00555625">
      <w:r>
        <w:t>This contribution proposes clarification to the UPF behaviour of allocating PMF resources (UDP ports or MAC addresses), if per QoS flow access performance measurement is required.</w:t>
      </w:r>
    </w:p>
    <w:p w14:paraId="6FFB7B3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C4-220461</w:t>
      </w:r>
      <w:r>
        <w:rPr>
          <w:color w:val="993300"/>
          <w:u w:val="single"/>
        </w:rPr>
        <w:t>.</w:t>
      </w:r>
    </w:p>
    <w:p w14:paraId="6607D364" w14:textId="21F1E06E" w:rsidR="00555625" w:rsidRDefault="00555625" w:rsidP="00555625">
      <w:pPr>
        <w:rPr>
          <w:rFonts w:ascii="Arial" w:hAnsi="Arial" w:cs="Arial"/>
          <w:b/>
          <w:sz w:val="24"/>
        </w:rPr>
      </w:pPr>
      <w:r>
        <w:rPr>
          <w:rFonts w:ascii="Arial" w:hAnsi="Arial" w:cs="Arial"/>
          <w:b/>
          <w:color w:val="0000FF"/>
          <w:sz w:val="24"/>
        </w:rPr>
        <w:t>C4-220461</w:t>
      </w:r>
      <w:r>
        <w:rPr>
          <w:rFonts w:ascii="Arial" w:hAnsi="Arial" w:cs="Arial"/>
          <w:b/>
          <w:color w:val="0000FF"/>
          <w:sz w:val="24"/>
        </w:rPr>
        <w:tab/>
      </w:r>
      <w:r>
        <w:rPr>
          <w:rFonts w:ascii="Arial" w:hAnsi="Arial" w:cs="Arial"/>
          <w:b/>
          <w:sz w:val="24"/>
        </w:rPr>
        <w:t>Clarification on Allocation of Access Specific UDP Ports or MAC Addresses</w:t>
      </w:r>
    </w:p>
    <w:p w14:paraId="017F716B"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v17.3.0</w:t>
      </w:r>
      <w:r>
        <w:rPr>
          <w:i/>
        </w:rPr>
        <w:tab/>
        <w:t xml:space="preserve">  CR-0594  rev 3 Cat: F (Rel-17)</w:t>
      </w:r>
      <w:r>
        <w:rPr>
          <w:i/>
        </w:rPr>
        <w:br/>
      </w:r>
      <w:r>
        <w:rPr>
          <w:i/>
        </w:rPr>
        <w:br/>
      </w:r>
      <w:r>
        <w:rPr>
          <w:i/>
        </w:rPr>
        <w:tab/>
      </w:r>
      <w:r>
        <w:rPr>
          <w:i/>
        </w:rPr>
        <w:tab/>
      </w:r>
      <w:r>
        <w:rPr>
          <w:i/>
        </w:rPr>
        <w:tab/>
      </w:r>
      <w:r>
        <w:rPr>
          <w:i/>
        </w:rPr>
        <w:tab/>
      </w:r>
      <w:r>
        <w:rPr>
          <w:i/>
        </w:rPr>
        <w:tab/>
        <w:t>Source: ZTE</w:t>
      </w:r>
    </w:p>
    <w:p w14:paraId="4A1A7693" w14:textId="77777777" w:rsidR="00555625" w:rsidRDefault="00555625" w:rsidP="00555625">
      <w:pPr>
        <w:rPr>
          <w:color w:val="808080"/>
        </w:rPr>
      </w:pPr>
      <w:r>
        <w:rPr>
          <w:color w:val="808080"/>
        </w:rPr>
        <w:t>(Replaces C4-220441)</w:t>
      </w:r>
    </w:p>
    <w:p w14:paraId="6769BF85" w14:textId="77777777" w:rsidR="00555625" w:rsidRDefault="00555625" w:rsidP="00555625">
      <w:pPr>
        <w:rPr>
          <w:rFonts w:ascii="Arial" w:hAnsi="Arial" w:cs="Arial"/>
          <w:b/>
        </w:rPr>
      </w:pPr>
      <w:r>
        <w:rPr>
          <w:rFonts w:ascii="Arial" w:hAnsi="Arial" w:cs="Arial"/>
          <w:b/>
        </w:rPr>
        <w:t xml:space="preserve">Abstract: </w:t>
      </w:r>
    </w:p>
    <w:p w14:paraId="18E36D23" w14:textId="77777777" w:rsidR="00555625" w:rsidRDefault="00555625" w:rsidP="00555625">
      <w:r>
        <w:t>This contribution proposes clarification to the UPF behaviour of allocating PMF resources (UDP ports or MAC addresses), if per QoS flow access performance measurement is required.</w:t>
      </w:r>
    </w:p>
    <w:p w14:paraId="2058C1C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7D921" w14:textId="77777777" w:rsidR="00555625" w:rsidRDefault="00555625" w:rsidP="00555625">
      <w:pPr>
        <w:pStyle w:val="Heading4"/>
      </w:pPr>
      <w:bookmarkStart w:id="58" w:name="_Toc94025079"/>
      <w:r>
        <w:t>6.2.12</w:t>
      </w:r>
      <w:r>
        <w:tab/>
        <w:t>CT aspects of Enhanced support of Non-Public Networks [eNPN]</w:t>
      </w:r>
      <w:bookmarkEnd w:id="58"/>
    </w:p>
    <w:p w14:paraId="573BA504" w14:textId="36912319" w:rsidR="00555625" w:rsidRDefault="00555625" w:rsidP="00555625">
      <w:pPr>
        <w:rPr>
          <w:rFonts w:ascii="Arial" w:hAnsi="Arial" w:cs="Arial"/>
          <w:b/>
          <w:sz w:val="24"/>
        </w:rPr>
      </w:pPr>
      <w:r>
        <w:rPr>
          <w:rFonts w:ascii="Arial" w:hAnsi="Arial" w:cs="Arial"/>
          <w:b/>
          <w:color w:val="0000FF"/>
          <w:sz w:val="24"/>
        </w:rPr>
        <w:t>C4-220011</w:t>
      </w:r>
      <w:r>
        <w:rPr>
          <w:rFonts w:ascii="Arial" w:hAnsi="Arial" w:cs="Arial"/>
          <w:b/>
          <w:color w:val="0000FF"/>
          <w:sz w:val="24"/>
        </w:rPr>
        <w:tab/>
      </w:r>
      <w:r>
        <w:rPr>
          <w:rFonts w:ascii="Arial" w:hAnsi="Arial" w:cs="Arial"/>
          <w:b/>
          <w:sz w:val="24"/>
        </w:rPr>
        <w:t>UDM retrieving SNPN info</w:t>
      </w:r>
    </w:p>
    <w:p w14:paraId="041657D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CR-0400  rev 2 Cat: F (Rel-17)</w:t>
      </w:r>
      <w:r>
        <w:rPr>
          <w:i/>
        </w:rPr>
        <w:br/>
      </w:r>
      <w:r>
        <w:rPr>
          <w:i/>
        </w:rPr>
        <w:br/>
      </w:r>
      <w:r>
        <w:rPr>
          <w:i/>
        </w:rPr>
        <w:tab/>
      </w:r>
      <w:r>
        <w:rPr>
          <w:i/>
        </w:rPr>
        <w:tab/>
      </w:r>
      <w:r>
        <w:rPr>
          <w:i/>
        </w:rPr>
        <w:tab/>
      </w:r>
      <w:r>
        <w:rPr>
          <w:i/>
        </w:rPr>
        <w:tab/>
      </w:r>
      <w:r>
        <w:rPr>
          <w:i/>
        </w:rPr>
        <w:tab/>
        <w:t>Source: Huawei</w:t>
      </w:r>
    </w:p>
    <w:p w14:paraId="6B964D10" w14:textId="77777777" w:rsidR="00555625" w:rsidRDefault="00555625" w:rsidP="00555625">
      <w:pPr>
        <w:rPr>
          <w:color w:val="808080"/>
        </w:rPr>
      </w:pPr>
      <w:r>
        <w:rPr>
          <w:color w:val="808080"/>
        </w:rPr>
        <w:t>(Replaces C4-216067)</w:t>
      </w:r>
    </w:p>
    <w:p w14:paraId="42E09B5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C3FF5" w14:textId="0D4356CC" w:rsidR="00555625" w:rsidRDefault="00555625" w:rsidP="00555625">
      <w:pPr>
        <w:rPr>
          <w:rFonts w:ascii="Arial" w:hAnsi="Arial" w:cs="Arial"/>
          <w:b/>
          <w:sz w:val="24"/>
        </w:rPr>
      </w:pPr>
      <w:r>
        <w:rPr>
          <w:rFonts w:ascii="Arial" w:hAnsi="Arial" w:cs="Arial"/>
          <w:b/>
          <w:color w:val="0000FF"/>
          <w:sz w:val="24"/>
        </w:rPr>
        <w:t>C4-220012</w:t>
      </w:r>
      <w:r>
        <w:rPr>
          <w:rFonts w:ascii="Arial" w:hAnsi="Arial" w:cs="Arial"/>
          <w:b/>
          <w:color w:val="0000FF"/>
          <w:sz w:val="24"/>
        </w:rPr>
        <w:tab/>
      </w:r>
      <w:r>
        <w:rPr>
          <w:rFonts w:ascii="Arial" w:hAnsi="Arial" w:cs="Arial"/>
          <w:b/>
          <w:sz w:val="24"/>
        </w:rPr>
        <w:t>UE registration in SNPN using credentials from CH</w:t>
      </w:r>
    </w:p>
    <w:p w14:paraId="4318211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CR-0756  rev 2 Cat: F (Rel-17)</w:t>
      </w:r>
      <w:r>
        <w:rPr>
          <w:i/>
        </w:rPr>
        <w:br/>
      </w:r>
      <w:r>
        <w:rPr>
          <w:i/>
        </w:rPr>
        <w:br/>
      </w:r>
      <w:r>
        <w:rPr>
          <w:i/>
        </w:rPr>
        <w:tab/>
      </w:r>
      <w:r>
        <w:rPr>
          <w:i/>
        </w:rPr>
        <w:tab/>
      </w:r>
      <w:r>
        <w:rPr>
          <w:i/>
        </w:rPr>
        <w:tab/>
      </w:r>
      <w:r>
        <w:rPr>
          <w:i/>
        </w:rPr>
        <w:tab/>
      </w:r>
      <w:r>
        <w:rPr>
          <w:i/>
        </w:rPr>
        <w:tab/>
        <w:t>Source: Huawei</w:t>
      </w:r>
    </w:p>
    <w:p w14:paraId="27F93315" w14:textId="77777777" w:rsidR="00555625" w:rsidRDefault="00555625" w:rsidP="00555625">
      <w:pPr>
        <w:rPr>
          <w:color w:val="808080"/>
        </w:rPr>
      </w:pPr>
      <w:r>
        <w:rPr>
          <w:color w:val="808080"/>
        </w:rPr>
        <w:t>(Replaces C4-216044)</w:t>
      </w:r>
    </w:p>
    <w:p w14:paraId="598659F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58F59" w14:textId="3F6E6853" w:rsidR="00555625" w:rsidRDefault="00555625" w:rsidP="00555625">
      <w:pPr>
        <w:rPr>
          <w:rFonts w:ascii="Arial" w:hAnsi="Arial" w:cs="Arial"/>
          <w:b/>
          <w:sz w:val="24"/>
        </w:rPr>
      </w:pPr>
      <w:r>
        <w:rPr>
          <w:rFonts w:ascii="Arial" w:hAnsi="Arial" w:cs="Arial"/>
          <w:b/>
          <w:color w:val="0000FF"/>
          <w:sz w:val="24"/>
        </w:rPr>
        <w:lastRenderedPageBreak/>
        <w:t>C4-220014</w:t>
      </w:r>
      <w:r>
        <w:rPr>
          <w:rFonts w:ascii="Arial" w:hAnsi="Arial" w:cs="Arial"/>
          <w:b/>
          <w:color w:val="0000FF"/>
          <w:sz w:val="24"/>
        </w:rPr>
        <w:tab/>
      </w:r>
      <w:r>
        <w:rPr>
          <w:rFonts w:ascii="Arial" w:hAnsi="Arial" w:cs="Arial"/>
          <w:b/>
          <w:sz w:val="24"/>
        </w:rPr>
        <w:t>SNPN impacts - NID length</w:t>
      </w:r>
    </w:p>
    <w:p w14:paraId="23C07367"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v17.4.0</w:t>
      </w:r>
      <w:r>
        <w:rPr>
          <w:i/>
        </w:rPr>
        <w:tab/>
        <w:t xml:space="preserve">  CR-0625  Cat: F (Rel-17)</w:t>
      </w:r>
      <w:r>
        <w:rPr>
          <w:i/>
        </w:rPr>
        <w:br/>
      </w:r>
      <w:r>
        <w:rPr>
          <w:i/>
        </w:rPr>
        <w:br/>
      </w:r>
      <w:r>
        <w:rPr>
          <w:i/>
        </w:rPr>
        <w:tab/>
      </w:r>
      <w:r>
        <w:rPr>
          <w:i/>
        </w:rPr>
        <w:tab/>
      </w:r>
      <w:r>
        <w:rPr>
          <w:i/>
        </w:rPr>
        <w:tab/>
      </w:r>
      <w:r>
        <w:rPr>
          <w:i/>
        </w:rPr>
        <w:tab/>
      </w:r>
      <w:r>
        <w:rPr>
          <w:i/>
        </w:rPr>
        <w:tab/>
        <w:t>Source: Huawei</w:t>
      </w:r>
    </w:p>
    <w:p w14:paraId="3F7668C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C4-220309</w:t>
      </w:r>
      <w:r>
        <w:rPr>
          <w:color w:val="993300"/>
          <w:u w:val="single"/>
        </w:rPr>
        <w:t>.</w:t>
      </w:r>
    </w:p>
    <w:p w14:paraId="09A4FC44" w14:textId="76B1CC0A" w:rsidR="00555625" w:rsidRDefault="00555625" w:rsidP="00555625">
      <w:pPr>
        <w:rPr>
          <w:rFonts w:ascii="Arial" w:hAnsi="Arial" w:cs="Arial"/>
          <w:b/>
          <w:sz w:val="24"/>
        </w:rPr>
      </w:pPr>
      <w:r>
        <w:rPr>
          <w:rFonts w:ascii="Arial" w:hAnsi="Arial" w:cs="Arial"/>
          <w:b/>
          <w:color w:val="0000FF"/>
          <w:sz w:val="24"/>
        </w:rPr>
        <w:t>C4-220015</w:t>
      </w:r>
      <w:r>
        <w:rPr>
          <w:rFonts w:ascii="Arial" w:hAnsi="Arial" w:cs="Arial"/>
          <w:b/>
          <w:color w:val="0000FF"/>
          <w:sz w:val="24"/>
        </w:rPr>
        <w:tab/>
      </w:r>
      <w:r>
        <w:rPr>
          <w:rFonts w:ascii="Arial" w:hAnsi="Arial" w:cs="Arial"/>
          <w:b/>
          <w:sz w:val="24"/>
        </w:rPr>
        <w:t>SNPN onboarding impacts on SMF</w:t>
      </w:r>
    </w:p>
    <w:p w14:paraId="2738581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CR-0512  Cat: F (Rel-17)</w:t>
      </w:r>
      <w:r>
        <w:rPr>
          <w:i/>
        </w:rPr>
        <w:br/>
      </w:r>
      <w:r>
        <w:rPr>
          <w:i/>
        </w:rPr>
        <w:br/>
      </w:r>
      <w:r>
        <w:rPr>
          <w:i/>
        </w:rPr>
        <w:tab/>
      </w:r>
      <w:r>
        <w:rPr>
          <w:i/>
        </w:rPr>
        <w:tab/>
      </w:r>
      <w:r>
        <w:rPr>
          <w:i/>
        </w:rPr>
        <w:tab/>
      </w:r>
      <w:r>
        <w:rPr>
          <w:i/>
        </w:rPr>
        <w:tab/>
      </w:r>
      <w:r>
        <w:rPr>
          <w:i/>
        </w:rPr>
        <w:tab/>
        <w:t>Source: Huawei</w:t>
      </w:r>
    </w:p>
    <w:p w14:paraId="06022F7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C4-220315</w:t>
      </w:r>
      <w:r>
        <w:rPr>
          <w:color w:val="993300"/>
          <w:u w:val="single"/>
        </w:rPr>
        <w:t>.</w:t>
      </w:r>
    </w:p>
    <w:p w14:paraId="1DED8522" w14:textId="0F2B8AC4" w:rsidR="00555625" w:rsidRDefault="00555625" w:rsidP="00555625">
      <w:pPr>
        <w:rPr>
          <w:rFonts w:ascii="Arial" w:hAnsi="Arial" w:cs="Arial"/>
          <w:b/>
          <w:sz w:val="24"/>
        </w:rPr>
      </w:pPr>
      <w:r>
        <w:rPr>
          <w:rFonts w:ascii="Arial" w:hAnsi="Arial" w:cs="Arial"/>
          <w:b/>
          <w:color w:val="0000FF"/>
          <w:sz w:val="24"/>
        </w:rPr>
        <w:t>C4-220016</w:t>
      </w:r>
      <w:r>
        <w:rPr>
          <w:rFonts w:ascii="Arial" w:hAnsi="Arial" w:cs="Arial"/>
          <w:b/>
          <w:color w:val="0000FF"/>
          <w:sz w:val="24"/>
        </w:rPr>
        <w:tab/>
      </w:r>
      <w:r>
        <w:rPr>
          <w:rFonts w:ascii="Arial" w:hAnsi="Arial" w:cs="Arial"/>
          <w:b/>
          <w:sz w:val="24"/>
        </w:rPr>
        <w:t>SNPN impacts on NRF - DCS/CH identification</w:t>
      </w:r>
    </w:p>
    <w:p w14:paraId="7AB5E6C4"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CR-0630  Cat: F (Rel-17)</w:t>
      </w:r>
      <w:r>
        <w:rPr>
          <w:i/>
        </w:rPr>
        <w:br/>
      </w:r>
      <w:r>
        <w:rPr>
          <w:i/>
        </w:rPr>
        <w:br/>
      </w:r>
      <w:r>
        <w:rPr>
          <w:i/>
        </w:rPr>
        <w:tab/>
      </w:r>
      <w:r>
        <w:rPr>
          <w:i/>
        </w:rPr>
        <w:tab/>
      </w:r>
      <w:r>
        <w:rPr>
          <w:i/>
        </w:rPr>
        <w:tab/>
      </w:r>
      <w:r>
        <w:rPr>
          <w:i/>
        </w:rPr>
        <w:tab/>
      </w:r>
      <w:r>
        <w:rPr>
          <w:i/>
        </w:rPr>
        <w:tab/>
        <w:t>Source: Huawei</w:t>
      </w:r>
    </w:p>
    <w:p w14:paraId="6EE7D2D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C4-220316</w:t>
      </w:r>
      <w:r>
        <w:rPr>
          <w:color w:val="993300"/>
          <w:u w:val="single"/>
        </w:rPr>
        <w:t>.</w:t>
      </w:r>
    </w:p>
    <w:p w14:paraId="14772CAA" w14:textId="004903BE" w:rsidR="00555625" w:rsidRDefault="00555625" w:rsidP="00555625">
      <w:pPr>
        <w:rPr>
          <w:rFonts w:ascii="Arial" w:hAnsi="Arial" w:cs="Arial"/>
          <w:b/>
          <w:sz w:val="24"/>
        </w:rPr>
      </w:pPr>
      <w:r>
        <w:rPr>
          <w:rFonts w:ascii="Arial" w:hAnsi="Arial" w:cs="Arial"/>
          <w:b/>
          <w:color w:val="0000FF"/>
          <w:sz w:val="24"/>
        </w:rPr>
        <w:t>C4-220017</w:t>
      </w:r>
      <w:r>
        <w:rPr>
          <w:rFonts w:ascii="Arial" w:hAnsi="Arial" w:cs="Arial"/>
          <w:b/>
          <w:color w:val="0000FF"/>
          <w:sz w:val="24"/>
        </w:rPr>
        <w:tab/>
      </w:r>
      <w:r>
        <w:rPr>
          <w:rFonts w:ascii="Arial" w:hAnsi="Arial" w:cs="Arial"/>
          <w:b/>
          <w:sz w:val="24"/>
        </w:rPr>
        <w:t>SNPN impacts on NRF services - R16</w:t>
      </w:r>
    </w:p>
    <w:p w14:paraId="299CC9F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v16.10.0</w:t>
      </w:r>
      <w:r>
        <w:rPr>
          <w:i/>
        </w:rPr>
        <w:tab/>
        <w:t xml:space="preserve">  CR-0631  Cat: F (Rel-16)</w:t>
      </w:r>
      <w:r>
        <w:rPr>
          <w:i/>
        </w:rPr>
        <w:br/>
      </w:r>
      <w:r>
        <w:rPr>
          <w:i/>
        </w:rPr>
        <w:br/>
      </w:r>
      <w:r>
        <w:rPr>
          <w:i/>
        </w:rPr>
        <w:tab/>
      </w:r>
      <w:r>
        <w:rPr>
          <w:i/>
        </w:rPr>
        <w:tab/>
      </w:r>
      <w:r>
        <w:rPr>
          <w:i/>
        </w:rPr>
        <w:tab/>
      </w:r>
      <w:r>
        <w:rPr>
          <w:i/>
        </w:rPr>
        <w:tab/>
      </w:r>
      <w:r>
        <w:rPr>
          <w:i/>
        </w:rPr>
        <w:tab/>
        <w:t>Source: Huawei</w:t>
      </w:r>
    </w:p>
    <w:p w14:paraId="199847F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14F7E" w14:textId="57BFB3A7" w:rsidR="00555625" w:rsidRDefault="00555625" w:rsidP="00555625">
      <w:pPr>
        <w:rPr>
          <w:rFonts w:ascii="Arial" w:hAnsi="Arial" w:cs="Arial"/>
          <w:b/>
          <w:sz w:val="24"/>
        </w:rPr>
      </w:pPr>
      <w:r>
        <w:rPr>
          <w:rFonts w:ascii="Arial" w:hAnsi="Arial" w:cs="Arial"/>
          <w:b/>
          <w:color w:val="0000FF"/>
          <w:sz w:val="24"/>
        </w:rPr>
        <w:t>C4-220018</w:t>
      </w:r>
      <w:r>
        <w:rPr>
          <w:rFonts w:ascii="Arial" w:hAnsi="Arial" w:cs="Arial"/>
          <w:b/>
          <w:color w:val="0000FF"/>
          <w:sz w:val="24"/>
        </w:rPr>
        <w:tab/>
      </w:r>
      <w:r>
        <w:rPr>
          <w:rFonts w:ascii="Arial" w:hAnsi="Arial" w:cs="Arial"/>
          <w:b/>
          <w:sz w:val="24"/>
        </w:rPr>
        <w:t>SNPN impacts on NRF services - R17</w:t>
      </w:r>
    </w:p>
    <w:p w14:paraId="777ADAA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CR-0632  Cat: F (Rel-17)</w:t>
      </w:r>
      <w:r>
        <w:rPr>
          <w:i/>
        </w:rPr>
        <w:br/>
      </w:r>
      <w:r>
        <w:rPr>
          <w:i/>
        </w:rPr>
        <w:br/>
      </w:r>
      <w:r>
        <w:rPr>
          <w:i/>
        </w:rPr>
        <w:tab/>
      </w:r>
      <w:r>
        <w:rPr>
          <w:i/>
        </w:rPr>
        <w:tab/>
      </w:r>
      <w:r>
        <w:rPr>
          <w:i/>
        </w:rPr>
        <w:tab/>
      </w:r>
      <w:r>
        <w:rPr>
          <w:i/>
        </w:rPr>
        <w:tab/>
      </w:r>
      <w:r>
        <w:rPr>
          <w:i/>
        </w:rPr>
        <w:tab/>
        <w:t>Source: Huawei</w:t>
      </w:r>
    </w:p>
    <w:p w14:paraId="7D1631A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BF49E" w14:textId="2A164A03" w:rsidR="00555625" w:rsidRDefault="00555625" w:rsidP="00555625">
      <w:pPr>
        <w:rPr>
          <w:rFonts w:ascii="Arial" w:hAnsi="Arial" w:cs="Arial"/>
          <w:b/>
          <w:sz w:val="24"/>
        </w:rPr>
      </w:pPr>
      <w:r>
        <w:rPr>
          <w:rFonts w:ascii="Arial" w:hAnsi="Arial" w:cs="Arial"/>
          <w:b/>
          <w:color w:val="0000FF"/>
          <w:sz w:val="24"/>
        </w:rPr>
        <w:t>C4-220019</w:t>
      </w:r>
      <w:r>
        <w:rPr>
          <w:rFonts w:ascii="Arial" w:hAnsi="Arial" w:cs="Arial"/>
          <w:b/>
          <w:color w:val="0000FF"/>
          <w:sz w:val="24"/>
        </w:rPr>
        <w:tab/>
      </w:r>
      <w:r>
        <w:rPr>
          <w:rFonts w:ascii="Arial" w:hAnsi="Arial" w:cs="Arial"/>
          <w:b/>
          <w:sz w:val="24"/>
        </w:rPr>
        <w:t>SNPN impacts on NRF – OnboardingCapability</w:t>
      </w:r>
    </w:p>
    <w:p w14:paraId="56D112A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CR-0633  Cat: F (Rel-17)</w:t>
      </w:r>
      <w:r>
        <w:rPr>
          <w:i/>
        </w:rPr>
        <w:br/>
      </w:r>
      <w:r>
        <w:rPr>
          <w:i/>
        </w:rPr>
        <w:br/>
      </w:r>
      <w:r>
        <w:rPr>
          <w:i/>
        </w:rPr>
        <w:tab/>
      </w:r>
      <w:r>
        <w:rPr>
          <w:i/>
        </w:rPr>
        <w:tab/>
      </w:r>
      <w:r>
        <w:rPr>
          <w:i/>
        </w:rPr>
        <w:tab/>
      </w:r>
      <w:r>
        <w:rPr>
          <w:i/>
        </w:rPr>
        <w:tab/>
      </w:r>
      <w:r>
        <w:rPr>
          <w:i/>
        </w:rPr>
        <w:tab/>
        <w:t>Source: Huawei</w:t>
      </w:r>
    </w:p>
    <w:p w14:paraId="1A617E1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C4-220317</w:t>
      </w:r>
      <w:r>
        <w:rPr>
          <w:color w:val="993300"/>
          <w:u w:val="single"/>
        </w:rPr>
        <w:t>.</w:t>
      </w:r>
    </w:p>
    <w:p w14:paraId="34221EBF" w14:textId="7D6121BC" w:rsidR="00555625" w:rsidRDefault="00555625" w:rsidP="00555625">
      <w:pPr>
        <w:rPr>
          <w:rFonts w:ascii="Arial" w:hAnsi="Arial" w:cs="Arial"/>
          <w:b/>
          <w:sz w:val="24"/>
        </w:rPr>
      </w:pPr>
      <w:r>
        <w:rPr>
          <w:rFonts w:ascii="Arial" w:hAnsi="Arial" w:cs="Arial"/>
          <w:b/>
          <w:color w:val="0000FF"/>
          <w:sz w:val="24"/>
        </w:rPr>
        <w:t>C4-220020</w:t>
      </w:r>
      <w:r>
        <w:rPr>
          <w:rFonts w:ascii="Arial" w:hAnsi="Arial" w:cs="Arial"/>
          <w:b/>
          <w:color w:val="0000FF"/>
          <w:sz w:val="24"/>
        </w:rPr>
        <w:tab/>
      </w:r>
      <w:r>
        <w:rPr>
          <w:rFonts w:ascii="Arial" w:hAnsi="Arial" w:cs="Arial"/>
          <w:b/>
          <w:sz w:val="24"/>
        </w:rPr>
        <w:t>SNPN impacts on UDM - onboarding</w:t>
      </w:r>
    </w:p>
    <w:p w14:paraId="446316E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CR-0786  Cat: F (Rel-17)</w:t>
      </w:r>
      <w:r>
        <w:rPr>
          <w:i/>
        </w:rPr>
        <w:br/>
      </w:r>
      <w:r>
        <w:rPr>
          <w:i/>
        </w:rPr>
        <w:br/>
      </w:r>
      <w:r>
        <w:rPr>
          <w:i/>
        </w:rPr>
        <w:tab/>
      </w:r>
      <w:r>
        <w:rPr>
          <w:i/>
        </w:rPr>
        <w:tab/>
      </w:r>
      <w:r>
        <w:rPr>
          <w:i/>
        </w:rPr>
        <w:tab/>
      </w:r>
      <w:r>
        <w:rPr>
          <w:i/>
        </w:rPr>
        <w:tab/>
      </w:r>
      <w:r>
        <w:rPr>
          <w:i/>
        </w:rPr>
        <w:tab/>
        <w:t>Source: Huawei</w:t>
      </w:r>
    </w:p>
    <w:p w14:paraId="76E4959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C4-220318</w:t>
      </w:r>
      <w:r>
        <w:rPr>
          <w:color w:val="993300"/>
          <w:u w:val="single"/>
        </w:rPr>
        <w:t>.</w:t>
      </w:r>
    </w:p>
    <w:p w14:paraId="125829A7" w14:textId="01624982" w:rsidR="00555625" w:rsidRDefault="00555625" w:rsidP="00555625">
      <w:pPr>
        <w:rPr>
          <w:rFonts w:ascii="Arial" w:hAnsi="Arial" w:cs="Arial"/>
          <w:b/>
          <w:sz w:val="24"/>
        </w:rPr>
      </w:pPr>
      <w:r>
        <w:rPr>
          <w:rFonts w:ascii="Arial" w:hAnsi="Arial" w:cs="Arial"/>
          <w:b/>
          <w:color w:val="0000FF"/>
          <w:sz w:val="24"/>
        </w:rPr>
        <w:t>C4-220021</w:t>
      </w:r>
      <w:r>
        <w:rPr>
          <w:rFonts w:ascii="Arial" w:hAnsi="Arial" w:cs="Arial"/>
          <w:b/>
          <w:color w:val="0000FF"/>
          <w:sz w:val="24"/>
        </w:rPr>
        <w:tab/>
      </w:r>
      <w:r>
        <w:rPr>
          <w:rFonts w:ascii="Arial" w:hAnsi="Arial" w:cs="Arial"/>
          <w:b/>
          <w:sz w:val="24"/>
        </w:rPr>
        <w:t>SNPN impacts on UDM - PVS information</w:t>
      </w:r>
    </w:p>
    <w:p w14:paraId="6E9B42D6"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CR-0787  Cat: F (Rel-17)</w:t>
      </w:r>
      <w:r>
        <w:rPr>
          <w:i/>
        </w:rPr>
        <w:br/>
      </w:r>
      <w:r>
        <w:rPr>
          <w:i/>
        </w:rPr>
        <w:br/>
      </w:r>
      <w:r>
        <w:rPr>
          <w:i/>
        </w:rPr>
        <w:tab/>
      </w:r>
      <w:r>
        <w:rPr>
          <w:i/>
        </w:rPr>
        <w:tab/>
      </w:r>
      <w:r>
        <w:rPr>
          <w:i/>
        </w:rPr>
        <w:tab/>
      </w:r>
      <w:r>
        <w:rPr>
          <w:i/>
        </w:rPr>
        <w:tab/>
      </w:r>
      <w:r>
        <w:rPr>
          <w:i/>
        </w:rPr>
        <w:tab/>
        <w:t>Source: Huawei</w:t>
      </w:r>
    </w:p>
    <w:p w14:paraId="0B5A1A2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C4-220319</w:t>
      </w:r>
      <w:r>
        <w:rPr>
          <w:color w:val="993300"/>
          <w:u w:val="single"/>
        </w:rPr>
        <w:t>.</w:t>
      </w:r>
    </w:p>
    <w:p w14:paraId="32AAABC3" w14:textId="1AB5F74E" w:rsidR="00555625" w:rsidRDefault="00555625" w:rsidP="00555625">
      <w:pPr>
        <w:rPr>
          <w:rFonts w:ascii="Arial" w:hAnsi="Arial" w:cs="Arial"/>
          <w:b/>
          <w:sz w:val="24"/>
        </w:rPr>
      </w:pPr>
      <w:r>
        <w:rPr>
          <w:rFonts w:ascii="Arial" w:hAnsi="Arial" w:cs="Arial"/>
          <w:b/>
          <w:color w:val="0000FF"/>
          <w:sz w:val="24"/>
        </w:rPr>
        <w:t>C4-220022</w:t>
      </w:r>
      <w:r>
        <w:rPr>
          <w:rFonts w:ascii="Arial" w:hAnsi="Arial" w:cs="Arial"/>
          <w:b/>
          <w:color w:val="0000FF"/>
          <w:sz w:val="24"/>
        </w:rPr>
        <w:tab/>
      </w:r>
      <w:r>
        <w:rPr>
          <w:rFonts w:ascii="Arial" w:hAnsi="Arial" w:cs="Arial"/>
          <w:b/>
          <w:sz w:val="24"/>
        </w:rPr>
        <w:t>SNPN onboarding impacts on AUSF services - R16</w:t>
      </w:r>
    </w:p>
    <w:p w14:paraId="19830A8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v16.8.0</w:t>
      </w:r>
      <w:r>
        <w:rPr>
          <w:i/>
        </w:rPr>
        <w:tab/>
        <w:t xml:space="preserve">  CR-0140  Cat: F (Rel-16)</w:t>
      </w:r>
      <w:r>
        <w:rPr>
          <w:i/>
        </w:rPr>
        <w:br/>
      </w:r>
      <w:r>
        <w:rPr>
          <w:i/>
        </w:rPr>
        <w:br/>
      </w:r>
      <w:r>
        <w:rPr>
          <w:i/>
        </w:rPr>
        <w:tab/>
      </w:r>
      <w:r>
        <w:rPr>
          <w:i/>
        </w:rPr>
        <w:tab/>
      </w:r>
      <w:r>
        <w:rPr>
          <w:i/>
        </w:rPr>
        <w:tab/>
      </w:r>
      <w:r>
        <w:rPr>
          <w:i/>
        </w:rPr>
        <w:tab/>
      </w:r>
      <w:r>
        <w:rPr>
          <w:i/>
        </w:rPr>
        <w:tab/>
        <w:t>Source: Huawei</w:t>
      </w:r>
    </w:p>
    <w:p w14:paraId="0E41663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D313E" w14:textId="01C1A562" w:rsidR="00555625" w:rsidRDefault="00555625" w:rsidP="00555625">
      <w:pPr>
        <w:rPr>
          <w:rFonts w:ascii="Arial" w:hAnsi="Arial" w:cs="Arial"/>
          <w:b/>
          <w:sz w:val="24"/>
        </w:rPr>
      </w:pPr>
      <w:r>
        <w:rPr>
          <w:rFonts w:ascii="Arial" w:hAnsi="Arial" w:cs="Arial"/>
          <w:b/>
          <w:color w:val="0000FF"/>
          <w:sz w:val="24"/>
        </w:rPr>
        <w:t>C4-220023</w:t>
      </w:r>
      <w:r>
        <w:rPr>
          <w:rFonts w:ascii="Arial" w:hAnsi="Arial" w:cs="Arial"/>
          <w:b/>
          <w:color w:val="0000FF"/>
          <w:sz w:val="24"/>
        </w:rPr>
        <w:tab/>
      </w:r>
      <w:r>
        <w:rPr>
          <w:rFonts w:ascii="Arial" w:hAnsi="Arial" w:cs="Arial"/>
          <w:b/>
          <w:sz w:val="24"/>
        </w:rPr>
        <w:t>SNPN onboarding impacts on AUSF services - R17</w:t>
      </w:r>
    </w:p>
    <w:p w14:paraId="084CB5E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CR-0141  Cat: F (Rel-17)</w:t>
      </w:r>
      <w:r>
        <w:rPr>
          <w:i/>
        </w:rPr>
        <w:br/>
      </w:r>
      <w:r>
        <w:rPr>
          <w:i/>
        </w:rPr>
        <w:br/>
      </w:r>
      <w:r>
        <w:rPr>
          <w:i/>
        </w:rPr>
        <w:tab/>
      </w:r>
      <w:r>
        <w:rPr>
          <w:i/>
        </w:rPr>
        <w:tab/>
      </w:r>
      <w:r>
        <w:rPr>
          <w:i/>
        </w:rPr>
        <w:tab/>
      </w:r>
      <w:r>
        <w:rPr>
          <w:i/>
        </w:rPr>
        <w:tab/>
      </w:r>
      <w:r>
        <w:rPr>
          <w:i/>
        </w:rPr>
        <w:tab/>
        <w:t>Source: Huawei</w:t>
      </w:r>
    </w:p>
    <w:p w14:paraId="78B5BF9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24769" w14:textId="28D0EF49" w:rsidR="00555625" w:rsidRDefault="00555625" w:rsidP="00555625">
      <w:pPr>
        <w:rPr>
          <w:rFonts w:ascii="Arial" w:hAnsi="Arial" w:cs="Arial"/>
          <w:b/>
          <w:sz w:val="24"/>
        </w:rPr>
      </w:pPr>
      <w:r>
        <w:rPr>
          <w:rFonts w:ascii="Arial" w:hAnsi="Arial" w:cs="Arial"/>
          <w:b/>
          <w:color w:val="0000FF"/>
          <w:sz w:val="24"/>
        </w:rPr>
        <w:t>C4-220024</w:t>
      </w:r>
      <w:r>
        <w:rPr>
          <w:rFonts w:ascii="Arial" w:hAnsi="Arial" w:cs="Arial"/>
          <w:b/>
          <w:color w:val="0000FF"/>
          <w:sz w:val="24"/>
        </w:rPr>
        <w:tab/>
      </w:r>
      <w:r>
        <w:rPr>
          <w:rFonts w:ascii="Arial" w:hAnsi="Arial" w:cs="Arial"/>
          <w:b/>
          <w:sz w:val="24"/>
        </w:rPr>
        <w:t>SNPN impacts on AUSF - PVS address</w:t>
      </w:r>
    </w:p>
    <w:p w14:paraId="584944D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CR-0142  Cat: F (Rel-17)</w:t>
      </w:r>
      <w:r>
        <w:rPr>
          <w:i/>
        </w:rPr>
        <w:br/>
      </w:r>
      <w:r>
        <w:rPr>
          <w:i/>
        </w:rPr>
        <w:br/>
      </w:r>
      <w:r>
        <w:rPr>
          <w:i/>
        </w:rPr>
        <w:tab/>
      </w:r>
      <w:r>
        <w:rPr>
          <w:i/>
        </w:rPr>
        <w:tab/>
      </w:r>
      <w:r>
        <w:rPr>
          <w:i/>
        </w:rPr>
        <w:tab/>
      </w:r>
      <w:r>
        <w:rPr>
          <w:i/>
        </w:rPr>
        <w:tab/>
      </w:r>
      <w:r>
        <w:rPr>
          <w:i/>
        </w:rPr>
        <w:tab/>
        <w:t>Source: Huawei</w:t>
      </w:r>
    </w:p>
    <w:p w14:paraId="3BDE70B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C4-220320</w:t>
      </w:r>
      <w:r>
        <w:rPr>
          <w:color w:val="993300"/>
          <w:u w:val="single"/>
        </w:rPr>
        <w:t>.</w:t>
      </w:r>
    </w:p>
    <w:p w14:paraId="7278859B" w14:textId="74C636B4" w:rsidR="00555625" w:rsidRDefault="00555625" w:rsidP="00555625">
      <w:pPr>
        <w:rPr>
          <w:rFonts w:ascii="Arial" w:hAnsi="Arial" w:cs="Arial"/>
          <w:b/>
          <w:sz w:val="24"/>
        </w:rPr>
      </w:pPr>
      <w:r>
        <w:rPr>
          <w:rFonts w:ascii="Arial" w:hAnsi="Arial" w:cs="Arial"/>
          <w:b/>
          <w:color w:val="0000FF"/>
          <w:sz w:val="24"/>
        </w:rPr>
        <w:t>C4-220025</w:t>
      </w:r>
      <w:r>
        <w:rPr>
          <w:rFonts w:ascii="Arial" w:hAnsi="Arial" w:cs="Arial"/>
          <w:b/>
          <w:color w:val="0000FF"/>
          <w:sz w:val="24"/>
        </w:rPr>
        <w:tab/>
      </w:r>
      <w:r>
        <w:rPr>
          <w:rFonts w:ascii="Arial" w:hAnsi="Arial" w:cs="Arial"/>
          <w:b/>
          <w:sz w:val="24"/>
        </w:rPr>
        <w:t>SNPN impacts on NSSAAF services</w:t>
      </w:r>
    </w:p>
    <w:p w14:paraId="1379A2A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CR-0043  Cat: F (Rel-17)</w:t>
      </w:r>
      <w:r>
        <w:rPr>
          <w:i/>
        </w:rPr>
        <w:br/>
      </w:r>
      <w:r>
        <w:rPr>
          <w:i/>
        </w:rPr>
        <w:br/>
      </w:r>
      <w:r>
        <w:rPr>
          <w:i/>
        </w:rPr>
        <w:tab/>
      </w:r>
      <w:r>
        <w:rPr>
          <w:i/>
        </w:rPr>
        <w:tab/>
      </w:r>
      <w:r>
        <w:rPr>
          <w:i/>
        </w:rPr>
        <w:tab/>
      </w:r>
      <w:r>
        <w:rPr>
          <w:i/>
        </w:rPr>
        <w:tab/>
      </w:r>
      <w:r>
        <w:rPr>
          <w:i/>
        </w:rPr>
        <w:tab/>
        <w:t>Source: Huawei</w:t>
      </w:r>
    </w:p>
    <w:p w14:paraId="37881EF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C4-220314</w:t>
      </w:r>
      <w:r>
        <w:rPr>
          <w:color w:val="993300"/>
          <w:u w:val="single"/>
        </w:rPr>
        <w:t>.</w:t>
      </w:r>
    </w:p>
    <w:p w14:paraId="732D8828" w14:textId="62FE10F1" w:rsidR="00555625" w:rsidRDefault="00555625" w:rsidP="00555625">
      <w:pPr>
        <w:rPr>
          <w:rFonts w:ascii="Arial" w:hAnsi="Arial" w:cs="Arial"/>
          <w:b/>
          <w:sz w:val="24"/>
        </w:rPr>
      </w:pPr>
      <w:r>
        <w:rPr>
          <w:rFonts w:ascii="Arial" w:hAnsi="Arial" w:cs="Arial"/>
          <w:b/>
          <w:color w:val="0000FF"/>
          <w:sz w:val="24"/>
        </w:rPr>
        <w:t>C4-220030</w:t>
      </w:r>
      <w:r>
        <w:rPr>
          <w:rFonts w:ascii="Arial" w:hAnsi="Arial" w:cs="Arial"/>
          <w:b/>
          <w:color w:val="0000FF"/>
          <w:sz w:val="24"/>
        </w:rPr>
        <w:tab/>
      </w:r>
      <w:r>
        <w:rPr>
          <w:rFonts w:ascii="Arial" w:hAnsi="Arial" w:cs="Arial"/>
          <w:b/>
          <w:sz w:val="24"/>
        </w:rPr>
        <w:t>SNPN impacts - new common type RoamingRestrictions</w:t>
      </w:r>
    </w:p>
    <w:p w14:paraId="09ECABD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CR-0323  Cat: B (Rel-17)</w:t>
      </w:r>
      <w:r>
        <w:rPr>
          <w:i/>
        </w:rPr>
        <w:br/>
      </w:r>
      <w:r>
        <w:rPr>
          <w:i/>
        </w:rPr>
        <w:br/>
      </w:r>
      <w:r>
        <w:rPr>
          <w:i/>
        </w:rPr>
        <w:tab/>
      </w:r>
      <w:r>
        <w:rPr>
          <w:i/>
        </w:rPr>
        <w:tab/>
      </w:r>
      <w:r>
        <w:rPr>
          <w:i/>
        </w:rPr>
        <w:tab/>
      </w:r>
      <w:r>
        <w:rPr>
          <w:i/>
        </w:rPr>
        <w:tab/>
      </w:r>
      <w:r>
        <w:rPr>
          <w:i/>
        </w:rPr>
        <w:tab/>
        <w:t>Source: Huawei</w:t>
      </w:r>
    </w:p>
    <w:p w14:paraId="100F9B6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C4-220426</w:t>
      </w:r>
      <w:r>
        <w:rPr>
          <w:color w:val="993300"/>
          <w:u w:val="single"/>
        </w:rPr>
        <w:t>.</w:t>
      </w:r>
    </w:p>
    <w:p w14:paraId="47DCCA9D" w14:textId="01CFDF46" w:rsidR="00555625" w:rsidRDefault="00555625" w:rsidP="00555625">
      <w:pPr>
        <w:rPr>
          <w:rFonts w:ascii="Arial" w:hAnsi="Arial" w:cs="Arial"/>
          <w:b/>
          <w:sz w:val="24"/>
        </w:rPr>
      </w:pPr>
      <w:r>
        <w:rPr>
          <w:rFonts w:ascii="Arial" w:hAnsi="Arial" w:cs="Arial"/>
          <w:b/>
          <w:color w:val="0000FF"/>
          <w:sz w:val="24"/>
        </w:rPr>
        <w:t>C4-220031</w:t>
      </w:r>
      <w:r>
        <w:rPr>
          <w:rFonts w:ascii="Arial" w:hAnsi="Arial" w:cs="Arial"/>
          <w:b/>
          <w:color w:val="0000FF"/>
          <w:sz w:val="24"/>
        </w:rPr>
        <w:tab/>
      </w:r>
      <w:r>
        <w:rPr>
          <w:rFonts w:ascii="Arial" w:hAnsi="Arial" w:cs="Arial"/>
          <w:b/>
          <w:sz w:val="24"/>
        </w:rPr>
        <w:t>New value for 404 status code</w:t>
      </w:r>
    </w:p>
    <w:p w14:paraId="0917544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CR-0172  Cat: B (Rel-17)</w:t>
      </w:r>
      <w:r>
        <w:rPr>
          <w:i/>
        </w:rPr>
        <w:br/>
      </w:r>
      <w:r>
        <w:rPr>
          <w:i/>
        </w:rPr>
        <w:br/>
      </w:r>
      <w:r>
        <w:rPr>
          <w:i/>
        </w:rPr>
        <w:tab/>
      </w:r>
      <w:r>
        <w:rPr>
          <w:i/>
        </w:rPr>
        <w:tab/>
      </w:r>
      <w:r>
        <w:rPr>
          <w:i/>
        </w:rPr>
        <w:tab/>
      </w:r>
      <w:r>
        <w:rPr>
          <w:i/>
        </w:rPr>
        <w:tab/>
      </w:r>
      <w:r>
        <w:rPr>
          <w:i/>
        </w:rPr>
        <w:tab/>
        <w:t>Source: Huawei</w:t>
      </w:r>
    </w:p>
    <w:p w14:paraId="77E4FEF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C4-220427</w:t>
      </w:r>
      <w:r>
        <w:rPr>
          <w:color w:val="993300"/>
          <w:u w:val="single"/>
        </w:rPr>
        <w:t>.</w:t>
      </w:r>
    </w:p>
    <w:p w14:paraId="1EB5205A" w14:textId="6DD48C56" w:rsidR="00555625" w:rsidRDefault="00555625" w:rsidP="00555625">
      <w:pPr>
        <w:rPr>
          <w:rFonts w:ascii="Arial" w:hAnsi="Arial" w:cs="Arial"/>
          <w:b/>
          <w:sz w:val="24"/>
        </w:rPr>
      </w:pPr>
      <w:r>
        <w:rPr>
          <w:rFonts w:ascii="Arial" w:hAnsi="Arial" w:cs="Arial"/>
          <w:b/>
          <w:color w:val="0000FF"/>
          <w:sz w:val="24"/>
        </w:rPr>
        <w:t>C4-220042</w:t>
      </w:r>
      <w:r>
        <w:rPr>
          <w:rFonts w:ascii="Arial" w:hAnsi="Arial" w:cs="Arial"/>
          <w:b/>
          <w:color w:val="0000FF"/>
          <w:sz w:val="24"/>
        </w:rPr>
        <w:tab/>
      </w:r>
      <w:r>
        <w:rPr>
          <w:rFonts w:ascii="Arial" w:hAnsi="Arial" w:cs="Arial"/>
          <w:b/>
          <w:sz w:val="24"/>
        </w:rPr>
        <w:t>Nnssaaf_AIW - Authenticate service operation</w:t>
      </w:r>
    </w:p>
    <w:p w14:paraId="41C2BBD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CR-0044  Cat: B (Rel-17)</w:t>
      </w:r>
      <w:r>
        <w:rPr>
          <w:i/>
        </w:rPr>
        <w:br/>
      </w:r>
      <w:r>
        <w:rPr>
          <w:i/>
        </w:rPr>
        <w:lastRenderedPageBreak/>
        <w:br/>
      </w:r>
      <w:r>
        <w:rPr>
          <w:i/>
        </w:rPr>
        <w:tab/>
      </w:r>
      <w:r>
        <w:rPr>
          <w:i/>
        </w:rPr>
        <w:tab/>
      </w:r>
      <w:r>
        <w:rPr>
          <w:i/>
        </w:rPr>
        <w:tab/>
      </w:r>
      <w:r>
        <w:rPr>
          <w:i/>
        </w:rPr>
        <w:tab/>
      </w:r>
      <w:r>
        <w:rPr>
          <w:i/>
        </w:rPr>
        <w:tab/>
        <w:t>Source: Huawei</w:t>
      </w:r>
    </w:p>
    <w:p w14:paraId="0C6D86C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18BDF3" w14:textId="5B6F27D8" w:rsidR="00555625" w:rsidRDefault="00555625" w:rsidP="00555625">
      <w:pPr>
        <w:rPr>
          <w:rFonts w:ascii="Arial" w:hAnsi="Arial" w:cs="Arial"/>
          <w:b/>
          <w:sz w:val="24"/>
        </w:rPr>
      </w:pPr>
      <w:r>
        <w:rPr>
          <w:rFonts w:ascii="Arial" w:hAnsi="Arial" w:cs="Arial"/>
          <w:b/>
          <w:color w:val="0000FF"/>
          <w:sz w:val="24"/>
        </w:rPr>
        <w:t>C4-220043</w:t>
      </w:r>
      <w:r>
        <w:rPr>
          <w:rFonts w:ascii="Arial" w:hAnsi="Arial" w:cs="Arial"/>
          <w:b/>
          <w:color w:val="0000FF"/>
          <w:sz w:val="24"/>
        </w:rPr>
        <w:tab/>
      </w:r>
      <w:r>
        <w:rPr>
          <w:rFonts w:ascii="Arial" w:hAnsi="Arial" w:cs="Arial"/>
          <w:b/>
          <w:sz w:val="24"/>
        </w:rPr>
        <w:t>Nnssaaf_AIW - Authenticate service API</w:t>
      </w:r>
    </w:p>
    <w:p w14:paraId="128B138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CR-0045  Cat: B (Rel-17)</w:t>
      </w:r>
      <w:r>
        <w:rPr>
          <w:i/>
        </w:rPr>
        <w:br/>
      </w:r>
      <w:r>
        <w:rPr>
          <w:i/>
        </w:rPr>
        <w:br/>
      </w:r>
      <w:r>
        <w:rPr>
          <w:i/>
        </w:rPr>
        <w:tab/>
      </w:r>
      <w:r>
        <w:rPr>
          <w:i/>
        </w:rPr>
        <w:tab/>
      </w:r>
      <w:r>
        <w:rPr>
          <w:i/>
        </w:rPr>
        <w:tab/>
      </w:r>
      <w:r>
        <w:rPr>
          <w:i/>
        </w:rPr>
        <w:tab/>
      </w:r>
      <w:r>
        <w:rPr>
          <w:i/>
        </w:rPr>
        <w:tab/>
        <w:t>Source: Huawei</w:t>
      </w:r>
    </w:p>
    <w:p w14:paraId="2401050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587DFB" w14:textId="5026DD74" w:rsidR="00555625" w:rsidRDefault="00555625" w:rsidP="00555625">
      <w:pPr>
        <w:rPr>
          <w:rFonts w:ascii="Arial" w:hAnsi="Arial" w:cs="Arial"/>
          <w:b/>
          <w:sz w:val="24"/>
        </w:rPr>
      </w:pPr>
      <w:r>
        <w:rPr>
          <w:rFonts w:ascii="Arial" w:hAnsi="Arial" w:cs="Arial"/>
          <w:b/>
          <w:color w:val="0000FF"/>
          <w:sz w:val="24"/>
        </w:rPr>
        <w:t>C4-220044</w:t>
      </w:r>
      <w:r>
        <w:rPr>
          <w:rFonts w:ascii="Arial" w:hAnsi="Arial" w:cs="Arial"/>
          <w:b/>
          <w:color w:val="0000FF"/>
          <w:sz w:val="24"/>
        </w:rPr>
        <w:tab/>
      </w:r>
      <w:r>
        <w:rPr>
          <w:rFonts w:ascii="Arial" w:hAnsi="Arial" w:cs="Arial"/>
          <w:b/>
          <w:sz w:val="24"/>
        </w:rPr>
        <w:t>Nnssaaf_AIW - Resourse definitions for Authentication</w:t>
      </w:r>
    </w:p>
    <w:p w14:paraId="6200FC2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CR-0046  Cat: B (Rel-17)</w:t>
      </w:r>
      <w:r>
        <w:rPr>
          <w:i/>
        </w:rPr>
        <w:br/>
      </w:r>
      <w:r>
        <w:rPr>
          <w:i/>
        </w:rPr>
        <w:br/>
      </w:r>
      <w:r>
        <w:rPr>
          <w:i/>
        </w:rPr>
        <w:tab/>
      </w:r>
      <w:r>
        <w:rPr>
          <w:i/>
        </w:rPr>
        <w:tab/>
      </w:r>
      <w:r>
        <w:rPr>
          <w:i/>
        </w:rPr>
        <w:tab/>
      </w:r>
      <w:r>
        <w:rPr>
          <w:i/>
        </w:rPr>
        <w:tab/>
      </w:r>
      <w:r>
        <w:rPr>
          <w:i/>
        </w:rPr>
        <w:tab/>
        <w:t>Source: Huawei</w:t>
      </w:r>
    </w:p>
    <w:p w14:paraId="25060BB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0A7C6F" w14:textId="20E4A681" w:rsidR="00555625" w:rsidRDefault="00555625" w:rsidP="00555625">
      <w:pPr>
        <w:rPr>
          <w:rFonts w:ascii="Arial" w:hAnsi="Arial" w:cs="Arial"/>
          <w:b/>
          <w:sz w:val="24"/>
        </w:rPr>
      </w:pPr>
      <w:r>
        <w:rPr>
          <w:rFonts w:ascii="Arial" w:hAnsi="Arial" w:cs="Arial"/>
          <w:b/>
          <w:color w:val="0000FF"/>
          <w:sz w:val="24"/>
        </w:rPr>
        <w:t>C4-220045</w:t>
      </w:r>
      <w:r>
        <w:rPr>
          <w:rFonts w:ascii="Arial" w:hAnsi="Arial" w:cs="Arial"/>
          <w:b/>
          <w:color w:val="0000FF"/>
          <w:sz w:val="24"/>
        </w:rPr>
        <w:tab/>
      </w:r>
      <w:r>
        <w:rPr>
          <w:rFonts w:ascii="Arial" w:hAnsi="Arial" w:cs="Arial"/>
          <w:b/>
          <w:sz w:val="24"/>
        </w:rPr>
        <w:t>Nnssaaf_AIW - Data model</w:t>
      </w:r>
    </w:p>
    <w:p w14:paraId="0582373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CR-0047  Cat: B (Rel-17)</w:t>
      </w:r>
      <w:r>
        <w:rPr>
          <w:i/>
        </w:rPr>
        <w:br/>
      </w:r>
      <w:r>
        <w:rPr>
          <w:i/>
        </w:rPr>
        <w:br/>
      </w:r>
      <w:r>
        <w:rPr>
          <w:i/>
        </w:rPr>
        <w:tab/>
      </w:r>
      <w:r>
        <w:rPr>
          <w:i/>
        </w:rPr>
        <w:tab/>
      </w:r>
      <w:r>
        <w:rPr>
          <w:i/>
        </w:rPr>
        <w:tab/>
      </w:r>
      <w:r>
        <w:rPr>
          <w:i/>
        </w:rPr>
        <w:tab/>
      </w:r>
      <w:r>
        <w:rPr>
          <w:i/>
        </w:rPr>
        <w:tab/>
        <w:t>Source: Huawei</w:t>
      </w:r>
    </w:p>
    <w:p w14:paraId="1480A79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D4591C" w14:textId="5C2FD9F7" w:rsidR="00555625" w:rsidRDefault="00555625" w:rsidP="00555625">
      <w:pPr>
        <w:rPr>
          <w:rFonts w:ascii="Arial" w:hAnsi="Arial" w:cs="Arial"/>
          <w:b/>
          <w:sz w:val="24"/>
        </w:rPr>
      </w:pPr>
      <w:r>
        <w:rPr>
          <w:rFonts w:ascii="Arial" w:hAnsi="Arial" w:cs="Arial"/>
          <w:b/>
          <w:color w:val="0000FF"/>
          <w:sz w:val="24"/>
        </w:rPr>
        <w:t>C4-220046</w:t>
      </w:r>
      <w:r>
        <w:rPr>
          <w:rFonts w:ascii="Arial" w:hAnsi="Arial" w:cs="Arial"/>
          <w:b/>
          <w:color w:val="0000FF"/>
          <w:sz w:val="24"/>
        </w:rPr>
        <w:tab/>
      </w:r>
      <w:r>
        <w:rPr>
          <w:rFonts w:ascii="Arial" w:hAnsi="Arial" w:cs="Arial"/>
          <w:b/>
          <w:sz w:val="24"/>
        </w:rPr>
        <w:t>Nnssaaf_AIW - OpenAPI</w:t>
      </w:r>
    </w:p>
    <w:p w14:paraId="03503A0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CR-0048  Cat: B (Rel-17)</w:t>
      </w:r>
      <w:r>
        <w:rPr>
          <w:i/>
        </w:rPr>
        <w:br/>
      </w:r>
      <w:r>
        <w:rPr>
          <w:i/>
        </w:rPr>
        <w:br/>
      </w:r>
      <w:r>
        <w:rPr>
          <w:i/>
        </w:rPr>
        <w:tab/>
      </w:r>
      <w:r>
        <w:rPr>
          <w:i/>
        </w:rPr>
        <w:tab/>
      </w:r>
      <w:r>
        <w:rPr>
          <w:i/>
        </w:rPr>
        <w:tab/>
      </w:r>
      <w:r>
        <w:rPr>
          <w:i/>
        </w:rPr>
        <w:tab/>
      </w:r>
      <w:r>
        <w:rPr>
          <w:i/>
        </w:rPr>
        <w:tab/>
        <w:t>Source: Huawei</w:t>
      </w:r>
    </w:p>
    <w:p w14:paraId="31C52F4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C9BA83" w14:textId="06436D6B" w:rsidR="00555625" w:rsidRDefault="00555625" w:rsidP="00555625">
      <w:pPr>
        <w:rPr>
          <w:rFonts w:ascii="Arial" w:hAnsi="Arial" w:cs="Arial"/>
          <w:b/>
          <w:sz w:val="24"/>
        </w:rPr>
      </w:pPr>
      <w:r>
        <w:rPr>
          <w:rFonts w:ascii="Arial" w:hAnsi="Arial" w:cs="Arial"/>
          <w:b/>
          <w:color w:val="0000FF"/>
          <w:sz w:val="24"/>
        </w:rPr>
        <w:t>C4-220047</w:t>
      </w:r>
      <w:r>
        <w:rPr>
          <w:rFonts w:ascii="Arial" w:hAnsi="Arial" w:cs="Arial"/>
          <w:b/>
          <w:color w:val="0000FF"/>
          <w:sz w:val="24"/>
        </w:rPr>
        <w:tab/>
      </w:r>
      <w:r>
        <w:rPr>
          <w:rFonts w:ascii="Arial" w:hAnsi="Arial" w:cs="Arial"/>
          <w:b/>
          <w:sz w:val="24"/>
        </w:rPr>
        <w:t>Nnssaaf_AIW - Data Model - Notifications</w:t>
      </w:r>
    </w:p>
    <w:p w14:paraId="4F2F6D17"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CR-0049  Cat: B (Rel-17)</w:t>
      </w:r>
      <w:r>
        <w:rPr>
          <w:i/>
        </w:rPr>
        <w:br/>
      </w:r>
      <w:r>
        <w:rPr>
          <w:i/>
        </w:rPr>
        <w:br/>
      </w:r>
      <w:r>
        <w:rPr>
          <w:i/>
        </w:rPr>
        <w:tab/>
      </w:r>
      <w:r>
        <w:rPr>
          <w:i/>
        </w:rPr>
        <w:tab/>
      </w:r>
      <w:r>
        <w:rPr>
          <w:i/>
        </w:rPr>
        <w:tab/>
      </w:r>
      <w:r>
        <w:rPr>
          <w:i/>
        </w:rPr>
        <w:tab/>
      </w:r>
      <w:r>
        <w:rPr>
          <w:i/>
        </w:rPr>
        <w:tab/>
        <w:t>Source: Huawei</w:t>
      </w:r>
    </w:p>
    <w:p w14:paraId="306A59A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95186" w14:textId="611D326D" w:rsidR="00555625" w:rsidRDefault="00555625" w:rsidP="00555625">
      <w:pPr>
        <w:rPr>
          <w:rFonts w:ascii="Arial" w:hAnsi="Arial" w:cs="Arial"/>
          <w:b/>
          <w:sz w:val="24"/>
        </w:rPr>
      </w:pPr>
      <w:r>
        <w:rPr>
          <w:rFonts w:ascii="Arial" w:hAnsi="Arial" w:cs="Arial"/>
          <w:b/>
          <w:color w:val="0000FF"/>
          <w:sz w:val="24"/>
        </w:rPr>
        <w:t>C4-220048</w:t>
      </w:r>
      <w:r>
        <w:rPr>
          <w:rFonts w:ascii="Arial" w:hAnsi="Arial" w:cs="Arial"/>
          <w:b/>
          <w:color w:val="0000FF"/>
          <w:sz w:val="24"/>
        </w:rPr>
        <w:tab/>
      </w:r>
      <w:r>
        <w:rPr>
          <w:rFonts w:ascii="Arial" w:hAnsi="Arial" w:cs="Arial"/>
          <w:b/>
          <w:sz w:val="24"/>
        </w:rPr>
        <w:t>Nnssaaf_AIW - Notifications OpenAPI</w:t>
      </w:r>
    </w:p>
    <w:p w14:paraId="3A0AAC74"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CR-0050  Cat: B (Rel-17)</w:t>
      </w:r>
      <w:r>
        <w:rPr>
          <w:i/>
        </w:rPr>
        <w:br/>
      </w:r>
      <w:r>
        <w:rPr>
          <w:i/>
        </w:rPr>
        <w:br/>
      </w:r>
      <w:r>
        <w:rPr>
          <w:i/>
        </w:rPr>
        <w:tab/>
      </w:r>
      <w:r>
        <w:rPr>
          <w:i/>
        </w:rPr>
        <w:tab/>
      </w:r>
      <w:r>
        <w:rPr>
          <w:i/>
        </w:rPr>
        <w:tab/>
      </w:r>
      <w:r>
        <w:rPr>
          <w:i/>
        </w:rPr>
        <w:tab/>
      </w:r>
      <w:r>
        <w:rPr>
          <w:i/>
        </w:rPr>
        <w:tab/>
        <w:t>Source: Huawei</w:t>
      </w:r>
    </w:p>
    <w:p w14:paraId="5580C7E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246D98" w14:textId="1109D29C" w:rsidR="00555625" w:rsidRDefault="00555625" w:rsidP="00555625">
      <w:pPr>
        <w:rPr>
          <w:rFonts w:ascii="Arial" w:hAnsi="Arial" w:cs="Arial"/>
          <w:b/>
          <w:sz w:val="24"/>
        </w:rPr>
      </w:pPr>
      <w:r>
        <w:rPr>
          <w:rFonts w:ascii="Arial" w:hAnsi="Arial" w:cs="Arial"/>
          <w:b/>
          <w:color w:val="0000FF"/>
          <w:sz w:val="24"/>
        </w:rPr>
        <w:t>C4-220182</w:t>
      </w:r>
      <w:r>
        <w:rPr>
          <w:rFonts w:ascii="Arial" w:hAnsi="Arial" w:cs="Arial"/>
          <w:b/>
          <w:color w:val="0000FF"/>
          <w:sz w:val="24"/>
        </w:rPr>
        <w:tab/>
      </w:r>
      <w:r>
        <w:rPr>
          <w:rFonts w:ascii="Arial" w:hAnsi="Arial" w:cs="Arial"/>
          <w:b/>
          <w:sz w:val="24"/>
        </w:rPr>
        <w:t>Onboarding indication</w:t>
      </w:r>
    </w:p>
    <w:p w14:paraId="0C7515A1"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CR-0517  Cat: B (Rel-17)</w:t>
      </w:r>
      <w:r>
        <w:rPr>
          <w:i/>
        </w:rPr>
        <w:br/>
      </w:r>
      <w:r>
        <w:rPr>
          <w:i/>
        </w:rPr>
        <w:br/>
      </w:r>
      <w:r>
        <w:rPr>
          <w:i/>
        </w:rPr>
        <w:tab/>
      </w:r>
      <w:r>
        <w:rPr>
          <w:i/>
        </w:rPr>
        <w:tab/>
      </w:r>
      <w:r>
        <w:rPr>
          <w:i/>
        </w:rPr>
        <w:tab/>
      </w:r>
      <w:r>
        <w:rPr>
          <w:i/>
        </w:rPr>
        <w:tab/>
      </w:r>
      <w:r>
        <w:rPr>
          <w:i/>
        </w:rPr>
        <w:tab/>
        <w:t>Source: CATT</w:t>
      </w:r>
    </w:p>
    <w:p w14:paraId="5D192F40"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E15CF3" w14:textId="386959DF" w:rsidR="00555625" w:rsidRDefault="00555625" w:rsidP="00555625">
      <w:pPr>
        <w:rPr>
          <w:rFonts w:ascii="Arial" w:hAnsi="Arial" w:cs="Arial"/>
          <w:b/>
          <w:sz w:val="24"/>
        </w:rPr>
      </w:pPr>
      <w:r>
        <w:rPr>
          <w:rFonts w:ascii="Arial" w:hAnsi="Arial" w:cs="Arial"/>
          <w:b/>
          <w:color w:val="0000FF"/>
          <w:sz w:val="24"/>
        </w:rPr>
        <w:t>C4-220191</w:t>
      </w:r>
      <w:r>
        <w:rPr>
          <w:rFonts w:ascii="Arial" w:hAnsi="Arial" w:cs="Arial"/>
          <w:b/>
          <w:color w:val="0000FF"/>
          <w:sz w:val="24"/>
        </w:rPr>
        <w:tab/>
      </w:r>
      <w:r>
        <w:rPr>
          <w:rFonts w:ascii="Arial" w:hAnsi="Arial" w:cs="Arial"/>
          <w:b/>
          <w:sz w:val="24"/>
        </w:rPr>
        <w:t>AIW Service</w:t>
      </w:r>
    </w:p>
    <w:p w14:paraId="65EB93C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CR-0051  Cat: B (Rel-17)</w:t>
      </w:r>
      <w:r>
        <w:rPr>
          <w:i/>
        </w:rPr>
        <w:br/>
      </w:r>
      <w:r>
        <w:rPr>
          <w:i/>
        </w:rPr>
        <w:br/>
      </w:r>
      <w:r>
        <w:rPr>
          <w:i/>
        </w:rPr>
        <w:tab/>
      </w:r>
      <w:r>
        <w:rPr>
          <w:i/>
        </w:rPr>
        <w:tab/>
      </w:r>
      <w:r>
        <w:rPr>
          <w:i/>
        </w:rPr>
        <w:tab/>
      </w:r>
      <w:r>
        <w:rPr>
          <w:i/>
        </w:rPr>
        <w:tab/>
      </w:r>
      <w:r>
        <w:rPr>
          <w:i/>
        </w:rPr>
        <w:tab/>
        <w:t>Source: Ericsson</w:t>
      </w:r>
    </w:p>
    <w:p w14:paraId="51E6564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C4-220429</w:t>
      </w:r>
      <w:r>
        <w:rPr>
          <w:color w:val="993300"/>
          <w:u w:val="single"/>
        </w:rPr>
        <w:t>.</w:t>
      </w:r>
    </w:p>
    <w:p w14:paraId="3CA980C0" w14:textId="46477AB5" w:rsidR="00555625" w:rsidRDefault="00555625" w:rsidP="00555625">
      <w:pPr>
        <w:rPr>
          <w:rFonts w:ascii="Arial" w:hAnsi="Arial" w:cs="Arial"/>
          <w:b/>
          <w:sz w:val="24"/>
        </w:rPr>
      </w:pPr>
      <w:r>
        <w:rPr>
          <w:rFonts w:ascii="Arial" w:hAnsi="Arial" w:cs="Arial"/>
          <w:b/>
          <w:color w:val="0000FF"/>
          <w:sz w:val="24"/>
        </w:rPr>
        <w:t>C4-220192</w:t>
      </w:r>
      <w:r>
        <w:rPr>
          <w:rFonts w:ascii="Arial" w:hAnsi="Arial" w:cs="Arial"/>
          <w:b/>
          <w:color w:val="0000FF"/>
          <w:sz w:val="24"/>
        </w:rPr>
        <w:tab/>
      </w:r>
      <w:r>
        <w:rPr>
          <w:rFonts w:ascii="Arial" w:hAnsi="Arial" w:cs="Arial"/>
          <w:b/>
          <w:sz w:val="24"/>
        </w:rPr>
        <w:t>Anonymous SUCI</w:t>
      </w:r>
    </w:p>
    <w:p w14:paraId="2C80838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v17.4.0</w:t>
      </w:r>
      <w:r>
        <w:rPr>
          <w:i/>
        </w:rPr>
        <w:tab/>
        <w:t xml:space="preserve">  CR-0626  Cat: B (Rel-17)</w:t>
      </w:r>
      <w:r>
        <w:rPr>
          <w:i/>
        </w:rPr>
        <w:br/>
      </w:r>
      <w:r>
        <w:rPr>
          <w:i/>
        </w:rPr>
        <w:br/>
      </w:r>
      <w:r>
        <w:rPr>
          <w:i/>
        </w:rPr>
        <w:tab/>
      </w:r>
      <w:r>
        <w:rPr>
          <w:i/>
        </w:rPr>
        <w:tab/>
      </w:r>
      <w:r>
        <w:rPr>
          <w:i/>
        </w:rPr>
        <w:tab/>
      </w:r>
      <w:r>
        <w:rPr>
          <w:i/>
        </w:rPr>
        <w:tab/>
      </w:r>
      <w:r>
        <w:rPr>
          <w:i/>
        </w:rPr>
        <w:tab/>
        <w:t>Source: Ericsson</w:t>
      </w:r>
    </w:p>
    <w:p w14:paraId="0452F3E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3B4DEB" w14:textId="4A5053BD" w:rsidR="00555625" w:rsidRDefault="00555625" w:rsidP="00555625">
      <w:pPr>
        <w:rPr>
          <w:rFonts w:ascii="Arial" w:hAnsi="Arial" w:cs="Arial"/>
          <w:b/>
          <w:sz w:val="24"/>
        </w:rPr>
      </w:pPr>
      <w:r>
        <w:rPr>
          <w:rFonts w:ascii="Arial" w:hAnsi="Arial" w:cs="Arial"/>
          <w:b/>
          <w:color w:val="0000FF"/>
          <w:sz w:val="24"/>
        </w:rPr>
        <w:t>C4-220205</w:t>
      </w:r>
      <w:r>
        <w:rPr>
          <w:rFonts w:ascii="Arial" w:hAnsi="Arial" w:cs="Arial"/>
          <w:b/>
          <w:color w:val="0000FF"/>
          <w:sz w:val="24"/>
        </w:rPr>
        <w:tab/>
      </w:r>
      <w:r>
        <w:rPr>
          <w:rFonts w:ascii="Arial" w:hAnsi="Arial" w:cs="Arial"/>
          <w:b/>
          <w:sz w:val="24"/>
        </w:rPr>
        <w:t>NSSAAF AIW Service Name</w:t>
      </w:r>
    </w:p>
    <w:p w14:paraId="32EF9314"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CR-0652  Cat: B (Rel-17)</w:t>
      </w:r>
      <w:r>
        <w:rPr>
          <w:i/>
        </w:rPr>
        <w:br/>
      </w:r>
      <w:r>
        <w:rPr>
          <w:i/>
        </w:rPr>
        <w:br/>
      </w:r>
      <w:r>
        <w:rPr>
          <w:i/>
        </w:rPr>
        <w:tab/>
      </w:r>
      <w:r>
        <w:rPr>
          <w:i/>
        </w:rPr>
        <w:tab/>
      </w:r>
      <w:r>
        <w:rPr>
          <w:i/>
        </w:rPr>
        <w:tab/>
      </w:r>
      <w:r>
        <w:rPr>
          <w:i/>
        </w:rPr>
        <w:tab/>
      </w:r>
      <w:r>
        <w:rPr>
          <w:i/>
        </w:rPr>
        <w:tab/>
        <w:t>Source: Ericsson</w:t>
      </w:r>
    </w:p>
    <w:p w14:paraId="5D8D95A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94F3B" w14:textId="439E98ED" w:rsidR="00555625" w:rsidRDefault="00555625" w:rsidP="00555625">
      <w:pPr>
        <w:rPr>
          <w:rFonts w:ascii="Arial" w:hAnsi="Arial" w:cs="Arial"/>
          <w:b/>
          <w:sz w:val="24"/>
        </w:rPr>
      </w:pPr>
      <w:r>
        <w:rPr>
          <w:rFonts w:ascii="Arial" w:hAnsi="Arial" w:cs="Arial"/>
          <w:b/>
          <w:color w:val="0000FF"/>
          <w:sz w:val="24"/>
        </w:rPr>
        <w:t>C4-220207</w:t>
      </w:r>
      <w:r>
        <w:rPr>
          <w:rFonts w:ascii="Arial" w:hAnsi="Arial" w:cs="Arial"/>
          <w:b/>
          <w:color w:val="0000FF"/>
          <w:sz w:val="24"/>
        </w:rPr>
        <w:tab/>
      </w:r>
      <w:r>
        <w:rPr>
          <w:rFonts w:ascii="Arial" w:hAnsi="Arial" w:cs="Arial"/>
          <w:b/>
          <w:sz w:val="24"/>
        </w:rPr>
        <w:t>Conveying the SNPN-ID on the PLMN-ID Query Parameter</w:t>
      </w:r>
    </w:p>
    <w:p w14:paraId="1E2A64C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CR-0794  Cat: B (Rel-17)</w:t>
      </w:r>
      <w:r>
        <w:rPr>
          <w:i/>
        </w:rPr>
        <w:br/>
      </w:r>
      <w:r>
        <w:rPr>
          <w:i/>
        </w:rPr>
        <w:br/>
      </w:r>
      <w:r>
        <w:rPr>
          <w:i/>
        </w:rPr>
        <w:tab/>
      </w:r>
      <w:r>
        <w:rPr>
          <w:i/>
        </w:rPr>
        <w:tab/>
      </w:r>
      <w:r>
        <w:rPr>
          <w:i/>
        </w:rPr>
        <w:tab/>
      </w:r>
      <w:r>
        <w:rPr>
          <w:i/>
        </w:rPr>
        <w:tab/>
      </w:r>
      <w:r>
        <w:rPr>
          <w:i/>
        </w:rPr>
        <w:tab/>
        <w:t>Source: Ericsson</w:t>
      </w:r>
    </w:p>
    <w:p w14:paraId="35ADCA5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D96B0" w14:textId="3CA2B01E" w:rsidR="00555625" w:rsidRDefault="00555625" w:rsidP="00555625">
      <w:pPr>
        <w:rPr>
          <w:rFonts w:ascii="Arial" w:hAnsi="Arial" w:cs="Arial"/>
          <w:b/>
          <w:sz w:val="24"/>
        </w:rPr>
      </w:pPr>
      <w:r>
        <w:rPr>
          <w:rFonts w:ascii="Arial" w:hAnsi="Arial" w:cs="Arial"/>
          <w:b/>
          <w:color w:val="0000FF"/>
          <w:sz w:val="24"/>
        </w:rPr>
        <w:t>C4-220209</w:t>
      </w:r>
      <w:r>
        <w:rPr>
          <w:rFonts w:ascii="Arial" w:hAnsi="Arial" w:cs="Arial"/>
          <w:b/>
          <w:color w:val="0000FF"/>
          <w:sz w:val="24"/>
        </w:rPr>
        <w:tab/>
      </w:r>
      <w:r>
        <w:rPr>
          <w:rFonts w:ascii="Arial" w:hAnsi="Arial" w:cs="Arial"/>
          <w:b/>
          <w:sz w:val="24"/>
        </w:rPr>
        <w:t>PVS Info</w:t>
      </w:r>
    </w:p>
    <w:p w14:paraId="59A5D63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CR-0144  Cat: B (Rel-17)</w:t>
      </w:r>
      <w:r>
        <w:rPr>
          <w:i/>
        </w:rPr>
        <w:br/>
      </w:r>
      <w:r>
        <w:rPr>
          <w:i/>
        </w:rPr>
        <w:br/>
      </w:r>
      <w:r>
        <w:rPr>
          <w:i/>
        </w:rPr>
        <w:tab/>
      </w:r>
      <w:r>
        <w:rPr>
          <w:i/>
        </w:rPr>
        <w:tab/>
      </w:r>
      <w:r>
        <w:rPr>
          <w:i/>
        </w:rPr>
        <w:tab/>
      </w:r>
      <w:r>
        <w:rPr>
          <w:i/>
        </w:rPr>
        <w:tab/>
      </w:r>
      <w:r>
        <w:rPr>
          <w:i/>
        </w:rPr>
        <w:tab/>
        <w:t>Source: Ericsson</w:t>
      </w:r>
    </w:p>
    <w:p w14:paraId="0846F71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B4690" w14:textId="0FCB1BB7" w:rsidR="00555625" w:rsidRDefault="00555625" w:rsidP="00555625">
      <w:pPr>
        <w:rPr>
          <w:rFonts w:ascii="Arial" w:hAnsi="Arial" w:cs="Arial"/>
          <w:b/>
          <w:sz w:val="24"/>
        </w:rPr>
      </w:pPr>
      <w:r>
        <w:rPr>
          <w:rFonts w:ascii="Arial" w:hAnsi="Arial" w:cs="Arial"/>
          <w:b/>
          <w:color w:val="0000FF"/>
          <w:sz w:val="24"/>
        </w:rPr>
        <w:t>C4-220210</w:t>
      </w:r>
      <w:r>
        <w:rPr>
          <w:rFonts w:ascii="Arial" w:hAnsi="Arial" w:cs="Arial"/>
          <w:b/>
          <w:color w:val="0000FF"/>
          <w:sz w:val="24"/>
        </w:rPr>
        <w:tab/>
      </w:r>
      <w:r>
        <w:rPr>
          <w:rFonts w:ascii="Arial" w:hAnsi="Arial" w:cs="Arial"/>
          <w:b/>
          <w:sz w:val="24"/>
        </w:rPr>
        <w:t>PVS Info</w:t>
      </w:r>
    </w:p>
    <w:p w14:paraId="255C8C6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CR-0328  Cat: F (Rel-17)</w:t>
      </w:r>
      <w:r>
        <w:rPr>
          <w:i/>
        </w:rPr>
        <w:br/>
      </w:r>
      <w:r>
        <w:rPr>
          <w:i/>
        </w:rPr>
        <w:br/>
      </w:r>
      <w:r>
        <w:rPr>
          <w:i/>
        </w:rPr>
        <w:tab/>
      </w:r>
      <w:r>
        <w:rPr>
          <w:i/>
        </w:rPr>
        <w:tab/>
      </w:r>
      <w:r>
        <w:rPr>
          <w:i/>
        </w:rPr>
        <w:tab/>
      </w:r>
      <w:r>
        <w:rPr>
          <w:i/>
        </w:rPr>
        <w:tab/>
      </w:r>
      <w:r>
        <w:rPr>
          <w:i/>
        </w:rPr>
        <w:tab/>
        <w:t>Source: Ericsson</w:t>
      </w:r>
    </w:p>
    <w:p w14:paraId="163E137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F2E4FD" w14:textId="3575E3AC" w:rsidR="00555625" w:rsidRDefault="00555625" w:rsidP="00555625">
      <w:pPr>
        <w:rPr>
          <w:rFonts w:ascii="Arial" w:hAnsi="Arial" w:cs="Arial"/>
          <w:b/>
          <w:sz w:val="24"/>
        </w:rPr>
      </w:pPr>
      <w:r>
        <w:rPr>
          <w:rFonts w:ascii="Arial" w:hAnsi="Arial" w:cs="Arial"/>
          <w:b/>
          <w:color w:val="0000FF"/>
          <w:sz w:val="24"/>
        </w:rPr>
        <w:t>C4-220213</w:t>
      </w:r>
      <w:r>
        <w:rPr>
          <w:rFonts w:ascii="Arial" w:hAnsi="Arial" w:cs="Arial"/>
          <w:b/>
          <w:color w:val="0000FF"/>
          <w:sz w:val="24"/>
        </w:rPr>
        <w:tab/>
      </w:r>
      <w:r>
        <w:rPr>
          <w:rFonts w:ascii="Arial" w:hAnsi="Arial" w:cs="Arial"/>
          <w:b/>
          <w:sz w:val="24"/>
        </w:rPr>
        <w:t>Onboarding SUPI in SNPN</w:t>
      </w:r>
    </w:p>
    <w:p w14:paraId="1CCC09A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v17.4.0</w:t>
      </w:r>
      <w:r>
        <w:rPr>
          <w:i/>
        </w:rPr>
        <w:tab/>
        <w:t xml:space="preserve">  CR-0627  Cat: B (Rel-17)</w:t>
      </w:r>
      <w:r>
        <w:rPr>
          <w:i/>
        </w:rPr>
        <w:br/>
      </w:r>
      <w:r>
        <w:rPr>
          <w:i/>
        </w:rPr>
        <w:br/>
      </w:r>
      <w:r>
        <w:rPr>
          <w:i/>
        </w:rPr>
        <w:tab/>
      </w:r>
      <w:r>
        <w:rPr>
          <w:i/>
        </w:rPr>
        <w:tab/>
      </w:r>
      <w:r>
        <w:rPr>
          <w:i/>
        </w:rPr>
        <w:tab/>
      </w:r>
      <w:r>
        <w:rPr>
          <w:i/>
        </w:rPr>
        <w:tab/>
      </w:r>
      <w:r>
        <w:rPr>
          <w:i/>
        </w:rPr>
        <w:tab/>
        <w:t>Source: Ericsson</w:t>
      </w:r>
    </w:p>
    <w:p w14:paraId="07558FC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AC0DBD" w14:textId="37F1B10E" w:rsidR="00555625" w:rsidRDefault="00555625" w:rsidP="00555625">
      <w:pPr>
        <w:rPr>
          <w:rFonts w:ascii="Arial" w:hAnsi="Arial" w:cs="Arial"/>
          <w:b/>
          <w:sz w:val="24"/>
        </w:rPr>
      </w:pPr>
      <w:r>
        <w:rPr>
          <w:rFonts w:ascii="Arial" w:hAnsi="Arial" w:cs="Arial"/>
          <w:b/>
          <w:color w:val="0000FF"/>
          <w:sz w:val="24"/>
        </w:rPr>
        <w:lastRenderedPageBreak/>
        <w:t>C4-220297</w:t>
      </w:r>
      <w:r>
        <w:rPr>
          <w:rFonts w:ascii="Arial" w:hAnsi="Arial" w:cs="Arial"/>
          <w:b/>
          <w:color w:val="0000FF"/>
          <w:sz w:val="24"/>
        </w:rPr>
        <w:tab/>
      </w:r>
      <w:r>
        <w:rPr>
          <w:rFonts w:ascii="Arial" w:hAnsi="Arial" w:cs="Arial"/>
          <w:b/>
          <w:sz w:val="24"/>
        </w:rPr>
        <w:t>Correction to SNPN realm part of NAI</w:t>
      </w:r>
    </w:p>
    <w:p w14:paraId="05EF385F"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v17.4.0</w:t>
      </w:r>
      <w:r>
        <w:rPr>
          <w:i/>
        </w:rPr>
        <w:tab/>
        <w:t xml:space="preserve">  CR-0628  Cat: F (Rel-17)</w:t>
      </w:r>
      <w:r>
        <w:rPr>
          <w:i/>
        </w:rPr>
        <w:br/>
      </w:r>
      <w:r>
        <w:rPr>
          <w:i/>
        </w:rPr>
        <w:br/>
      </w:r>
      <w:r>
        <w:rPr>
          <w:i/>
        </w:rPr>
        <w:tab/>
      </w:r>
      <w:r>
        <w:rPr>
          <w:i/>
        </w:rPr>
        <w:tab/>
      </w:r>
      <w:r>
        <w:rPr>
          <w:i/>
        </w:rPr>
        <w:tab/>
      </w:r>
      <w:r>
        <w:rPr>
          <w:i/>
        </w:rPr>
        <w:tab/>
      </w:r>
      <w:r>
        <w:rPr>
          <w:i/>
        </w:rPr>
        <w:tab/>
        <w:t>Source: Qualcomm Incorporated</w:t>
      </w:r>
    </w:p>
    <w:p w14:paraId="6AF4854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223B0E" w14:textId="621AEE70" w:rsidR="00555625" w:rsidRDefault="00555625" w:rsidP="00555625">
      <w:pPr>
        <w:rPr>
          <w:rFonts w:ascii="Arial" w:hAnsi="Arial" w:cs="Arial"/>
          <w:b/>
          <w:sz w:val="24"/>
        </w:rPr>
      </w:pPr>
      <w:r>
        <w:rPr>
          <w:rFonts w:ascii="Arial" w:hAnsi="Arial" w:cs="Arial"/>
          <w:b/>
          <w:color w:val="0000FF"/>
          <w:sz w:val="24"/>
        </w:rPr>
        <w:t>C4-220309</w:t>
      </w:r>
      <w:r>
        <w:rPr>
          <w:rFonts w:ascii="Arial" w:hAnsi="Arial" w:cs="Arial"/>
          <w:b/>
          <w:color w:val="0000FF"/>
          <w:sz w:val="24"/>
        </w:rPr>
        <w:tab/>
      </w:r>
      <w:r>
        <w:rPr>
          <w:rFonts w:ascii="Arial" w:hAnsi="Arial" w:cs="Arial"/>
          <w:b/>
          <w:sz w:val="24"/>
        </w:rPr>
        <w:t>SNPN impacts - NID length</w:t>
      </w:r>
    </w:p>
    <w:p w14:paraId="5649AB4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v17.4.0</w:t>
      </w:r>
      <w:r>
        <w:rPr>
          <w:i/>
        </w:rPr>
        <w:tab/>
        <w:t xml:space="preserve">  CR-0625  rev 1 Cat: F (Rel-17)</w:t>
      </w:r>
      <w:r>
        <w:rPr>
          <w:i/>
        </w:rPr>
        <w:br/>
      </w:r>
      <w:r>
        <w:rPr>
          <w:i/>
        </w:rPr>
        <w:br/>
      </w:r>
      <w:r>
        <w:rPr>
          <w:i/>
        </w:rPr>
        <w:tab/>
      </w:r>
      <w:r>
        <w:rPr>
          <w:i/>
        </w:rPr>
        <w:tab/>
      </w:r>
      <w:r>
        <w:rPr>
          <w:i/>
        </w:rPr>
        <w:tab/>
      </w:r>
      <w:r>
        <w:rPr>
          <w:i/>
        </w:rPr>
        <w:tab/>
      </w:r>
      <w:r>
        <w:rPr>
          <w:i/>
        </w:rPr>
        <w:tab/>
        <w:t>Source: Huawei</w:t>
      </w:r>
    </w:p>
    <w:p w14:paraId="43EB1B21" w14:textId="77777777" w:rsidR="00555625" w:rsidRDefault="00555625" w:rsidP="00555625">
      <w:pPr>
        <w:rPr>
          <w:color w:val="808080"/>
        </w:rPr>
      </w:pPr>
      <w:r>
        <w:rPr>
          <w:color w:val="808080"/>
        </w:rPr>
        <w:t>(Replaces C4-220014)</w:t>
      </w:r>
    </w:p>
    <w:p w14:paraId="239FBD7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3A2903" w14:textId="2A005EA6" w:rsidR="00555625" w:rsidRDefault="00555625" w:rsidP="00555625">
      <w:pPr>
        <w:rPr>
          <w:rFonts w:ascii="Arial" w:hAnsi="Arial" w:cs="Arial"/>
          <w:b/>
          <w:sz w:val="24"/>
        </w:rPr>
      </w:pPr>
      <w:r>
        <w:rPr>
          <w:rFonts w:ascii="Arial" w:hAnsi="Arial" w:cs="Arial"/>
          <w:b/>
          <w:color w:val="0000FF"/>
          <w:sz w:val="24"/>
        </w:rPr>
        <w:t>C4-220314</w:t>
      </w:r>
      <w:r>
        <w:rPr>
          <w:rFonts w:ascii="Arial" w:hAnsi="Arial" w:cs="Arial"/>
          <w:b/>
          <w:color w:val="0000FF"/>
          <w:sz w:val="24"/>
        </w:rPr>
        <w:tab/>
      </w:r>
      <w:r>
        <w:rPr>
          <w:rFonts w:ascii="Arial" w:hAnsi="Arial" w:cs="Arial"/>
          <w:b/>
          <w:sz w:val="24"/>
        </w:rPr>
        <w:t>Changing the title of the TS 29.526</w:t>
      </w:r>
    </w:p>
    <w:p w14:paraId="738A836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CR-0043  rev 1 Cat: F (Rel-17)</w:t>
      </w:r>
      <w:r>
        <w:rPr>
          <w:i/>
        </w:rPr>
        <w:br/>
      </w:r>
      <w:r>
        <w:rPr>
          <w:i/>
        </w:rPr>
        <w:br/>
      </w:r>
      <w:r>
        <w:rPr>
          <w:i/>
        </w:rPr>
        <w:tab/>
      </w:r>
      <w:r>
        <w:rPr>
          <w:i/>
        </w:rPr>
        <w:tab/>
      </w:r>
      <w:r>
        <w:rPr>
          <w:i/>
        </w:rPr>
        <w:tab/>
      </w:r>
      <w:r>
        <w:rPr>
          <w:i/>
        </w:rPr>
        <w:tab/>
      </w:r>
      <w:r>
        <w:rPr>
          <w:i/>
        </w:rPr>
        <w:tab/>
        <w:t>Source: Huawei</w:t>
      </w:r>
    </w:p>
    <w:p w14:paraId="0A02A287" w14:textId="77777777" w:rsidR="00555625" w:rsidRDefault="00555625" w:rsidP="00555625">
      <w:pPr>
        <w:rPr>
          <w:color w:val="808080"/>
        </w:rPr>
      </w:pPr>
      <w:r>
        <w:rPr>
          <w:color w:val="808080"/>
        </w:rPr>
        <w:t>(Replaces C4-220025)</w:t>
      </w:r>
    </w:p>
    <w:p w14:paraId="4A7725C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BD9FF" w14:textId="6C7005C8" w:rsidR="00555625" w:rsidRDefault="00555625" w:rsidP="00555625">
      <w:pPr>
        <w:rPr>
          <w:rFonts w:ascii="Arial" w:hAnsi="Arial" w:cs="Arial"/>
          <w:b/>
          <w:sz w:val="24"/>
        </w:rPr>
      </w:pPr>
      <w:r>
        <w:rPr>
          <w:rFonts w:ascii="Arial" w:hAnsi="Arial" w:cs="Arial"/>
          <w:b/>
          <w:color w:val="0000FF"/>
          <w:sz w:val="24"/>
        </w:rPr>
        <w:t>C4-220315</w:t>
      </w:r>
      <w:r>
        <w:rPr>
          <w:rFonts w:ascii="Arial" w:hAnsi="Arial" w:cs="Arial"/>
          <w:b/>
          <w:color w:val="0000FF"/>
          <w:sz w:val="24"/>
        </w:rPr>
        <w:tab/>
      </w:r>
      <w:r>
        <w:rPr>
          <w:rFonts w:ascii="Arial" w:hAnsi="Arial" w:cs="Arial"/>
          <w:b/>
          <w:sz w:val="24"/>
        </w:rPr>
        <w:t>SNPN onboarding impacts on SMF</w:t>
      </w:r>
    </w:p>
    <w:p w14:paraId="5F18A40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CR-0512  rev 1 Cat: F (Rel-17)</w:t>
      </w:r>
      <w:r>
        <w:rPr>
          <w:i/>
        </w:rPr>
        <w:br/>
      </w:r>
      <w:r>
        <w:rPr>
          <w:i/>
        </w:rPr>
        <w:br/>
      </w:r>
      <w:r>
        <w:rPr>
          <w:i/>
        </w:rPr>
        <w:tab/>
      </w:r>
      <w:r>
        <w:rPr>
          <w:i/>
        </w:rPr>
        <w:tab/>
      </w:r>
      <w:r>
        <w:rPr>
          <w:i/>
        </w:rPr>
        <w:tab/>
      </w:r>
      <w:r>
        <w:rPr>
          <w:i/>
        </w:rPr>
        <w:tab/>
      </w:r>
      <w:r>
        <w:rPr>
          <w:i/>
        </w:rPr>
        <w:tab/>
        <w:t>Source: Huawei</w:t>
      </w:r>
    </w:p>
    <w:p w14:paraId="0F7D5724" w14:textId="77777777" w:rsidR="00555625" w:rsidRDefault="00555625" w:rsidP="00555625">
      <w:pPr>
        <w:rPr>
          <w:color w:val="808080"/>
        </w:rPr>
      </w:pPr>
      <w:r>
        <w:rPr>
          <w:color w:val="808080"/>
        </w:rPr>
        <w:t>(Replaces C4-220015)</w:t>
      </w:r>
    </w:p>
    <w:p w14:paraId="6419543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C4-220424</w:t>
      </w:r>
      <w:r>
        <w:rPr>
          <w:color w:val="993300"/>
          <w:u w:val="single"/>
        </w:rPr>
        <w:t>.</w:t>
      </w:r>
    </w:p>
    <w:p w14:paraId="209AC42B" w14:textId="7A7371AA" w:rsidR="00555625" w:rsidRDefault="00555625" w:rsidP="00555625">
      <w:pPr>
        <w:rPr>
          <w:rFonts w:ascii="Arial" w:hAnsi="Arial" w:cs="Arial"/>
          <w:b/>
          <w:sz w:val="24"/>
        </w:rPr>
      </w:pPr>
      <w:r>
        <w:rPr>
          <w:rFonts w:ascii="Arial" w:hAnsi="Arial" w:cs="Arial"/>
          <w:b/>
          <w:color w:val="0000FF"/>
          <w:sz w:val="24"/>
        </w:rPr>
        <w:t>C4-220316</w:t>
      </w:r>
      <w:r>
        <w:rPr>
          <w:rFonts w:ascii="Arial" w:hAnsi="Arial" w:cs="Arial"/>
          <w:b/>
          <w:color w:val="0000FF"/>
          <w:sz w:val="24"/>
        </w:rPr>
        <w:tab/>
      </w:r>
      <w:r>
        <w:rPr>
          <w:rFonts w:ascii="Arial" w:hAnsi="Arial" w:cs="Arial"/>
          <w:b/>
          <w:sz w:val="24"/>
        </w:rPr>
        <w:t>SNPN impacts on NRF - DCS/CH identification</w:t>
      </w:r>
    </w:p>
    <w:p w14:paraId="2A6428E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CR-0630  rev 1 Cat: F (Rel-17)</w:t>
      </w:r>
      <w:r>
        <w:rPr>
          <w:i/>
        </w:rPr>
        <w:br/>
      </w:r>
      <w:r>
        <w:rPr>
          <w:i/>
        </w:rPr>
        <w:br/>
      </w:r>
      <w:r>
        <w:rPr>
          <w:i/>
        </w:rPr>
        <w:tab/>
      </w:r>
      <w:r>
        <w:rPr>
          <w:i/>
        </w:rPr>
        <w:tab/>
      </w:r>
      <w:r>
        <w:rPr>
          <w:i/>
        </w:rPr>
        <w:tab/>
      </w:r>
      <w:r>
        <w:rPr>
          <w:i/>
        </w:rPr>
        <w:tab/>
      </w:r>
      <w:r>
        <w:rPr>
          <w:i/>
        </w:rPr>
        <w:tab/>
        <w:t>Source: Huawei</w:t>
      </w:r>
    </w:p>
    <w:p w14:paraId="6BD51224" w14:textId="77777777" w:rsidR="00555625" w:rsidRDefault="00555625" w:rsidP="00555625">
      <w:pPr>
        <w:rPr>
          <w:color w:val="808080"/>
        </w:rPr>
      </w:pPr>
      <w:r>
        <w:rPr>
          <w:color w:val="808080"/>
        </w:rPr>
        <w:t>(Replaces C4-220016)</w:t>
      </w:r>
    </w:p>
    <w:p w14:paraId="4E9D81C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C76A0" w14:textId="083C1400" w:rsidR="00555625" w:rsidRDefault="00555625" w:rsidP="00555625">
      <w:pPr>
        <w:rPr>
          <w:rFonts w:ascii="Arial" w:hAnsi="Arial" w:cs="Arial"/>
          <w:b/>
          <w:sz w:val="24"/>
        </w:rPr>
      </w:pPr>
      <w:r>
        <w:rPr>
          <w:rFonts w:ascii="Arial" w:hAnsi="Arial" w:cs="Arial"/>
          <w:b/>
          <w:color w:val="0000FF"/>
          <w:sz w:val="24"/>
        </w:rPr>
        <w:t>C4-220317</w:t>
      </w:r>
      <w:r>
        <w:rPr>
          <w:rFonts w:ascii="Arial" w:hAnsi="Arial" w:cs="Arial"/>
          <w:b/>
          <w:color w:val="0000FF"/>
          <w:sz w:val="24"/>
        </w:rPr>
        <w:tab/>
      </w:r>
      <w:r>
        <w:rPr>
          <w:rFonts w:ascii="Arial" w:hAnsi="Arial" w:cs="Arial"/>
          <w:b/>
          <w:sz w:val="24"/>
        </w:rPr>
        <w:t>SNPN impacts on NRF – OnboardingCapability</w:t>
      </w:r>
    </w:p>
    <w:p w14:paraId="790C8D4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CR-0633  rev 1 Cat: F (Rel-17)</w:t>
      </w:r>
      <w:r>
        <w:rPr>
          <w:i/>
        </w:rPr>
        <w:br/>
      </w:r>
      <w:r>
        <w:rPr>
          <w:i/>
        </w:rPr>
        <w:br/>
      </w:r>
      <w:r>
        <w:rPr>
          <w:i/>
        </w:rPr>
        <w:tab/>
      </w:r>
      <w:r>
        <w:rPr>
          <w:i/>
        </w:rPr>
        <w:tab/>
      </w:r>
      <w:r>
        <w:rPr>
          <w:i/>
        </w:rPr>
        <w:tab/>
      </w:r>
      <w:r>
        <w:rPr>
          <w:i/>
        </w:rPr>
        <w:tab/>
      </w:r>
      <w:r>
        <w:rPr>
          <w:i/>
        </w:rPr>
        <w:tab/>
        <w:t>Source: Huawei</w:t>
      </w:r>
    </w:p>
    <w:p w14:paraId="6C66ADB0" w14:textId="77777777" w:rsidR="00555625" w:rsidRDefault="00555625" w:rsidP="00555625">
      <w:pPr>
        <w:rPr>
          <w:color w:val="808080"/>
        </w:rPr>
      </w:pPr>
      <w:r>
        <w:rPr>
          <w:color w:val="808080"/>
        </w:rPr>
        <w:t>(Replaces C4-220019)</w:t>
      </w:r>
    </w:p>
    <w:p w14:paraId="13B226D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7FF7F" w14:textId="78F37C38" w:rsidR="00555625" w:rsidRDefault="00555625" w:rsidP="00555625">
      <w:pPr>
        <w:rPr>
          <w:rFonts w:ascii="Arial" w:hAnsi="Arial" w:cs="Arial"/>
          <w:b/>
          <w:sz w:val="24"/>
        </w:rPr>
      </w:pPr>
      <w:r>
        <w:rPr>
          <w:rFonts w:ascii="Arial" w:hAnsi="Arial" w:cs="Arial"/>
          <w:b/>
          <w:color w:val="0000FF"/>
          <w:sz w:val="24"/>
        </w:rPr>
        <w:t>C4-220318</w:t>
      </w:r>
      <w:r>
        <w:rPr>
          <w:rFonts w:ascii="Arial" w:hAnsi="Arial" w:cs="Arial"/>
          <w:b/>
          <w:color w:val="0000FF"/>
          <w:sz w:val="24"/>
        </w:rPr>
        <w:tab/>
      </w:r>
      <w:r>
        <w:rPr>
          <w:rFonts w:ascii="Arial" w:hAnsi="Arial" w:cs="Arial"/>
          <w:b/>
          <w:sz w:val="24"/>
        </w:rPr>
        <w:t>SNPN impacts on UDM - onboarding</w:t>
      </w:r>
    </w:p>
    <w:p w14:paraId="3DCBEA13"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CR-0786  rev 1 Cat: F (Rel-17)</w:t>
      </w:r>
      <w:r>
        <w:rPr>
          <w:i/>
        </w:rPr>
        <w:br/>
      </w:r>
      <w:r>
        <w:rPr>
          <w:i/>
        </w:rPr>
        <w:br/>
      </w:r>
      <w:r>
        <w:rPr>
          <w:i/>
        </w:rPr>
        <w:tab/>
      </w:r>
      <w:r>
        <w:rPr>
          <w:i/>
        </w:rPr>
        <w:tab/>
      </w:r>
      <w:r>
        <w:rPr>
          <w:i/>
        </w:rPr>
        <w:tab/>
      </w:r>
      <w:r>
        <w:rPr>
          <w:i/>
        </w:rPr>
        <w:tab/>
      </w:r>
      <w:r>
        <w:rPr>
          <w:i/>
        </w:rPr>
        <w:tab/>
        <w:t>Source: Huawei</w:t>
      </w:r>
    </w:p>
    <w:p w14:paraId="6B39CDCA" w14:textId="77777777" w:rsidR="00555625" w:rsidRDefault="00555625" w:rsidP="00555625">
      <w:pPr>
        <w:rPr>
          <w:color w:val="808080"/>
        </w:rPr>
      </w:pPr>
      <w:r>
        <w:rPr>
          <w:color w:val="808080"/>
        </w:rPr>
        <w:t>(Replaces C4-220020)</w:t>
      </w:r>
    </w:p>
    <w:p w14:paraId="32CD4FE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1636F" w14:textId="1456FCC8" w:rsidR="00555625" w:rsidRDefault="00555625" w:rsidP="00555625">
      <w:pPr>
        <w:rPr>
          <w:rFonts w:ascii="Arial" w:hAnsi="Arial" w:cs="Arial"/>
          <w:b/>
          <w:sz w:val="24"/>
        </w:rPr>
      </w:pPr>
      <w:r>
        <w:rPr>
          <w:rFonts w:ascii="Arial" w:hAnsi="Arial" w:cs="Arial"/>
          <w:b/>
          <w:color w:val="0000FF"/>
          <w:sz w:val="24"/>
        </w:rPr>
        <w:t>C4-220319</w:t>
      </w:r>
      <w:r>
        <w:rPr>
          <w:rFonts w:ascii="Arial" w:hAnsi="Arial" w:cs="Arial"/>
          <w:b/>
          <w:color w:val="0000FF"/>
          <w:sz w:val="24"/>
        </w:rPr>
        <w:tab/>
      </w:r>
      <w:r>
        <w:rPr>
          <w:rFonts w:ascii="Arial" w:hAnsi="Arial" w:cs="Arial"/>
          <w:b/>
          <w:sz w:val="24"/>
        </w:rPr>
        <w:t>SNPN impacts on UDM - PVS information</w:t>
      </w:r>
    </w:p>
    <w:p w14:paraId="1A2DCD9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CR-0787  rev 1 Cat: F (Rel-17)</w:t>
      </w:r>
      <w:r>
        <w:rPr>
          <w:i/>
        </w:rPr>
        <w:br/>
      </w:r>
      <w:r>
        <w:rPr>
          <w:i/>
        </w:rPr>
        <w:br/>
      </w:r>
      <w:r>
        <w:rPr>
          <w:i/>
        </w:rPr>
        <w:tab/>
      </w:r>
      <w:r>
        <w:rPr>
          <w:i/>
        </w:rPr>
        <w:tab/>
      </w:r>
      <w:r>
        <w:rPr>
          <w:i/>
        </w:rPr>
        <w:tab/>
      </w:r>
      <w:r>
        <w:rPr>
          <w:i/>
        </w:rPr>
        <w:tab/>
      </w:r>
      <w:r>
        <w:rPr>
          <w:i/>
        </w:rPr>
        <w:tab/>
        <w:t>Source: Huawei</w:t>
      </w:r>
    </w:p>
    <w:p w14:paraId="368B60A0" w14:textId="77777777" w:rsidR="00555625" w:rsidRDefault="00555625" w:rsidP="00555625">
      <w:pPr>
        <w:rPr>
          <w:color w:val="808080"/>
        </w:rPr>
      </w:pPr>
      <w:r>
        <w:rPr>
          <w:color w:val="808080"/>
        </w:rPr>
        <w:t>(Replaces C4-220021)</w:t>
      </w:r>
    </w:p>
    <w:p w14:paraId="0046B78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C35CF" w14:textId="58CEB6D0" w:rsidR="00555625" w:rsidRDefault="00555625" w:rsidP="00555625">
      <w:pPr>
        <w:rPr>
          <w:rFonts w:ascii="Arial" w:hAnsi="Arial" w:cs="Arial"/>
          <w:b/>
          <w:sz w:val="24"/>
        </w:rPr>
      </w:pPr>
      <w:r>
        <w:rPr>
          <w:rFonts w:ascii="Arial" w:hAnsi="Arial" w:cs="Arial"/>
          <w:b/>
          <w:color w:val="0000FF"/>
          <w:sz w:val="24"/>
        </w:rPr>
        <w:t>C4-220320</w:t>
      </w:r>
      <w:r>
        <w:rPr>
          <w:rFonts w:ascii="Arial" w:hAnsi="Arial" w:cs="Arial"/>
          <w:b/>
          <w:color w:val="0000FF"/>
          <w:sz w:val="24"/>
        </w:rPr>
        <w:tab/>
      </w:r>
      <w:r>
        <w:rPr>
          <w:rFonts w:ascii="Arial" w:hAnsi="Arial" w:cs="Arial"/>
          <w:b/>
          <w:sz w:val="24"/>
        </w:rPr>
        <w:t>SNPN impacts on AUSF - PVS address</w:t>
      </w:r>
    </w:p>
    <w:p w14:paraId="10D5FCE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CR-0142  rev 1 Cat: F (Rel-17)</w:t>
      </w:r>
      <w:r>
        <w:rPr>
          <w:i/>
        </w:rPr>
        <w:br/>
      </w:r>
      <w:r>
        <w:rPr>
          <w:i/>
        </w:rPr>
        <w:br/>
      </w:r>
      <w:r>
        <w:rPr>
          <w:i/>
        </w:rPr>
        <w:tab/>
      </w:r>
      <w:r>
        <w:rPr>
          <w:i/>
        </w:rPr>
        <w:tab/>
      </w:r>
      <w:r>
        <w:rPr>
          <w:i/>
        </w:rPr>
        <w:tab/>
      </w:r>
      <w:r>
        <w:rPr>
          <w:i/>
        </w:rPr>
        <w:tab/>
      </w:r>
      <w:r>
        <w:rPr>
          <w:i/>
        </w:rPr>
        <w:tab/>
        <w:t>Source: Huawei</w:t>
      </w:r>
    </w:p>
    <w:p w14:paraId="32960019" w14:textId="77777777" w:rsidR="00555625" w:rsidRDefault="00555625" w:rsidP="00555625">
      <w:pPr>
        <w:rPr>
          <w:color w:val="808080"/>
        </w:rPr>
      </w:pPr>
      <w:r>
        <w:rPr>
          <w:color w:val="808080"/>
        </w:rPr>
        <w:t>(Replaces C4-220024)</w:t>
      </w:r>
    </w:p>
    <w:p w14:paraId="6CCD162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483709" w14:textId="09B95B46" w:rsidR="00555625" w:rsidRDefault="00555625" w:rsidP="00555625">
      <w:pPr>
        <w:rPr>
          <w:rFonts w:ascii="Arial" w:hAnsi="Arial" w:cs="Arial"/>
          <w:b/>
          <w:sz w:val="24"/>
        </w:rPr>
      </w:pPr>
      <w:r>
        <w:rPr>
          <w:rFonts w:ascii="Arial" w:hAnsi="Arial" w:cs="Arial"/>
          <w:b/>
          <w:color w:val="0000FF"/>
          <w:sz w:val="24"/>
        </w:rPr>
        <w:t>C4-220424</w:t>
      </w:r>
      <w:r>
        <w:rPr>
          <w:rFonts w:ascii="Arial" w:hAnsi="Arial" w:cs="Arial"/>
          <w:b/>
          <w:color w:val="0000FF"/>
          <w:sz w:val="24"/>
        </w:rPr>
        <w:tab/>
      </w:r>
      <w:r>
        <w:rPr>
          <w:rFonts w:ascii="Arial" w:hAnsi="Arial" w:cs="Arial"/>
          <w:b/>
          <w:sz w:val="24"/>
        </w:rPr>
        <w:t>SNPN onboarding impacts on SMF</w:t>
      </w:r>
    </w:p>
    <w:p w14:paraId="43A90EA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v17.3.0</w:t>
      </w:r>
      <w:r>
        <w:rPr>
          <w:i/>
        </w:rPr>
        <w:tab/>
        <w:t xml:space="preserve">  CR-0512  rev 2 Cat: B (Rel-17)</w:t>
      </w:r>
      <w:r>
        <w:rPr>
          <w:i/>
        </w:rPr>
        <w:br/>
      </w:r>
      <w:r>
        <w:rPr>
          <w:i/>
        </w:rPr>
        <w:br/>
      </w:r>
      <w:r>
        <w:rPr>
          <w:i/>
        </w:rPr>
        <w:tab/>
      </w:r>
      <w:r>
        <w:rPr>
          <w:i/>
        </w:rPr>
        <w:tab/>
      </w:r>
      <w:r>
        <w:rPr>
          <w:i/>
        </w:rPr>
        <w:tab/>
      </w:r>
      <w:r>
        <w:rPr>
          <w:i/>
        </w:rPr>
        <w:tab/>
      </w:r>
      <w:r>
        <w:rPr>
          <w:i/>
        </w:rPr>
        <w:tab/>
        <w:t>Source: Huawei</w:t>
      </w:r>
    </w:p>
    <w:p w14:paraId="6F55D110" w14:textId="77777777" w:rsidR="00555625" w:rsidRDefault="00555625" w:rsidP="00555625">
      <w:pPr>
        <w:rPr>
          <w:color w:val="808080"/>
        </w:rPr>
      </w:pPr>
      <w:r>
        <w:rPr>
          <w:color w:val="808080"/>
        </w:rPr>
        <w:t>(Replaces C4-220315)</w:t>
      </w:r>
    </w:p>
    <w:p w14:paraId="3DF2D0D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F309F" w14:textId="4EAE5178" w:rsidR="00555625" w:rsidRDefault="00555625" w:rsidP="00555625">
      <w:pPr>
        <w:rPr>
          <w:rFonts w:ascii="Arial" w:hAnsi="Arial" w:cs="Arial"/>
          <w:b/>
          <w:sz w:val="24"/>
        </w:rPr>
      </w:pPr>
      <w:r>
        <w:rPr>
          <w:rFonts w:ascii="Arial" w:hAnsi="Arial" w:cs="Arial"/>
          <w:b/>
          <w:color w:val="0000FF"/>
          <w:sz w:val="24"/>
        </w:rPr>
        <w:t>C4-220426</w:t>
      </w:r>
      <w:r>
        <w:rPr>
          <w:rFonts w:ascii="Arial" w:hAnsi="Arial" w:cs="Arial"/>
          <w:b/>
          <w:color w:val="0000FF"/>
          <w:sz w:val="24"/>
        </w:rPr>
        <w:tab/>
      </w:r>
      <w:r>
        <w:rPr>
          <w:rFonts w:ascii="Arial" w:hAnsi="Arial" w:cs="Arial"/>
          <w:b/>
          <w:sz w:val="24"/>
        </w:rPr>
        <w:t>SNPN impacts - new common type RoamingRestrictions</w:t>
      </w:r>
    </w:p>
    <w:p w14:paraId="12B1732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CR-0323  rev 1 Cat: B (Rel-17)</w:t>
      </w:r>
      <w:r>
        <w:rPr>
          <w:i/>
        </w:rPr>
        <w:br/>
      </w:r>
      <w:r>
        <w:rPr>
          <w:i/>
        </w:rPr>
        <w:br/>
      </w:r>
      <w:r>
        <w:rPr>
          <w:i/>
        </w:rPr>
        <w:tab/>
      </w:r>
      <w:r>
        <w:rPr>
          <w:i/>
        </w:rPr>
        <w:tab/>
      </w:r>
      <w:r>
        <w:rPr>
          <w:i/>
        </w:rPr>
        <w:tab/>
      </w:r>
      <w:r>
        <w:rPr>
          <w:i/>
        </w:rPr>
        <w:tab/>
      </w:r>
      <w:r>
        <w:rPr>
          <w:i/>
        </w:rPr>
        <w:tab/>
        <w:t>Source: Huawei</w:t>
      </w:r>
    </w:p>
    <w:p w14:paraId="568C3FA4" w14:textId="77777777" w:rsidR="00555625" w:rsidRDefault="00555625" w:rsidP="00555625">
      <w:pPr>
        <w:rPr>
          <w:color w:val="808080"/>
        </w:rPr>
      </w:pPr>
      <w:r>
        <w:rPr>
          <w:color w:val="808080"/>
        </w:rPr>
        <w:t>(Replaces C4-220030)</w:t>
      </w:r>
    </w:p>
    <w:p w14:paraId="0533928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C4-220446</w:t>
      </w:r>
      <w:r>
        <w:rPr>
          <w:color w:val="993300"/>
          <w:u w:val="single"/>
        </w:rPr>
        <w:t>.</w:t>
      </w:r>
    </w:p>
    <w:p w14:paraId="1078540B" w14:textId="23A847D5" w:rsidR="00555625" w:rsidRDefault="00555625" w:rsidP="00555625">
      <w:pPr>
        <w:rPr>
          <w:rFonts w:ascii="Arial" w:hAnsi="Arial" w:cs="Arial"/>
          <w:b/>
          <w:sz w:val="24"/>
        </w:rPr>
      </w:pPr>
      <w:r>
        <w:rPr>
          <w:rFonts w:ascii="Arial" w:hAnsi="Arial" w:cs="Arial"/>
          <w:b/>
          <w:color w:val="0000FF"/>
          <w:sz w:val="24"/>
        </w:rPr>
        <w:t>C4-220427</w:t>
      </w:r>
      <w:r>
        <w:rPr>
          <w:rFonts w:ascii="Arial" w:hAnsi="Arial" w:cs="Arial"/>
          <w:b/>
          <w:color w:val="0000FF"/>
          <w:sz w:val="24"/>
        </w:rPr>
        <w:tab/>
      </w:r>
      <w:r>
        <w:rPr>
          <w:rFonts w:ascii="Arial" w:hAnsi="Arial" w:cs="Arial"/>
          <w:b/>
          <w:sz w:val="24"/>
        </w:rPr>
        <w:t>New value for 404 status code</w:t>
      </w:r>
    </w:p>
    <w:p w14:paraId="079CF1F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CR-0172  rev 1 Cat: B (Rel-17)</w:t>
      </w:r>
      <w:r>
        <w:rPr>
          <w:i/>
        </w:rPr>
        <w:br/>
      </w:r>
      <w:r>
        <w:rPr>
          <w:i/>
        </w:rPr>
        <w:br/>
      </w:r>
      <w:r>
        <w:rPr>
          <w:i/>
        </w:rPr>
        <w:tab/>
      </w:r>
      <w:r>
        <w:rPr>
          <w:i/>
        </w:rPr>
        <w:tab/>
      </w:r>
      <w:r>
        <w:rPr>
          <w:i/>
        </w:rPr>
        <w:tab/>
      </w:r>
      <w:r>
        <w:rPr>
          <w:i/>
        </w:rPr>
        <w:tab/>
      </w:r>
      <w:r>
        <w:rPr>
          <w:i/>
        </w:rPr>
        <w:tab/>
        <w:t>Source: Huawei</w:t>
      </w:r>
    </w:p>
    <w:p w14:paraId="787C40C9" w14:textId="77777777" w:rsidR="00555625" w:rsidRDefault="00555625" w:rsidP="00555625">
      <w:pPr>
        <w:rPr>
          <w:color w:val="808080"/>
        </w:rPr>
      </w:pPr>
      <w:r>
        <w:rPr>
          <w:color w:val="808080"/>
        </w:rPr>
        <w:t>(Replaces C4-220031)</w:t>
      </w:r>
    </w:p>
    <w:p w14:paraId="303AACB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88728" w14:textId="51F6EA71" w:rsidR="00555625" w:rsidRDefault="00555625" w:rsidP="00555625">
      <w:pPr>
        <w:rPr>
          <w:rFonts w:ascii="Arial" w:hAnsi="Arial" w:cs="Arial"/>
          <w:b/>
          <w:sz w:val="24"/>
        </w:rPr>
      </w:pPr>
      <w:r>
        <w:rPr>
          <w:rFonts w:ascii="Arial" w:hAnsi="Arial" w:cs="Arial"/>
          <w:b/>
          <w:color w:val="0000FF"/>
          <w:sz w:val="24"/>
        </w:rPr>
        <w:t>C4-220429</w:t>
      </w:r>
      <w:r>
        <w:rPr>
          <w:rFonts w:ascii="Arial" w:hAnsi="Arial" w:cs="Arial"/>
          <w:b/>
          <w:color w:val="0000FF"/>
          <w:sz w:val="24"/>
        </w:rPr>
        <w:tab/>
      </w:r>
      <w:r>
        <w:rPr>
          <w:rFonts w:ascii="Arial" w:hAnsi="Arial" w:cs="Arial"/>
          <w:b/>
          <w:sz w:val="24"/>
        </w:rPr>
        <w:t>AIW Service</w:t>
      </w:r>
    </w:p>
    <w:p w14:paraId="7B35B02C"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v17.3.0</w:t>
      </w:r>
      <w:r>
        <w:rPr>
          <w:i/>
        </w:rPr>
        <w:tab/>
        <w:t xml:space="preserve">  CR-0051  rev 1 Cat: B (Rel-17)</w:t>
      </w:r>
      <w:r>
        <w:rPr>
          <w:i/>
        </w:rPr>
        <w:br/>
      </w:r>
      <w:r>
        <w:rPr>
          <w:i/>
        </w:rPr>
        <w:br/>
      </w:r>
      <w:r>
        <w:rPr>
          <w:i/>
        </w:rPr>
        <w:tab/>
      </w:r>
      <w:r>
        <w:rPr>
          <w:i/>
        </w:rPr>
        <w:tab/>
      </w:r>
      <w:r>
        <w:rPr>
          <w:i/>
        </w:rPr>
        <w:tab/>
      </w:r>
      <w:r>
        <w:rPr>
          <w:i/>
        </w:rPr>
        <w:tab/>
      </w:r>
      <w:r>
        <w:rPr>
          <w:i/>
        </w:rPr>
        <w:tab/>
        <w:t>Source: Ericsson, Huawei, ZTE</w:t>
      </w:r>
    </w:p>
    <w:p w14:paraId="076C871F" w14:textId="77777777" w:rsidR="00555625" w:rsidRDefault="00555625" w:rsidP="00555625">
      <w:pPr>
        <w:rPr>
          <w:color w:val="808080"/>
        </w:rPr>
      </w:pPr>
      <w:r>
        <w:rPr>
          <w:color w:val="808080"/>
        </w:rPr>
        <w:t>(Replaces C4-220191)</w:t>
      </w:r>
    </w:p>
    <w:p w14:paraId="28EF767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CC63F" w14:textId="19A68702" w:rsidR="00555625" w:rsidRDefault="00555625" w:rsidP="00555625">
      <w:pPr>
        <w:rPr>
          <w:rFonts w:ascii="Arial" w:hAnsi="Arial" w:cs="Arial"/>
          <w:b/>
          <w:sz w:val="24"/>
        </w:rPr>
      </w:pPr>
      <w:r>
        <w:rPr>
          <w:rFonts w:ascii="Arial" w:hAnsi="Arial" w:cs="Arial"/>
          <w:b/>
          <w:color w:val="0000FF"/>
          <w:sz w:val="24"/>
        </w:rPr>
        <w:t>C4-220446</w:t>
      </w:r>
      <w:r>
        <w:rPr>
          <w:rFonts w:ascii="Arial" w:hAnsi="Arial" w:cs="Arial"/>
          <w:b/>
          <w:color w:val="0000FF"/>
          <w:sz w:val="24"/>
        </w:rPr>
        <w:tab/>
      </w:r>
      <w:r>
        <w:rPr>
          <w:rFonts w:ascii="Arial" w:hAnsi="Arial" w:cs="Arial"/>
          <w:b/>
          <w:sz w:val="24"/>
        </w:rPr>
        <w:t>SNPN impacts - new common type RoamingRestrictions</w:t>
      </w:r>
    </w:p>
    <w:p w14:paraId="5846A87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CR-0323  rev 2 Cat: B (Rel-17)</w:t>
      </w:r>
      <w:r>
        <w:rPr>
          <w:i/>
        </w:rPr>
        <w:br/>
      </w:r>
      <w:r>
        <w:rPr>
          <w:i/>
        </w:rPr>
        <w:br/>
      </w:r>
      <w:r>
        <w:rPr>
          <w:i/>
        </w:rPr>
        <w:tab/>
      </w:r>
      <w:r>
        <w:rPr>
          <w:i/>
        </w:rPr>
        <w:tab/>
      </w:r>
      <w:r>
        <w:rPr>
          <w:i/>
        </w:rPr>
        <w:tab/>
      </w:r>
      <w:r>
        <w:rPr>
          <w:i/>
        </w:rPr>
        <w:tab/>
      </w:r>
      <w:r>
        <w:rPr>
          <w:i/>
        </w:rPr>
        <w:tab/>
        <w:t>Source: Huawei</w:t>
      </w:r>
    </w:p>
    <w:p w14:paraId="68239F37" w14:textId="77777777" w:rsidR="00555625" w:rsidRDefault="00555625" w:rsidP="00555625">
      <w:pPr>
        <w:rPr>
          <w:color w:val="808080"/>
        </w:rPr>
      </w:pPr>
      <w:r>
        <w:rPr>
          <w:color w:val="808080"/>
        </w:rPr>
        <w:t>(Replaces C4-220426)</w:t>
      </w:r>
    </w:p>
    <w:p w14:paraId="56B8AEB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C4-220460</w:t>
      </w:r>
      <w:r>
        <w:rPr>
          <w:color w:val="993300"/>
          <w:u w:val="single"/>
        </w:rPr>
        <w:t>.</w:t>
      </w:r>
    </w:p>
    <w:p w14:paraId="24960A15" w14:textId="0AABA5DC" w:rsidR="00555625" w:rsidRDefault="00555625" w:rsidP="00555625">
      <w:pPr>
        <w:rPr>
          <w:rFonts w:ascii="Arial" w:hAnsi="Arial" w:cs="Arial"/>
          <w:b/>
          <w:sz w:val="24"/>
        </w:rPr>
      </w:pPr>
      <w:r>
        <w:rPr>
          <w:rFonts w:ascii="Arial" w:hAnsi="Arial" w:cs="Arial"/>
          <w:b/>
          <w:color w:val="0000FF"/>
          <w:sz w:val="24"/>
        </w:rPr>
        <w:t>C4-220460</w:t>
      </w:r>
      <w:r>
        <w:rPr>
          <w:rFonts w:ascii="Arial" w:hAnsi="Arial" w:cs="Arial"/>
          <w:b/>
          <w:color w:val="0000FF"/>
          <w:sz w:val="24"/>
        </w:rPr>
        <w:tab/>
      </w:r>
      <w:r>
        <w:rPr>
          <w:rFonts w:ascii="Arial" w:hAnsi="Arial" w:cs="Arial"/>
          <w:b/>
          <w:sz w:val="24"/>
        </w:rPr>
        <w:t>SNPN impacts - new common type RoamingRestrictions</w:t>
      </w:r>
    </w:p>
    <w:p w14:paraId="582A8F8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CR-0323  rev 3 Cat: B (Rel-17)</w:t>
      </w:r>
      <w:r>
        <w:rPr>
          <w:i/>
        </w:rPr>
        <w:br/>
      </w:r>
      <w:r>
        <w:rPr>
          <w:i/>
        </w:rPr>
        <w:br/>
      </w:r>
      <w:r>
        <w:rPr>
          <w:i/>
        </w:rPr>
        <w:tab/>
      </w:r>
      <w:r>
        <w:rPr>
          <w:i/>
        </w:rPr>
        <w:tab/>
      </w:r>
      <w:r>
        <w:rPr>
          <w:i/>
        </w:rPr>
        <w:tab/>
      </w:r>
      <w:r>
        <w:rPr>
          <w:i/>
        </w:rPr>
        <w:tab/>
      </w:r>
      <w:r>
        <w:rPr>
          <w:i/>
        </w:rPr>
        <w:tab/>
        <w:t>Source: Huawei</w:t>
      </w:r>
    </w:p>
    <w:p w14:paraId="42DDFCDE" w14:textId="77777777" w:rsidR="00555625" w:rsidRDefault="00555625" w:rsidP="00555625">
      <w:pPr>
        <w:rPr>
          <w:color w:val="808080"/>
        </w:rPr>
      </w:pPr>
      <w:r>
        <w:rPr>
          <w:color w:val="808080"/>
        </w:rPr>
        <w:t>(Replaces C4-220446)</w:t>
      </w:r>
    </w:p>
    <w:p w14:paraId="48AE96F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C4-220462</w:t>
      </w:r>
      <w:r>
        <w:rPr>
          <w:color w:val="993300"/>
          <w:u w:val="single"/>
        </w:rPr>
        <w:t>.</w:t>
      </w:r>
    </w:p>
    <w:p w14:paraId="7606A875" w14:textId="144F76D5" w:rsidR="00555625" w:rsidRDefault="00555625" w:rsidP="00555625">
      <w:pPr>
        <w:rPr>
          <w:rFonts w:ascii="Arial" w:hAnsi="Arial" w:cs="Arial"/>
          <w:b/>
          <w:sz w:val="24"/>
        </w:rPr>
      </w:pPr>
      <w:r>
        <w:rPr>
          <w:rFonts w:ascii="Arial" w:hAnsi="Arial" w:cs="Arial"/>
          <w:b/>
          <w:color w:val="0000FF"/>
          <w:sz w:val="24"/>
        </w:rPr>
        <w:t>C4-220462</w:t>
      </w:r>
      <w:r>
        <w:rPr>
          <w:rFonts w:ascii="Arial" w:hAnsi="Arial" w:cs="Arial"/>
          <w:b/>
          <w:color w:val="0000FF"/>
          <w:sz w:val="24"/>
        </w:rPr>
        <w:tab/>
      </w:r>
      <w:r>
        <w:rPr>
          <w:rFonts w:ascii="Arial" w:hAnsi="Arial" w:cs="Arial"/>
          <w:b/>
          <w:sz w:val="24"/>
        </w:rPr>
        <w:t>SNPN impacts - new common type RoamingRestrictions</w:t>
      </w:r>
    </w:p>
    <w:p w14:paraId="3AB2E95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CR-0323  rev 4 Cat: B (Rel-17)</w:t>
      </w:r>
      <w:r>
        <w:rPr>
          <w:i/>
        </w:rPr>
        <w:br/>
      </w:r>
      <w:r>
        <w:rPr>
          <w:i/>
        </w:rPr>
        <w:br/>
      </w:r>
      <w:r>
        <w:rPr>
          <w:i/>
        </w:rPr>
        <w:tab/>
      </w:r>
      <w:r>
        <w:rPr>
          <w:i/>
        </w:rPr>
        <w:tab/>
      </w:r>
      <w:r>
        <w:rPr>
          <w:i/>
        </w:rPr>
        <w:tab/>
      </w:r>
      <w:r>
        <w:rPr>
          <w:i/>
        </w:rPr>
        <w:tab/>
      </w:r>
      <w:r>
        <w:rPr>
          <w:i/>
        </w:rPr>
        <w:tab/>
        <w:t>Source: Huawei</w:t>
      </w:r>
    </w:p>
    <w:p w14:paraId="5CFACAB6" w14:textId="77777777" w:rsidR="00555625" w:rsidRDefault="00555625" w:rsidP="00555625">
      <w:pPr>
        <w:rPr>
          <w:color w:val="808080"/>
        </w:rPr>
      </w:pPr>
      <w:r>
        <w:rPr>
          <w:color w:val="808080"/>
        </w:rPr>
        <w:t>(Replaces C4-220460)</w:t>
      </w:r>
    </w:p>
    <w:p w14:paraId="7D9BD73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B413F" w14:textId="77777777" w:rsidR="00555625" w:rsidRDefault="00555625" w:rsidP="00555625">
      <w:pPr>
        <w:pStyle w:val="Heading4"/>
      </w:pPr>
      <w:bookmarkStart w:id="59" w:name="_Toc94025080"/>
      <w:r>
        <w:t>6.2.13</w:t>
      </w:r>
      <w:r>
        <w:tab/>
        <w:t>CT aspects of enhanced support of industrial IoT [IIoT]</w:t>
      </w:r>
      <w:bookmarkEnd w:id="59"/>
    </w:p>
    <w:p w14:paraId="478E81E0" w14:textId="26DF4EC5" w:rsidR="00555625" w:rsidRDefault="00555625" w:rsidP="00555625">
      <w:pPr>
        <w:rPr>
          <w:rFonts w:ascii="Arial" w:hAnsi="Arial" w:cs="Arial"/>
          <w:b/>
          <w:sz w:val="24"/>
        </w:rPr>
      </w:pPr>
      <w:r>
        <w:rPr>
          <w:rFonts w:ascii="Arial" w:hAnsi="Arial" w:cs="Arial"/>
          <w:b/>
          <w:color w:val="0000FF"/>
          <w:sz w:val="24"/>
        </w:rPr>
        <w:t>C4-220187</w:t>
      </w:r>
      <w:r>
        <w:rPr>
          <w:rFonts w:ascii="Arial" w:hAnsi="Arial" w:cs="Arial"/>
          <w:b/>
          <w:color w:val="0000FF"/>
          <w:sz w:val="24"/>
        </w:rPr>
        <w:tab/>
      </w:r>
      <w:r>
        <w:rPr>
          <w:rFonts w:ascii="Arial" w:hAnsi="Arial" w:cs="Arial"/>
          <w:b/>
          <w:sz w:val="24"/>
        </w:rPr>
        <w:t>TSCTSF discovery and selection procedure clarification</w:t>
      </w:r>
    </w:p>
    <w:p w14:paraId="6FEFF21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CR-0647  Cat: B (Rel-17)</w:t>
      </w:r>
      <w:r>
        <w:rPr>
          <w:i/>
        </w:rPr>
        <w:br/>
      </w:r>
      <w:r>
        <w:rPr>
          <w:i/>
        </w:rPr>
        <w:br/>
      </w:r>
      <w:r>
        <w:rPr>
          <w:i/>
        </w:rPr>
        <w:tab/>
      </w:r>
      <w:r>
        <w:rPr>
          <w:i/>
        </w:rPr>
        <w:tab/>
      </w:r>
      <w:r>
        <w:rPr>
          <w:i/>
        </w:rPr>
        <w:tab/>
      </w:r>
      <w:r>
        <w:rPr>
          <w:i/>
        </w:rPr>
        <w:tab/>
      </w:r>
      <w:r>
        <w:rPr>
          <w:i/>
        </w:rPr>
        <w:tab/>
        <w:t>Source: Nokia, Nokia Shanghai Bell</w:t>
      </w:r>
    </w:p>
    <w:p w14:paraId="4E10FAE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DDB1CF" w14:textId="4C4BB0D5" w:rsidR="00555625" w:rsidRDefault="00555625" w:rsidP="00555625">
      <w:pPr>
        <w:rPr>
          <w:rFonts w:ascii="Arial" w:hAnsi="Arial" w:cs="Arial"/>
          <w:b/>
          <w:sz w:val="24"/>
        </w:rPr>
      </w:pPr>
      <w:r>
        <w:rPr>
          <w:rFonts w:ascii="Arial" w:hAnsi="Arial" w:cs="Arial"/>
          <w:b/>
          <w:color w:val="0000FF"/>
          <w:sz w:val="24"/>
        </w:rPr>
        <w:t>C4-220188</w:t>
      </w:r>
      <w:r>
        <w:rPr>
          <w:rFonts w:ascii="Arial" w:hAnsi="Arial" w:cs="Arial"/>
          <w:b/>
          <w:color w:val="0000FF"/>
          <w:sz w:val="24"/>
        </w:rPr>
        <w:tab/>
      </w:r>
      <w:r>
        <w:rPr>
          <w:rFonts w:ascii="Arial" w:hAnsi="Arial" w:cs="Arial"/>
          <w:b/>
          <w:sz w:val="24"/>
        </w:rPr>
        <w:t>Correction on time synchronization error budget</w:t>
      </w:r>
    </w:p>
    <w:p w14:paraId="53C920B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CR-0671  Cat: F (Rel-17)</w:t>
      </w:r>
      <w:r>
        <w:rPr>
          <w:i/>
        </w:rPr>
        <w:br/>
      </w:r>
      <w:r>
        <w:rPr>
          <w:i/>
        </w:rPr>
        <w:br/>
      </w:r>
      <w:r>
        <w:rPr>
          <w:i/>
        </w:rPr>
        <w:tab/>
      </w:r>
      <w:r>
        <w:rPr>
          <w:i/>
        </w:rPr>
        <w:tab/>
      </w:r>
      <w:r>
        <w:rPr>
          <w:i/>
        </w:rPr>
        <w:tab/>
      </w:r>
      <w:r>
        <w:rPr>
          <w:i/>
        </w:rPr>
        <w:tab/>
      </w:r>
      <w:r>
        <w:rPr>
          <w:i/>
        </w:rPr>
        <w:tab/>
        <w:t>Source: Nokia, Nokia Shanghai Bell</w:t>
      </w:r>
    </w:p>
    <w:p w14:paraId="5BE47B0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C4-220422</w:t>
      </w:r>
      <w:r>
        <w:rPr>
          <w:color w:val="993300"/>
          <w:u w:val="single"/>
        </w:rPr>
        <w:t>.</w:t>
      </w:r>
    </w:p>
    <w:p w14:paraId="0ECBAAA8" w14:textId="5B632721" w:rsidR="00555625" w:rsidRDefault="00555625" w:rsidP="00555625">
      <w:pPr>
        <w:rPr>
          <w:rFonts w:ascii="Arial" w:hAnsi="Arial" w:cs="Arial"/>
          <w:b/>
          <w:sz w:val="24"/>
        </w:rPr>
      </w:pPr>
      <w:r>
        <w:rPr>
          <w:rFonts w:ascii="Arial" w:hAnsi="Arial" w:cs="Arial"/>
          <w:b/>
          <w:color w:val="0000FF"/>
          <w:sz w:val="24"/>
        </w:rPr>
        <w:t>C4-220231</w:t>
      </w:r>
      <w:r>
        <w:rPr>
          <w:rFonts w:ascii="Arial" w:hAnsi="Arial" w:cs="Arial"/>
          <w:b/>
          <w:color w:val="0000FF"/>
          <w:sz w:val="24"/>
        </w:rPr>
        <w:tab/>
      </w:r>
      <w:r>
        <w:rPr>
          <w:rFonts w:ascii="Arial" w:hAnsi="Arial" w:cs="Arial"/>
          <w:b/>
          <w:sz w:val="24"/>
        </w:rPr>
        <w:t>TSCTSF Discovery</w:t>
      </w:r>
    </w:p>
    <w:p w14:paraId="0C3BD28A"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CR-0658  Cat: F (Rel-17)</w:t>
      </w:r>
      <w:r>
        <w:rPr>
          <w:i/>
        </w:rPr>
        <w:br/>
      </w:r>
      <w:r>
        <w:rPr>
          <w:i/>
        </w:rPr>
        <w:br/>
      </w:r>
      <w:r>
        <w:rPr>
          <w:i/>
        </w:rPr>
        <w:tab/>
      </w:r>
      <w:r>
        <w:rPr>
          <w:i/>
        </w:rPr>
        <w:tab/>
      </w:r>
      <w:r>
        <w:rPr>
          <w:i/>
        </w:rPr>
        <w:tab/>
      </w:r>
      <w:r>
        <w:rPr>
          <w:i/>
        </w:rPr>
        <w:tab/>
      </w:r>
      <w:r>
        <w:rPr>
          <w:i/>
        </w:rPr>
        <w:tab/>
        <w:t>Source: Ericsson</w:t>
      </w:r>
    </w:p>
    <w:p w14:paraId="2DE82BB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C4-220367</w:t>
      </w:r>
      <w:r>
        <w:rPr>
          <w:color w:val="993300"/>
          <w:u w:val="single"/>
        </w:rPr>
        <w:t>.</w:t>
      </w:r>
    </w:p>
    <w:p w14:paraId="05E0F136" w14:textId="79779EF3" w:rsidR="00555625" w:rsidRDefault="00555625" w:rsidP="00555625">
      <w:pPr>
        <w:rPr>
          <w:rFonts w:ascii="Arial" w:hAnsi="Arial" w:cs="Arial"/>
          <w:b/>
          <w:sz w:val="24"/>
        </w:rPr>
      </w:pPr>
      <w:r>
        <w:rPr>
          <w:rFonts w:ascii="Arial" w:hAnsi="Arial" w:cs="Arial"/>
          <w:b/>
          <w:color w:val="0000FF"/>
          <w:sz w:val="24"/>
        </w:rPr>
        <w:t>C4-220367</w:t>
      </w:r>
      <w:r>
        <w:rPr>
          <w:rFonts w:ascii="Arial" w:hAnsi="Arial" w:cs="Arial"/>
          <w:b/>
          <w:color w:val="0000FF"/>
          <w:sz w:val="24"/>
        </w:rPr>
        <w:tab/>
      </w:r>
      <w:r>
        <w:rPr>
          <w:rFonts w:ascii="Arial" w:hAnsi="Arial" w:cs="Arial"/>
          <w:b/>
          <w:sz w:val="24"/>
        </w:rPr>
        <w:t>TSCTSF Discovery</w:t>
      </w:r>
    </w:p>
    <w:p w14:paraId="6EDB26E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CR-0658  rev 1 Cat: B (Rel-17)</w:t>
      </w:r>
      <w:r>
        <w:rPr>
          <w:i/>
        </w:rPr>
        <w:br/>
      </w:r>
      <w:r>
        <w:rPr>
          <w:i/>
        </w:rPr>
        <w:br/>
      </w:r>
      <w:r>
        <w:rPr>
          <w:i/>
        </w:rPr>
        <w:tab/>
      </w:r>
      <w:r>
        <w:rPr>
          <w:i/>
        </w:rPr>
        <w:tab/>
      </w:r>
      <w:r>
        <w:rPr>
          <w:i/>
        </w:rPr>
        <w:tab/>
      </w:r>
      <w:r>
        <w:rPr>
          <w:i/>
        </w:rPr>
        <w:tab/>
      </w:r>
      <w:r>
        <w:rPr>
          <w:i/>
        </w:rPr>
        <w:tab/>
        <w:t>Source: Ericsson, Nokia, Nokia Shanghai Bell</w:t>
      </w:r>
    </w:p>
    <w:p w14:paraId="20B04CCF" w14:textId="77777777" w:rsidR="00555625" w:rsidRDefault="00555625" w:rsidP="00555625">
      <w:pPr>
        <w:rPr>
          <w:color w:val="808080"/>
        </w:rPr>
      </w:pPr>
      <w:r>
        <w:rPr>
          <w:color w:val="808080"/>
        </w:rPr>
        <w:t>(Replaces C4-220231)</w:t>
      </w:r>
    </w:p>
    <w:p w14:paraId="3908276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9BEB8" w14:textId="1083303E" w:rsidR="00555625" w:rsidRDefault="00555625" w:rsidP="00555625">
      <w:pPr>
        <w:rPr>
          <w:rFonts w:ascii="Arial" w:hAnsi="Arial" w:cs="Arial"/>
          <w:b/>
          <w:sz w:val="24"/>
        </w:rPr>
      </w:pPr>
      <w:r>
        <w:rPr>
          <w:rFonts w:ascii="Arial" w:hAnsi="Arial" w:cs="Arial"/>
          <w:b/>
          <w:color w:val="0000FF"/>
          <w:sz w:val="24"/>
        </w:rPr>
        <w:t>C4-220422</w:t>
      </w:r>
      <w:r>
        <w:rPr>
          <w:rFonts w:ascii="Arial" w:hAnsi="Arial" w:cs="Arial"/>
          <w:b/>
          <w:color w:val="0000FF"/>
          <w:sz w:val="24"/>
        </w:rPr>
        <w:tab/>
      </w:r>
      <w:r>
        <w:rPr>
          <w:rFonts w:ascii="Arial" w:hAnsi="Arial" w:cs="Arial"/>
          <w:b/>
          <w:sz w:val="24"/>
        </w:rPr>
        <w:t>Correction on time synchronization error budget</w:t>
      </w:r>
    </w:p>
    <w:p w14:paraId="50A8CCB7"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CR-0671  rev 1 Cat: F (Rel-17)</w:t>
      </w:r>
      <w:r>
        <w:rPr>
          <w:i/>
        </w:rPr>
        <w:br/>
      </w:r>
      <w:r>
        <w:rPr>
          <w:i/>
        </w:rPr>
        <w:br/>
      </w:r>
      <w:r>
        <w:rPr>
          <w:i/>
        </w:rPr>
        <w:tab/>
      </w:r>
      <w:r>
        <w:rPr>
          <w:i/>
        </w:rPr>
        <w:tab/>
      </w:r>
      <w:r>
        <w:rPr>
          <w:i/>
        </w:rPr>
        <w:tab/>
      </w:r>
      <w:r>
        <w:rPr>
          <w:i/>
        </w:rPr>
        <w:tab/>
      </w:r>
      <w:r>
        <w:rPr>
          <w:i/>
        </w:rPr>
        <w:tab/>
        <w:t>Source: Nokia, Nokia Shanghai Bell</w:t>
      </w:r>
    </w:p>
    <w:p w14:paraId="1BC6C401" w14:textId="77777777" w:rsidR="00555625" w:rsidRDefault="00555625" w:rsidP="00555625">
      <w:pPr>
        <w:rPr>
          <w:color w:val="808080"/>
        </w:rPr>
      </w:pPr>
      <w:r>
        <w:rPr>
          <w:color w:val="808080"/>
        </w:rPr>
        <w:t>(Replaces C4-220188)</w:t>
      </w:r>
    </w:p>
    <w:p w14:paraId="0FDD6E7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24A18" w14:textId="77777777" w:rsidR="00555625" w:rsidRDefault="00555625" w:rsidP="00555625">
      <w:pPr>
        <w:pStyle w:val="Heading4"/>
      </w:pPr>
      <w:bookmarkStart w:id="60" w:name="_Toc94025081"/>
      <w:r>
        <w:t>6.2.14</w:t>
      </w:r>
      <w:r>
        <w:tab/>
        <w:t>Enablers for Network Automation for 5G - phase 2 [eNA_Ph2]</w:t>
      </w:r>
      <w:bookmarkEnd w:id="60"/>
    </w:p>
    <w:p w14:paraId="13DE84EE" w14:textId="70FC5B1C" w:rsidR="00555625" w:rsidRDefault="00555625" w:rsidP="00555625">
      <w:pPr>
        <w:rPr>
          <w:rFonts w:ascii="Arial" w:hAnsi="Arial" w:cs="Arial"/>
          <w:b/>
          <w:sz w:val="24"/>
        </w:rPr>
      </w:pPr>
      <w:r>
        <w:rPr>
          <w:rFonts w:ascii="Arial" w:hAnsi="Arial" w:cs="Arial"/>
          <w:b/>
          <w:color w:val="0000FF"/>
          <w:sz w:val="24"/>
        </w:rPr>
        <w:t>C4-220128</w:t>
      </w:r>
      <w:r>
        <w:rPr>
          <w:rFonts w:ascii="Arial" w:hAnsi="Arial" w:cs="Arial"/>
          <w:b/>
          <w:color w:val="0000FF"/>
          <w:sz w:val="24"/>
        </w:rPr>
        <w:tab/>
      </w:r>
      <w:r>
        <w:rPr>
          <w:rFonts w:ascii="Arial" w:hAnsi="Arial" w:cs="Arial"/>
          <w:b/>
          <w:sz w:val="24"/>
        </w:rPr>
        <w:t>User consent for analytics and model training</w:t>
      </w:r>
    </w:p>
    <w:p w14:paraId="5A5F87B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CR-0789  Cat: B (Rel-17)</w:t>
      </w:r>
      <w:r>
        <w:rPr>
          <w:i/>
        </w:rPr>
        <w:br/>
      </w:r>
      <w:r>
        <w:rPr>
          <w:i/>
        </w:rPr>
        <w:br/>
      </w:r>
      <w:r>
        <w:rPr>
          <w:i/>
        </w:rPr>
        <w:tab/>
      </w:r>
      <w:r>
        <w:rPr>
          <w:i/>
        </w:rPr>
        <w:tab/>
      </w:r>
      <w:r>
        <w:rPr>
          <w:i/>
        </w:rPr>
        <w:tab/>
      </w:r>
      <w:r>
        <w:rPr>
          <w:i/>
        </w:rPr>
        <w:tab/>
      </w:r>
      <w:r>
        <w:rPr>
          <w:i/>
        </w:rPr>
        <w:tab/>
        <w:t>Source: Nokia, Nokia Shanghai Bell</w:t>
      </w:r>
    </w:p>
    <w:p w14:paraId="6C89F72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C4-220366</w:t>
      </w:r>
      <w:r>
        <w:rPr>
          <w:color w:val="993300"/>
          <w:u w:val="single"/>
        </w:rPr>
        <w:t>.</w:t>
      </w:r>
    </w:p>
    <w:p w14:paraId="1C404739" w14:textId="3645C22A" w:rsidR="00555625" w:rsidRDefault="00555625" w:rsidP="00555625">
      <w:pPr>
        <w:rPr>
          <w:rFonts w:ascii="Arial" w:hAnsi="Arial" w:cs="Arial"/>
          <w:b/>
          <w:sz w:val="24"/>
        </w:rPr>
      </w:pPr>
      <w:r>
        <w:rPr>
          <w:rFonts w:ascii="Arial" w:hAnsi="Arial" w:cs="Arial"/>
          <w:b/>
          <w:color w:val="0000FF"/>
          <w:sz w:val="24"/>
        </w:rPr>
        <w:t>C4-220129</w:t>
      </w:r>
      <w:r>
        <w:rPr>
          <w:rFonts w:ascii="Arial" w:hAnsi="Arial" w:cs="Arial"/>
          <w:b/>
          <w:color w:val="0000FF"/>
          <w:sz w:val="24"/>
        </w:rPr>
        <w:tab/>
      </w:r>
      <w:r>
        <w:rPr>
          <w:rFonts w:ascii="Arial" w:hAnsi="Arial" w:cs="Arial"/>
          <w:b/>
          <w:sz w:val="24"/>
        </w:rPr>
        <w:t>User consent Subscription Data</w:t>
      </w:r>
    </w:p>
    <w:p w14:paraId="5B41563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CR-0412  Cat: B (Rel-17)</w:t>
      </w:r>
      <w:r>
        <w:rPr>
          <w:i/>
        </w:rPr>
        <w:br/>
      </w:r>
      <w:r>
        <w:rPr>
          <w:i/>
        </w:rPr>
        <w:br/>
      </w:r>
      <w:r>
        <w:rPr>
          <w:i/>
        </w:rPr>
        <w:tab/>
      </w:r>
      <w:r>
        <w:rPr>
          <w:i/>
        </w:rPr>
        <w:tab/>
      </w:r>
      <w:r>
        <w:rPr>
          <w:i/>
        </w:rPr>
        <w:tab/>
      </w:r>
      <w:r>
        <w:rPr>
          <w:i/>
        </w:rPr>
        <w:tab/>
      </w:r>
      <w:r>
        <w:rPr>
          <w:i/>
        </w:rPr>
        <w:tab/>
        <w:t>Source: Nokia, Nokia Shanghai Bell</w:t>
      </w:r>
    </w:p>
    <w:p w14:paraId="3A1ECC9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368C5E" w14:textId="3AF6AB76" w:rsidR="00555625" w:rsidRDefault="00555625" w:rsidP="00555625">
      <w:pPr>
        <w:rPr>
          <w:rFonts w:ascii="Arial" w:hAnsi="Arial" w:cs="Arial"/>
          <w:b/>
          <w:sz w:val="24"/>
        </w:rPr>
      </w:pPr>
      <w:r>
        <w:rPr>
          <w:rFonts w:ascii="Arial" w:hAnsi="Arial" w:cs="Arial"/>
          <w:b/>
          <w:color w:val="0000FF"/>
          <w:sz w:val="24"/>
        </w:rPr>
        <w:t>C4-220130</w:t>
      </w:r>
      <w:r>
        <w:rPr>
          <w:rFonts w:ascii="Arial" w:hAnsi="Arial" w:cs="Arial"/>
          <w:b/>
          <w:color w:val="0000FF"/>
          <w:sz w:val="24"/>
        </w:rPr>
        <w:tab/>
      </w:r>
      <w:r>
        <w:rPr>
          <w:rFonts w:ascii="Arial" w:hAnsi="Arial" w:cs="Arial"/>
          <w:b/>
          <w:sz w:val="24"/>
        </w:rPr>
        <w:t>Address mapping Capability</w:t>
      </w:r>
    </w:p>
    <w:p w14:paraId="3E37D6C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CR-0641  Cat: B (Rel-17)</w:t>
      </w:r>
      <w:r>
        <w:rPr>
          <w:i/>
        </w:rPr>
        <w:br/>
      </w:r>
      <w:r>
        <w:rPr>
          <w:i/>
        </w:rPr>
        <w:br/>
      </w:r>
      <w:r>
        <w:rPr>
          <w:i/>
        </w:rPr>
        <w:tab/>
      </w:r>
      <w:r>
        <w:rPr>
          <w:i/>
        </w:rPr>
        <w:tab/>
      </w:r>
      <w:r>
        <w:rPr>
          <w:i/>
        </w:rPr>
        <w:tab/>
      </w:r>
      <w:r>
        <w:rPr>
          <w:i/>
        </w:rPr>
        <w:tab/>
      </w:r>
      <w:r>
        <w:rPr>
          <w:i/>
        </w:rPr>
        <w:tab/>
        <w:t>Source: Nokia, Nokia Shanghai Bell</w:t>
      </w:r>
    </w:p>
    <w:p w14:paraId="01DF130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1C93A1" w14:textId="7066915F" w:rsidR="00555625" w:rsidRDefault="00555625" w:rsidP="00555625">
      <w:pPr>
        <w:rPr>
          <w:rFonts w:ascii="Arial" w:hAnsi="Arial" w:cs="Arial"/>
          <w:b/>
          <w:sz w:val="24"/>
        </w:rPr>
      </w:pPr>
      <w:r>
        <w:rPr>
          <w:rFonts w:ascii="Arial" w:hAnsi="Arial" w:cs="Arial"/>
          <w:b/>
          <w:color w:val="0000FF"/>
          <w:sz w:val="24"/>
        </w:rPr>
        <w:t>C4-220181</w:t>
      </w:r>
      <w:r>
        <w:rPr>
          <w:rFonts w:ascii="Arial" w:hAnsi="Arial" w:cs="Arial"/>
          <w:b/>
          <w:color w:val="0000FF"/>
          <w:sz w:val="24"/>
        </w:rPr>
        <w:tab/>
      </w:r>
      <w:r>
        <w:rPr>
          <w:rFonts w:ascii="Arial" w:hAnsi="Arial" w:cs="Arial"/>
          <w:b/>
          <w:sz w:val="24"/>
        </w:rPr>
        <w:t>Add mapping support indication in TrustedAfInfo</w:t>
      </w:r>
    </w:p>
    <w:p w14:paraId="6988F070"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CR-0644  Cat: B (Rel-17)</w:t>
      </w:r>
      <w:r>
        <w:rPr>
          <w:i/>
        </w:rPr>
        <w:br/>
      </w:r>
      <w:r>
        <w:rPr>
          <w:i/>
        </w:rPr>
        <w:br/>
      </w:r>
      <w:r>
        <w:rPr>
          <w:i/>
        </w:rPr>
        <w:tab/>
      </w:r>
      <w:r>
        <w:rPr>
          <w:i/>
        </w:rPr>
        <w:tab/>
      </w:r>
      <w:r>
        <w:rPr>
          <w:i/>
        </w:rPr>
        <w:tab/>
      </w:r>
      <w:r>
        <w:rPr>
          <w:i/>
        </w:rPr>
        <w:tab/>
      </w:r>
      <w:r>
        <w:rPr>
          <w:i/>
        </w:rPr>
        <w:tab/>
        <w:t>Source: CATT</w:t>
      </w:r>
    </w:p>
    <w:p w14:paraId="62404BED"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E3D110" w14:textId="24D1DB29" w:rsidR="00555625" w:rsidRDefault="00555625" w:rsidP="00555625">
      <w:pPr>
        <w:rPr>
          <w:rFonts w:ascii="Arial" w:hAnsi="Arial" w:cs="Arial"/>
          <w:b/>
          <w:sz w:val="24"/>
        </w:rPr>
      </w:pPr>
      <w:r>
        <w:rPr>
          <w:rFonts w:ascii="Arial" w:hAnsi="Arial" w:cs="Arial"/>
          <w:b/>
          <w:color w:val="0000FF"/>
          <w:sz w:val="24"/>
        </w:rPr>
        <w:t>C4-220233</w:t>
      </w:r>
      <w:r>
        <w:rPr>
          <w:rFonts w:ascii="Arial" w:hAnsi="Arial" w:cs="Arial"/>
          <w:b/>
          <w:color w:val="0000FF"/>
          <w:sz w:val="24"/>
        </w:rPr>
        <w:tab/>
      </w:r>
      <w:r>
        <w:rPr>
          <w:rFonts w:ascii="Arial" w:hAnsi="Arial" w:cs="Arial"/>
          <w:b/>
          <w:sz w:val="24"/>
        </w:rPr>
        <w:t>UE Access Behavior Trends Event</w:t>
      </w:r>
    </w:p>
    <w:p w14:paraId="640F63B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CR-0673  Cat: B (Rel-17)</w:t>
      </w:r>
      <w:r>
        <w:rPr>
          <w:i/>
        </w:rPr>
        <w:br/>
      </w:r>
      <w:r>
        <w:rPr>
          <w:i/>
        </w:rPr>
        <w:br/>
      </w:r>
      <w:r>
        <w:rPr>
          <w:i/>
        </w:rPr>
        <w:tab/>
      </w:r>
      <w:r>
        <w:rPr>
          <w:i/>
        </w:rPr>
        <w:tab/>
      </w:r>
      <w:r>
        <w:rPr>
          <w:i/>
        </w:rPr>
        <w:tab/>
      </w:r>
      <w:r>
        <w:rPr>
          <w:i/>
        </w:rPr>
        <w:tab/>
      </w:r>
      <w:r>
        <w:rPr>
          <w:i/>
        </w:rPr>
        <w:tab/>
        <w:t>Source: Ericsson</w:t>
      </w:r>
    </w:p>
    <w:p w14:paraId="0C46995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C4-220375</w:t>
      </w:r>
      <w:r>
        <w:rPr>
          <w:color w:val="993300"/>
          <w:u w:val="single"/>
        </w:rPr>
        <w:t>.</w:t>
      </w:r>
    </w:p>
    <w:p w14:paraId="21D16BF1" w14:textId="22BA4D6A" w:rsidR="00555625" w:rsidRDefault="00555625" w:rsidP="00555625">
      <w:pPr>
        <w:rPr>
          <w:rFonts w:ascii="Arial" w:hAnsi="Arial" w:cs="Arial"/>
          <w:b/>
          <w:sz w:val="24"/>
        </w:rPr>
      </w:pPr>
      <w:r>
        <w:rPr>
          <w:rFonts w:ascii="Arial" w:hAnsi="Arial" w:cs="Arial"/>
          <w:b/>
          <w:color w:val="0000FF"/>
          <w:sz w:val="24"/>
        </w:rPr>
        <w:t>C4-220234</w:t>
      </w:r>
      <w:r>
        <w:rPr>
          <w:rFonts w:ascii="Arial" w:hAnsi="Arial" w:cs="Arial"/>
          <w:b/>
          <w:color w:val="0000FF"/>
          <w:sz w:val="24"/>
        </w:rPr>
        <w:tab/>
      </w:r>
      <w:r>
        <w:rPr>
          <w:rFonts w:ascii="Arial" w:hAnsi="Arial" w:cs="Arial"/>
          <w:b/>
          <w:sz w:val="24"/>
        </w:rPr>
        <w:t>UE Location Trends Event</w:t>
      </w:r>
    </w:p>
    <w:p w14:paraId="18E422B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CR-0674  Cat: B (Rel-17)</w:t>
      </w:r>
      <w:r>
        <w:rPr>
          <w:i/>
        </w:rPr>
        <w:br/>
      </w:r>
      <w:r>
        <w:rPr>
          <w:i/>
        </w:rPr>
        <w:br/>
      </w:r>
      <w:r>
        <w:rPr>
          <w:i/>
        </w:rPr>
        <w:tab/>
      </w:r>
      <w:r>
        <w:rPr>
          <w:i/>
        </w:rPr>
        <w:tab/>
      </w:r>
      <w:r>
        <w:rPr>
          <w:i/>
        </w:rPr>
        <w:tab/>
      </w:r>
      <w:r>
        <w:rPr>
          <w:i/>
        </w:rPr>
        <w:tab/>
      </w:r>
      <w:r>
        <w:rPr>
          <w:i/>
        </w:rPr>
        <w:tab/>
        <w:t>Source: Ericsson</w:t>
      </w:r>
    </w:p>
    <w:p w14:paraId="1628A96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C4-220376</w:t>
      </w:r>
      <w:r>
        <w:rPr>
          <w:color w:val="993300"/>
          <w:u w:val="single"/>
        </w:rPr>
        <w:t>.</w:t>
      </w:r>
    </w:p>
    <w:p w14:paraId="60388E3C" w14:textId="3497A304" w:rsidR="00555625" w:rsidRDefault="00555625" w:rsidP="00555625">
      <w:pPr>
        <w:rPr>
          <w:rFonts w:ascii="Arial" w:hAnsi="Arial" w:cs="Arial"/>
          <w:b/>
          <w:sz w:val="24"/>
        </w:rPr>
      </w:pPr>
      <w:r>
        <w:rPr>
          <w:rFonts w:ascii="Arial" w:hAnsi="Arial" w:cs="Arial"/>
          <w:b/>
          <w:color w:val="0000FF"/>
          <w:sz w:val="24"/>
        </w:rPr>
        <w:t>C4-220235</w:t>
      </w:r>
      <w:r>
        <w:rPr>
          <w:rFonts w:ascii="Arial" w:hAnsi="Arial" w:cs="Arial"/>
          <w:b/>
          <w:color w:val="0000FF"/>
          <w:sz w:val="24"/>
        </w:rPr>
        <w:tab/>
      </w:r>
      <w:r>
        <w:rPr>
          <w:rFonts w:ascii="Arial" w:hAnsi="Arial" w:cs="Arial"/>
          <w:b/>
          <w:sz w:val="24"/>
        </w:rPr>
        <w:t>UE MM Transactions Report Event</w:t>
      </w:r>
    </w:p>
    <w:p w14:paraId="5BCC9B7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CR-0675  Cat: B (Rel-17)</w:t>
      </w:r>
      <w:r>
        <w:rPr>
          <w:i/>
        </w:rPr>
        <w:br/>
      </w:r>
      <w:r>
        <w:rPr>
          <w:i/>
        </w:rPr>
        <w:br/>
      </w:r>
      <w:r>
        <w:rPr>
          <w:i/>
        </w:rPr>
        <w:tab/>
      </w:r>
      <w:r>
        <w:rPr>
          <w:i/>
        </w:rPr>
        <w:tab/>
      </w:r>
      <w:r>
        <w:rPr>
          <w:i/>
        </w:rPr>
        <w:tab/>
      </w:r>
      <w:r>
        <w:rPr>
          <w:i/>
        </w:rPr>
        <w:tab/>
      </w:r>
      <w:r>
        <w:rPr>
          <w:i/>
        </w:rPr>
        <w:tab/>
        <w:t>Source: Ericsson</w:t>
      </w:r>
    </w:p>
    <w:p w14:paraId="231015C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C4-220377</w:t>
      </w:r>
      <w:r>
        <w:rPr>
          <w:color w:val="993300"/>
          <w:u w:val="single"/>
        </w:rPr>
        <w:t>.</w:t>
      </w:r>
    </w:p>
    <w:p w14:paraId="3855AB91" w14:textId="3551C24C" w:rsidR="00555625" w:rsidRDefault="00555625" w:rsidP="00555625">
      <w:pPr>
        <w:rPr>
          <w:rFonts w:ascii="Arial" w:hAnsi="Arial" w:cs="Arial"/>
          <w:b/>
          <w:sz w:val="24"/>
        </w:rPr>
      </w:pPr>
      <w:r>
        <w:rPr>
          <w:rFonts w:ascii="Arial" w:hAnsi="Arial" w:cs="Arial"/>
          <w:b/>
          <w:color w:val="0000FF"/>
          <w:sz w:val="24"/>
        </w:rPr>
        <w:t>C4-220243</w:t>
      </w:r>
      <w:r>
        <w:rPr>
          <w:rFonts w:ascii="Arial" w:hAnsi="Arial" w:cs="Arial"/>
          <w:b/>
          <w:color w:val="0000FF"/>
          <w:sz w:val="24"/>
        </w:rPr>
        <w:tab/>
      </w:r>
      <w:r>
        <w:rPr>
          <w:rFonts w:ascii="Arial" w:hAnsi="Arial" w:cs="Arial"/>
          <w:b/>
          <w:sz w:val="24"/>
        </w:rPr>
        <w:t>User Consent subscription</w:t>
      </w:r>
    </w:p>
    <w:p w14:paraId="508950D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CR-0796  Cat: B (Rel-17)</w:t>
      </w:r>
      <w:r>
        <w:rPr>
          <w:i/>
        </w:rPr>
        <w:br/>
      </w:r>
      <w:r>
        <w:rPr>
          <w:i/>
        </w:rPr>
        <w:br/>
      </w:r>
      <w:r>
        <w:rPr>
          <w:i/>
        </w:rPr>
        <w:tab/>
      </w:r>
      <w:r>
        <w:rPr>
          <w:i/>
        </w:rPr>
        <w:tab/>
      </w:r>
      <w:r>
        <w:rPr>
          <w:i/>
        </w:rPr>
        <w:tab/>
      </w:r>
      <w:r>
        <w:rPr>
          <w:i/>
        </w:rPr>
        <w:tab/>
      </w:r>
      <w:r>
        <w:rPr>
          <w:i/>
        </w:rPr>
        <w:tab/>
        <w:t>Source: Huawei</w:t>
      </w:r>
    </w:p>
    <w:p w14:paraId="471C2C6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97B9D9" w14:textId="1F7BCF9C" w:rsidR="00555625" w:rsidRDefault="00555625" w:rsidP="00555625">
      <w:pPr>
        <w:rPr>
          <w:rFonts w:ascii="Arial" w:hAnsi="Arial" w:cs="Arial"/>
          <w:b/>
          <w:sz w:val="24"/>
        </w:rPr>
      </w:pPr>
      <w:r>
        <w:rPr>
          <w:rFonts w:ascii="Arial" w:hAnsi="Arial" w:cs="Arial"/>
          <w:b/>
          <w:color w:val="0000FF"/>
          <w:sz w:val="24"/>
        </w:rPr>
        <w:t>C4-220244</w:t>
      </w:r>
      <w:r>
        <w:rPr>
          <w:rFonts w:ascii="Arial" w:hAnsi="Arial" w:cs="Arial"/>
          <w:b/>
          <w:color w:val="0000FF"/>
          <w:sz w:val="24"/>
        </w:rPr>
        <w:tab/>
      </w:r>
      <w:r>
        <w:rPr>
          <w:rFonts w:ascii="Arial" w:hAnsi="Arial" w:cs="Arial"/>
          <w:b/>
          <w:sz w:val="24"/>
        </w:rPr>
        <w:t>User Consent subscription</w:t>
      </w:r>
    </w:p>
    <w:p w14:paraId="716376D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CR-0175  Cat: B (Rel-17)</w:t>
      </w:r>
      <w:r>
        <w:rPr>
          <w:i/>
        </w:rPr>
        <w:br/>
      </w:r>
      <w:r>
        <w:rPr>
          <w:i/>
        </w:rPr>
        <w:br/>
      </w:r>
      <w:r>
        <w:rPr>
          <w:i/>
        </w:rPr>
        <w:tab/>
      </w:r>
      <w:r>
        <w:rPr>
          <w:i/>
        </w:rPr>
        <w:tab/>
      </w:r>
      <w:r>
        <w:rPr>
          <w:i/>
        </w:rPr>
        <w:tab/>
      </w:r>
      <w:r>
        <w:rPr>
          <w:i/>
        </w:rPr>
        <w:tab/>
      </w:r>
      <w:r>
        <w:rPr>
          <w:i/>
        </w:rPr>
        <w:tab/>
        <w:t>Source: Huawei</w:t>
      </w:r>
    </w:p>
    <w:p w14:paraId="08DE266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C4-220400</w:t>
      </w:r>
      <w:r>
        <w:rPr>
          <w:color w:val="993300"/>
          <w:u w:val="single"/>
        </w:rPr>
        <w:t>.</w:t>
      </w:r>
    </w:p>
    <w:p w14:paraId="6BD855E8" w14:textId="685E389C" w:rsidR="00555625" w:rsidRDefault="00555625" w:rsidP="00555625">
      <w:pPr>
        <w:rPr>
          <w:rFonts w:ascii="Arial" w:hAnsi="Arial" w:cs="Arial"/>
          <w:b/>
          <w:sz w:val="24"/>
        </w:rPr>
      </w:pPr>
      <w:r>
        <w:rPr>
          <w:rFonts w:ascii="Arial" w:hAnsi="Arial" w:cs="Arial"/>
          <w:b/>
          <w:color w:val="0000FF"/>
          <w:sz w:val="24"/>
        </w:rPr>
        <w:t>C4-220245</w:t>
      </w:r>
      <w:r>
        <w:rPr>
          <w:rFonts w:ascii="Arial" w:hAnsi="Arial" w:cs="Arial"/>
          <w:b/>
          <w:color w:val="0000FF"/>
          <w:sz w:val="24"/>
        </w:rPr>
        <w:tab/>
      </w:r>
      <w:r>
        <w:rPr>
          <w:rFonts w:ascii="Arial" w:hAnsi="Arial" w:cs="Arial"/>
          <w:b/>
          <w:sz w:val="24"/>
        </w:rPr>
        <w:t>User Consent subscription</w:t>
      </w:r>
    </w:p>
    <w:p w14:paraId="0DD7977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CR-0416  Cat: B (Rel-17)</w:t>
      </w:r>
      <w:r>
        <w:rPr>
          <w:i/>
        </w:rPr>
        <w:br/>
      </w:r>
      <w:r>
        <w:rPr>
          <w:i/>
        </w:rPr>
        <w:br/>
      </w:r>
      <w:r>
        <w:rPr>
          <w:i/>
        </w:rPr>
        <w:tab/>
      </w:r>
      <w:r>
        <w:rPr>
          <w:i/>
        </w:rPr>
        <w:tab/>
      </w:r>
      <w:r>
        <w:rPr>
          <w:i/>
        </w:rPr>
        <w:tab/>
      </w:r>
      <w:r>
        <w:rPr>
          <w:i/>
        </w:rPr>
        <w:tab/>
      </w:r>
      <w:r>
        <w:rPr>
          <w:i/>
        </w:rPr>
        <w:tab/>
        <w:t>Source: Huawei</w:t>
      </w:r>
    </w:p>
    <w:p w14:paraId="4475EA0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C4-220401</w:t>
      </w:r>
      <w:r>
        <w:rPr>
          <w:color w:val="993300"/>
          <w:u w:val="single"/>
        </w:rPr>
        <w:t>.</w:t>
      </w:r>
    </w:p>
    <w:p w14:paraId="01AE9643" w14:textId="6E80DA5D" w:rsidR="00555625" w:rsidRDefault="00555625" w:rsidP="00555625">
      <w:pPr>
        <w:rPr>
          <w:rFonts w:ascii="Arial" w:hAnsi="Arial" w:cs="Arial"/>
          <w:b/>
          <w:sz w:val="24"/>
        </w:rPr>
      </w:pPr>
      <w:r>
        <w:rPr>
          <w:rFonts w:ascii="Arial" w:hAnsi="Arial" w:cs="Arial"/>
          <w:b/>
          <w:color w:val="0000FF"/>
          <w:sz w:val="24"/>
        </w:rPr>
        <w:t>C4-220246</w:t>
      </w:r>
      <w:r>
        <w:rPr>
          <w:rFonts w:ascii="Arial" w:hAnsi="Arial" w:cs="Arial"/>
          <w:b/>
          <w:color w:val="0000FF"/>
          <w:sz w:val="24"/>
        </w:rPr>
        <w:tab/>
      </w:r>
      <w:r>
        <w:rPr>
          <w:rFonts w:ascii="Arial" w:hAnsi="Arial" w:cs="Arial"/>
          <w:b/>
          <w:sz w:val="24"/>
        </w:rPr>
        <w:t>AF registration with support of mapping between UE IP address and UE ID</w:t>
      </w:r>
    </w:p>
    <w:p w14:paraId="73EED10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CR-0659  Cat: B (Rel-17)</w:t>
      </w:r>
      <w:r>
        <w:rPr>
          <w:i/>
        </w:rPr>
        <w:br/>
      </w:r>
      <w:r>
        <w:rPr>
          <w:i/>
        </w:rPr>
        <w:br/>
      </w:r>
      <w:r>
        <w:rPr>
          <w:i/>
        </w:rPr>
        <w:tab/>
      </w:r>
      <w:r>
        <w:rPr>
          <w:i/>
        </w:rPr>
        <w:tab/>
      </w:r>
      <w:r>
        <w:rPr>
          <w:i/>
        </w:rPr>
        <w:tab/>
      </w:r>
      <w:r>
        <w:rPr>
          <w:i/>
        </w:rPr>
        <w:tab/>
      </w:r>
      <w:r>
        <w:rPr>
          <w:i/>
        </w:rPr>
        <w:tab/>
        <w:t>Source: Huawei</w:t>
      </w:r>
    </w:p>
    <w:p w14:paraId="32EA1D2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C4-220402</w:t>
      </w:r>
      <w:r>
        <w:rPr>
          <w:color w:val="993300"/>
          <w:u w:val="single"/>
        </w:rPr>
        <w:t>.</w:t>
      </w:r>
    </w:p>
    <w:p w14:paraId="604624FC" w14:textId="290D6D5D" w:rsidR="00555625" w:rsidRDefault="00555625" w:rsidP="00555625">
      <w:pPr>
        <w:rPr>
          <w:rFonts w:ascii="Arial" w:hAnsi="Arial" w:cs="Arial"/>
          <w:b/>
          <w:sz w:val="24"/>
        </w:rPr>
      </w:pPr>
      <w:r>
        <w:rPr>
          <w:rFonts w:ascii="Arial" w:hAnsi="Arial" w:cs="Arial"/>
          <w:b/>
          <w:color w:val="0000FF"/>
          <w:sz w:val="24"/>
        </w:rPr>
        <w:lastRenderedPageBreak/>
        <w:t>C4-220366</w:t>
      </w:r>
      <w:r>
        <w:rPr>
          <w:rFonts w:ascii="Arial" w:hAnsi="Arial" w:cs="Arial"/>
          <w:b/>
          <w:color w:val="0000FF"/>
          <w:sz w:val="24"/>
        </w:rPr>
        <w:tab/>
      </w:r>
      <w:r>
        <w:rPr>
          <w:rFonts w:ascii="Arial" w:hAnsi="Arial" w:cs="Arial"/>
          <w:b/>
          <w:sz w:val="24"/>
        </w:rPr>
        <w:t>User consent for analytics and model training</w:t>
      </w:r>
    </w:p>
    <w:p w14:paraId="12587BB8"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CR-0789  rev 1 Cat: B (Rel-17)</w:t>
      </w:r>
      <w:r>
        <w:rPr>
          <w:i/>
        </w:rPr>
        <w:br/>
      </w:r>
      <w:r>
        <w:rPr>
          <w:i/>
        </w:rPr>
        <w:br/>
      </w:r>
      <w:r>
        <w:rPr>
          <w:i/>
        </w:rPr>
        <w:tab/>
      </w:r>
      <w:r>
        <w:rPr>
          <w:i/>
        </w:rPr>
        <w:tab/>
      </w:r>
      <w:r>
        <w:rPr>
          <w:i/>
        </w:rPr>
        <w:tab/>
      </w:r>
      <w:r>
        <w:rPr>
          <w:i/>
        </w:rPr>
        <w:tab/>
      </w:r>
      <w:r>
        <w:rPr>
          <w:i/>
        </w:rPr>
        <w:tab/>
        <w:t>Source: Nokia, Nokia Shanghai Bell, Huawei</w:t>
      </w:r>
    </w:p>
    <w:p w14:paraId="309219EC" w14:textId="77777777" w:rsidR="00555625" w:rsidRDefault="00555625" w:rsidP="00555625">
      <w:pPr>
        <w:rPr>
          <w:color w:val="808080"/>
        </w:rPr>
      </w:pPr>
      <w:r>
        <w:rPr>
          <w:color w:val="808080"/>
        </w:rPr>
        <w:t>(Replaces C4-220128)</w:t>
      </w:r>
    </w:p>
    <w:p w14:paraId="53588E8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954C4" w14:textId="4BE00DFF" w:rsidR="00555625" w:rsidRDefault="00555625" w:rsidP="00555625">
      <w:pPr>
        <w:rPr>
          <w:rFonts w:ascii="Arial" w:hAnsi="Arial" w:cs="Arial"/>
          <w:b/>
          <w:sz w:val="24"/>
        </w:rPr>
      </w:pPr>
      <w:r>
        <w:rPr>
          <w:rFonts w:ascii="Arial" w:hAnsi="Arial" w:cs="Arial"/>
          <w:b/>
          <w:color w:val="0000FF"/>
          <w:sz w:val="24"/>
        </w:rPr>
        <w:t>C4-220375</w:t>
      </w:r>
      <w:r>
        <w:rPr>
          <w:rFonts w:ascii="Arial" w:hAnsi="Arial" w:cs="Arial"/>
          <w:b/>
          <w:color w:val="0000FF"/>
          <w:sz w:val="24"/>
        </w:rPr>
        <w:tab/>
      </w:r>
      <w:r>
        <w:rPr>
          <w:rFonts w:ascii="Arial" w:hAnsi="Arial" w:cs="Arial"/>
          <w:b/>
          <w:sz w:val="24"/>
        </w:rPr>
        <w:t>UE Access Behavior Trends Event</w:t>
      </w:r>
    </w:p>
    <w:p w14:paraId="4C6F1DC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CR-0673  rev 1 Cat: B (Rel-17)</w:t>
      </w:r>
      <w:r>
        <w:rPr>
          <w:i/>
        </w:rPr>
        <w:br/>
      </w:r>
      <w:r>
        <w:rPr>
          <w:i/>
        </w:rPr>
        <w:br/>
      </w:r>
      <w:r>
        <w:rPr>
          <w:i/>
        </w:rPr>
        <w:tab/>
      </w:r>
      <w:r>
        <w:rPr>
          <w:i/>
        </w:rPr>
        <w:tab/>
      </w:r>
      <w:r>
        <w:rPr>
          <w:i/>
        </w:rPr>
        <w:tab/>
      </w:r>
      <w:r>
        <w:rPr>
          <w:i/>
        </w:rPr>
        <w:tab/>
      </w:r>
      <w:r>
        <w:rPr>
          <w:i/>
        </w:rPr>
        <w:tab/>
        <w:t>Source: Ericsson</w:t>
      </w:r>
    </w:p>
    <w:p w14:paraId="0F0C447A" w14:textId="77777777" w:rsidR="00555625" w:rsidRDefault="00555625" w:rsidP="00555625">
      <w:pPr>
        <w:rPr>
          <w:color w:val="808080"/>
        </w:rPr>
      </w:pPr>
      <w:r>
        <w:rPr>
          <w:color w:val="808080"/>
        </w:rPr>
        <w:t>(Replaces C4-220233)</w:t>
      </w:r>
    </w:p>
    <w:p w14:paraId="0FEAF03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5C6A0" w14:textId="5C6612EA" w:rsidR="00555625" w:rsidRDefault="00555625" w:rsidP="00555625">
      <w:pPr>
        <w:rPr>
          <w:rFonts w:ascii="Arial" w:hAnsi="Arial" w:cs="Arial"/>
          <w:b/>
          <w:sz w:val="24"/>
        </w:rPr>
      </w:pPr>
      <w:r>
        <w:rPr>
          <w:rFonts w:ascii="Arial" w:hAnsi="Arial" w:cs="Arial"/>
          <w:b/>
          <w:color w:val="0000FF"/>
          <w:sz w:val="24"/>
        </w:rPr>
        <w:t>C4-220376</w:t>
      </w:r>
      <w:r>
        <w:rPr>
          <w:rFonts w:ascii="Arial" w:hAnsi="Arial" w:cs="Arial"/>
          <w:b/>
          <w:color w:val="0000FF"/>
          <w:sz w:val="24"/>
        </w:rPr>
        <w:tab/>
      </w:r>
      <w:r>
        <w:rPr>
          <w:rFonts w:ascii="Arial" w:hAnsi="Arial" w:cs="Arial"/>
          <w:b/>
          <w:sz w:val="24"/>
        </w:rPr>
        <w:t>UE Location Trends Event</w:t>
      </w:r>
    </w:p>
    <w:p w14:paraId="53467C0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CR-0674  rev 1 Cat: B (Rel-17)</w:t>
      </w:r>
      <w:r>
        <w:rPr>
          <w:i/>
        </w:rPr>
        <w:br/>
      </w:r>
      <w:r>
        <w:rPr>
          <w:i/>
        </w:rPr>
        <w:br/>
      </w:r>
      <w:r>
        <w:rPr>
          <w:i/>
        </w:rPr>
        <w:tab/>
      </w:r>
      <w:r>
        <w:rPr>
          <w:i/>
        </w:rPr>
        <w:tab/>
      </w:r>
      <w:r>
        <w:rPr>
          <w:i/>
        </w:rPr>
        <w:tab/>
      </w:r>
      <w:r>
        <w:rPr>
          <w:i/>
        </w:rPr>
        <w:tab/>
      </w:r>
      <w:r>
        <w:rPr>
          <w:i/>
        </w:rPr>
        <w:tab/>
        <w:t>Source: Ericsson</w:t>
      </w:r>
    </w:p>
    <w:p w14:paraId="56189F83" w14:textId="77777777" w:rsidR="00555625" w:rsidRDefault="00555625" w:rsidP="00555625">
      <w:pPr>
        <w:rPr>
          <w:color w:val="808080"/>
        </w:rPr>
      </w:pPr>
      <w:r>
        <w:rPr>
          <w:color w:val="808080"/>
        </w:rPr>
        <w:t>(Replaces C4-220234)</w:t>
      </w:r>
    </w:p>
    <w:p w14:paraId="17C97C5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0930B" w14:textId="2B11435B" w:rsidR="003919AF" w:rsidRDefault="00555625">
      <w:pPr>
        <w:rPr>
          <w:rFonts w:ascii="Arial" w:hAnsi="Arial" w:cs="Arial"/>
          <w:b/>
          <w:sz w:val="24"/>
        </w:rPr>
      </w:pPr>
      <w:r>
        <w:rPr>
          <w:rFonts w:ascii="Arial" w:hAnsi="Arial" w:cs="Arial"/>
          <w:b/>
          <w:color w:val="0000FF"/>
          <w:sz w:val="24"/>
        </w:rPr>
        <w:t>C4-220377</w:t>
      </w:r>
      <w:r>
        <w:rPr>
          <w:rFonts w:ascii="Arial" w:hAnsi="Arial" w:cs="Arial"/>
          <w:b/>
          <w:color w:val="0000FF"/>
          <w:sz w:val="24"/>
        </w:rPr>
        <w:tab/>
      </w:r>
      <w:r>
        <w:rPr>
          <w:rFonts w:ascii="Arial" w:hAnsi="Arial" w:cs="Arial"/>
          <w:b/>
          <w:sz w:val="24"/>
        </w:rPr>
        <w:t>UE MM Transactions Report Event</w:t>
      </w:r>
    </w:p>
    <w:p w14:paraId="44A8AF6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CR-0675  rev 1 Cat: B (Rel-17)</w:t>
      </w:r>
      <w:r>
        <w:rPr>
          <w:i/>
        </w:rPr>
        <w:br/>
      </w:r>
      <w:r>
        <w:rPr>
          <w:i/>
        </w:rPr>
        <w:br/>
      </w:r>
      <w:r>
        <w:rPr>
          <w:i/>
        </w:rPr>
        <w:tab/>
      </w:r>
      <w:r>
        <w:rPr>
          <w:i/>
        </w:rPr>
        <w:tab/>
      </w:r>
      <w:r>
        <w:rPr>
          <w:i/>
        </w:rPr>
        <w:tab/>
      </w:r>
      <w:r>
        <w:rPr>
          <w:i/>
        </w:rPr>
        <w:tab/>
      </w:r>
      <w:r>
        <w:rPr>
          <w:i/>
        </w:rPr>
        <w:tab/>
        <w:t>Source: Ericsson</w:t>
      </w:r>
    </w:p>
    <w:p w14:paraId="46C174A2" w14:textId="77777777" w:rsidR="00555625" w:rsidRDefault="00555625" w:rsidP="00555625">
      <w:pPr>
        <w:rPr>
          <w:color w:val="808080"/>
        </w:rPr>
      </w:pPr>
      <w:r>
        <w:rPr>
          <w:color w:val="808080"/>
        </w:rPr>
        <w:t>(Replaces C4-220235)</w:t>
      </w:r>
    </w:p>
    <w:p w14:paraId="29F5F86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1D5FF" w14:textId="5EEDCD15" w:rsidR="00555625" w:rsidRDefault="00555625" w:rsidP="00555625">
      <w:pPr>
        <w:rPr>
          <w:rFonts w:ascii="Arial" w:hAnsi="Arial" w:cs="Arial"/>
          <w:b/>
          <w:sz w:val="24"/>
        </w:rPr>
      </w:pPr>
      <w:r>
        <w:rPr>
          <w:rFonts w:ascii="Arial" w:hAnsi="Arial" w:cs="Arial"/>
          <w:b/>
          <w:color w:val="0000FF"/>
          <w:sz w:val="24"/>
        </w:rPr>
        <w:t>C4-220400</w:t>
      </w:r>
      <w:r>
        <w:rPr>
          <w:rFonts w:ascii="Arial" w:hAnsi="Arial" w:cs="Arial"/>
          <w:b/>
          <w:color w:val="0000FF"/>
          <w:sz w:val="24"/>
        </w:rPr>
        <w:tab/>
      </w:r>
      <w:r>
        <w:rPr>
          <w:rFonts w:ascii="Arial" w:hAnsi="Arial" w:cs="Arial"/>
          <w:b/>
          <w:sz w:val="24"/>
        </w:rPr>
        <w:t>User Consent subscription</w:t>
      </w:r>
    </w:p>
    <w:p w14:paraId="2349DEE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v17.5.0</w:t>
      </w:r>
      <w:r>
        <w:rPr>
          <w:i/>
        </w:rPr>
        <w:tab/>
        <w:t xml:space="preserve">  CR-0175  rev 1 Cat: B (Rel-17)</w:t>
      </w:r>
      <w:r>
        <w:rPr>
          <w:i/>
        </w:rPr>
        <w:br/>
      </w:r>
      <w:r>
        <w:rPr>
          <w:i/>
        </w:rPr>
        <w:br/>
      </w:r>
      <w:r>
        <w:rPr>
          <w:i/>
        </w:rPr>
        <w:tab/>
      </w:r>
      <w:r>
        <w:rPr>
          <w:i/>
        </w:rPr>
        <w:tab/>
      </w:r>
      <w:r>
        <w:rPr>
          <w:i/>
        </w:rPr>
        <w:tab/>
      </w:r>
      <w:r>
        <w:rPr>
          <w:i/>
        </w:rPr>
        <w:tab/>
      </w:r>
      <w:r>
        <w:rPr>
          <w:i/>
        </w:rPr>
        <w:tab/>
        <w:t>Source: Huawei</w:t>
      </w:r>
    </w:p>
    <w:p w14:paraId="451FB2F0" w14:textId="77777777" w:rsidR="00555625" w:rsidRDefault="00555625" w:rsidP="00555625">
      <w:pPr>
        <w:rPr>
          <w:color w:val="808080"/>
        </w:rPr>
      </w:pPr>
      <w:r>
        <w:rPr>
          <w:color w:val="808080"/>
        </w:rPr>
        <w:t>(Replaces C4-220244)</w:t>
      </w:r>
    </w:p>
    <w:p w14:paraId="2B5D127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18EB8" w14:textId="048C9B39" w:rsidR="00555625" w:rsidRDefault="00555625" w:rsidP="00555625">
      <w:pPr>
        <w:rPr>
          <w:rFonts w:ascii="Arial" w:hAnsi="Arial" w:cs="Arial"/>
          <w:b/>
          <w:sz w:val="24"/>
        </w:rPr>
      </w:pPr>
      <w:r>
        <w:rPr>
          <w:rFonts w:ascii="Arial" w:hAnsi="Arial" w:cs="Arial"/>
          <w:b/>
          <w:color w:val="0000FF"/>
          <w:sz w:val="24"/>
        </w:rPr>
        <w:t>C4-220401</w:t>
      </w:r>
      <w:r>
        <w:rPr>
          <w:rFonts w:ascii="Arial" w:hAnsi="Arial" w:cs="Arial"/>
          <w:b/>
          <w:color w:val="0000FF"/>
          <w:sz w:val="24"/>
        </w:rPr>
        <w:tab/>
      </w:r>
      <w:r>
        <w:rPr>
          <w:rFonts w:ascii="Arial" w:hAnsi="Arial" w:cs="Arial"/>
          <w:b/>
          <w:sz w:val="24"/>
        </w:rPr>
        <w:t>User Consent subscription</w:t>
      </w:r>
    </w:p>
    <w:p w14:paraId="37A6C97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v17.5.0</w:t>
      </w:r>
      <w:r>
        <w:rPr>
          <w:i/>
        </w:rPr>
        <w:tab/>
        <w:t xml:space="preserve">  CR-0416  rev 1 Cat: B (Rel-17)</w:t>
      </w:r>
      <w:r>
        <w:rPr>
          <w:i/>
        </w:rPr>
        <w:br/>
      </w:r>
      <w:r>
        <w:rPr>
          <w:i/>
        </w:rPr>
        <w:br/>
      </w:r>
      <w:r>
        <w:rPr>
          <w:i/>
        </w:rPr>
        <w:tab/>
      </w:r>
      <w:r>
        <w:rPr>
          <w:i/>
        </w:rPr>
        <w:tab/>
      </w:r>
      <w:r>
        <w:rPr>
          <w:i/>
        </w:rPr>
        <w:tab/>
      </w:r>
      <w:r>
        <w:rPr>
          <w:i/>
        </w:rPr>
        <w:tab/>
      </w:r>
      <w:r>
        <w:rPr>
          <w:i/>
        </w:rPr>
        <w:tab/>
        <w:t>Source: Huawei, Nokia, Nokia Shanghai Bell</w:t>
      </w:r>
    </w:p>
    <w:p w14:paraId="7AC6DA90" w14:textId="77777777" w:rsidR="00555625" w:rsidRDefault="00555625" w:rsidP="00555625">
      <w:pPr>
        <w:rPr>
          <w:color w:val="808080"/>
        </w:rPr>
      </w:pPr>
      <w:r>
        <w:rPr>
          <w:color w:val="808080"/>
        </w:rPr>
        <w:t>(Replaces C4-220245)</w:t>
      </w:r>
    </w:p>
    <w:p w14:paraId="7D26ED2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B8D69" w14:textId="2675B4B0" w:rsidR="00555625" w:rsidRDefault="00555625" w:rsidP="00555625">
      <w:pPr>
        <w:rPr>
          <w:rFonts w:ascii="Arial" w:hAnsi="Arial" w:cs="Arial"/>
          <w:b/>
          <w:sz w:val="24"/>
        </w:rPr>
      </w:pPr>
      <w:r>
        <w:rPr>
          <w:rFonts w:ascii="Arial" w:hAnsi="Arial" w:cs="Arial"/>
          <w:b/>
          <w:color w:val="0000FF"/>
          <w:sz w:val="24"/>
        </w:rPr>
        <w:lastRenderedPageBreak/>
        <w:t>C4-220402</w:t>
      </w:r>
      <w:r>
        <w:rPr>
          <w:rFonts w:ascii="Arial" w:hAnsi="Arial" w:cs="Arial"/>
          <w:b/>
          <w:color w:val="0000FF"/>
          <w:sz w:val="24"/>
        </w:rPr>
        <w:tab/>
      </w:r>
      <w:r>
        <w:rPr>
          <w:rFonts w:ascii="Arial" w:hAnsi="Arial" w:cs="Arial"/>
          <w:b/>
          <w:sz w:val="24"/>
        </w:rPr>
        <w:t>AF registration with support of mapping between UE IP address and UE ID</w:t>
      </w:r>
    </w:p>
    <w:p w14:paraId="75E147D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CR-0659  rev 1 Cat: B (Rel-17)</w:t>
      </w:r>
      <w:r>
        <w:rPr>
          <w:i/>
        </w:rPr>
        <w:br/>
      </w:r>
      <w:r>
        <w:rPr>
          <w:i/>
        </w:rPr>
        <w:br/>
      </w:r>
      <w:r>
        <w:rPr>
          <w:i/>
        </w:rPr>
        <w:tab/>
      </w:r>
      <w:r>
        <w:rPr>
          <w:i/>
        </w:rPr>
        <w:tab/>
      </w:r>
      <w:r>
        <w:rPr>
          <w:i/>
        </w:rPr>
        <w:tab/>
      </w:r>
      <w:r>
        <w:rPr>
          <w:i/>
        </w:rPr>
        <w:tab/>
      </w:r>
      <w:r>
        <w:rPr>
          <w:i/>
        </w:rPr>
        <w:tab/>
        <w:t>Source: Huawei, Nokia, Nokia Shanghai Bell, CATT</w:t>
      </w:r>
    </w:p>
    <w:p w14:paraId="7C941007" w14:textId="77777777" w:rsidR="00555625" w:rsidRDefault="00555625" w:rsidP="00555625">
      <w:pPr>
        <w:rPr>
          <w:color w:val="808080"/>
        </w:rPr>
      </w:pPr>
      <w:r>
        <w:rPr>
          <w:color w:val="808080"/>
        </w:rPr>
        <w:t>(Replaces C4-220246)</w:t>
      </w:r>
    </w:p>
    <w:p w14:paraId="3A33A14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F05F3" w14:textId="77777777" w:rsidR="00555625" w:rsidRDefault="00555625" w:rsidP="00555625">
      <w:pPr>
        <w:pStyle w:val="Heading4"/>
      </w:pPr>
      <w:bookmarkStart w:id="61" w:name="_Toc94025082"/>
      <w:r>
        <w:t>6.2.15</w:t>
      </w:r>
      <w:r>
        <w:tab/>
        <w:t>Enhancements of 3GPP Northbound Interfaces [NBI17]</w:t>
      </w:r>
      <w:bookmarkEnd w:id="61"/>
    </w:p>
    <w:p w14:paraId="5A2C9237" w14:textId="77777777" w:rsidR="00555625" w:rsidRDefault="00555625" w:rsidP="00555625">
      <w:pPr>
        <w:pStyle w:val="Heading4"/>
      </w:pPr>
      <w:bookmarkStart w:id="62" w:name="_Toc94025083"/>
      <w:r>
        <w:t>6.2.16</w:t>
      </w:r>
      <w:r>
        <w:tab/>
        <w:t>System enhancement for redundant PDU session [TEI17_SE_RPS]</w:t>
      </w:r>
      <w:bookmarkEnd w:id="62"/>
    </w:p>
    <w:p w14:paraId="390D842C" w14:textId="77777777" w:rsidR="00555625" w:rsidRDefault="00555625" w:rsidP="00555625">
      <w:pPr>
        <w:pStyle w:val="Heading4"/>
      </w:pPr>
      <w:bookmarkStart w:id="63" w:name="_Toc94025084"/>
      <w:r>
        <w:t>6.2.17</w:t>
      </w:r>
      <w:r>
        <w:tab/>
        <w:t>CT aspects of Support for Minimization of service Interruption [MINT]</w:t>
      </w:r>
      <w:bookmarkEnd w:id="63"/>
    </w:p>
    <w:p w14:paraId="169D1B1F" w14:textId="77777777" w:rsidR="00555625" w:rsidRDefault="00555625" w:rsidP="00555625">
      <w:pPr>
        <w:pStyle w:val="Heading4"/>
      </w:pPr>
      <w:bookmarkStart w:id="64" w:name="_Toc94025085"/>
      <w:r>
        <w:t>6.2.18</w:t>
      </w:r>
      <w:r>
        <w:tab/>
        <w:t>CT aspects of Architecture Enhancement for NR Reduced Capability Devices [ARCH_NR_REDCAP]</w:t>
      </w:r>
      <w:bookmarkEnd w:id="64"/>
    </w:p>
    <w:p w14:paraId="0CA17B50" w14:textId="2E7BB6AC" w:rsidR="00555625" w:rsidRDefault="00555625" w:rsidP="00555625">
      <w:pPr>
        <w:rPr>
          <w:rFonts w:ascii="Arial" w:hAnsi="Arial" w:cs="Arial"/>
          <w:b/>
          <w:sz w:val="24"/>
        </w:rPr>
      </w:pPr>
      <w:r>
        <w:rPr>
          <w:rFonts w:ascii="Arial" w:hAnsi="Arial" w:cs="Arial"/>
          <w:b/>
          <w:color w:val="0000FF"/>
          <w:sz w:val="24"/>
        </w:rPr>
        <w:t>C4-220150</w:t>
      </w:r>
      <w:r>
        <w:rPr>
          <w:rFonts w:ascii="Arial" w:hAnsi="Arial" w:cs="Arial"/>
          <w:b/>
          <w:color w:val="0000FF"/>
          <w:sz w:val="24"/>
        </w:rPr>
        <w:tab/>
      </w:r>
      <w:r>
        <w:rPr>
          <w:rFonts w:ascii="Arial" w:hAnsi="Arial" w:cs="Arial"/>
          <w:b/>
          <w:sz w:val="24"/>
        </w:rPr>
        <w:t>RedCap access restriction</w:t>
      </w:r>
    </w:p>
    <w:p w14:paraId="50CF3CA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v17.0.0</w:t>
      </w:r>
      <w:r>
        <w:rPr>
          <w:i/>
        </w:rPr>
        <w:tab/>
        <w:t xml:space="preserve">  CR-0586  Cat: B (Rel-17)</w:t>
      </w:r>
      <w:r>
        <w:rPr>
          <w:i/>
        </w:rPr>
        <w:br/>
      </w:r>
      <w:r>
        <w:rPr>
          <w:i/>
        </w:rPr>
        <w:br/>
      </w:r>
      <w:r>
        <w:rPr>
          <w:i/>
        </w:rPr>
        <w:tab/>
      </w:r>
      <w:r>
        <w:rPr>
          <w:i/>
        </w:rPr>
        <w:tab/>
      </w:r>
      <w:r>
        <w:rPr>
          <w:i/>
        </w:rPr>
        <w:tab/>
      </w:r>
      <w:r>
        <w:rPr>
          <w:i/>
        </w:rPr>
        <w:tab/>
      </w:r>
      <w:r>
        <w:rPr>
          <w:i/>
        </w:rPr>
        <w:tab/>
        <w:t>Source: China Mobile</w:t>
      </w:r>
    </w:p>
    <w:p w14:paraId="11F3773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C4-220335</w:t>
      </w:r>
      <w:r>
        <w:rPr>
          <w:color w:val="993300"/>
          <w:u w:val="single"/>
        </w:rPr>
        <w:t>.</w:t>
      </w:r>
    </w:p>
    <w:p w14:paraId="5B1BB8DA" w14:textId="1145C669" w:rsidR="00555625" w:rsidRDefault="00555625" w:rsidP="00555625">
      <w:pPr>
        <w:rPr>
          <w:rFonts w:ascii="Arial" w:hAnsi="Arial" w:cs="Arial"/>
          <w:b/>
          <w:sz w:val="24"/>
        </w:rPr>
      </w:pPr>
      <w:r>
        <w:rPr>
          <w:rFonts w:ascii="Arial" w:hAnsi="Arial" w:cs="Arial"/>
          <w:b/>
          <w:color w:val="0000FF"/>
          <w:sz w:val="24"/>
        </w:rPr>
        <w:t>C4-220151</w:t>
      </w:r>
      <w:r>
        <w:rPr>
          <w:rFonts w:ascii="Arial" w:hAnsi="Arial" w:cs="Arial"/>
          <w:b/>
          <w:color w:val="0000FF"/>
          <w:sz w:val="24"/>
        </w:rPr>
        <w:tab/>
      </w:r>
      <w:r>
        <w:rPr>
          <w:rFonts w:ascii="Arial" w:hAnsi="Arial" w:cs="Arial"/>
          <w:b/>
          <w:sz w:val="24"/>
        </w:rPr>
        <w:t>RedCap indication in UE context</w:t>
      </w:r>
    </w:p>
    <w:p w14:paraId="0A166FD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CR-0669  Cat: B (Rel-17)</w:t>
      </w:r>
      <w:r>
        <w:rPr>
          <w:i/>
        </w:rPr>
        <w:br/>
      </w:r>
      <w:r>
        <w:rPr>
          <w:i/>
        </w:rPr>
        <w:br/>
      </w:r>
      <w:r>
        <w:rPr>
          <w:i/>
        </w:rPr>
        <w:tab/>
      </w:r>
      <w:r>
        <w:rPr>
          <w:i/>
        </w:rPr>
        <w:tab/>
      </w:r>
      <w:r>
        <w:rPr>
          <w:i/>
        </w:rPr>
        <w:tab/>
      </w:r>
      <w:r>
        <w:rPr>
          <w:i/>
        </w:rPr>
        <w:tab/>
      </w:r>
      <w:r>
        <w:rPr>
          <w:i/>
        </w:rPr>
        <w:tab/>
        <w:t>Source: China Mobile</w:t>
      </w:r>
    </w:p>
    <w:p w14:paraId="11BED00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9778C" w14:textId="71410BD6" w:rsidR="00555625" w:rsidRDefault="00555625" w:rsidP="00555625">
      <w:pPr>
        <w:rPr>
          <w:rFonts w:ascii="Arial" w:hAnsi="Arial" w:cs="Arial"/>
          <w:b/>
          <w:sz w:val="24"/>
        </w:rPr>
      </w:pPr>
      <w:r>
        <w:rPr>
          <w:rFonts w:ascii="Arial" w:hAnsi="Arial" w:cs="Arial"/>
          <w:b/>
          <w:color w:val="0000FF"/>
          <w:sz w:val="24"/>
        </w:rPr>
        <w:t>C4-220267</w:t>
      </w:r>
      <w:r>
        <w:rPr>
          <w:rFonts w:ascii="Arial" w:hAnsi="Arial" w:cs="Arial"/>
          <w:b/>
          <w:color w:val="0000FF"/>
          <w:sz w:val="24"/>
        </w:rPr>
        <w:tab/>
      </w:r>
      <w:r>
        <w:rPr>
          <w:rFonts w:ascii="Arial" w:hAnsi="Arial" w:cs="Arial"/>
          <w:b/>
          <w:sz w:val="24"/>
        </w:rPr>
        <w:t>Support of Access Restriction for RedCap</w:t>
      </w:r>
    </w:p>
    <w:p w14:paraId="670194A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v17.0.0</w:t>
      </w:r>
      <w:r>
        <w:rPr>
          <w:i/>
        </w:rPr>
        <w:tab/>
        <w:t xml:space="preserve">  CR-0587  Cat: B (Rel-17)</w:t>
      </w:r>
      <w:r>
        <w:rPr>
          <w:i/>
        </w:rPr>
        <w:br/>
      </w:r>
      <w:r>
        <w:rPr>
          <w:i/>
        </w:rPr>
        <w:br/>
      </w:r>
      <w:r>
        <w:rPr>
          <w:i/>
        </w:rPr>
        <w:tab/>
      </w:r>
      <w:r>
        <w:rPr>
          <w:i/>
        </w:rPr>
        <w:tab/>
      </w:r>
      <w:r>
        <w:rPr>
          <w:i/>
        </w:rPr>
        <w:tab/>
      </w:r>
      <w:r>
        <w:rPr>
          <w:i/>
        </w:rPr>
        <w:tab/>
      </w:r>
      <w:r>
        <w:rPr>
          <w:i/>
        </w:rPr>
        <w:tab/>
        <w:t>Source: Huawei</w:t>
      </w:r>
    </w:p>
    <w:p w14:paraId="09A4EF3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FFA77" w14:textId="11CF82F8" w:rsidR="00555625" w:rsidRDefault="00555625" w:rsidP="00555625">
      <w:pPr>
        <w:rPr>
          <w:rFonts w:ascii="Arial" w:hAnsi="Arial" w:cs="Arial"/>
          <w:b/>
          <w:sz w:val="24"/>
        </w:rPr>
      </w:pPr>
      <w:r>
        <w:rPr>
          <w:rFonts w:ascii="Arial" w:hAnsi="Arial" w:cs="Arial"/>
          <w:b/>
          <w:color w:val="0000FF"/>
          <w:sz w:val="24"/>
        </w:rPr>
        <w:t>C4-220335</w:t>
      </w:r>
      <w:r>
        <w:rPr>
          <w:rFonts w:ascii="Arial" w:hAnsi="Arial" w:cs="Arial"/>
          <w:b/>
          <w:color w:val="0000FF"/>
          <w:sz w:val="24"/>
        </w:rPr>
        <w:tab/>
      </w:r>
      <w:r>
        <w:rPr>
          <w:rFonts w:ascii="Arial" w:hAnsi="Arial" w:cs="Arial"/>
          <w:b/>
          <w:sz w:val="24"/>
        </w:rPr>
        <w:t>RedCap access restriction</w:t>
      </w:r>
    </w:p>
    <w:p w14:paraId="2E30489B"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v17.0.0</w:t>
      </w:r>
      <w:r>
        <w:rPr>
          <w:i/>
        </w:rPr>
        <w:tab/>
        <w:t xml:space="preserve">  CR-0586  rev 1 Cat: B (Rel-17)</w:t>
      </w:r>
      <w:r>
        <w:rPr>
          <w:i/>
        </w:rPr>
        <w:br/>
      </w:r>
      <w:r>
        <w:rPr>
          <w:i/>
        </w:rPr>
        <w:br/>
      </w:r>
      <w:r>
        <w:rPr>
          <w:i/>
        </w:rPr>
        <w:tab/>
      </w:r>
      <w:r>
        <w:rPr>
          <w:i/>
        </w:rPr>
        <w:tab/>
      </w:r>
      <w:r>
        <w:rPr>
          <w:i/>
        </w:rPr>
        <w:tab/>
      </w:r>
      <w:r>
        <w:rPr>
          <w:i/>
        </w:rPr>
        <w:tab/>
      </w:r>
      <w:r>
        <w:rPr>
          <w:i/>
        </w:rPr>
        <w:tab/>
        <w:t>Source: China Mobile, ZTE</w:t>
      </w:r>
    </w:p>
    <w:p w14:paraId="7244DA56" w14:textId="77777777" w:rsidR="00555625" w:rsidRDefault="00555625" w:rsidP="00555625">
      <w:pPr>
        <w:rPr>
          <w:color w:val="808080"/>
        </w:rPr>
      </w:pPr>
      <w:r>
        <w:rPr>
          <w:color w:val="808080"/>
        </w:rPr>
        <w:t>(Replaces C4-220150)</w:t>
      </w:r>
    </w:p>
    <w:p w14:paraId="15B9D03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C4-220355</w:t>
      </w:r>
      <w:r>
        <w:rPr>
          <w:color w:val="993300"/>
          <w:u w:val="single"/>
        </w:rPr>
        <w:t>.</w:t>
      </w:r>
    </w:p>
    <w:p w14:paraId="60E02E92" w14:textId="20C95833" w:rsidR="00555625" w:rsidRDefault="00555625" w:rsidP="00555625">
      <w:pPr>
        <w:rPr>
          <w:rFonts w:ascii="Arial" w:hAnsi="Arial" w:cs="Arial"/>
          <w:b/>
          <w:sz w:val="24"/>
        </w:rPr>
      </w:pPr>
      <w:r>
        <w:rPr>
          <w:rFonts w:ascii="Arial" w:hAnsi="Arial" w:cs="Arial"/>
          <w:b/>
          <w:color w:val="0000FF"/>
          <w:sz w:val="24"/>
        </w:rPr>
        <w:t>C4-220355</w:t>
      </w:r>
      <w:r>
        <w:rPr>
          <w:rFonts w:ascii="Arial" w:hAnsi="Arial" w:cs="Arial"/>
          <w:b/>
          <w:color w:val="0000FF"/>
          <w:sz w:val="24"/>
        </w:rPr>
        <w:tab/>
      </w:r>
      <w:r>
        <w:rPr>
          <w:rFonts w:ascii="Arial" w:hAnsi="Arial" w:cs="Arial"/>
          <w:b/>
          <w:sz w:val="24"/>
        </w:rPr>
        <w:t>RedCap access restriction</w:t>
      </w:r>
    </w:p>
    <w:p w14:paraId="414BB005"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v17.0.0</w:t>
      </w:r>
      <w:r>
        <w:rPr>
          <w:i/>
        </w:rPr>
        <w:tab/>
        <w:t xml:space="preserve">  CR-0586  rev 2 Cat: B (Rel-17)</w:t>
      </w:r>
      <w:r>
        <w:rPr>
          <w:i/>
        </w:rPr>
        <w:br/>
      </w:r>
      <w:r>
        <w:rPr>
          <w:i/>
        </w:rPr>
        <w:br/>
      </w:r>
      <w:r>
        <w:rPr>
          <w:i/>
        </w:rPr>
        <w:tab/>
      </w:r>
      <w:r>
        <w:rPr>
          <w:i/>
        </w:rPr>
        <w:tab/>
      </w:r>
      <w:r>
        <w:rPr>
          <w:i/>
        </w:rPr>
        <w:tab/>
      </w:r>
      <w:r>
        <w:rPr>
          <w:i/>
        </w:rPr>
        <w:tab/>
      </w:r>
      <w:r>
        <w:rPr>
          <w:i/>
        </w:rPr>
        <w:tab/>
        <w:t>Source: China Mobile, ZTE, Huawei</w:t>
      </w:r>
    </w:p>
    <w:p w14:paraId="669D410F" w14:textId="77777777" w:rsidR="00555625" w:rsidRDefault="00555625" w:rsidP="00555625">
      <w:pPr>
        <w:rPr>
          <w:color w:val="808080"/>
        </w:rPr>
      </w:pPr>
      <w:r>
        <w:rPr>
          <w:color w:val="808080"/>
        </w:rPr>
        <w:t>(Replaces C4-220335)</w:t>
      </w:r>
    </w:p>
    <w:p w14:paraId="2466969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B52F8" w14:textId="77777777" w:rsidR="00555625" w:rsidRDefault="00555625" w:rsidP="00555625">
      <w:pPr>
        <w:pStyle w:val="Heading4"/>
      </w:pPr>
      <w:bookmarkStart w:id="65" w:name="_Toc94025086"/>
      <w:r>
        <w:t>6.2.19</w:t>
      </w:r>
      <w:r>
        <w:tab/>
        <w:t>Enhancements of 3GPP profiles for cryptographic algorithms and security protocols [eCryptPr]</w:t>
      </w:r>
      <w:bookmarkEnd w:id="65"/>
    </w:p>
    <w:p w14:paraId="224A4C6D" w14:textId="77777777" w:rsidR="00555625" w:rsidRDefault="00555625" w:rsidP="00555625">
      <w:pPr>
        <w:pStyle w:val="Heading4"/>
      </w:pPr>
      <w:bookmarkStart w:id="66" w:name="_Toc94025087"/>
      <w:r>
        <w:t>6.2.20</w:t>
      </w:r>
      <w:r>
        <w:tab/>
        <w:t>CT aspects of enhancement of RAN Slicing for NR [NR_Slice-Core]</w:t>
      </w:r>
      <w:bookmarkEnd w:id="66"/>
    </w:p>
    <w:p w14:paraId="40D91F41" w14:textId="77777777" w:rsidR="00555625" w:rsidRDefault="00555625" w:rsidP="00555625">
      <w:pPr>
        <w:pStyle w:val="Heading4"/>
      </w:pPr>
      <w:bookmarkStart w:id="67" w:name="_Toc94025088"/>
      <w:r>
        <w:t>6.2.21</w:t>
      </w:r>
      <w:r>
        <w:tab/>
        <w:t>CT aspects of NB-IoT/eMTC Non-Terrestrial Networks in EPS [IoT_SAT_ARCH_EPS]</w:t>
      </w:r>
      <w:bookmarkEnd w:id="67"/>
    </w:p>
    <w:p w14:paraId="674970E5" w14:textId="07BFF606" w:rsidR="00555625" w:rsidRDefault="00555625" w:rsidP="00555625">
      <w:pPr>
        <w:rPr>
          <w:rFonts w:ascii="Arial" w:hAnsi="Arial" w:cs="Arial"/>
          <w:b/>
          <w:sz w:val="24"/>
        </w:rPr>
      </w:pPr>
      <w:r>
        <w:rPr>
          <w:rFonts w:ascii="Arial" w:hAnsi="Arial" w:cs="Arial"/>
          <w:b/>
          <w:color w:val="0000FF"/>
          <w:sz w:val="24"/>
        </w:rPr>
        <w:t>C4-220055</w:t>
      </w:r>
      <w:r>
        <w:rPr>
          <w:rFonts w:ascii="Arial" w:hAnsi="Arial" w:cs="Arial"/>
          <w:b/>
          <w:color w:val="0000FF"/>
          <w:sz w:val="24"/>
        </w:rPr>
        <w:tab/>
      </w:r>
      <w:r>
        <w:rPr>
          <w:rFonts w:ascii="Arial" w:hAnsi="Arial" w:cs="Arial"/>
          <w:b/>
          <w:sz w:val="24"/>
        </w:rPr>
        <w:t>Reply LS on EPS support for IoT NTN in Rel-17</w:t>
      </w:r>
    </w:p>
    <w:p w14:paraId="79652311"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C1-217258, to SA2, RAN2, CT, RAN, S, cc CT4, RAN3</w:t>
      </w:r>
      <w:r>
        <w:rPr>
          <w:i/>
        </w:rPr>
        <w:br/>
      </w:r>
      <w:r>
        <w:rPr>
          <w:i/>
        </w:rPr>
        <w:tab/>
      </w:r>
      <w:r>
        <w:rPr>
          <w:i/>
        </w:rPr>
        <w:tab/>
      </w:r>
      <w:r>
        <w:rPr>
          <w:i/>
        </w:rPr>
        <w:tab/>
      </w:r>
      <w:r>
        <w:rPr>
          <w:i/>
        </w:rPr>
        <w:tab/>
      </w:r>
      <w:r>
        <w:rPr>
          <w:i/>
        </w:rPr>
        <w:tab/>
        <w:t>Source: CT1</w:t>
      </w:r>
    </w:p>
    <w:p w14:paraId="7C07D43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DF81A" w14:textId="79DF7865" w:rsidR="00555625" w:rsidRDefault="00555625" w:rsidP="00555625">
      <w:pPr>
        <w:rPr>
          <w:rFonts w:ascii="Arial" w:hAnsi="Arial" w:cs="Arial"/>
          <w:b/>
          <w:sz w:val="24"/>
        </w:rPr>
      </w:pPr>
      <w:r>
        <w:rPr>
          <w:rFonts w:ascii="Arial" w:hAnsi="Arial" w:cs="Arial"/>
          <w:b/>
          <w:color w:val="0000FF"/>
          <w:sz w:val="24"/>
        </w:rPr>
        <w:t>C4-220060</w:t>
      </w:r>
      <w:r>
        <w:rPr>
          <w:rFonts w:ascii="Arial" w:hAnsi="Arial" w:cs="Arial"/>
          <w:b/>
          <w:color w:val="0000FF"/>
          <w:sz w:val="24"/>
        </w:rPr>
        <w:tab/>
      </w:r>
      <w:r>
        <w:rPr>
          <w:rFonts w:ascii="Arial" w:hAnsi="Arial" w:cs="Arial"/>
          <w:b/>
          <w:sz w:val="24"/>
        </w:rPr>
        <w:t>Reply LS on EPS support for IoT NTN in Rel-17</w:t>
      </w:r>
    </w:p>
    <w:p w14:paraId="69D30C96" w14:textId="77777777" w:rsidR="00555625" w:rsidRDefault="00555625" w:rsidP="0055562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64D16B5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AA551" w14:textId="3D8FEE27" w:rsidR="00555625" w:rsidRDefault="00555625" w:rsidP="00555625">
      <w:pPr>
        <w:rPr>
          <w:rFonts w:ascii="Arial" w:hAnsi="Arial" w:cs="Arial"/>
          <w:b/>
          <w:sz w:val="24"/>
        </w:rPr>
      </w:pPr>
      <w:r>
        <w:rPr>
          <w:rFonts w:ascii="Arial" w:hAnsi="Arial" w:cs="Arial"/>
          <w:b/>
          <w:color w:val="0000FF"/>
          <w:sz w:val="24"/>
        </w:rPr>
        <w:t>C4-220075</w:t>
      </w:r>
      <w:r>
        <w:rPr>
          <w:rFonts w:ascii="Arial" w:hAnsi="Arial" w:cs="Arial"/>
          <w:b/>
          <w:color w:val="0000FF"/>
          <w:sz w:val="24"/>
        </w:rPr>
        <w:tab/>
      </w:r>
      <w:r>
        <w:rPr>
          <w:rFonts w:ascii="Arial" w:hAnsi="Arial" w:cs="Arial"/>
          <w:b/>
          <w:sz w:val="24"/>
        </w:rPr>
        <w:t>RAT Type for IoT Satellite Access</w:t>
      </w:r>
    </w:p>
    <w:p w14:paraId="51E61C43"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v17.4.0</w:t>
      </w:r>
      <w:r>
        <w:rPr>
          <w:i/>
        </w:rPr>
        <w:tab/>
        <w:t xml:space="preserve">  CR-2038  Cat: B (Rel-17)</w:t>
      </w:r>
      <w:r>
        <w:rPr>
          <w:i/>
        </w:rPr>
        <w:br/>
      </w:r>
      <w:r>
        <w:rPr>
          <w:i/>
        </w:rPr>
        <w:br/>
      </w:r>
      <w:r>
        <w:rPr>
          <w:i/>
        </w:rPr>
        <w:tab/>
      </w:r>
      <w:r>
        <w:rPr>
          <w:i/>
        </w:rPr>
        <w:tab/>
      </w:r>
      <w:r>
        <w:rPr>
          <w:i/>
        </w:rPr>
        <w:tab/>
      </w:r>
      <w:r>
        <w:rPr>
          <w:i/>
        </w:rPr>
        <w:tab/>
      </w:r>
      <w:r>
        <w:rPr>
          <w:i/>
        </w:rPr>
        <w:tab/>
        <w:t>Source: ZTE</w:t>
      </w:r>
    </w:p>
    <w:p w14:paraId="70407C17" w14:textId="77777777" w:rsidR="00555625" w:rsidRDefault="00555625" w:rsidP="00555625">
      <w:pPr>
        <w:rPr>
          <w:rFonts w:ascii="Arial" w:hAnsi="Arial" w:cs="Arial"/>
          <w:b/>
        </w:rPr>
      </w:pPr>
      <w:r>
        <w:rPr>
          <w:rFonts w:ascii="Arial" w:hAnsi="Arial" w:cs="Arial"/>
          <w:b/>
        </w:rPr>
        <w:t xml:space="preserve">Abstract: </w:t>
      </w:r>
    </w:p>
    <w:p w14:paraId="2268EECE" w14:textId="77777777" w:rsidR="00555625" w:rsidRDefault="00555625" w:rsidP="00555625">
      <w:r>
        <w:t>This contribution introduces new RAT type for IoT satellite access.</w:t>
      </w:r>
    </w:p>
    <w:p w14:paraId="253B37B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B0199F" w14:textId="08A17E33" w:rsidR="00555625" w:rsidRDefault="00555625" w:rsidP="00555625">
      <w:pPr>
        <w:rPr>
          <w:rFonts w:ascii="Arial" w:hAnsi="Arial" w:cs="Arial"/>
          <w:b/>
          <w:sz w:val="24"/>
        </w:rPr>
      </w:pPr>
      <w:r>
        <w:rPr>
          <w:rFonts w:ascii="Arial" w:hAnsi="Arial" w:cs="Arial"/>
          <w:b/>
          <w:color w:val="0000FF"/>
          <w:sz w:val="24"/>
        </w:rPr>
        <w:t>C4-220076</w:t>
      </w:r>
      <w:r>
        <w:rPr>
          <w:rFonts w:ascii="Arial" w:hAnsi="Arial" w:cs="Arial"/>
          <w:b/>
          <w:color w:val="0000FF"/>
          <w:sz w:val="24"/>
        </w:rPr>
        <w:tab/>
      </w:r>
      <w:r>
        <w:rPr>
          <w:rFonts w:ascii="Arial" w:hAnsi="Arial" w:cs="Arial"/>
          <w:b/>
          <w:sz w:val="24"/>
        </w:rPr>
        <w:t>Access Restriction for IoT Satellite Access</w:t>
      </w:r>
    </w:p>
    <w:p w14:paraId="0360482A"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v17.0.0</w:t>
      </w:r>
      <w:r>
        <w:rPr>
          <w:i/>
        </w:rPr>
        <w:tab/>
        <w:t xml:space="preserve">  CR-0585  Cat: B (Rel-17)</w:t>
      </w:r>
      <w:r>
        <w:rPr>
          <w:i/>
        </w:rPr>
        <w:br/>
      </w:r>
      <w:r>
        <w:rPr>
          <w:i/>
        </w:rPr>
        <w:br/>
      </w:r>
      <w:r>
        <w:rPr>
          <w:i/>
        </w:rPr>
        <w:tab/>
      </w:r>
      <w:r>
        <w:rPr>
          <w:i/>
        </w:rPr>
        <w:tab/>
      </w:r>
      <w:r>
        <w:rPr>
          <w:i/>
        </w:rPr>
        <w:tab/>
      </w:r>
      <w:r>
        <w:rPr>
          <w:i/>
        </w:rPr>
        <w:tab/>
      </w:r>
      <w:r>
        <w:rPr>
          <w:i/>
        </w:rPr>
        <w:tab/>
        <w:t>Source: ZTE</w:t>
      </w:r>
    </w:p>
    <w:p w14:paraId="3724C4BA" w14:textId="77777777" w:rsidR="00555625" w:rsidRDefault="00555625" w:rsidP="00555625">
      <w:pPr>
        <w:rPr>
          <w:rFonts w:ascii="Arial" w:hAnsi="Arial" w:cs="Arial"/>
          <w:b/>
        </w:rPr>
      </w:pPr>
      <w:r>
        <w:rPr>
          <w:rFonts w:ascii="Arial" w:hAnsi="Arial" w:cs="Arial"/>
          <w:b/>
        </w:rPr>
        <w:t xml:space="preserve">Abstract: </w:t>
      </w:r>
    </w:p>
    <w:p w14:paraId="30C768A1" w14:textId="77777777" w:rsidR="00555625" w:rsidRDefault="00555625" w:rsidP="00555625">
      <w:r>
        <w:t>This contribution introduces access restriction for supporting IoT satellite access</w:t>
      </w:r>
    </w:p>
    <w:p w14:paraId="6E3B398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C4-220360</w:t>
      </w:r>
      <w:r>
        <w:rPr>
          <w:color w:val="993300"/>
          <w:u w:val="single"/>
        </w:rPr>
        <w:t>.</w:t>
      </w:r>
    </w:p>
    <w:p w14:paraId="3673245F" w14:textId="4DA7D812" w:rsidR="00555625" w:rsidRDefault="00555625" w:rsidP="00555625">
      <w:pPr>
        <w:rPr>
          <w:rFonts w:ascii="Arial" w:hAnsi="Arial" w:cs="Arial"/>
          <w:b/>
          <w:sz w:val="24"/>
        </w:rPr>
      </w:pPr>
      <w:r>
        <w:rPr>
          <w:rFonts w:ascii="Arial" w:hAnsi="Arial" w:cs="Arial"/>
          <w:b/>
          <w:color w:val="0000FF"/>
          <w:sz w:val="24"/>
        </w:rPr>
        <w:t>C4-220077</w:t>
      </w:r>
      <w:r>
        <w:rPr>
          <w:rFonts w:ascii="Arial" w:hAnsi="Arial" w:cs="Arial"/>
          <w:b/>
          <w:color w:val="0000FF"/>
          <w:sz w:val="24"/>
        </w:rPr>
        <w:tab/>
      </w:r>
      <w:r>
        <w:rPr>
          <w:rFonts w:ascii="Arial" w:hAnsi="Arial" w:cs="Arial"/>
          <w:b/>
          <w:sz w:val="24"/>
        </w:rPr>
        <w:t>Access Restriction for IoT Satellite Access</w:t>
      </w:r>
    </w:p>
    <w:p w14:paraId="1C828BC6"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v17.1.0</w:t>
      </w:r>
      <w:r>
        <w:rPr>
          <w:i/>
        </w:rPr>
        <w:tab/>
        <w:t xml:space="preserve">  CR-0831  Cat: B (Rel-17)</w:t>
      </w:r>
      <w:r>
        <w:rPr>
          <w:i/>
        </w:rPr>
        <w:br/>
      </w:r>
      <w:r>
        <w:rPr>
          <w:i/>
        </w:rPr>
        <w:lastRenderedPageBreak/>
        <w:br/>
      </w:r>
      <w:r>
        <w:rPr>
          <w:i/>
        </w:rPr>
        <w:tab/>
      </w:r>
      <w:r>
        <w:rPr>
          <w:i/>
        </w:rPr>
        <w:tab/>
      </w:r>
      <w:r>
        <w:rPr>
          <w:i/>
        </w:rPr>
        <w:tab/>
      </w:r>
      <w:r>
        <w:rPr>
          <w:i/>
        </w:rPr>
        <w:tab/>
      </w:r>
      <w:r>
        <w:rPr>
          <w:i/>
        </w:rPr>
        <w:tab/>
        <w:t>Source: ZTE</w:t>
      </w:r>
    </w:p>
    <w:p w14:paraId="3EDB095F" w14:textId="77777777" w:rsidR="00555625" w:rsidRDefault="00555625" w:rsidP="00555625">
      <w:pPr>
        <w:rPr>
          <w:rFonts w:ascii="Arial" w:hAnsi="Arial" w:cs="Arial"/>
          <w:b/>
        </w:rPr>
      </w:pPr>
      <w:r>
        <w:rPr>
          <w:rFonts w:ascii="Arial" w:hAnsi="Arial" w:cs="Arial"/>
          <w:b/>
        </w:rPr>
        <w:t xml:space="preserve">Abstract: </w:t>
      </w:r>
    </w:p>
    <w:p w14:paraId="3FEE3C34" w14:textId="77777777" w:rsidR="00555625" w:rsidRDefault="00555625" w:rsidP="00555625">
      <w:r>
        <w:t>This contribution introduces access restriction for supporting IoT satellite access</w:t>
      </w:r>
    </w:p>
    <w:p w14:paraId="6A5AC90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C4-220361</w:t>
      </w:r>
      <w:r>
        <w:rPr>
          <w:color w:val="993300"/>
          <w:u w:val="single"/>
        </w:rPr>
        <w:t>.</w:t>
      </w:r>
    </w:p>
    <w:p w14:paraId="3B190FB1" w14:textId="2E55379B" w:rsidR="00555625" w:rsidRDefault="00555625" w:rsidP="00555625">
      <w:pPr>
        <w:rPr>
          <w:rFonts w:ascii="Arial" w:hAnsi="Arial" w:cs="Arial"/>
          <w:b/>
          <w:sz w:val="24"/>
        </w:rPr>
      </w:pPr>
      <w:r>
        <w:rPr>
          <w:rFonts w:ascii="Arial" w:hAnsi="Arial" w:cs="Arial"/>
          <w:b/>
          <w:color w:val="0000FF"/>
          <w:sz w:val="24"/>
        </w:rPr>
        <w:t>C4-220258</w:t>
      </w:r>
      <w:r>
        <w:rPr>
          <w:rFonts w:ascii="Arial" w:hAnsi="Arial" w:cs="Arial"/>
          <w:b/>
          <w:color w:val="0000FF"/>
          <w:sz w:val="24"/>
        </w:rPr>
        <w:tab/>
      </w:r>
      <w:r>
        <w:rPr>
          <w:rFonts w:ascii="Arial" w:hAnsi="Arial" w:cs="Arial"/>
          <w:b/>
          <w:sz w:val="24"/>
        </w:rPr>
        <w:t>PLMN Verification</w:t>
      </w:r>
    </w:p>
    <w:p w14:paraId="02F749B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v16.3.0</w:t>
      </w:r>
      <w:r>
        <w:rPr>
          <w:i/>
        </w:rPr>
        <w:tab/>
        <w:t xml:space="preserve">  CR-0060  Cat: B (Rel-17)</w:t>
      </w:r>
      <w:r>
        <w:rPr>
          <w:i/>
        </w:rPr>
        <w:br/>
      </w:r>
      <w:r>
        <w:rPr>
          <w:i/>
        </w:rPr>
        <w:br/>
      </w:r>
      <w:r>
        <w:rPr>
          <w:i/>
        </w:rPr>
        <w:tab/>
      </w:r>
      <w:r>
        <w:rPr>
          <w:i/>
        </w:rPr>
        <w:tab/>
      </w:r>
      <w:r>
        <w:rPr>
          <w:i/>
        </w:rPr>
        <w:tab/>
      </w:r>
      <w:r>
        <w:rPr>
          <w:i/>
        </w:rPr>
        <w:tab/>
      </w:r>
      <w:r>
        <w:rPr>
          <w:i/>
        </w:rPr>
        <w:tab/>
        <w:t>Source: Huawei</w:t>
      </w:r>
    </w:p>
    <w:p w14:paraId="5E6C2A6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C4-220404</w:t>
      </w:r>
      <w:r>
        <w:rPr>
          <w:color w:val="993300"/>
          <w:u w:val="single"/>
        </w:rPr>
        <w:t>.</w:t>
      </w:r>
    </w:p>
    <w:p w14:paraId="1642FDB1" w14:textId="5DBE51C7" w:rsidR="00555625" w:rsidRDefault="00555625" w:rsidP="00555625">
      <w:pPr>
        <w:rPr>
          <w:rFonts w:ascii="Arial" w:hAnsi="Arial" w:cs="Arial"/>
          <w:b/>
          <w:sz w:val="24"/>
        </w:rPr>
      </w:pPr>
      <w:r>
        <w:rPr>
          <w:rFonts w:ascii="Arial" w:hAnsi="Arial" w:cs="Arial"/>
          <w:b/>
          <w:color w:val="0000FF"/>
          <w:sz w:val="24"/>
        </w:rPr>
        <w:t>C4-220259</w:t>
      </w:r>
      <w:r>
        <w:rPr>
          <w:rFonts w:ascii="Arial" w:hAnsi="Arial" w:cs="Arial"/>
          <w:b/>
          <w:color w:val="0000FF"/>
          <w:sz w:val="24"/>
        </w:rPr>
        <w:tab/>
      </w:r>
      <w:r>
        <w:rPr>
          <w:rFonts w:ascii="Arial" w:hAnsi="Arial" w:cs="Arial"/>
          <w:b/>
          <w:sz w:val="24"/>
        </w:rPr>
        <w:t>RAT Type</w:t>
      </w:r>
    </w:p>
    <w:p w14:paraId="57C5CC0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CR-2043  Cat: B (Rel-17)</w:t>
      </w:r>
      <w:r>
        <w:rPr>
          <w:i/>
        </w:rPr>
        <w:br/>
      </w:r>
      <w:r>
        <w:rPr>
          <w:i/>
        </w:rPr>
        <w:br/>
      </w:r>
      <w:r>
        <w:rPr>
          <w:i/>
        </w:rPr>
        <w:tab/>
      </w:r>
      <w:r>
        <w:rPr>
          <w:i/>
        </w:rPr>
        <w:tab/>
      </w:r>
      <w:r>
        <w:rPr>
          <w:i/>
        </w:rPr>
        <w:tab/>
      </w:r>
      <w:r>
        <w:rPr>
          <w:i/>
        </w:rPr>
        <w:tab/>
      </w:r>
      <w:r>
        <w:rPr>
          <w:i/>
        </w:rPr>
        <w:tab/>
        <w:t>Source: Huawei</w:t>
      </w:r>
    </w:p>
    <w:p w14:paraId="30C6DCE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C4-220440</w:t>
      </w:r>
      <w:r>
        <w:rPr>
          <w:color w:val="993300"/>
          <w:u w:val="single"/>
        </w:rPr>
        <w:t>.</w:t>
      </w:r>
    </w:p>
    <w:p w14:paraId="695418C1" w14:textId="6960DF7E" w:rsidR="00555625" w:rsidRDefault="00555625" w:rsidP="00555625">
      <w:pPr>
        <w:rPr>
          <w:rFonts w:ascii="Arial" w:hAnsi="Arial" w:cs="Arial"/>
          <w:b/>
          <w:sz w:val="24"/>
        </w:rPr>
      </w:pPr>
      <w:r>
        <w:rPr>
          <w:rFonts w:ascii="Arial" w:hAnsi="Arial" w:cs="Arial"/>
          <w:b/>
          <w:color w:val="0000FF"/>
          <w:sz w:val="24"/>
        </w:rPr>
        <w:t>C4-220360</w:t>
      </w:r>
      <w:r>
        <w:rPr>
          <w:rFonts w:ascii="Arial" w:hAnsi="Arial" w:cs="Arial"/>
          <w:b/>
          <w:color w:val="0000FF"/>
          <w:sz w:val="24"/>
        </w:rPr>
        <w:tab/>
      </w:r>
      <w:r>
        <w:rPr>
          <w:rFonts w:ascii="Arial" w:hAnsi="Arial" w:cs="Arial"/>
          <w:b/>
          <w:sz w:val="24"/>
        </w:rPr>
        <w:t>Access Restriction for IoT Satellite Access</w:t>
      </w:r>
    </w:p>
    <w:p w14:paraId="63A9642E"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v17.0.0</w:t>
      </w:r>
      <w:r>
        <w:rPr>
          <w:i/>
        </w:rPr>
        <w:tab/>
        <w:t xml:space="preserve">  CR-0585  rev 1 Cat: B (Rel-17)</w:t>
      </w:r>
      <w:r>
        <w:rPr>
          <w:i/>
        </w:rPr>
        <w:br/>
      </w:r>
      <w:r>
        <w:rPr>
          <w:i/>
        </w:rPr>
        <w:br/>
      </w:r>
      <w:r>
        <w:rPr>
          <w:i/>
        </w:rPr>
        <w:tab/>
      </w:r>
      <w:r>
        <w:rPr>
          <w:i/>
        </w:rPr>
        <w:tab/>
      </w:r>
      <w:r>
        <w:rPr>
          <w:i/>
        </w:rPr>
        <w:tab/>
      </w:r>
      <w:r>
        <w:rPr>
          <w:i/>
        </w:rPr>
        <w:tab/>
      </w:r>
      <w:r>
        <w:rPr>
          <w:i/>
        </w:rPr>
        <w:tab/>
        <w:t>Source: ZTE</w:t>
      </w:r>
    </w:p>
    <w:p w14:paraId="4F3AC482" w14:textId="77777777" w:rsidR="00555625" w:rsidRDefault="00555625" w:rsidP="00555625">
      <w:pPr>
        <w:rPr>
          <w:color w:val="808080"/>
        </w:rPr>
      </w:pPr>
      <w:r>
        <w:rPr>
          <w:color w:val="808080"/>
        </w:rPr>
        <w:t>(Replaces C4-220076)</w:t>
      </w:r>
    </w:p>
    <w:p w14:paraId="172A1881" w14:textId="77777777" w:rsidR="00555625" w:rsidRDefault="00555625" w:rsidP="00555625">
      <w:pPr>
        <w:rPr>
          <w:rFonts w:ascii="Arial" w:hAnsi="Arial" w:cs="Arial"/>
          <w:b/>
        </w:rPr>
      </w:pPr>
      <w:r>
        <w:rPr>
          <w:rFonts w:ascii="Arial" w:hAnsi="Arial" w:cs="Arial"/>
          <w:b/>
        </w:rPr>
        <w:t xml:space="preserve">Abstract: </w:t>
      </w:r>
    </w:p>
    <w:p w14:paraId="64F64127" w14:textId="77777777" w:rsidR="00555625" w:rsidRDefault="00555625" w:rsidP="00555625">
      <w:r>
        <w:t>This contribution introduces access restriction for supporting IoT satellite access</w:t>
      </w:r>
    </w:p>
    <w:p w14:paraId="04291FF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ACA3A" w14:textId="6E2E3F30" w:rsidR="00555625" w:rsidRDefault="00555625" w:rsidP="00555625">
      <w:pPr>
        <w:rPr>
          <w:rFonts w:ascii="Arial" w:hAnsi="Arial" w:cs="Arial"/>
          <w:b/>
          <w:sz w:val="24"/>
        </w:rPr>
      </w:pPr>
      <w:r>
        <w:rPr>
          <w:rFonts w:ascii="Arial" w:hAnsi="Arial" w:cs="Arial"/>
          <w:b/>
          <w:color w:val="0000FF"/>
          <w:sz w:val="24"/>
        </w:rPr>
        <w:t>C4-220361</w:t>
      </w:r>
      <w:r>
        <w:rPr>
          <w:rFonts w:ascii="Arial" w:hAnsi="Arial" w:cs="Arial"/>
          <w:b/>
          <w:color w:val="0000FF"/>
          <w:sz w:val="24"/>
        </w:rPr>
        <w:tab/>
      </w:r>
      <w:r>
        <w:rPr>
          <w:rFonts w:ascii="Arial" w:hAnsi="Arial" w:cs="Arial"/>
          <w:b/>
          <w:sz w:val="24"/>
        </w:rPr>
        <w:t>Access Restriction for IoT Satellite Access</w:t>
      </w:r>
    </w:p>
    <w:p w14:paraId="00380410"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v17.1.0</w:t>
      </w:r>
      <w:r>
        <w:rPr>
          <w:i/>
        </w:rPr>
        <w:tab/>
        <w:t xml:space="preserve">  CR-0831  rev 1 Cat: B (Rel-17)</w:t>
      </w:r>
      <w:r>
        <w:rPr>
          <w:i/>
        </w:rPr>
        <w:br/>
      </w:r>
      <w:r>
        <w:rPr>
          <w:i/>
        </w:rPr>
        <w:br/>
      </w:r>
      <w:r>
        <w:rPr>
          <w:i/>
        </w:rPr>
        <w:tab/>
      </w:r>
      <w:r>
        <w:rPr>
          <w:i/>
        </w:rPr>
        <w:tab/>
      </w:r>
      <w:r>
        <w:rPr>
          <w:i/>
        </w:rPr>
        <w:tab/>
      </w:r>
      <w:r>
        <w:rPr>
          <w:i/>
        </w:rPr>
        <w:tab/>
      </w:r>
      <w:r>
        <w:rPr>
          <w:i/>
        </w:rPr>
        <w:tab/>
        <w:t>Source: ZTE</w:t>
      </w:r>
    </w:p>
    <w:p w14:paraId="2ECC11FB" w14:textId="77777777" w:rsidR="00555625" w:rsidRDefault="00555625" w:rsidP="00555625">
      <w:pPr>
        <w:rPr>
          <w:color w:val="808080"/>
        </w:rPr>
      </w:pPr>
      <w:r>
        <w:rPr>
          <w:color w:val="808080"/>
        </w:rPr>
        <w:t>(Replaces C4-220077)</w:t>
      </w:r>
    </w:p>
    <w:p w14:paraId="0FDB7228" w14:textId="77777777" w:rsidR="00555625" w:rsidRDefault="00555625" w:rsidP="00555625">
      <w:pPr>
        <w:rPr>
          <w:rFonts w:ascii="Arial" w:hAnsi="Arial" w:cs="Arial"/>
          <w:b/>
        </w:rPr>
      </w:pPr>
      <w:r>
        <w:rPr>
          <w:rFonts w:ascii="Arial" w:hAnsi="Arial" w:cs="Arial"/>
          <w:b/>
        </w:rPr>
        <w:t xml:space="preserve">Abstract: </w:t>
      </w:r>
    </w:p>
    <w:p w14:paraId="3F1E6358" w14:textId="77777777" w:rsidR="00555625" w:rsidRDefault="00555625" w:rsidP="00555625">
      <w:r>
        <w:t>This contribution introduces access restriction for supporting IoT satellite access</w:t>
      </w:r>
    </w:p>
    <w:p w14:paraId="4BFB131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AFEC2" w14:textId="6509694D" w:rsidR="00555625" w:rsidRDefault="00555625" w:rsidP="00555625">
      <w:pPr>
        <w:rPr>
          <w:rFonts w:ascii="Arial" w:hAnsi="Arial" w:cs="Arial"/>
          <w:b/>
          <w:sz w:val="24"/>
        </w:rPr>
      </w:pPr>
      <w:r>
        <w:rPr>
          <w:rFonts w:ascii="Arial" w:hAnsi="Arial" w:cs="Arial"/>
          <w:b/>
          <w:color w:val="0000FF"/>
          <w:sz w:val="24"/>
        </w:rPr>
        <w:t>C4-220404</w:t>
      </w:r>
      <w:r>
        <w:rPr>
          <w:rFonts w:ascii="Arial" w:hAnsi="Arial" w:cs="Arial"/>
          <w:b/>
          <w:color w:val="0000FF"/>
          <w:sz w:val="24"/>
        </w:rPr>
        <w:tab/>
      </w:r>
      <w:r>
        <w:rPr>
          <w:rFonts w:ascii="Arial" w:hAnsi="Arial" w:cs="Arial"/>
          <w:b/>
          <w:sz w:val="24"/>
        </w:rPr>
        <w:t>PLMN Verification</w:t>
      </w:r>
    </w:p>
    <w:p w14:paraId="23B60D9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v16.3.0</w:t>
      </w:r>
      <w:r>
        <w:rPr>
          <w:i/>
        </w:rPr>
        <w:tab/>
        <w:t xml:space="preserve">  CR-0060  rev 1 Cat: B (Rel-17)</w:t>
      </w:r>
      <w:r>
        <w:rPr>
          <w:i/>
        </w:rPr>
        <w:br/>
      </w:r>
      <w:r>
        <w:rPr>
          <w:i/>
        </w:rPr>
        <w:br/>
      </w:r>
      <w:r>
        <w:rPr>
          <w:i/>
        </w:rPr>
        <w:tab/>
      </w:r>
      <w:r>
        <w:rPr>
          <w:i/>
        </w:rPr>
        <w:tab/>
      </w:r>
      <w:r>
        <w:rPr>
          <w:i/>
        </w:rPr>
        <w:tab/>
      </w:r>
      <w:r>
        <w:rPr>
          <w:i/>
        </w:rPr>
        <w:tab/>
      </w:r>
      <w:r>
        <w:rPr>
          <w:i/>
        </w:rPr>
        <w:tab/>
        <w:t>Source: Huawei</w:t>
      </w:r>
    </w:p>
    <w:p w14:paraId="6C9110FF" w14:textId="77777777" w:rsidR="00555625" w:rsidRDefault="00555625" w:rsidP="00555625">
      <w:pPr>
        <w:rPr>
          <w:color w:val="808080"/>
        </w:rPr>
      </w:pPr>
      <w:r>
        <w:rPr>
          <w:color w:val="808080"/>
        </w:rPr>
        <w:t>(Replaces C4-220258)</w:t>
      </w:r>
    </w:p>
    <w:p w14:paraId="4E5FA5CA"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98D62" w14:textId="424067E3" w:rsidR="00555625" w:rsidRDefault="00555625" w:rsidP="00555625">
      <w:pPr>
        <w:rPr>
          <w:rFonts w:ascii="Arial" w:hAnsi="Arial" w:cs="Arial"/>
          <w:b/>
          <w:sz w:val="24"/>
        </w:rPr>
      </w:pPr>
      <w:r>
        <w:rPr>
          <w:rFonts w:ascii="Arial" w:hAnsi="Arial" w:cs="Arial"/>
          <w:b/>
          <w:color w:val="0000FF"/>
          <w:sz w:val="24"/>
        </w:rPr>
        <w:t>C4-220440</w:t>
      </w:r>
      <w:r>
        <w:rPr>
          <w:rFonts w:ascii="Arial" w:hAnsi="Arial" w:cs="Arial"/>
          <w:b/>
          <w:color w:val="0000FF"/>
          <w:sz w:val="24"/>
        </w:rPr>
        <w:tab/>
      </w:r>
      <w:r>
        <w:rPr>
          <w:rFonts w:ascii="Arial" w:hAnsi="Arial" w:cs="Arial"/>
          <w:b/>
          <w:sz w:val="24"/>
        </w:rPr>
        <w:t>RAT Type</w:t>
      </w:r>
    </w:p>
    <w:p w14:paraId="7073E957"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CR-2043  rev 1 Cat: B (Rel-17)</w:t>
      </w:r>
      <w:r>
        <w:rPr>
          <w:i/>
        </w:rPr>
        <w:br/>
      </w:r>
      <w:r>
        <w:rPr>
          <w:i/>
        </w:rPr>
        <w:br/>
      </w:r>
      <w:r>
        <w:rPr>
          <w:i/>
        </w:rPr>
        <w:tab/>
      </w:r>
      <w:r>
        <w:rPr>
          <w:i/>
        </w:rPr>
        <w:tab/>
      </w:r>
      <w:r>
        <w:rPr>
          <w:i/>
        </w:rPr>
        <w:tab/>
      </w:r>
      <w:r>
        <w:rPr>
          <w:i/>
        </w:rPr>
        <w:tab/>
      </w:r>
      <w:r>
        <w:rPr>
          <w:i/>
        </w:rPr>
        <w:tab/>
        <w:t>Source: Huawei, ZTE</w:t>
      </w:r>
    </w:p>
    <w:p w14:paraId="0665884B" w14:textId="77777777" w:rsidR="00555625" w:rsidRDefault="00555625" w:rsidP="00555625">
      <w:pPr>
        <w:rPr>
          <w:color w:val="808080"/>
        </w:rPr>
      </w:pPr>
      <w:r>
        <w:rPr>
          <w:color w:val="808080"/>
        </w:rPr>
        <w:t>(Replaces C4-220259)</w:t>
      </w:r>
    </w:p>
    <w:p w14:paraId="6F2FE1C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C4-220457</w:t>
      </w:r>
      <w:r>
        <w:rPr>
          <w:color w:val="993300"/>
          <w:u w:val="single"/>
        </w:rPr>
        <w:t>.</w:t>
      </w:r>
    </w:p>
    <w:p w14:paraId="3BDE3EE4" w14:textId="0FCAF97A" w:rsidR="00555625" w:rsidRDefault="00555625" w:rsidP="00555625">
      <w:pPr>
        <w:rPr>
          <w:rFonts w:ascii="Arial" w:hAnsi="Arial" w:cs="Arial"/>
          <w:b/>
          <w:sz w:val="24"/>
        </w:rPr>
      </w:pPr>
      <w:r>
        <w:rPr>
          <w:rFonts w:ascii="Arial" w:hAnsi="Arial" w:cs="Arial"/>
          <w:b/>
          <w:color w:val="0000FF"/>
          <w:sz w:val="24"/>
        </w:rPr>
        <w:t>C4-220457</w:t>
      </w:r>
      <w:r>
        <w:rPr>
          <w:rFonts w:ascii="Arial" w:hAnsi="Arial" w:cs="Arial"/>
          <w:b/>
          <w:color w:val="0000FF"/>
          <w:sz w:val="24"/>
        </w:rPr>
        <w:tab/>
      </w:r>
      <w:r>
        <w:rPr>
          <w:rFonts w:ascii="Arial" w:hAnsi="Arial" w:cs="Arial"/>
          <w:b/>
          <w:sz w:val="24"/>
        </w:rPr>
        <w:t>RAT Type</w:t>
      </w:r>
    </w:p>
    <w:p w14:paraId="5DE77B07"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v17.4.0</w:t>
      </w:r>
      <w:r>
        <w:rPr>
          <w:i/>
        </w:rPr>
        <w:tab/>
        <w:t xml:space="preserve">  CR-2043  rev 2 Cat: B (Rel-17)</w:t>
      </w:r>
      <w:r>
        <w:rPr>
          <w:i/>
        </w:rPr>
        <w:br/>
      </w:r>
      <w:r>
        <w:rPr>
          <w:i/>
        </w:rPr>
        <w:br/>
      </w:r>
      <w:r>
        <w:rPr>
          <w:i/>
        </w:rPr>
        <w:tab/>
      </w:r>
      <w:r>
        <w:rPr>
          <w:i/>
        </w:rPr>
        <w:tab/>
      </w:r>
      <w:r>
        <w:rPr>
          <w:i/>
        </w:rPr>
        <w:tab/>
      </w:r>
      <w:r>
        <w:rPr>
          <w:i/>
        </w:rPr>
        <w:tab/>
      </w:r>
      <w:r>
        <w:rPr>
          <w:i/>
        </w:rPr>
        <w:tab/>
        <w:t>Source: Huawei, ZTE</w:t>
      </w:r>
    </w:p>
    <w:p w14:paraId="648A25E5" w14:textId="77777777" w:rsidR="00555625" w:rsidRDefault="00555625" w:rsidP="00555625">
      <w:pPr>
        <w:rPr>
          <w:color w:val="808080"/>
        </w:rPr>
      </w:pPr>
      <w:r>
        <w:rPr>
          <w:color w:val="808080"/>
        </w:rPr>
        <w:t>(Replaces C4-220440)</w:t>
      </w:r>
    </w:p>
    <w:p w14:paraId="10F53A7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344B8" w14:textId="77777777" w:rsidR="00555625" w:rsidRDefault="00555625" w:rsidP="00555625">
      <w:pPr>
        <w:pStyle w:val="Heading3"/>
      </w:pPr>
      <w:bookmarkStart w:id="68" w:name="_Toc94025089"/>
      <w:r>
        <w:t>6.3</w:t>
      </w:r>
      <w:r>
        <w:tab/>
        <w:t>Any Other Business for Rel-17</w:t>
      </w:r>
      <w:bookmarkEnd w:id="68"/>
    </w:p>
    <w:p w14:paraId="047DD9DD" w14:textId="77777777" w:rsidR="00555625" w:rsidRDefault="00555625" w:rsidP="00555625">
      <w:pPr>
        <w:pStyle w:val="Heading4"/>
      </w:pPr>
      <w:bookmarkStart w:id="69" w:name="_Toc94025090"/>
      <w:r>
        <w:t>6.3.1</w:t>
      </w:r>
      <w:r>
        <w:tab/>
        <w:t>5G_eSBA</w:t>
      </w:r>
      <w:bookmarkEnd w:id="69"/>
    </w:p>
    <w:p w14:paraId="78D16A59" w14:textId="15123670" w:rsidR="00555625" w:rsidRDefault="00555625" w:rsidP="00555625">
      <w:pPr>
        <w:rPr>
          <w:rFonts w:ascii="Arial" w:hAnsi="Arial" w:cs="Arial"/>
          <w:b/>
          <w:sz w:val="24"/>
        </w:rPr>
      </w:pPr>
      <w:r>
        <w:rPr>
          <w:rFonts w:ascii="Arial" w:hAnsi="Arial" w:cs="Arial"/>
          <w:b/>
          <w:color w:val="0000FF"/>
          <w:sz w:val="24"/>
        </w:rPr>
        <w:t>C4-220107</w:t>
      </w:r>
      <w:r>
        <w:rPr>
          <w:rFonts w:ascii="Arial" w:hAnsi="Arial" w:cs="Arial"/>
          <w:b/>
          <w:color w:val="0000FF"/>
          <w:sz w:val="24"/>
        </w:rPr>
        <w:tab/>
      </w:r>
      <w:r>
        <w:rPr>
          <w:rFonts w:ascii="Arial" w:hAnsi="Arial" w:cs="Arial"/>
          <w:b/>
          <w:sz w:val="24"/>
        </w:rPr>
        <w:t>OpenAPI definition of 3gpp-Sbi-Discovery headers</w:t>
      </w:r>
    </w:p>
    <w:p w14:paraId="4B86A2E1"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v17.5.0</w:t>
      </w:r>
      <w:r>
        <w:rPr>
          <w:i/>
        </w:rPr>
        <w:tab/>
        <w:t xml:space="preserve">  CR-0299  Cat: F (Rel-17)</w:t>
      </w:r>
      <w:r>
        <w:rPr>
          <w:i/>
        </w:rPr>
        <w:br/>
      </w:r>
      <w:r>
        <w:rPr>
          <w:i/>
        </w:rPr>
        <w:br/>
      </w:r>
      <w:r>
        <w:rPr>
          <w:i/>
        </w:rPr>
        <w:tab/>
      </w:r>
      <w:r>
        <w:rPr>
          <w:i/>
        </w:rPr>
        <w:tab/>
      </w:r>
      <w:r>
        <w:rPr>
          <w:i/>
        </w:rPr>
        <w:tab/>
      </w:r>
      <w:r>
        <w:rPr>
          <w:i/>
        </w:rPr>
        <w:tab/>
      </w:r>
      <w:r>
        <w:rPr>
          <w:i/>
        </w:rPr>
        <w:tab/>
        <w:t>Source: Nokia, Nokia Shanghai Bell</w:t>
      </w:r>
    </w:p>
    <w:p w14:paraId="5FF7AB7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C4-220423</w:t>
      </w:r>
      <w:r>
        <w:rPr>
          <w:color w:val="993300"/>
          <w:u w:val="single"/>
        </w:rPr>
        <w:t>.</w:t>
      </w:r>
    </w:p>
    <w:p w14:paraId="76BF1CEF" w14:textId="08FFE150" w:rsidR="00555625" w:rsidRDefault="00555625" w:rsidP="00555625">
      <w:pPr>
        <w:rPr>
          <w:rFonts w:ascii="Arial" w:hAnsi="Arial" w:cs="Arial"/>
          <w:b/>
          <w:sz w:val="24"/>
        </w:rPr>
      </w:pPr>
      <w:r>
        <w:rPr>
          <w:rFonts w:ascii="Arial" w:hAnsi="Arial" w:cs="Arial"/>
          <w:b/>
          <w:color w:val="0000FF"/>
          <w:sz w:val="24"/>
        </w:rPr>
        <w:t>C4-220108</w:t>
      </w:r>
      <w:r>
        <w:rPr>
          <w:rFonts w:ascii="Arial" w:hAnsi="Arial" w:cs="Arial"/>
          <w:b/>
          <w:color w:val="0000FF"/>
          <w:sz w:val="24"/>
        </w:rPr>
        <w:tab/>
      </w:r>
      <w:r>
        <w:rPr>
          <w:rFonts w:ascii="Arial" w:hAnsi="Arial" w:cs="Arial"/>
          <w:b/>
          <w:sz w:val="24"/>
        </w:rPr>
        <w:t>3gpp-Sbi-Discovery-service-names header</w:t>
      </w:r>
    </w:p>
    <w:p w14:paraId="4631136A"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v17.5.0</w:t>
      </w:r>
      <w:r>
        <w:rPr>
          <w:i/>
        </w:rPr>
        <w:tab/>
        <w:t xml:space="preserve">  CR-0300  Cat: F (Rel-17)</w:t>
      </w:r>
      <w:r>
        <w:rPr>
          <w:i/>
        </w:rPr>
        <w:br/>
      </w:r>
      <w:r>
        <w:rPr>
          <w:i/>
        </w:rPr>
        <w:br/>
      </w:r>
      <w:r>
        <w:rPr>
          <w:i/>
        </w:rPr>
        <w:tab/>
      </w:r>
      <w:r>
        <w:rPr>
          <w:i/>
        </w:rPr>
        <w:tab/>
      </w:r>
      <w:r>
        <w:rPr>
          <w:i/>
        </w:rPr>
        <w:tab/>
      </w:r>
      <w:r>
        <w:rPr>
          <w:i/>
        </w:rPr>
        <w:tab/>
      </w:r>
      <w:r>
        <w:rPr>
          <w:i/>
        </w:rPr>
        <w:tab/>
        <w:t>Source: Nokia, Nokia Shanghai Bell</w:t>
      </w:r>
    </w:p>
    <w:p w14:paraId="3070448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36AC4" w14:textId="0F81AA18" w:rsidR="00555625" w:rsidRDefault="00555625" w:rsidP="00555625">
      <w:pPr>
        <w:rPr>
          <w:rFonts w:ascii="Arial" w:hAnsi="Arial" w:cs="Arial"/>
          <w:b/>
          <w:sz w:val="24"/>
        </w:rPr>
      </w:pPr>
      <w:r>
        <w:rPr>
          <w:rFonts w:ascii="Arial" w:hAnsi="Arial" w:cs="Arial"/>
          <w:b/>
          <w:color w:val="0000FF"/>
          <w:sz w:val="24"/>
        </w:rPr>
        <w:t>C4-220190</w:t>
      </w:r>
      <w:r>
        <w:rPr>
          <w:rFonts w:ascii="Arial" w:hAnsi="Arial" w:cs="Arial"/>
          <w:b/>
          <w:color w:val="0000FF"/>
          <w:sz w:val="24"/>
        </w:rPr>
        <w:tab/>
      </w:r>
      <w:r>
        <w:rPr>
          <w:rFonts w:ascii="Arial" w:hAnsi="Arial" w:cs="Arial"/>
          <w:b/>
          <w:sz w:val="24"/>
        </w:rPr>
        <w:t>Notify change of anchor SMF re-selected by UPF</w:t>
      </w:r>
    </w:p>
    <w:p w14:paraId="16132246"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CR-0518  Cat: F (Rel-17)</w:t>
      </w:r>
      <w:r>
        <w:rPr>
          <w:i/>
        </w:rPr>
        <w:br/>
      </w:r>
      <w:r>
        <w:rPr>
          <w:i/>
        </w:rPr>
        <w:br/>
      </w:r>
      <w:r>
        <w:rPr>
          <w:i/>
        </w:rPr>
        <w:tab/>
      </w:r>
      <w:r>
        <w:rPr>
          <w:i/>
        </w:rPr>
        <w:tab/>
      </w:r>
      <w:r>
        <w:rPr>
          <w:i/>
        </w:rPr>
        <w:tab/>
      </w:r>
      <w:r>
        <w:rPr>
          <w:i/>
        </w:rPr>
        <w:tab/>
      </w:r>
      <w:r>
        <w:rPr>
          <w:i/>
        </w:rPr>
        <w:tab/>
        <w:t>Source: ZTE</w:t>
      </w:r>
    </w:p>
    <w:p w14:paraId="3B0BE7B7" w14:textId="77777777" w:rsidR="00555625" w:rsidRDefault="00555625" w:rsidP="00555625">
      <w:pPr>
        <w:rPr>
          <w:rFonts w:ascii="Arial" w:hAnsi="Arial" w:cs="Arial"/>
          <w:b/>
        </w:rPr>
      </w:pPr>
      <w:r>
        <w:rPr>
          <w:rFonts w:ascii="Arial" w:hAnsi="Arial" w:cs="Arial"/>
          <w:b/>
        </w:rPr>
        <w:t xml:space="preserve">Abstract: </w:t>
      </w:r>
    </w:p>
    <w:p w14:paraId="718EEDA2" w14:textId="77777777" w:rsidR="00555625" w:rsidRDefault="00555625" w:rsidP="00555625">
      <w:r>
        <w:t>This contribution proposes clarification on how to inform the anchor SMF re-selection by UPF in the case of SMF failire, if I-SMF/V-SMF is involved in the PDU session.</w:t>
      </w:r>
    </w:p>
    <w:p w14:paraId="1583599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C4-220443</w:t>
      </w:r>
      <w:r>
        <w:rPr>
          <w:color w:val="993300"/>
          <w:u w:val="single"/>
        </w:rPr>
        <w:t>.</w:t>
      </w:r>
    </w:p>
    <w:p w14:paraId="7C671A7B" w14:textId="0F0F203A" w:rsidR="00555625" w:rsidRDefault="00555625" w:rsidP="00555625">
      <w:pPr>
        <w:rPr>
          <w:rFonts w:ascii="Arial" w:hAnsi="Arial" w:cs="Arial"/>
          <w:b/>
          <w:sz w:val="24"/>
        </w:rPr>
      </w:pPr>
      <w:r>
        <w:rPr>
          <w:rFonts w:ascii="Arial" w:hAnsi="Arial" w:cs="Arial"/>
          <w:b/>
          <w:color w:val="0000FF"/>
          <w:sz w:val="24"/>
        </w:rPr>
        <w:t>C4-220228</w:t>
      </w:r>
      <w:r>
        <w:rPr>
          <w:rFonts w:ascii="Arial" w:hAnsi="Arial" w:cs="Arial"/>
          <w:b/>
          <w:color w:val="0000FF"/>
          <w:sz w:val="24"/>
        </w:rPr>
        <w:tab/>
      </w:r>
      <w:r>
        <w:rPr>
          <w:rFonts w:ascii="Arial" w:hAnsi="Arial" w:cs="Arial"/>
          <w:b/>
          <w:sz w:val="24"/>
        </w:rPr>
        <w:t>NF (Service) Set Status Change</w:t>
      </w:r>
    </w:p>
    <w:p w14:paraId="2779623E"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CR-0655  Cat: F (Rel-17)</w:t>
      </w:r>
      <w:r>
        <w:rPr>
          <w:i/>
        </w:rPr>
        <w:br/>
      </w:r>
      <w:r>
        <w:rPr>
          <w:i/>
        </w:rPr>
        <w:lastRenderedPageBreak/>
        <w:br/>
      </w:r>
      <w:r>
        <w:rPr>
          <w:i/>
        </w:rPr>
        <w:tab/>
      </w:r>
      <w:r>
        <w:rPr>
          <w:i/>
        </w:rPr>
        <w:tab/>
      </w:r>
      <w:r>
        <w:rPr>
          <w:i/>
        </w:rPr>
        <w:tab/>
      </w:r>
      <w:r>
        <w:rPr>
          <w:i/>
        </w:rPr>
        <w:tab/>
      </w:r>
      <w:r>
        <w:rPr>
          <w:i/>
        </w:rPr>
        <w:tab/>
        <w:t>Source: Ericsson</w:t>
      </w:r>
    </w:p>
    <w:p w14:paraId="172D533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3FB41" w14:textId="47CA9A25" w:rsidR="00555625" w:rsidRDefault="00555625" w:rsidP="00555625">
      <w:pPr>
        <w:rPr>
          <w:rFonts w:ascii="Arial" w:hAnsi="Arial" w:cs="Arial"/>
          <w:b/>
          <w:sz w:val="24"/>
        </w:rPr>
      </w:pPr>
      <w:r>
        <w:rPr>
          <w:rFonts w:ascii="Arial" w:hAnsi="Arial" w:cs="Arial"/>
          <w:b/>
          <w:color w:val="0000FF"/>
          <w:sz w:val="24"/>
        </w:rPr>
        <w:t>C4-220347</w:t>
      </w:r>
      <w:r>
        <w:rPr>
          <w:rFonts w:ascii="Arial" w:hAnsi="Arial" w:cs="Arial"/>
          <w:b/>
          <w:color w:val="0000FF"/>
          <w:sz w:val="24"/>
        </w:rPr>
        <w:tab/>
      </w:r>
      <w:r>
        <w:rPr>
          <w:rFonts w:ascii="Arial" w:hAnsi="Arial" w:cs="Arial"/>
          <w:b/>
          <w:sz w:val="24"/>
        </w:rPr>
        <w:t>Capitalize allowed NSSAI and target NSSAI</w:t>
      </w:r>
    </w:p>
    <w:p w14:paraId="738CC1D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v17.3.0</w:t>
      </w:r>
      <w:r>
        <w:rPr>
          <w:i/>
        </w:rPr>
        <w:tab/>
        <w:t xml:space="preserve">  CR-0124  rev 1 Cat: D (Rel-17)</w:t>
      </w:r>
      <w:r>
        <w:rPr>
          <w:i/>
        </w:rPr>
        <w:br/>
      </w:r>
      <w:r>
        <w:rPr>
          <w:i/>
        </w:rPr>
        <w:br/>
      </w:r>
      <w:r>
        <w:rPr>
          <w:i/>
        </w:rPr>
        <w:tab/>
      </w:r>
      <w:r>
        <w:rPr>
          <w:i/>
        </w:rPr>
        <w:tab/>
      </w:r>
      <w:r>
        <w:rPr>
          <w:i/>
        </w:rPr>
        <w:tab/>
      </w:r>
      <w:r>
        <w:rPr>
          <w:i/>
        </w:rPr>
        <w:tab/>
      </w:r>
      <w:r>
        <w:rPr>
          <w:i/>
        </w:rPr>
        <w:tab/>
        <w:t>Source: ZTE / Hannah</w:t>
      </w:r>
    </w:p>
    <w:p w14:paraId="3700D58E" w14:textId="77777777" w:rsidR="00555625" w:rsidRDefault="00555625" w:rsidP="00555625">
      <w:pPr>
        <w:rPr>
          <w:color w:val="808080"/>
        </w:rPr>
      </w:pPr>
      <w:r>
        <w:rPr>
          <w:color w:val="808080"/>
        </w:rPr>
        <w:t>(Replaces C4-220091)</w:t>
      </w:r>
    </w:p>
    <w:p w14:paraId="57031A9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8558F" w14:textId="50C6521E" w:rsidR="00555625" w:rsidRDefault="00555625" w:rsidP="00555625">
      <w:pPr>
        <w:rPr>
          <w:rFonts w:ascii="Arial" w:hAnsi="Arial" w:cs="Arial"/>
          <w:b/>
          <w:sz w:val="24"/>
        </w:rPr>
      </w:pPr>
      <w:r>
        <w:rPr>
          <w:rFonts w:ascii="Arial" w:hAnsi="Arial" w:cs="Arial"/>
          <w:b/>
          <w:color w:val="0000FF"/>
          <w:sz w:val="24"/>
        </w:rPr>
        <w:t>C4-220420</w:t>
      </w:r>
      <w:r>
        <w:rPr>
          <w:rFonts w:ascii="Arial" w:hAnsi="Arial" w:cs="Arial"/>
          <w:b/>
          <w:color w:val="0000FF"/>
          <w:sz w:val="24"/>
        </w:rPr>
        <w:tab/>
      </w:r>
      <w:r>
        <w:rPr>
          <w:rFonts w:ascii="Arial" w:hAnsi="Arial" w:cs="Arial"/>
          <w:b/>
          <w:sz w:val="24"/>
        </w:rPr>
        <w:t>Incorrect reference in clause 7.2</w:t>
      </w:r>
    </w:p>
    <w:p w14:paraId="1569F82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v17.2.0</w:t>
      </w:r>
      <w:r>
        <w:rPr>
          <w:i/>
        </w:rPr>
        <w:tab/>
        <w:t xml:space="preserve">  CR-0133  rev 1 Cat: F (Rel-17)</w:t>
      </w:r>
      <w:r>
        <w:rPr>
          <w:i/>
        </w:rPr>
        <w:br/>
      </w:r>
      <w:r>
        <w:rPr>
          <w:i/>
        </w:rPr>
        <w:br/>
      </w:r>
      <w:r>
        <w:rPr>
          <w:i/>
        </w:rPr>
        <w:tab/>
      </w:r>
      <w:r>
        <w:rPr>
          <w:i/>
        </w:rPr>
        <w:tab/>
      </w:r>
      <w:r>
        <w:rPr>
          <w:i/>
        </w:rPr>
        <w:tab/>
      </w:r>
      <w:r>
        <w:rPr>
          <w:i/>
        </w:rPr>
        <w:tab/>
      </w:r>
      <w:r>
        <w:rPr>
          <w:i/>
        </w:rPr>
        <w:tab/>
        <w:t>Source: Nokia, Nokia Shanghai Bell</w:t>
      </w:r>
    </w:p>
    <w:p w14:paraId="300CFD40" w14:textId="77777777" w:rsidR="00555625" w:rsidRDefault="00555625" w:rsidP="00555625">
      <w:pPr>
        <w:rPr>
          <w:color w:val="808080"/>
        </w:rPr>
      </w:pPr>
      <w:r>
        <w:rPr>
          <w:color w:val="808080"/>
        </w:rPr>
        <w:t>(Replaces C4-220118)</w:t>
      </w:r>
    </w:p>
    <w:p w14:paraId="79813BF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91FBD" w14:textId="224528EF" w:rsidR="00555625" w:rsidRDefault="00555625" w:rsidP="00555625">
      <w:pPr>
        <w:rPr>
          <w:rFonts w:ascii="Arial" w:hAnsi="Arial" w:cs="Arial"/>
          <w:b/>
          <w:sz w:val="24"/>
        </w:rPr>
      </w:pPr>
      <w:r>
        <w:rPr>
          <w:rFonts w:ascii="Arial" w:hAnsi="Arial" w:cs="Arial"/>
          <w:b/>
          <w:color w:val="0000FF"/>
          <w:sz w:val="24"/>
        </w:rPr>
        <w:t>C4-220423</w:t>
      </w:r>
      <w:r>
        <w:rPr>
          <w:rFonts w:ascii="Arial" w:hAnsi="Arial" w:cs="Arial"/>
          <w:b/>
          <w:color w:val="0000FF"/>
          <w:sz w:val="24"/>
        </w:rPr>
        <w:tab/>
      </w:r>
      <w:r>
        <w:rPr>
          <w:rFonts w:ascii="Arial" w:hAnsi="Arial" w:cs="Arial"/>
          <w:b/>
          <w:sz w:val="24"/>
        </w:rPr>
        <w:t>OpenAPI definition of 3gpp-Sbi-Discovery headers</w:t>
      </w:r>
    </w:p>
    <w:p w14:paraId="5016FD3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v17.5.0</w:t>
      </w:r>
      <w:r>
        <w:rPr>
          <w:i/>
        </w:rPr>
        <w:tab/>
        <w:t xml:space="preserve">  CR-0299  rev 1 Cat: F (Rel-17)</w:t>
      </w:r>
      <w:r>
        <w:rPr>
          <w:i/>
        </w:rPr>
        <w:br/>
      </w:r>
      <w:r>
        <w:rPr>
          <w:i/>
        </w:rPr>
        <w:br/>
      </w:r>
      <w:r>
        <w:rPr>
          <w:i/>
        </w:rPr>
        <w:tab/>
      </w:r>
      <w:r>
        <w:rPr>
          <w:i/>
        </w:rPr>
        <w:tab/>
      </w:r>
      <w:r>
        <w:rPr>
          <w:i/>
        </w:rPr>
        <w:tab/>
      </w:r>
      <w:r>
        <w:rPr>
          <w:i/>
        </w:rPr>
        <w:tab/>
      </w:r>
      <w:r>
        <w:rPr>
          <w:i/>
        </w:rPr>
        <w:tab/>
        <w:t>Source: Nokia, Nokia Shanghai Bell</w:t>
      </w:r>
    </w:p>
    <w:p w14:paraId="249E9984" w14:textId="77777777" w:rsidR="00555625" w:rsidRDefault="00555625" w:rsidP="00555625">
      <w:pPr>
        <w:rPr>
          <w:color w:val="808080"/>
        </w:rPr>
      </w:pPr>
      <w:r>
        <w:rPr>
          <w:color w:val="808080"/>
        </w:rPr>
        <w:t>(Replaces C4-220107)</w:t>
      </w:r>
    </w:p>
    <w:p w14:paraId="06E0651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01D4F" w14:textId="7AB4C336" w:rsidR="00555625" w:rsidRDefault="00555625" w:rsidP="00555625">
      <w:pPr>
        <w:rPr>
          <w:rFonts w:ascii="Arial" w:hAnsi="Arial" w:cs="Arial"/>
          <w:b/>
          <w:sz w:val="24"/>
        </w:rPr>
      </w:pPr>
      <w:r>
        <w:rPr>
          <w:rFonts w:ascii="Arial" w:hAnsi="Arial" w:cs="Arial"/>
          <w:b/>
          <w:color w:val="0000FF"/>
          <w:sz w:val="24"/>
        </w:rPr>
        <w:t>C4-220443</w:t>
      </w:r>
      <w:r>
        <w:rPr>
          <w:rFonts w:ascii="Arial" w:hAnsi="Arial" w:cs="Arial"/>
          <w:b/>
          <w:color w:val="0000FF"/>
          <w:sz w:val="24"/>
        </w:rPr>
        <w:tab/>
      </w:r>
      <w:r>
        <w:rPr>
          <w:rFonts w:ascii="Arial" w:hAnsi="Arial" w:cs="Arial"/>
          <w:b/>
          <w:sz w:val="24"/>
        </w:rPr>
        <w:t>Notify change of anchor SMF re-selected by UPF</w:t>
      </w:r>
    </w:p>
    <w:p w14:paraId="62CB2673"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CR-0518  rev 1 Cat: F (Rel-17)</w:t>
      </w:r>
      <w:r>
        <w:rPr>
          <w:i/>
        </w:rPr>
        <w:br/>
      </w:r>
      <w:r>
        <w:rPr>
          <w:i/>
        </w:rPr>
        <w:br/>
      </w:r>
      <w:r>
        <w:rPr>
          <w:i/>
        </w:rPr>
        <w:tab/>
      </w:r>
      <w:r>
        <w:rPr>
          <w:i/>
        </w:rPr>
        <w:tab/>
      </w:r>
      <w:r>
        <w:rPr>
          <w:i/>
        </w:rPr>
        <w:tab/>
      </w:r>
      <w:r>
        <w:rPr>
          <w:i/>
        </w:rPr>
        <w:tab/>
      </w:r>
      <w:r>
        <w:rPr>
          <w:i/>
        </w:rPr>
        <w:tab/>
        <w:t>Source: ZTE</w:t>
      </w:r>
    </w:p>
    <w:p w14:paraId="568A8A5B" w14:textId="77777777" w:rsidR="00555625" w:rsidRDefault="00555625" w:rsidP="00555625">
      <w:pPr>
        <w:rPr>
          <w:color w:val="808080"/>
        </w:rPr>
      </w:pPr>
      <w:r>
        <w:rPr>
          <w:color w:val="808080"/>
        </w:rPr>
        <w:t>(Replaces C4-220190)</w:t>
      </w:r>
    </w:p>
    <w:p w14:paraId="16C70239" w14:textId="77777777" w:rsidR="00555625" w:rsidRDefault="00555625" w:rsidP="00555625">
      <w:pPr>
        <w:rPr>
          <w:rFonts w:ascii="Arial" w:hAnsi="Arial" w:cs="Arial"/>
          <w:b/>
        </w:rPr>
      </w:pPr>
      <w:r>
        <w:rPr>
          <w:rFonts w:ascii="Arial" w:hAnsi="Arial" w:cs="Arial"/>
          <w:b/>
        </w:rPr>
        <w:t xml:space="preserve">Abstract: </w:t>
      </w:r>
    </w:p>
    <w:p w14:paraId="69350CA7" w14:textId="77777777" w:rsidR="00555625" w:rsidRDefault="00555625" w:rsidP="00555625">
      <w:r>
        <w:t>This contribution proposes clarification on how to inform the anchor SMF re-selection by UPF in the case of SMF failire, if I-SMF/V-SMF is involved in the PDU session.</w:t>
      </w:r>
    </w:p>
    <w:p w14:paraId="28E924B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FC750" w14:textId="77777777" w:rsidR="00555625" w:rsidRDefault="00555625" w:rsidP="00555625">
      <w:pPr>
        <w:pStyle w:val="Heading4"/>
      </w:pPr>
      <w:bookmarkStart w:id="70" w:name="_Toc94025091"/>
      <w:r>
        <w:t>6.3.2</w:t>
      </w:r>
      <w:r>
        <w:tab/>
        <w:t>5G_SRVCC</w:t>
      </w:r>
      <w:bookmarkEnd w:id="70"/>
    </w:p>
    <w:p w14:paraId="03B1DAAB" w14:textId="555F377F" w:rsidR="00555625" w:rsidRDefault="00555625" w:rsidP="00555625">
      <w:pPr>
        <w:rPr>
          <w:rFonts w:ascii="Arial" w:hAnsi="Arial" w:cs="Arial"/>
          <w:b/>
          <w:sz w:val="24"/>
        </w:rPr>
      </w:pPr>
      <w:r>
        <w:rPr>
          <w:rFonts w:ascii="Arial" w:hAnsi="Arial" w:cs="Arial"/>
          <w:b/>
          <w:color w:val="0000FF"/>
          <w:sz w:val="24"/>
        </w:rPr>
        <w:t>C4-220110</w:t>
      </w:r>
      <w:r>
        <w:rPr>
          <w:rFonts w:ascii="Arial" w:hAnsi="Arial" w:cs="Arial"/>
          <w:b/>
          <w:color w:val="0000FF"/>
          <w:sz w:val="24"/>
        </w:rPr>
        <w:tab/>
      </w:r>
      <w:r>
        <w:rPr>
          <w:rFonts w:ascii="Arial" w:hAnsi="Arial" w:cs="Arial"/>
          <w:b/>
          <w:sz w:val="24"/>
        </w:rPr>
        <w:t>CR implementation errors (5G SRVCC from 5GS to 3G)</w:t>
      </w:r>
    </w:p>
    <w:p w14:paraId="6BC75B3A"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v17.4.0</w:t>
      </w:r>
      <w:r>
        <w:rPr>
          <w:i/>
        </w:rPr>
        <w:tab/>
        <w:t xml:space="preserve">  CR-2039  Cat: F (Rel-17)</w:t>
      </w:r>
      <w:r>
        <w:rPr>
          <w:i/>
        </w:rPr>
        <w:br/>
      </w:r>
      <w:r>
        <w:rPr>
          <w:i/>
        </w:rPr>
        <w:br/>
      </w:r>
      <w:r>
        <w:rPr>
          <w:i/>
        </w:rPr>
        <w:tab/>
      </w:r>
      <w:r>
        <w:rPr>
          <w:i/>
        </w:rPr>
        <w:tab/>
      </w:r>
      <w:r>
        <w:rPr>
          <w:i/>
        </w:rPr>
        <w:tab/>
      </w:r>
      <w:r>
        <w:rPr>
          <w:i/>
        </w:rPr>
        <w:tab/>
      </w:r>
      <w:r>
        <w:rPr>
          <w:i/>
        </w:rPr>
        <w:tab/>
        <w:t>Source: Nokia, Nokia Shanghai Bell, MCC</w:t>
      </w:r>
    </w:p>
    <w:p w14:paraId="13A1A8F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0E452" w14:textId="54B83523" w:rsidR="00555625" w:rsidRDefault="00555625" w:rsidP="00555625">
      <w:pPr>
        <w:rPr>
          <w:rFonts w:ascii="Arial" w:hAnsi="Arial" w:cs="Arial"/>
          <w:b/>
          <w:sz w:val="24"/>
        </w:rPr>
      </w:pPr>
      <w:r>
        <w:rPr>
          <w:rFonts w:ascii="Arial" w:hAnsi="Arial" w:cs="Arial"/>
          <w:b/>
          <w:color w:val="0000FF"/>
          <w:sz w:val="24"/>
        </w:rPr>
        <w:lastRenderedPageBreak/>
        <w:t>C4-220111</w:t>
      </w:r>
      <w:r>
        <w:rPr>
          <w:rFonts w:ascii="Arial" w:hAnsi="Arial" w:cs="Arial"/>
          <w:b/>
          <w:color w:val="0000FF"/>
          <w:sz w:val="24"/>
        </w:rPr>
        <w:tab/>
      </w:r>
      <w:r>
        <w:rPr>
          <w:rFonts w:ascii="Arial" w:hAnsi="Arial" w:cs="Arial"/>
          <w:b/>
          <w:sz w:val="24"/>
        </w:rPr>
        <w:t>5G-SRVCC from NG-RAN to UTRAN Handover Cancellation</w:t>
      </w:r>
    </w:p>
    <w:p w14:paraId="224A4A53"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v17.4.0</w:t>
      </w:r>
      <w:r>
        <w:rPr>
          <w:i/>
        </w:rPr>
        <w:tab/>
        <w:t xml:space="preserve">  CR-2040  Cat: F (Rel-17)</w:t>
      </w:r>
      <w:r>
        <w:rPr>
          <w:i/>
        </w:rPr>
        <w:br/>
      </w:r>
      <w:r>
        <w:rPr>
          <w:i/>
        </w:rPr>
        <w:br/>
      </w:r>
      <w:r>
        <w:rPr>
          <w:i/>
        </w:rPr>
        <w:tab/>
      </w:r>
      <w:r>
        <w:rPr>
          <w:i/>
        </w:rPr>
        <w:tab/>
      </w:r>
      <w:r>
        <w:rPr>
          <w:i/>
        </w:rPr>
        <w:tab/>
      </w:r>
      <w:r>
        <w:rPr>
          <w:i/>
        </w:rPr>
        <w:tab/>
      </w:r>
      <w:r>
        <w:rPr>
          <w:i/>
        </w:rPr>
        <w:tab/>
        <w:t>Source: Nokia, Nokia Shanghai Bell</w:t>
      </w:r>
    </w:p>
    <w:p w14:paraId="74A7A36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B5283" w14:textId="7A7459BF" w:rsidR="00555625" w:rsidRDefault="00555625" w:rsidP="00555625">
      <w:pPr>
        <w:rPr>
          <w:rFonts w:ascii="Arial" w:hAnsi="Arial" w:cs="Arial"/>
          <w:b/>
          <w:sz w:val="24"/>
        </w:rPr>
      </w:pPr>
      <w:r>
        <w:rPr>
          <w:rFonts w:ascii="Arial" w:hAnsi="Arial" w:cs="Arial"/>
          <w:b/>
          <w:color w:val="0000FF"/>
          <w:sz w:val="24"/>
        </w:rPr>
        <w:t>C4-220112</w:t>
      </w:r>
      <w:r>
        <w:rPr>
          <w:rFonts w:ascii="Arial" w:hAnsi="Arial" w:cs="Arial"/>
          <w:b/>
          <w:color w:val="0000FF"/>
          <w:sz w:val="24"/>
        </w:rPr>
        <w:tab/>
      </w:r>
      <w:r>
        <w:rPr>
          <w:rFonts w:ascii="Arial" w:hAnsi="Arial" w:cs="Arial"/>
          <w:b/>
          <w:sz w:val="24"/>
        </w:rPr>
        <w:t>Correction to CreateUEContext service operation regarding 5G-SRVCC</w:t>
      </w:r>
    </w:p>
    <w:p w14:paraId="7FAC2394"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v17.4.0</w:t>
      </w:r>
      <w:r>
        <w:rPr>
          <w:i/>
        </w:rPr>
        <w:tab/>
        <w:t xml:space="preserve">  CR-0665  Cat: F (Rel-17)</w:t>
      </w:r>
      <w:r>
        <w:rPr>
          <w:i/>
        </w:rPr>
        <w:br/>
      </w:r>
      <w:r>
        <w:rPr>
          <w:i/>
        </w:rPr>
        <w:br/>
      </w:r>
      <w:r>
        <w:rPr>
          <w:i/>
        </w:rPr>
        <w:tab/>
      </w:r>
      <w:r>
        <w:rPr>
          <w:i/>
        </w:rPr>
        <w:tab/>
      </w:r>
      <w:r>
        <w:rPr>
          <w:i/>
        </w:rPr>
        <w:tab/>
      </w:r>
      <w:r>
        <w:rPr>
          <w:i/>
        </w:rPr>
        <w:tab/>
      </w:r>
      <w:r>
        <w:rPr>
          <w:i/>
        </w:rPr>
        <w:tab/>
        <w:t>Source: Nokia, Nokia Shanghai Bell</w:t>
      </w:r>
    </w:p>
    <w:p w14:paraId="6C4DCFD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1904F" w14:textId="77777777" w:rsidR="00555625" w:rsidRDefault="00555625" w:rsidP="00555625">
      <w:pPr>
        <w:pStyle w:val="Heading4"/>
      </w:pPr>
      <w:bookmarkStart w:id="71" w:name="_Toc94025092"/>
      <w:r>
        <w:t>6.3.3</w:t>
      </w:r>
      <w:r>
        <w:tab/>
        <w:t>PFCP, N4</w:t>
      </w:r>
      <w:bookmarkEnd w:id="71"/>
    </w:p>
    <w:p w14:paraId="5CA3E740" w14:textId="340C6CEC" w:rsidR="00555625" w:rsidRDefault="00555625" w:rsidP="00555625">
      <w:pPr>
        <w:rPr>
          <w:rFonts w:ascii="Arial" w:hAnsi="Arial" w:cs="Arial"/>
          <w:b/>
          <w:sz w:val="24"/>
        </w:rPr>
      </w:pPr>
      <w:r>
        <w:rPr>
          <w:rFonts w:ascii="Arial" w:hAnsi="Arial" w:cs="Arial"/>
          <w:b/>
          <w:color w:val="0000FF"/>
          <w:sz w:val="24"/>
        </w:rPr>
        <w:t>C4-220050</w:t>
      </w:r>
      <w:r>
        <w:rPr>
          <w:rFonts w:ascii="Arial" w:hAnsi="Arial" w:cs="Arial"/>
          <w:b/>
          <w:color w:val="0000FF"/>
          <w:sz w:val="24"/>
        </w:rPr>
        <w:tab/>
      </w:r>
      <w:r>
        <w:rPr>
          <w:rFonts w:ascii="Arial" w:hAnsi="Arial" w:cs="Arial"/>
          <w:b/>
          <w:sz w:val="24"/>
        </w:rPr>
        <w:t>Editorial corrections</w:t>
      </w:r>
    </w:p>
    <w:p w14:paraId="78572774"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CR-0593  Cat: D (Rel-17)</w:t>
      </w:r>
      <w:r>
        <w:rPr>
          <w:i/>
        </w:rPr>
        <w:br/>
      </w:r>
      <w:r>
        <w:rPr>
          <w:i/>
        </w:rPr>
        <w:br/>
      </w:r>
      <w:r>
        <w:rPr>
          <w:i/>
        </w:rPr>
        <w:tab/>
      </w:r>
      <w:r>
        <w:rPr>
          <w:i/>
        </w:rPr>
        <w:tab/>
      </w:r>
      <w:r>
        <w:rPr>
          <w:i/>
        </w:rPr>
        <w:tab/>
      </w:r>
      <w:r>
        <w:rPr>
          <w:i/>
        </w:rPr>
        <w:tab/>
      </w:r>
      <w:r>
        <w:rPr>
          <w:i/>
        </w:rPr>
        <w:tab/>
        <w:t>Source: HuaWei</w:t>
      </w:r>
    </w:p>
    <w:p w14:paraId="0E7367A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B614A" w14:textId="0703E258" w:rsidR="00555625" w:rsidRDefault="00555625" w:rsidP="00555625">
      <w:pPr>
        <w:rPr>
          <w:rFonts w:ascii="Arial" w:hAnsi="Arial" w:cs="Arial"/>
          <w:b/>
          <w:sz w:val="24"/>
        </w:rPr>
      </w:pPr>
      <w:r>
        <w:rPr>
          <w:rFonts w:ascii="Arial" w:hAnsi="Arial" w:cs="Arial"/>
          <w:b/>
          <w:color w:val="0000FF"/>
          <w:sz w:val="24"/>
        </w:rPr>
        <w:t>C4-220085</w:t>
      </w:r>
      <w:r>
        <w:rPr>
          <w:rFonts w:ascii="Arial" w:hAnsi="Arial" w:cs="Arial"/>
          <w:b/>
          <w:color w:val="0000FF"/>
          <w:sz w:val="24"/>
        </w:rPr>
        <w:tab/>
      </w:r>
      <w:r>
        <w:rPr>
          <w:rFonts w:ascii="Arial" w:hAnsi="Arial" w:cs="Arial"/>
          <w:b/>
          <w:sz w:val="24"/>
        </w:rPr>
        <w:t>Correcting PFCP Associations setup description</w:t>
      </w:r>
    </w:p>
    <w:p w14:paraId="1C16886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CR-0596  Cat: B (Rel-17)</w:t>
      </w:r>
      <w:r>
        <w:rPr>
          <w:i/>
        </w:rPr>
        <w:br/>
      </w:r>
      <w:r>
        <w:rPr>
          <w:i/>
        </w:rPr>
        <w:br/>
      </w:r>
      <w:r>
        <w:rPr>
          <w:i/>
        </w:rPr>
        <w:tab/>
      </w:r>
      <w:r>
        <w:rPr>
          <w:i/>
        </w:rPr>
        <w:tab/>
      </w:r>
      <w:r>
        <w:rPr>
          <w:i/>
        </w:rPr>
        <w:tab/>
      </w:r>
      <w:r>
        <w:rPr>
          <w:i/>
        </w:rPr>
        <w:tab/>
      </w:r>
      <w:r>
        <w:rPr>
          <w:i/>
        </w:rPr>
        <w:tab/>
        <w:t>Source: Huawei</w:t>
      </w:r>
    </w:p>
    <w:p w14:paraId="6CC2456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C4-220428</w:t>
      </w:r>
      <w:r>
        <w:rPr>
          <w:color w:val="993300"/>
          <w:u w:val="single"/>
        </w:rPr>
        <w:t>.</w:t>
      </w:r>
    </w:p>
    <w:p w14:paraId="3B0EF846" w14:textId="75DE81E4" w:rsidR="00555625" w:rsidRDefault="00555625" w:rsidP="00555625">
      <w:pPr>
        <w:rPr>
          <w:rFonts w:ascii="Arial" w:hAnsi="Arial" w:cs="Arial"/>
          <w:b/>
          <w:sz w:val="24"/>
        </w:rPr>
      </w:pPr>
      <w:r>
        <w:rPr>
          <w:rFonts w:ascii="Arial" w:hAnsi="Arial" w:cs="Arial"/>
          <w:b/>
          <w:color w:val="0000FF"/>
          <w:sz w:val="24"/>
        </w:rPr>
        <w:t>C4-220109</w:t>
      </w:r>
      <w:r>
        <w:rPr>
          <w:rFonts w:ascii="Arial" w:hAnsi="Arial" w:cs="Arial"/>
          <w:b/>
          <w:color w:val="0000FF"/>
          <w:sz w:val="24"/>
        </w:rPr>
        <w:tab/>
      </w:r>
      <w:r>
        <w:rPr>
          <w:rFonts w:ascii="Arial" w:hAnsi="Arial" w:cs="Arial"/>
          <w:b/>
          <w:sz w:val="24"/>
        </w:rPr>
        <w:t>CVLAN tag removal from DL traffic received on N6</w:t>
      </w:r>
    </w:p>
    <w:p w14:paraId="21470784"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v17.3.0</w:t>
      </w:r>
      <w:r>
        <w:rPr>
          <w:i/>
        </w:rPr>
        <w:tab/>
        <w:t xml:space="preserve">  CR-0598  Cat: F (Rel-17)</w:t>
      </w:r>
      <w:r>
        <w:rPr>
          <w:i/>
        </w:rPr>
        <w:br/>
      </w:r>
      <w:r>
        <w:rPr>
          <w:i/>
        </w:rPr>
        <w:br/>
      </w:r>
      <w:r>
        <w:rPr>
          <w:i/>
        </w:rPr>
        <w:tab/>
      </w:r>
      <w:r>
        <w:rPr>
          <w:i/>
        </w:rPr>
        <w:tab/>
      </w:r>
      <w:r>
        <w:rPr>
          <w:i/>
        </w:rPr>
        <w:tab/>
      </w:r>
      <w:r>
        <w:rPr>
          <w:i/>
        </w:rPr>
        <w:tab/>
      </w:r>
      <w:r>
        <w:rPr>
          <w:i/>
        </w:rPr>
        <w:tab/>
        <w:t>Source: Nokia, Nokia Shanghai Bell</w:t>
      </w:r>
    </w:p>
    <w:p w14:paraId="667802E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9F2F9" w14:textId="692F5422" w:rsidR="00555625" w:rsidRDefault="00555625" w:rsidP="00555625">
      <w:pPr>
        <w:rPr>
          <w:rFonts w:ascii="Arial" w:hAnsi="Arial" w:cs="Arial"/>
          <w:b/>
          <w:sz w:val="24"/>
        </w:rPr>
      </w:pPr>
      <w:r>
        <w:rPr>
          <w:rFonts w:ascii="Arial" w:hAnsi="Arial" w:cs="Arial"/>
          <w:b/>
          <w:color w:val="0000FF"/>
          <w:sz w:val="24"/>
        </w:rPr>
        <w:t>C4-220428</w:t>
      </w:r>
      <w:r>
        <w:rPr>
          <w:rFonts w:ascii="Arial" w:hAnsi="Arial" w:cs="Arial"/>
          <w:b/>
          <w:color w:val="0000FF"/>
          <w:sz w:val="24"/>
        </w:rPr>
        <w:tab/>
      </w:r>
      <w:r>
        <w:rPr>
          <w:rFonts w:ascii="Arial" w:hAnsi="Arial" w:cs="Arial"/>
          <w:b/>
          <w:sz w:val="24"/>
        </w:rPr>
        <w:t>Correcting PFCP Associations setup description</w:t>
      </w:r>
    </w:p>
    <w:p w14:paraId="4AA58854"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v17.3.0</w:t>
      </w:r>
      <w:r>
        <w:rPr>
          <w:i/>
        </w:rPr>
        <w:tab/>
        <w:t xml:space="preserve">  CR-0596  rev 1 Cat: F (Rel-17)</w:t>
      </w:r>
      <w:r>
        <w:rPr>
          <w:i/>
        </w:rPr>
        <w:br/>
      </w:r>
      <w:r>
        <w:rPr>
          <w:i/>
        </w:rPr>
        <w:br/>
      </w:r>
      <w:r>
        <w:rPr>
          <w:i/>
        </w:rPr>
        <w:tab/>
      </w:r>
      <w:r>
        <w:rPr>
          <w:i/>
        </w:rPr>
        <w:tab/>
      </w:r>
      <w:r>
        <w:rPr>
          <w:i/>
        </w:rPr>
        <w:tab/>
      </w:r>
      <w:r>
        <w:rPr>
          <w:i/>
        </w:rPr>
        <w:tab/>
      </w:r>
      <w:r>
        <w:rPr>
          <w:i/>
        </w:rPr>
        <w:tab/>
        <w:t>Source: Huawei</w:t>
      </w:r>
    </w:p>
    <w:p w14:paraId="02103B7A" w14:textId="77777777" w:rsidR="00555625" w:rsidRDefault="00555625" w:rsidP="00555625">
      <w:pPr>
        <w:rPr>
          <w:color w:val="808080"/>
        </w:rPr>
      </w:pPr>
      <w:r>
        <w:rPr>
          <w:color w:val="808080"/>
        </w:rPr>
        <w:t>(Replaces C4-220085)</w:t>
      </w:r>
    </w:p>
    <w:p w14:paraId="039F83F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18EFC" w14:textId="77777777" w:rsidR="00555625" w:rsidRDefault="00555625" w:rsidP="00555625">
      <w:pPr>
        <w:pStyle w:val="Heading4"/>
      </w:pPr>
      <w:bookmarkStart w:id="72" w:name="_Toc94025093"/>
      <w:r>
        <w:t>6.3.4</w:t>
      </w:r>
      <w:r>
        <w:tab/>
        <w:t>NSSF</w:t>
      </w:r>
      <w:bookmarkEnd w:id="72"/>
    </w:p>
    <w:p w14:paraId="57BB7AFC" w14:textId="0401D2BB" w:rsidR="00555625" w:rsidRDefault="00555625" w:rsidP="00555625">
      <w:pPr>
        <w:rPr>
          <w:rFonts w:ascii="Arial" w:hAnsi="Arial" w:cs="Arial"/>
          <w:b/>
          <w:sz w:val="24"/>
        </w:rPr>
      </w:pPr>
      <w:r>
        <w:rPr>
          <w:rFonts w:ascii="Arial" w:hAnsi="Arial" w:cs="Arial"/>
          <w:b/>
          <w:color w:val="0000FF"/>
          <w:sz w:val="24"/>
        </w:rPr>
        <w:t>C4-220066</w:t>
      </w:r>
      <w:r>
        <w:rPr>
          <w:rFonts w:ascii="Arial" w:hAnsi="Arial" w:cs="Arial"/>
          <w:b/>
          <w:color w:val="0000FF"/>
          <w:sz w:val="24"/>
        </w:rPr>
        <w:tab/>
      </w:r>
      <w:r>
        <w:rPr>
          <w:rFonts w:ascii="Arial" w:hAnsi="Arial" w:cs="Arial"/>
          <w:b/>
          <w:sz w:val="24"/>
        </w:rPr>
        <w:t>Correction on ExtSnssai</w:t>
      </w:r>
    </w:p>
    <w:p w14:paraId="5E8BD78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v17.3.0</w:t>
      </w:r>
      <w:r>
        <w:rPr>
          <w:i/>
        </w:rPr>
        <w:tab/>
        <w:t xml:space="preserve">  CR-0122  Cat: F (Rel-17)</w:t>
      </w:r>
      <w:r>
        <w:rPr>
          <w:i/>
        </w:rPr>
        <w:br/>
      </w:r>
      <w:r>
        <w:rPr>
          <w:i/>
        </w:rPr>
        <w:lastRenderedPageBreak/>
        <w:br/>
      </w:r>
      <w:r>
        <w:rPr>
          <w:i/>
        </w:rPr>
        <w:tab/>
      </w:r>
      <w:r>
        <w:rPr>
          <w:i/>
        </w:rPr>
        <w:tab/>
      </w:r>
      <w:r>
        <w:rPr>
          <w:i/>
        </w:rPr>
        <w:tab/>
      </w:r>
      <w:r>
        <w:rPr>
          <w:i/>
        </w:rPr>
        <w:tab/>
      </w:r>
      <w:r>
        <w:rPr>
          <w:i/>
        </w:rPr>
        <w:tab/>
        <w:t>Source: Orange Romania</w:t>
      </w:r>
    </w:p>
    <w:p w14:paraId="27EFA1D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E092E" w14:textId="6BDC9907" w:rsidR="00555625" w:rsidRDefault="00555625" w:rsidP="00555625">
      <w:pPr>
        <w:rPr>
          <w:rFonts w:ascii="Arial" w:hAnsi="Arial" w:cs="Arial"/>
          <w:b/>
          <w:sz w:val="24"/>
        </w:rPr>
      </w:pPr>
      <w:r>
        <w:rPr>
          <w:rFonts w:ascii="Arial" w:hAnsi="Arial" w:cs="Arial"/>
          <w:b/>
          <w:color w:val="0000FF"/>
          <w:sz w:val="24"/>
        </w:rPr>
        <w:t>C4-220067</w:t>
      </w:r>
      <w:r>
        <w:rPr>
          <w:rFonts w:ascii="Arial" w:hAnsi="Arial" w:cs="Arial"/>
          <w:b/>
          <w:color w:val="0000FF"/>
          <w:sz w:val="24"/>
        </w:rPr>
        <w:tab/>
      </w:r>
      <w:r>
        <w:rPr>
          <w:rFonts w:ascii="Arial" w:hAnsi="Arial" w:cs="Arial"/>
          <w:b/>
          <w:sz w:val="24"/>
        </w:rPr>
        <w:t>Adding use case for sending Allowed NSSAI aligned with stage 2</w:t>
      </w:r>
    </w:p>
    <w:p w14:paraId="79468AC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v17.3.0</w:t>
      </w:r>
      <w:r>
        <w:rPr>
          <w:i/>
        </w:rPr>
        <w:tab/>
        <w:t xml:space="preserve">  CR-0123  Cat: F (Rel-17)</w:t>
      </w:r>
      <w:r>
        <w:rPr>
          <w:i/>
        </w:rPr>
        <w:br/>
      </w:r>
      <w:r>
        <w:rPr>
          <w:i/>
        </w:rPr>
        <w:br/>
      </w:r>
      <w:r>
        <w:rPr>
          <w:i/>
        </w:rPr>
        <w:tab/>
      </w:r>
      <w:r>
        <w:rPr>
          <w:i/>
        </w:rPr>
        <w:tab/>
      </w:r>
      <w:r>
        <w:rPr>
          <w:i/>
        </w:rPr>
        <w:tab/>
      </w:r>
      <w:r>
        <w:rPr>
          <w:i/>
        </w:rPr>
        <w:tab/>
      </w:r>
      <w:r>
        <w:rPr>
          <w:i/>
        </w:rPr>
        <w:tab/>
        <w:t>Source: Orange Romania</w:t>
      </w:r>
    </w:p>
    <w:p w14:paraId="4755584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795C3" w14:textId="284B2380" w:rsidR="00555625" w:rsidRDefault="00555625" w:rsidP="00555625">
      <w:pPr>
        <w:rPr>
          <w:rFonts w:ascii="Arial" w:hAnsi="Arial" w:cs="Arial"/>
          <w:b/>
          <w:sz w:val="24"/>
        </w:rPr>
      </w:pPr>
      <w:r>
        <w:rPr>
          <w:rFonts w:ascii="Arial" w:hAnsi="Arial" w:cs="Arial"/>
          <w:b/>
          <w:color w:val="0000FF"/>
          <w:sz w:val="24"/>
        </w:rPr>
        <w:t>C4-220091</w:t>
      </w:r>
      <w:r>
        <w:rPr>
          <w:rFonts w:ascii="Arial" w:hAnsi="Arial" w:cs="Arial"/>
          <w:b/>
          <w:color w:val="0000FF"/>
          <w:sz w:val="24"/>
        </w:rPr>
        <w:tab/>
      </w:r>
      <w:r>
        <w:rPr>
          <w:rFonts w:ascii="Arial" w:hAnsi="Arial" w:cs="Arial"/>
          <w:b/>
          <w:sz w:val="24"/>
        </w:rPr>
        <w:t>Capitalize allowed NSSAI and target NSSAI</w:t>
      </w:r>
    </w:p>
    <w:p w14:paraId="5E1CFD0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v17.3.0</w:t>
      </w:r>
      <w:r>
        <w:rPr>
          <w:i/>
        </w:rPr>
        <w:tab/>
        <w:t xml:space="preserve">  CR-0124  Cat: D (Rel-17)</w:t>
      </w:r>
      <w:r>
        <w:rPr>
          <w:i/>
        </w:rPr>
        <w:br/>
      </w:r>
      <w:r>
        <w:rPr>
          <w:i/>
        </w:rPr>
        <w:br/>
      </w:r>
      <w:r>
        <w:rPr>
          <w:i/>
        </w:rPr>
        <w:tab/>
      </w:r>
      <w:r>
        <w:rPr>
          <w:i/>
        </w:rPr>
        <w:tab/>
      </w:r>
      <w:r>
        <w:rPr>
          <w:i/>
        </w:rPr>
        <w:tab/>
      </w:r>
      <w:r>
        <w:rPr>
          <w:i/>
        </w:rPr>
        <w:tab/>
      </w:r>
      <w:r>
        <w:rPr>
          <w:i/>
        </w:rPr>
        <w:tab/>
        <w:t>Source: ZTE / Hannah</w:t>
      </w:r>
    </w:p>
    <w:p w14:paraId="5DC7FD0F"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C4-220347</w:t>
      </w:r>
      <w:r>
        <w:rPr>
          <w:color w:val="993300"/>
          <w:u w:val="single"/>
        </w:rPr>
        <w:t>.</w:t>
      </w:r>
    </w:p>
    <w:p w14:paraId="659DB512" w14:textId="31521A51" w:rsidR="00555625" w:rsidRDefault="00555625" w:rsidP="00555625">
      <w:pPr>
        <w:rPr>
          <w:rFonts w:ascii="Arial" w:hAnsi="Arial" w:cs="Arial"/>
          <w:b/>
          <w:sz w:val="24"/>
        </w:rPr>
      </w:pPr>
      <w:r>
        <w:rPr>
          <w:rFonts w:ascii="Arial" w:hAnsi="Arial" w:cs="Arial"/>
          <w:b/>
          <w:color w:val="0000FF"/>
          <w:sz w:val="24"/>
        </w:rPr>
        <w:t>C4-220134</w:t>
      </w:r>
      <w:r>
        <w:rPr>
          <w:rFonts w:ascii="Arial" w:hAnsi="Arial" w:cs="Arial"/>
          <w:b/>
          <w:color w:val="0000FF"/>
          <w:sz w:val="24"/>
        </w:rPr>
        <w:tab/>
      </w:r>
      <w:r>
        <w:rPr>
          <w:rFonts w:ascii="Arial" w:hAnsi="Arial" w:cs="Arial"/>
          <w:b/>
          <w:sz w:val="24"/>
        </w:rPr>
        <w:t>Adding restriction for Wildcard SD usage</w:t>
      </w:r>
    </w:p>
    <w:p w14:paraId="71924D82"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v17.3.0</w:t>
      </w:r>
      <w:r>
        <w:rPr>
          <w:i/>
        </w:rPr>
        <w:tab/>
        <w:t xml:space="preserve">  CR-0125  Cat: F (Rel-17)</w:t>
      </w:r>
      <w:r>
        <w:rPr>
          <w:i/>
        </w:rPr>
        <w:br/>
      </w:r>
      <w:r>
        <w:rPr>
          <w:i/>
        </w:rPr>
        <w:br/>
      </w:r>
      <w:r>
        <w:rPr>
          <w:i/>
        </w:rPr>
        <w:tab/>
      </w:r>
      <w:r>
        <w:rPr>
          <w:i/>
        </w:rPr>
        <w:tab/>
      </w:r>
      <w:r>
        <w:rPr>
          <w:i/>
        </w:rPr>
        <w:tab/>
      </w:r>
      <w:r>
        <w:rPr>
          <w:i/>
        </w:rPr>
        <w:tab/>
      </w:r>
      <w:r>
        <w:rPr>
          <w:i/>
        </w:rPr>
        <w:tab/>
        <w:t>Source: Nokia, Nokia Shanghai Bell</w:t>
      </w:r>
    </w:p>
    <w:p w14:paraId="628FF25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20B341" w14:textId="77777777" w:rsidR="00555625" w:rsidRDefault="00555625" w:rsidP="00555625">
      <w:pPr>
        <w:pStyle w:val="Heading4"/>
      </w:pPr>
      <w:bookmarkStart w:id="73" w:name="_Toc94025094"/>
      <w:r>
        <w:t>6.3.5</w:t>
      </w:r>
      <w:r>
        <w:tab/>
        <w:t>NRF</w:t>
      </w:r>
      <w:bookmarkEnd w:id="73"/>
    </w:p>
    <w:p w14:paraId="35C86753" w14:textId="25690F9B" w:rsidR="00555625" w:rsidRDefault="00555625" w:rsidP="00555625">
      <w:pPr>
        <w:rPr>
          <w:rFonts w:ascii="Arial" w:hAnsi="Arial" w:cs="Arial"/>
          <w:b/>
          <w:sz w:val="24"/>
        </w:rPr>
      </w:pPr>
      <w:r>
        <w:rPr>
          <w:rFonts w:ascii="Arial" w:hAnsi="Arial" w:cs="Arial"/>
          <w:b/>
          <w:color w:val="0000FF"/>
          <w:sz w:val="24"/>
        </w:rPr>
        <w:t>C4-220116</w:t>
      </w:r>
      <w:r>
        <w:rPr>
          <w:rFonts w:ascii="Arial" w:hAnsi="Arial" w:cs="Arial"/>
          <w:b/>
          <w:color w:val="0000FF"/>
          <w:sz w:val="24"/>
        </w:rPr>
        <w:tab/>
      </w:r>
      <w:r>
        <w:rPr>
          <w:rFonts w:ascii="Arial" w:hAnsi="Arial" w:cs="Arial"/>
          <w:b/>
          <w:sz w:val="24"/>
        </w:rPr>
        <w:t>AMF name in N2InterfaceAmfInfo</w:t>
      </w:r>
    </w:p>
    <w:p w14:paraId="59B693A0"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v17.4.0</w:t>
      </w:r>
      <w:r>
        <w:rPr>
          <w:i/>
        </w:rPr>
        <w:tab/>
        <w:t xml:space="preserve">  CR-0637  Cat: F (Rel-17)</w:t>
      </w:r>
      <w:r>
        <w:rPr>
          <w:i/>
        </w:rPr>
        <w:br/>
      </w:r>
      <w:r>
        <w:rPr>
          <w:i/>
        </w:rPr>
        <w:br/>
      </w:r>
      <w:r>
        <w:rPr>
          <w:i/>
        </w:rPr>
        <w:tab/>
      </w:r>
      <w:r>
        <w:rPr>
          <w:i/>
        </w:rPr>
        <w:tab/>
      </w:r>
      <w:r>
        <w:rPr>
          <w:i/>
        </w:rPr>
        <w:tab/>
      </w:r>
      <w:r>
        <w:rPr>
          <w:i/>
        </w:rPr>
        <w:tab/>
      </w:r>
      <w:r>
        <w:rPr>
          <w:i/>
        </w:rPr>
        <w:tab/>
        <w:t>Source: Nokia, Nokia Shanghai Bell</w:t>
      </w:r>
    </w:p>
    <w:p w14:paraId="7C227F54"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AAE69" w14:textId="77777777" w:rsidR="00555625" w:rsidRDefault="00555625" w:rsidP="00555625">
      <w:pPr>
        <w:pStyle w:val="Heading4"/>
      </w:pPr>
      <w:bookmarkStart w:id="74" w:name="_Toc94025095"/>
      <w:r>
        <w:t>6.3.6</w:t>
      </w:r>
      <w:r>
        <w:tab/>
        <w:t>GTP</w:t>
      </w:r>
      <w:bookmarkEnd w:id="74"/>
    </w:p>
    <w:p w14:paraId="4A887CA8" w14:textId="5957872A" w:rsidR="00555625" w:rsidRDefault="00555625" w:rsidP="00555625">
      <w:pPr>
        <w:rPr>
          <w:rFonts w:ascii="Arial" w:hAnsi="Arial" w:cs="Arial"/>
          <w:b/>
          <w:sz w:val="24"/>
        </w:rPr>
      </w:pPr>
      <w:r>
        <w:rPr>
          <w:rFonts w:ascii="Arial" w:hAnsi="Arial" w:cs="Arial"/>
          <w:b/>
          <w:color w:val="0000FF"/>
          <w:sz w:val="24"/>
        </w:rPr>
        <w:t>C4-220117</w:t>
      </w:r>
      <w:r>
        <w:rPr>
          <w:rFonts w:ascii="Arial" w:hAnsi="Arial" w:cs="Arial"/>
          <w:b/>
          <w:color w:val="0000FF"/>
          <w:sz w:val="24"/>
        </w:rPr>
        <w:tab/>
      </w:r>
      <w:r>
        <w:rPr>
          <w:rFonts w:ascii="Arial" w:hAnsi="Arial" w:cs="Arial"/>
          <w:b/>
          <w:sz w:val="24"/>
        </w:rPr>
        <w:t>Incorrect references</w:t>
      </w:r>
    </w:p>
    <w:p w14:paraId="5F3D1503"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v17.4.0</w:t>
      </w:r>
      <w:r>
        <w:rPr>
          <w:i/>
        </w:rPr>
        <w:tab/>
        <w:t xml:space="preserve">  CR-2041  Cat: F (Rel-17)</w:t>
      </w:r>
      <w:r>
        <w:rPr>
          <w:i/>
        </w:rPr>
        <w:br/>
      </w:r>
      <w:r>
        <w:rPr>
          <w:i/>
        </w:rPr>
        <w:br/>
      </w:r>
      <w:r>
        <w:rPr>
          <w:i/>
        </w:rPr>
        <w:tab/>
      </w:r>
      <w:r>
        <w:rPr>
          <w:i/>
        </w:rPr>
        <w:tab/>
      </w:r>
      <w:r>
        <w:rPr>
          <w:i/>
        </w:rPr>
        <w:tab/>
      </w:r>
      <w:r>
        <w:rPr>
          <w:i/>
        </w:rPr>
        <w:tab/>
      </w:r>
      <w:r>
        <w:rPr>
          <w:i/>
        </w:rPr>
        <w:tab/>
        <w:t>Source: Nokia, Nokia Shanghai Bell</w:t>
      </w:r>
    </w:p>
    <w:p w14:paraId="27CC9DCD"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73CC5" w14:textId="77777777" w:rsidR="00555625" w:rsidRDefault="00555625" w:rsidP="00555625">
      <w:pPr>
        <w:pStyle w:val="Heading4"/>
      </w:pPr>
      <w:bookmarkStart w:id="75" w:name="_Toc94025096"/>
      <w:r>
        <w:t>6.3.7</w:t>
      </w:r>
      <w:r>
        <w:tab/>
        <w:t>DNS</w:t>
      </w:r>
      <w:bookmarkEnd w:id="75"/>
    </w:p>
    <w:p w14:paraId="0DE943BB" w14:textId="4041363C" w:rsidR="00555625" w:rsidRDefault="00555625" w:rsidP="00555625">
      <w:pPr>
        <w:rPr>
          <w:rFonts w:ascii="Arial" w:hAnsi="Arial" w:cs="Arial"/>
          <w:b/>
          <w:sz w:val="24"/>
        </w:rPr>
      </w:pPr>
      <w:r>
        <w:rPr>
          <w:rFonts w:ascii="Arial" w:hAnsi="Arial" w:cs="Arial"/>
          <w:b/>
          <w:color w:val="0000FF"/>
          <w:sz w:val="24"/>
        </w:rPr>
        <w:t>C4-220118</w:t>
      </w:r>
      <w:r>
        <w:rPr>
          <w:rFonts w:ascii="Arial" w:hAnsi="Arial" w:cs="Arial"/>
          <w:b/>
          <w:color w:val="0000FF"/>
          <w:sz w:val="24"/>
        </w:rPr>
        <w:tab/>
      </w:r>
      <w:r>
        <w:rPr>
          <w:rFonts w:ascii="Arial" w:hAnsi="Arial" w:cs="Arial"/>
          <w:b/>
          <w:sz w:val="24"/>
        </w:rPr>
        <w:t>Incorrect reference in clause 7.2</w:t>
      </w:r>
    </w:p>
    <w:p w14:paraId="0602B229"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29.303 v17.2.0</w:t>
      </w:r>
      <w:r>
        <w:rPr>
          <w:i/>
        </w:rPr>
        <w:tab/>
        <w:t xml:space="preserve">  CR-0133  Cat: F (Rel-17)</w:t>
      </w:r>
      <w:r>
        <w:rPr>
          <w:i/>
        </w:rPr>
        <w:br/>
      </w:r>
      <w:r>
        <w:rPr>
          <w:i/>
        </w:rPr>
        <w:br/>
      </w:r>
      <w:r>
        <w:rPr>
          <w:i/>
        </w:rPr>
        <w:tab/>
      </w:r>
      <w:r>
        <w:rPr>
          <w:i/>
        </w:rPr>
        <w:tab/>
      </w:r>
      <w:r>
        <w:rPr>
          <w:i/>
        </w:rPr>
        <w:tab/>
      </w:r>
      <w:r>
        <w:rPr>
          <w:i/>
        </w:rPr>
        <w:tab/>
      </w:r>
      <w:r>
        <w:rPr>
          <w:i/>
        </w:rPr>
        <w:tab/>
        <w:t>Source: Nokia, Nokia Shanghai Bell</w:t>
      </w:r>
    </w:p>
    <w:p w14:paraId="30695FA3" w14:textId="77777777" w:rsidR="00555625" w:rsidRDefault="00555625" w:rsidP="0055562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C4-220420</w:t>
      </w:r>
      <w:r>
        <w:rPr>
          <w:color w:val="993300"/>
          <w:u w:val="single"/>
        </w:rPr>
        <w:t>.</w:t>
      </w:r>
    </w:p>
    <w:p w14:paraId="2E47752A" w14:textId="77777777" w:rsidR="00555625" w:rsidRDefault="00555625" w:rsidP="00555625">
      <w:pPr>
        <w:pStyle w:val="Heading4"/>
      </w:pPr>
      <w:bookmarkStart w:id="76" w:name="_Toc94025097"/>
      <w:r>
        <w:t>6.3.8</w:t>
      </w:r>
      <w:r>
        <w:tab/>
        <w:t>SBI</w:t>
      </w:r>
      <w:bookmarkEnd w:id="76"/>
    </w:p>
    <w:p w14:paraId="20CA64EE" w14:textId="18943725" w:rsidR="00555625" w:rsidRDefault="00555625" w:rsidP="00555625">
      <w:pPr>
        <w:rPr>
          <w:rFonts w:ascii="Arial" w:hAnsi="Arial" w:cs="Arial"/>
          <w:b/>
          <w:sz w:val="24"/>
        </w:rPr>
      </w:pPr>
      <w:r>
        <w:rPr>
          <w:rFonts w:ascii="Arial" w:hAnsi="Arial" w:cs="Arial"/>
          <w:b/>
          <w:color w:val="0000FF"/>
          <w:sz w:val="24"/>
        </w:rPr>
        <w:t>C4-220119</w:t>
      </w:r>
      <w:r>
        <w:rPr>
          <w:rFonts w:ascii="Arial" w:hAnsi="Arial" w:cs="Arial"/>
          <w:b/>
          <w:color w:val="0000FF"/>
          <w:sz w:val="24"/>
        </w:rPr>
        <w:tab/>
      </w:r>
      <w:r>
        <w:rPr>
          <w:rFonts w:ascii="Arial" w:hAnsi="Arial" w:cs="Arial"/>
          <w:b/>
          <w:sz w:val="24"/>
        </w:rPr>
        <w:t>Editorial corrections</w:t>
      </w:r>
    </w:p>
    <w:p w14:paraId="5AF20283"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v17.5.0</w:t>
      </w:r>
      <w:r>
        <w:rPr>
          <w:i/>
        </w:rPr>
        <w:tab/>
        <w:t xml:space="preserve">  CR-0301  Cat: F (Rel-17)</w:t>
      </w:r>
      <w:r>
        <w:rPr>
          <w:i/>
        </w:rPr>
        <w:br/>
      </w:r>
      <w:r>
        <w:rPr>
          <w:i/>
        </w:rPr>
        <w:br/>
      </w:r>
      <w:r>
        <w:rPr>
          <w:i/>
        </w:rPr>
        <w:tab/>
      </w:r>
      <w:r>
        <w:rPr>
          <w:i/>
        </w:rPr>
        <w:tab/>
      </w:r>
      <w:r>
        <w:rPr>
          <w:i/>
        </w:rPr>
        <w:tab/>
      </w:r>
      <w:r>
        <w:rPr>
          <w:i/>
        </w:rPr>
        <w:tab/>
      </w:r>
      <w:r>
        <w:rPr>
          <w:i/>
        </w:rPr>
        <w:tab/>
        <w:t>Source: Nokia, Nokia Shanghai Bell</w:t>
      </w:r>
    </w:p>
    <w:p w14:paraId="33BBF72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FB59C" w14:textId="77777777" w:rsidR="00555625" w:rsidRDefault="00555625" w:rsidP="00555625">
      <w:pPr>
        <w:pStyle w:val="Heading4"/>
      </w:pPr>
      <w:bookmarkStart w:id="77" w:name="_Toc94025098"/>
      <w:r>
        <w:t>6.3.9</w:t>
      </w:r>
      <w:r>
        <w:tab/>
        <w:t>UDICOM</w:t>
      </w:r>
      <w:bookmarkEnd w:id="77"/>
    </w:p>
    <w:p w14:paraId="09144F0D" w14:textId="65DA8DF1" w:rsidR="00555625" w:rsidRDefault="00555625" w:rsidP="00555625">
      <w:pPr>
        <w:rPr>
          <w:rFonts w:ascii="Arial" w:hAnsi="Arial" w:cs="Arial"/>
          <w:b/>
          <w:sz w:val="24"/>
        </w:rPr>
      </w:pPr>
      <w:r>
        <w:rPr>
          <w:rFonts w:ascii="Arial" w:hAnsi="Arial" w:cs="Arial"/>
          <w:b/>
          <w:color w:val="0000FF"/>
          <w:sz w:val="24"/>
        </w:rPr>
        <w:t>C4-220140</w:t>
      </w:r>
      <w:r>
        <w:rPr>
          <w:rFonts w:ascii="Arial" w:hAnsi="Arial" w:cs="Arial"/>
          <w:b/>
          <w:color w:val="0000FF"/>
          <w:sz w:val="24"/>
        </w:rPr>
        <w:tab/>
      </w:r>
      <w:r>
        <w:rPr>
          <w:rFonts w:ascii="Arial" w:hAnsi="Arial" w:cs="Arial"/>
          <w:b/>
          <w:sz w:val="24"/>
        </w:rPr>
        <w:t>PDU session continuity</w:t>
      </w:r>
    </w:p>
    <w:p w14:paraId="3FBC3151"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v17.0.0</w:t>
      </w:r>
      <w:r>
        <w:rPr>
          <w:i/>
        </w:rPr>
        <w:tab/>
        <w:t xml:space="preserve">  CR-0034  Cat: F (Rel-17)</w:t>
      </w:r>
      <w:r>
        <w:rPr>
          <w:i/>
        </w:rPr>
        <w:br/>
      </w:r>
      <w:r>
        <w:rPr>
          <w:i/>
        </w:rPr>
        <w:br/>
      </w:r>
      <w:r>
        <w:rPr>
          <w:i/>
        </w:rPr>
        <w:tab/>
      </w:r>
      <w:r>
        <w:rPr>
          <w:i/>
        </w:rPr>
        <w:tab/>
      </w:r>
      <w:r>
        <w:rPr>
          <w:i/>
        </w:rPr>
        <w:tab/>
      </w:r>
      <w:r>
        <w:rPr>
          <w:i/>
        </w:rPr>
        <w:tab/>
      </w:r>
      <w:r>
        <w:rPr>
          <w:i/>
        </w:rPr>
        <w:tab/>
        <w:t>Source: Nokia, Nokia Shanghai Bell</w:t>
      </w:r>
    </w:p>
    <w:p w14:paraId="7CA6944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C4-220356</w:t>
      </w:r>
      <w:r>
        <w:rPr>
          <w:color w:val="993300"/>
          <w:u w:val="single"/>
        </w:rPr>
        <w:t>.</w:t>
      </w:r>
    </w:p>
    <w:p w14:paraId="0C844BD1" w14:textId="5BD7D47B" w:rsidR="00555625" w:rsidRDefault="00555625" w:rsidP="00555625">
      <w:pPr>
        <w:rPr>
          <w:rFonts w:ascii="Arial" w:hAnsi="Arial" w:cs="Arial"/>
          <w:b/>
          <w:sz w:val="24"/>
        </w:rPr>
      </w:pPr>
      <w:r>
        <w:rPr>
          <w:rFonts w:ascii="Arial" w:hAnsi="Arial" w:cs="Arial"/>
          <w:b/>
          <w:color w:val="0000FF"/>
          <w:sz w:val="24"/>
        </w:rPr>
        <w:t>C4-220356</w:t>
      </w:r>
      <w:r>
        <w:rPr>
          <w:rFonts w:ascii="Arial" w:hAnsi="Arial" w:cs="Arial"/>
          <w:b/>
          <w:color w:val="0000FF"/>
          <w:sz w:val="24"/>
        </w:rPr>
        <w:tab/>
      </w:r>
      <w:r>
        <w:rPr>
          <w:rFonts w:ascii="Arial" w:hAnsi="Arial" w:cs="Arial"/>
          <w:b/>
          <w:sz w:val="24"/>
        </w:rPr>
        <w:t>PDU session continuity</w:t>
      </w:r>
    </w:p>
    <w:p w14:paraId="19811EE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v17.0.0</w:t>
      </w:r>
      <w:r>
        <w:rPr>
          <w:i/>
        </w:rPr>
        <w:tab/>
        <w:t xml:space="preserve">  CR-0034  rev 1 Cat: F (Rel-17)</w:t>
      </w:r>
      <w:r>
        <w:rPr>
          <w:i/>
        </w:rPr>
        <w:br/>
      </w:r>
      <w:r>
        <w:rPr>
          <w:i/>
        </w:rPr>
        <w:br/>
      </w:r>
      <w:r>
        <w:rPr>
          <w:i/>
        </w:rPr>
        <w:tab/>
      </w:r>
      <w:r>
        <w:rPr>
          <w:i/>
        </w:rPr>
        <w:tab/>
      </w:r>
      <w:r>
        <w:rPr>
          <w:i/>
        </w:rPr>
        <w:tab/>
      </w:r>
      <w:r>
        <w:rPr>
          <w:i/>
        </w:rPr>
        <w:tab/>
      </w:r>
      <w:r>
        <w:rPr>
          <w:i/>
        </w:rPr>
        <w:tab/>
        <w:t>Source: Nokia, Nokia Shanghai Bell</w:t>
      </w:r>
    </w:p>
    <w:p w14:paraId="6187E8DB" w14:textId="77777777" w:rsidR="00555625" w:rsidRDefault="00555625" w:rsidP="00555625">
      <w:pPr>
        <w:rPr>
          <w:color w:val="808080"/>
        </w:rPr>
      </w:pPr>
      <w:r>
        <w:rPr>
          <w:color w:val="808080"/>
        </w:rPr>
        <w:t>(Replaces C4-220140)</w:t>
      </w:r>
    </w:p>
    <w:p w14:paraId="34B6B9B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B7073" w14:textId="77777777" w:rsidR="00555625" w:rsidRDefault="00555625" w:rsidP="00555625">
      <w:pPr>
        <w:pStyle w:val="Heading4"/>
      </w:pPr>
      <w:bookmarkStart w:id="78" w:name="_Toc94025099"/>
      <w:r>
        <w:t>6.3.10</w:t>
      </w:r>
      <w:r>
        <w:tab/>
        <w:t>NSWO_5G</w:t>
      </w:r>
      <w:bookmarkEnd w:id="78"/>
    </w:p>
    <w:p w14:paraId="01FF60C2" w14:textId="640F8376" w:rsidR="00555625" w:rsidRDefault="00555625" w:rsidP="00555625">
      <w:pPr>
        <w:rPr>
          <w:rFonts w:ascii="Arial" w:hAnsi="Arial" w:cs="Arial"/>
          <w:b/>
          <w:sz w:val="24"/>
        </w:rPr>
      </w:pPr>
      <w:r>
        <w:rPr>
          <w:rFonts w:ascii="Arial" w:hAnsi="Arial" w:cs="Arial"/>
          <w:b/>
          <w:color w:val="0000FF"/>
          <w:sz w:val="24"/>
        </w:rPr>
        <w:t>C4-220141</w:t>
      </w:r>
      <w:r>
        <w:rPr>
          <w:rFonts w:ascii="Arial" w:hAnsi="Arial" w:cs="Arial"/>
          <w:b/>
          <w:color w:val="0000FF"/>
          <w:sz w:val="24"/>
        </w:rPr>
        <w:tab/>
      </w:r>
      <w:r>
        <w:rPr>
          <w:rFonts w:ascii="Arial" w:hAnsi="Arial" w:cs="Arial"/>
          <w:b/>
          <w:sz w:val="24"/>
        </w:rPr>
        <w:t>NSWO authentication</w:t>
      </w:r>
    </w:p>
    <w:p w14:paraId="6EBFC159"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CR-0790  Cat: B (Rel-17)</w:t>
      </w:r>
      <w:r>
        <w:rPr>
          <w:i/>
        </w:rPr>
        <w:br/>
      </w:r>
      <w:r>
        <w:rPr>
          <w:i/>
        </w:rPr>
        <w:br/>
      </w:r>
      <w:r>
        <w:rPr>
          <w:i/>
        </w:rPr>
        <w:tab/>
      </w:r>
      <w:r>
        <w:rPr>
          <w:i/>
        </w:rPr>
        <w:tab/>
      </w:r>
      <w:r>
        <w:rPr>
          <w:i/>
        </w:rPr>
        <w:tab/>
      </w:r>
      <w:r>
        <w:rPr>
          <w:i/>
        </w:rPr>
        <w:tab/>
      </w:r>
      <w:r>
        <w:rPr>
          <w:i/>
        </w:rPr>
        <w:tab/>
        <w:t>Source: Nokia, Nokia Shanghai Bell</w:t>
      </w:r>
    </w:p>
    <w:p w14:paraId="2780561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33ECD" w14:textId="1A8E82F3" w:rsidR="00555625" w:rsidRDefault="00555625" w:rsidP="00555625">
      <w:pPr>
        <w:rPr>
          <w:rFonts w:ascii="Arial" w:hAnsi="Arial" w:cs="Arial"/>
          <w:b/>
          <w:sz w:val="24"/>
        </w:rPr>
      </w:pPr>
      <w:r>
        <w:rPr>
          <w:rFonts w:ascii="Arial" w:hAnsi="Arial" w:cs="Arial"/>
          <w:b/>
          <w:color w:val="0000FF"/>
          <w:sz w:val="24"/>
        </w:rPr>
        <w:t>C4-220142</w:t>
      </w:r>
      <w:r>
        <w:rPr>
          <w:rFonts w:ascii="Arial" w:hAnsi="Arial" w:cs="Arial"/>
          <w:b/>
          <w:color w:val="0000FF"/>
          <w:sz w:val="24"/>
        </w:rPr>
        <w:tab/>
      </w:r>
      <w:r>
        <w:rPr>
          <w:rFonts w:ascii="Arial" w:hAnsi="Arial" w:cs="Arial"/>
          <w:b/>
          <w:sz w:val="24"/>
        </w:rPr>
        <w:t>NSWO authentication</w:t>
      </w:r>
    </w:p>
    <w:p w14:paraId="4CF92C2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v17.4.0</w:t>
      </w:r>
      <w:r>
        <w:rPr>
          <w:i/>
        </w:rPr>
        <w:tab/>
        <w:t xml:space="preserve">  CR-0143  Cat: B (Rel-17)</w:t>
      </w:r>
      <w:r>
        <w:rPr>
          <w:i/>
        </w:rPr>
        <w:br/>
      </w:r>
      <w:r>
        <w:rPr>
          <w:i/>
        </w:rPr>
        <w:br/>
      </w:r>
      <w:r>
        <w:rPr>
          <w:i/>
        </w:rPr>
        <w:tab/>
      </w:r>
      <w:r>
        <w:rPr>
          <w:i/>
        </w:rPr>
        <w:tab/>
      </w:r>
      <w:r>
        <w:rPr>
          <w:i/>
        </w:rPr>
        <w:tab/>
      </w:r>
      <w:r>
        <w:rPr>
          <w:i/>
        </w:rPr>
        <w:tab/>
      </w:r>
      <w:r>
        <w:rPr>
          <w:i/>
        </w:rPr>
        <w:tab/>
        <w:t>Source: Nokia, Nokia Shanghai Bell</w:t>
      </w:r>
    </w:p>
    <w:p w14:paraId="58C5EF0E"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0D952" w14:textId="77777777" w:rsidR="00555625" w:rsidRDefault="00555625" w:rsidP="00555625">
      <w:pPr>
        <w:pStyle w:val="Heading4"/>
      </w:pPr>
      <w:bookmarkStart w:id="79" w:name="_Toc94025100"/>
      <w:r>
        <w:t>6.3.11</w:t>
      </w:r>
      <w:r>
        <w:tab/>
        <w:t>P-CSCF</w:t>
      </w:r>
      <w:bookmarkEnd w:id="79"/>
    </w:p>
    <w:p w14:paraId="68426F6E" w14:textId="757FBE8F" w:rsidR="00555625" w:rsidRDefault="00555625" w:rsidP="00555625">
      <w:pPr>
        <w:rPr>
          <w:rFonts w:ascii="Arial" w:hAnsi="Arial" w:cs="Arial"/>
          <w:b/>
          <w:sz w:val="24"/>
        </w:rPr>
      </w:pPr>
      <w:r>
        <w:rPr>
          <w:rFonts w:ascii="Arial" w:hAnsi="Arial" w:cs="Arial"/>
          <w:b/>
          <w:color w:val="0000FF"/>
          <w:sz w:val="24"/>
        </w:rPr>
        <w:t>C4-220217</w:t>
      </w:r>
      <w:r>
        <w:rPr>
          <w:rFonts w:ascii="Arial" w:hAnsi="Arial" w:cs="Arial"/>
          <w:b/>
          <w:color w:val="0000FF"/>
          <w:sz w:val="24"/>
        </w:rPr>
        <w:tab/>
      </w:r>
      <w:r>
        <w:rPr>
          <w:rFonts w:ascii="Arial" w:hAnsi="Arial" w:cs="Arial"/>
          <w:b/>
          <w:sz w:val="24"/>
        </w:rPr>
        <w:t>P-CSCF restoration</w:t>
      </w:r>
    </w:p>
    <w:p w14:paraId="0A020DCD"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v17.0.0</w:t>
      </w:r>
      <w:r>
        <w:rPr>
          <w:i/>
        </w:rPr>
        <w:tab/>
        <w:t xml:space="preserve">  CR-0118  Cat: B (Rel-17)</w:t>
      </w:r>
      <w:r>
        <w:rPr>
          <w:i/>
        </w:rPr>
        <w:br/>
      </w:r>
      <w:r>
        <w:rPr>
          <w:i/>
        </w:rPr>
        <w:lastRenderedPageBreak/>
        <w:br/>
      </w:r>
      <w:r>
        <w:rPr>
          <w:i/>
        </w:rPr>
        <w:tab/>
      </w:r>
      <w:r>
        <w:rPr>
          <w:i/>
        </w:rPr>
        <w:tab/>
      </w:r>
      <w:r>
        <w:rPr>
          <w:i/>
        </w:rPr>
        <w:tab/>
      </w:r>
      <w:r>
        <w:rPr>
          <w:i/>
        </w:rPr>
        <w:tab/>
      </w:r>
      <w:r>
        <w:rPr>
          <w:i/>
        </w:rPr>
        <w:tab/>
        <w:t>Source: Ericsson</w:t>
      </w:r>
    </w:p>
    <w:p w14:paraId="361C70F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C4-220437</w:t>
      </w:r>
      <w:r>
        <w:rPr>
          <w:color w:val="993300"/>
          <w:u w:val="single"/>
        </w:rPr>
        <w:t>.</w:t>
      </w:r>
    </w:p>
    <w:p w14:paraId="40BE6BAF" w14:textId="7EAD18C1" w:rsidR="00555625" w:rsidRDefault="00555625" w:rsidP="00555625">
      <w:pPr>
        <w:rPr>
          <w:rFonts w:ascii="Arial" w:hAnsi="Arial" w:cs="Arial"/>
          <w:b/>
          <w:sz w:val="24"/>
        </w:rPr>
      </w:pPr>
      <w:r>
        <w:rPr>
          <w:rFonts w:ascii="Arial" w:hAnsi="Arial" w:cs="Arial"/>
          <w:b/>
          <w:color w:val="0000FF"/>
          <w:sz w:val="24"/>
        </w:rPr>
        <w:t>C4-220218</w:t>
      </w:r>
      <w:r>
        <w:rPr>
          <w:rFonts w:ascii="Arial" w:hAnsi="Arial" w:cs="Arial"/>
          <w:b/>
          <w:color w:val="0000FF"/>
          <w:sz w:val="24"/>
        </w:rPr>
        <w:tab/>
      </w:r>
      <w:r>
        <w:rPr>
          <w:rFonts w:ascii="Arial" w:hAnsi="Arial" w:cs="Arial"/>
          <w:b/>
          <w:sz w:val="24"/>
        </w:rPr>
        <w:t>P-CSCF Restoration</w:t>
      </w:r>
    </w:p>
    <w:p w14:paraId="6794EF96"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CR-0795  Cat: B (Rel-17)</w:t>
      </w:r>
      <w:r>
        <w:rPr>
          <w:i/>
        </w:rPr>
        <w:br/>
      </w:r>
      <w:r>
        <w:rPr>
          <w:i/>
        </w:rPr>
        <w:br/>
      </w:r>
      <w:r>
        <w:rPr>
          <w:i/>
        </w:rPr>
        <w:tab/>
      </w:r>
      <w:r>
        <w:rPr>
          <w:i/>
        </w:rPr>
        <w:tab/>
      </w:r>
      <w:r>
        <w:rPr>
          <w:i/>
        </w:rPr>
        <w:tab/>
      </w:r>
      <w:r>
        <w:rPr>
          <w:i/>
        </w:rPr>
        <w:tab/>
      </w:r>
      <w:r>
        <w:rPr>
          <w:i/>
        </w:rPr>
        <w:tab/>
        <w:t>Source: Ericsson</w:t>
      </w:r>
    </w:p>
    <w:p w14:paraId="18787916"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C4-220438</w:t>
      </w:r>
      <w:r>
        <w:rPr>
          <w:color w:val="993300"/>
          <w:u w:val="single"/>
        </w:rPr>
        <w:t>.</w:t>
      </w:r>
    </w:p>
    <w:p w14:paraId="519B915C" w14:textId="03EAE889" w:rsidR="00555625" w:rsidRDefault="00555625" w:rsidP="00555625">
      <w:pPr>
        <w:rPr>
          <w:rFonts w:ascii="Arial" w:hAnsi="Arial" w:cs="Arial"/>
          <w:b/>
          <w:sz w:val="24"/>
        </w:rPr>
      </w:pPr>
      <w:r>
        <w:rPr>
          <w:rFonts w:ascii="Arial" w:hAnsi="Arial" w:cs="Arial"/>
          <w:b/>
          <w:color w:val="0000FF"/>
          <w:sz w:val="24"/>
        </w:rPr>
        <w:t>C4-220219</w:t>
      </w:r>
      <w:r>
        <w:rPr>
          <w:rFonts w:ascii="Arial" w:hAnsi="Arial" w:cs="Arial"/>
          <w:b/>
          <w:color w:val="0000FF"/>
          <w:sz w:val="24"/>
        </w:rPr>
        <w:tab/>
      </w:r>
      <w:r>
        <w:rPr>
          <w:rFonts w:ascii="Arial" w:hAnsi="Arial" w:cs="Arial"/>
          <w:b/>
          <w:sz w:val="24"/>
        </w:rPr>
        <w:t>Failed P-CSCF</w:t>
      </w:r>
    </w:p>
    <w:p w14:paraId="45B423D5"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v17.0.0</w:t>
      </w:r>
      <w:r>
        <w:rPr>
          <w:i/>
        </w:rPr>
        <w:tab/>
        <w:t xml:space="preserve">  CR-0697  Cat: B (Rel-17)</w:t>
      </w:r>
      <w:r>
        <w:rPr>
          <w:i/>
        </w:rPr>
        <w:br/>
      </w:r>
      <w:r>
        <w:rPr>
          <w:i/>
        </w:rPr>
        <w:br/>
      </w:r>
      <w:r>
        <w:rPr>
          <w:i/>
        </w:rPr>
        <w:tab/>
      </w:r>
      <w:r>
        <w:rPr>
          <w:i/>
        </w:rPr>
        <w:tab/>
      </w:r>
      <w:r>
        <w:rPr>
          <w:i/>
        </w:rPr>
        <w:tab/>
      </w:r>
      <w:r>
        <w:rPr>
          <w:i/>
        </w:rPr>
        <w:tab/>
      </w:r>
      <w:r>
        <w:rPr>
          <w:i/>
        </w:rPr>
        <w:tab/>
        <w:t>Source: Ericsson</w:t>
      </w:r>
    </w:p>
    <w:p w14:paraId="4D2F855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78E1C" w14:textId="186BB9E1" w:rsidR="00555625" w:rsidRDefault="00555625" w:rsidP="00555625">
      <w:pPr>
        <w:rPr>
          <w:rFonts w:ascii="Arial" w:hAnsi="Arial" w:cs="Arial"/>
          <w:b/>
          <w:sz w:val="24"/>
        </w:rPr>
      </w:pPr>
      <w:r>
        <w:rPr>
          <w:rFonts w:ascii="Arial" w:hAnsi="Arial" w:cs="Arial"/>
          <w:b/>
          <w:color w:val="0000FF"/>
          <w:sz w:val="24"/>
        </w:rPr>
        <w:t>C4-220220</w:t>
      </w:r>
      <w:r>
        <w:rPr>
          <w:rFonts w:ascii="Arial" w:hAnsi="Arial" w:cs="Arial"/>
          <w:b/>
          <w:color w:val="0000FF"/>
          <w:sz w:val="24"/>
        </w:rPr>
        <w:tab/>
      </w:r>
      <w:r>
        <w:rPr>
          <w:rFonts w:ascii="Arial" w:hAnsi="Arial" w:cs="Arial"/>
          <w:b/>
          <w:sz w:val="24"/>
        </w:rPr>
        <w:t>Failed P-CSCF</w:t>
      </w:r>
    </w:p>
    <w:p w14:paraId="56EA9963"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29.229 v17.0.0</w:t>
      </w:r>
      <w:r>
        <w:rPr>
          <w:i/>
        </w:rPr>
        <w:tab/>
        <w:t xml:space="preserve">  CR-0298  Cat: B (Rel-17)</w:t>
      </w:r>
      <w:r>
        <w:rPr>
          <w:i/>
        </w:rPr>
        <w:br/>
      </w:r>
      <w:r>
        <w:rPr>
          <w:i/>
        </w:rPr>
        <w:br/>
      </w:r>
      <w:r>
        <w:rPr>
          <w:i/>
        </w:rPr>
        <w:tab/>
      </w:r>
      <w:r>
        <w:rPr>
          <w:i/>
        </w:rPr>
        <w:tab/>
      </w:r>
      <w:r>
        <w:rPr>
          <w:i/>
        </w:rPr>
        <w:tab/>
      </w:r>
      <w:r>
        <w:rPr>
          <w:i/>
        </w:rPr>
        <w:tab/>
      </w:r>
      <w:r>
        <w:rPr>
          <w:i/>
        </w:rPr>
        <w:tab/>
        <w:t>Source: Ericsson</w:t>
      </w:r>
    </w:p>
    <w:p w14:paraId="1A2BFBBA"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69E43" w14:textId="760B6152" w:rsidR="00555625" w:rsidRDefault="00555625" w:rsidP="00555625">
      <w:pPr>
        <w:rPr>
          <w:rFonts w:ascii="Arial" w:hAnsi="Arial" w:cs="Arial"/>
          <w:b/>
          <w:sz w:val="24"/>
        </w:rPr>
      </w:pPr>
      <w:r>
        <w:rPr>
          <w:rFonts w:ascii="Arial" w:hAnsi="Arial" w:cs="Arial"/>
          <w:b/>
          <w:color w:val="0000FF"/>
          <w:sz w:val="24"/>
        </w:rPr>
        <w:t>C4-220221</w:t>
      </w:r>
      <w:r>
        <w:rPr>
          <w:rFonts w:ascii="Arial" w:hAnsi="Arial" w:cs="Arial"/>
          <w:b/>
          <w:color w:val="0000FF"/>
          <w:sz w:val="24"/>
        </w:rPr>
        <w:tab/>
      </w:r>
      <w:r>
        <w:rPr>
          <w:rFonts w:ascii="Arial" w:hAnsi="Arial" w:cs="Arial"/>
          <w:b/>
          <w:sz w:val="24"/>
        </w:rPr>
        <w:t>Failed P-CSCF AVPs</w:t>
      </w:r>
    </w:p>
    <w:p w14:paraId="02594B4C"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v17.1.0</w:t>
      </w:r>
      <w:r>
        <w:rPr>
          <w:i/>
        </w:rPr>
        <w:tab/>
        <w:t xml:space="preserve">  CR-0695  Cat: B (Rel-17)</w:t>
      </w:r>
      <w:r>
        <w:rPr>
          <w:i/>
        </w:rPr>
        <w:br/>
      </w:r>
      <w:r>
        <w:rPr>
          <w:i/>
        </w:rPr>
        <w:br/>
      </w:r>
      <w:r>
        <w:rPr>
          <w:i/>
        </w:rPr>
        <w:tab/>
      </w:r>
      <w:r>
        <w:rPr>
          <w:i/>
        </w:rPr>
        <w:tab/>
      </w:r>
      <w:r>
        <w:rPr>
          <w:i/>
        </w:rPr>
        <w:tab/>
      </w:r>
      <w:r>
        <w:rPr>
          <w:i/>
        </w:rPr>
        <w:tab/>
      </w:r>
      <w:r>
        <w:rPr>
          <w:i/>
        </w:rPr>
        <w:tab/>
        <w:t>Source: Ericsson</w:t>
      </w:r>
    </w:p>
    <w:p w14:paraId="300344F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16B92" w14:textId="06E30CBA" w:rsidR="00555625" w:rsidRDefault="00555625" w:rsidP="00555625">
      <w:pPr>
        <w:rPr>
          <w:rFonts w:ascii="Arial" w:hAnsi="Arial" w:cs="Arial"/>
          <w:b/>
          <w:sz w:val="24"/>
        </w:rPr>
      </w:pPr>
      <w:r>
        <w:rPr>
          <w:rFonts w:ascii="Arial" w:hAnsi="Arial" w:cs="Arial"/>
          <w:b/>
          <w:color w:val="0000FF"/>
          <w:sz w:val="24"/>
        </w:rPr>
        <w:t>C4-220437</w:t>
      </w:r>
      <w:r>
        <w:rPr>
          <w:rFonts w:ascii="Arial" w:hAnsi="Arial" w:cs="Arial"/>
          <w:b/>
          <w:color w:val="0000FF"/>
          <w:sz w:val="24"/>
        </w:rPr>
        <w:tab/>
      </w:r>
      <w:r>
        <w:rPr>
          <w:rFonts w:ascii="Arial" w:hAnsi="Arial" w:cs="Arial"/>
          <w:b/>
          <w:sz w:val="24"/>
        </w:rPr>
        <w:t>P-CSCF restoration</w:t>
      </w:r>
    </w:p>
    <w:p w14:paraId="557C27FF"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v17.0.0</w:t>
      </w:r>
      <w:r>
        <w:rPr>
          <w:i/>
        </w:rPr>
        <w:tab/>
        <w:t xml:space="preserve">  CR-0118  rev 1 Cat: B (Rel-17)</w:t>
      </w:r>
      <w:r>
        <w:rPr>
          <w:i/>
        </w:rPr>
        <w:br/>
      </w:r>
      <w:r>
        <w:rPr>
          <w:i/>
        </w:rPr>
        <w:br/>
      </w:r>
      <w:r>
        <w:rPr>
          <w:i/>
        </w:rPr>
        <w:tab/>
      </w:r>
      <w:r>
        <w:rPr>
          <w:i/>
        </w:rPr>
        <w:tab/>
      </w:r>
      <w:r>
        <w:rPr>
          <w:i/>
        </w:rPr>
        <w:tab/>
      </w:r>
      <w:r>
        <w:rPr>
          <w:i/>
        </w:rPr>
        <w:tab/>
      </w:r>
      <w:r>
        <w:rPr>
          <w:i/>
        </w:rPr>
        <w:tab/>
        <w:t>Source: Ericsson</w:t>
      </w:r>
    </w:p>
    <w:p w14:paraId="721D9FCF" w14:textId="77777777" w:rsidR="00555625" w:rsidRDefault="00555625" w:rsidP="00555625">
      <w:pPr>
        <w:rPr>
          <w:color w:val="808080"/>
        </w:rPr>
      </w:pPr>
      <w:r>
        <w:rPr>
          <w:color w:val="808080"/>
        </w:rPr>
        <w:t>(Replaces C4-220217)</w:t>
      </w:r>
    </w:p>
    <w:p w14:paraId="7CD4AC03"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BE801" w14:textId="4DE0C7E8" w:rsidR="00555625" w:rsidRDefault="00555625" w:rsidP="00555625">
      <w:pPr>
        <w:rPr>
          <w:rFonts w:ascii="Arial" w:hAnsi="Arial" w:cs="Arial"/>
          <w:b/>
          <w:sz w:val="24"/>
        </w:rPr>
      </w:pPr>
      <w:r>
        <w:rPr>
          <w:rFonts w:ascii="Arial" w:hAnsi="Arial" w:cs="Arial"/>
          <w:b/>
          <w:color w:val="0000FF"/>
          <w:sz w:val="24"/>
        </w:rPr>
        <w:t>C4-220438</w:t>
      </w:r>
      <w:r>
        <w:rPr>
          <w:rFonts w:ascii="Arial" w:hAnsi="Arial" w:cs="Arial"/>
          <w:b/>
          <w:color w:val="0000FF"/>
          <w:sz w:val="24"/>
        </w:rPr>
        <w:tab/>
      </w:r>
      <w:r>
        <w:rPr>
          <w:rFonts w:ascii="Arial" w:hAnsi="Arial" w:cs="Arial"/>
          <w:b/>
          <w:sz w:val="24"/>
        </w:rPr>
        <w:t>P-CSCF Restoration</w:t>
      </w:r>
    </w:p>
    <w:p w14:paraId="2F3DFF00"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CR-0795  rev 1 Cat: B (Rel-17)</w:t>
      </w:r>
      <w:r>
        <w:rPr>
          <w:i/>
        </w:rPr>
        <w:br/>
      </w:r>
      <w:r>
        <w:rPr>
          <w:i/>
        </w:rPr>
        <w:br/>
      </w:r>
      <w:r>
        <w:rPr>
          <w:i/>
        </w:rPr>
        <w:tab/>
      </w:r>
      <w:r>
        <w:rPr>
          <w:i/>
        </w:rPr>
        <w:tab/>
      </w:r>
      <w:r>
        <w:rPr>
          <w:i/>
        </w:rPr>
        <w:tab/>
      </w:r>
      <w:r>
        <w:rPr>
          <w:i/>
        </w:rPr>
        <w:tab/>
      </w:r>
      <w:r>
        <w:rPr>
          <w:i/>
        </w:rPr>
        <w:tab/>
        <w:t>Source: Ericsson</w:t>
      </w:r>
    </w:p>
    <w:p w14:paraId="74F2964B" w14:textId="77777777" w:rsidR="00555625" w:rsidRDefault="00555625" w:rsidP="00555625">
      <w:pPr>
        <w:rPr>
          <w:color w:val="808080"/>
        </w:rPr>
      </w:pPr>
      <w:r>
        <w:rPr>
          <w:color w:val="808080"/>
        </w:rPr>
        <w:t>(Replaces C4-220218)</w:t>
      </w:r>
    </w:p>
    <w:p w14:paraId="67C7E79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5DBAB" w14:textId="77777777" w:rsidR="00555625" w:rsidRDefault="00555625" w:rsidP="00555625">
      <w:pPr>
        <w:pStyle w:val="Heading4"/>
      </w:pPr>
      <w:bookmarkStart w:id="80" w:name="_Toc94025101"/>
      <w:r>
        <w:lastRenderedPageBreak/>
        <w:t>6.3.12</w:t>
      </w:r>
      <w:r>
        <w:tab/>
        <w:t>5GS_Ph1-CT</w:t>
      </w:r>
      <w:bookmarkEnd w:id="80"/>
      <w:r>
        <w:t xml:space="preserve"> </w:t>
      </w:r>
    </w:p>
    <w:p w14:paraId="4361ED77" w14:textId="6D487C26" w:rsidR="00555625" w:rsidRDefault="00555625" w:rsidP="00555625">
      <w:pPr>
        <w:rPr>
          <w:rFonts w:ascii="Arial" w:hAnsi="Arial" w:cs="Arial"/>
          <w:b/>
          <w:sz w:val="24"/>
        </w:rPr>
      </w:pPr>
      <w:r>
        <w:rPr>
          <w:rFonts w:ascii="Arial" w:hAnsi="Arial" w:cs="Arial"/>
          <w:b/>
          <w:color w:val="0000FF"/>
          <w:sz w:val="24"/>
        </w:rPr>
        <w:t>C4-220113</w:t>
      </w:r>
      <w:r>
        <w:rPr>
          <w:rFonts w:ascii="Arial" w:hAnsi="Arial" w:cs="Arial"/>
          <w:b/>
          <w:color w:val="0000FF"/>
          <w:sz w:val="24"/>
        </w:rPr>
        <w:tab/>
      </w:r>
      <w:r>
        <w:rPr>
          <w:rFonts w:ascii="Arial" w:hAnsi="Arial" w:cs="Arial"/>
          <w:b/>
          <w:sz w:val="24"/>
        </w:rPr>
        <w:t>Release of old access resources during Intra-AMF HO between 3GPP and non-3GPP accesses</w:t>
      </w:r>
    </w:p>
    <w:p w14:paraId="4920383D"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v17.4.0</w:t>
      </w:r>
      <w:r>
        <w:rPr>
          <w:i/>
        </w:rPr>
        <w:tab/>
        <w:t xml:space="preserve">  CR-0666  Cat: F (Rel-17)</w:t>
      </w:r>
      <w:r>
        <w:rPr>
          <w:i/>
        </w:rPr>
        <w:br/>
      </w:r>
      <w:r>
        <w:rPr>
          <w:i/>
        </w:rPr>
        <w:br/>
      </w:r>
      <w:r>
        <w:rPr>
          <w:i/>
        </w:rPr>
        <w:tab/>
      </w:r>
      <w:r>
        <w:rPr>
          <w:i/>
        </w:rPr>
        <w:tab/>
      </w:r>
      <w:r>
        <w:rPr>
          <w:i/>
        </w:rPr>
        <w:tab/>
      </w:r>
      <w:r>
        <w:rPr>
          <w:i/>
        </w:rPr>
        <w:tab/>
      </w:r>
      <w:r>
        <w:rPr>
          <w:i/>
        </w:rPr>
        <w:tab/>
        <w:t>Source: Nokia, Nokia Shanghai Bell</w:t>
      </w:r>
    </w:p>
    <w:p w14:paraId="2A14173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FA56F" w14:textId="7DF9D163" w:rsidR="00555625" w:rsidRDefault="00555625" w:rsidP="00555625">
      <w:pPr>
        <w:rPr>
          <w:rFonts w:ascii="Arial" w:hAnsi="Arial" w:cs="Arial"/>
          <w:b/>
          <w:sz w:val="24"/>
        </w:rPr>
      </w:pPr>
      <w:r>
        <w:rPr>
          <w:rFonts w:ascii="Arial" w:hAnsi="Arial" w:cs="Arial"/>
          <w:b/>
          <w:color w:val="0000FF"/>
          <w:sz w:val="24"/>
        </w:rPr>
        <w:t>C4-220114</w:t>
      </w:r>
      <w:r>
        <w:rPr>
          <w:rFonts w:ascii="Arial" w:hAnsi="Arial" w:cs="Arial"/>
          <w:b/>
          <w:color w:val="0000FF"/>
          <w:sz w:val="24"/>
        </w:rPr>
        <w:tab/>
      </w:r>
      <w:r>
        <w:rPr>
          <w:rFonts w:ascii="Arial" w:hAnsi="Arial" w:cs="Arial"/>
          <w:b/>
          <w:sz w:val="24"/>
        </w:rPr>
        <w:t>Secondary RAT data usage reporting during AN Release procedure</w:t>
      </w:r>
    </w:p>
    <w:p w14:paraId="4210F039"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v17.3.0</w:t>
      </w:r>
      <w:r>
        <w:rPr>
          <w:i/>
        </w:rPr>
        <w:tab/>
        <w:t xml:space="preserve">  CR-0516  Cat: F (Rel-17)</w:t>
      </w:r>
      <w:r>
        <w:rPr>
          <w:i/>
        </w:rPr>
        <w:br/>
      </w:r>
      <w:r>
        <w:rPr>
          <w:i/>
        </w:rPr>
        <w:br/>
      </w:r>
      <w:r>
        <w:rPr>
          <w:i/>
        </w:rPr>
        <w:tab/>
      </w:r>
      <w:r>
        <w:rPr>
          <w:i/>
        </w:rPr>
        <w:tab/>
      </w:r>
      <w:r>
        <w:rPr>
          <w:i/>
        </w:rPr>
        <w:tab/>
      </w:r>
      <w:r>
        <w:rPr>
          <w:i/>
        </w:rPr>
        <w:tab/>
      </w:r>
      <w:r>
        <w:rPr>
          <w:i/>
        </w:rPr>
        <w:tab/>
        <w:t>Source: Nokia, Nokia Shanghai Bell</w:t>
      </w:r>
    </w:p>
    <w:p w14:paraId="037DDD08"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2B4C7" w14:textId="5C5D1181" w:rsidR="00555625" w:rsidRDefault="00555625" w:rsidP="00555625">
      <w:pPr>
        <w:rPr>
          <w:rFonts w:ascii="Arial" w:hAnsi="Arial" w:cs="Arial"/>
          <w:b/>
          <w:sz w:val="24"/>
        </w:rPr>
      </w:pPr>
      <w:r>
        <w:rPr>
          <w:rFonts w:ascii="Arial" w:hAnsi="Arial" w:cs="Arial"/>
          <w:b/>
          <w:color w:val="0000FF"/>
          <w:sz w:val="24"/>
        </w:rPr>
        <w:t>C4-220115</w:t>
      </w:r>
      <w:r>
        <w:rPr>
          <w:rFonts w:ascii="Arial" w:hAnsi="Arial" w:cs="Arial"/>
          <w:b/>
          <w:color w:val="0000FF"/>
          <w:sz w:val="24"/>
        </w:rPr>
        <w:tab/>
      </w:r>
      <w:r>
        <w:rPr>
          <w:rFonts w:ascii="Arial" w:hAnsi="Arial" w:cs="Arial"/>
          <w:b/>
          <w:sz w:val="24"/>
        </w:rPr>
        <w:t>Secondary RAT data usage reporting over N14 during Inter-AMF handover</w:t>
      </w:r>
    </w:p>
    <w:p w14:paraId="18FC0480" w14:textId="77777777" w:rsidR="00555625" w:rsidRDefault="00555625" w:rsidP="0055562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v17.4.0</w:t>
      </w:r>
      <w:r>
        <w:rPr>
          <w:i/>
        </w:rPr>
        <w:tab/>
        <w:t xml:space="preserve">  CR-0667  Cat: F (Rel-17)</w:t>
      </w:r>
      <w:r>
        <w:rPr>
          <w:i/>
        </w:rPr>
        <w:br/>
      </w:r>
      <w:r>
        <w:rPr>
          <w:i/>
        </w:rPr>
        <w:br/>
      </w:r>
      <w:r>
        <w:rPr>
          <w:i/>
        </w:rPr>
        <w:tab/>
      </w:r>
      <w:r>
        <w:rPr>
          <w:i/>
        </w:rPr>
        <w:tab/>
      </w:r>
      <w:r>
        <w:rPr>
          <w:i/>
        </w:rPr>
        <w:tab/>
      </w:r>
      <w:r>
        <w:rPr>
          <w:i/>
        </w:rPr>
        <w:tab/>
      </w:r>
      <w:r>
        <w:rPr>
          <w:i/>
        </w:rPr>
        <w:tab/>
        <w:t>Source: Nokia, Nokia Shanghai Bell</w:t>
      </w:r>
    </w:p>
    <w:p w14:paraId="5A6DB8D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57AF2" w14:textId="74A0C988" w:rsidR="00555625" w:rsidRDefault="00555625" w:rsidP="00555625">
      <w:pPr>
        <w:rPr>
          <w:rFonts w:ascii="Arial" w:hAnsi="Arial" w:cs="Arial"/>
          <w:b/>
          <w:sz w:val="24"/>
        </w:rPr>
      </w:pPr>
      <w:r>
        <w:rPr>
          <w:rFonts w:ascii="Arial" w:hAnsi="Arial" w:cs="Arial"/>
          <w:b/>
          <w:color w:val="0000FF"/>
          <w:sz w:val="24"/>
        </w:rPr>
        <w:t>C4-220232</w:t>
      </w:r>
      <w:r>
        <w:rPr>
          <w:rFonts w:ascii="Arial" w:hAnsi="Arial" w:cs="Arial"/>
          <w:b/>
          <w:color w:val="0000FF"/>
          <w:sz w:val="24"/>
        </w:rPr>
        <w:tab/>
      </w:r>
      <w:r>
        <w:rPr>
          <w:rFonts w:ascii="Arial" w:hAnsi="Arial" w:cs="Arial"/>
          <w:b/>
          <w:sz w:val="24"/>
        </w:rPr>
        <w:t>Essential Clarification for SMF ID in N1 Container</w:t>
      </w:r>
    </w:p>
    <w:p w14:paraId="4532D70A" w14:textId="77777777" w:rsidR="00555625" w:rsidRDefault="00555625" w:rsidP="0055562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CR-0672  Cat: F (Rel-17)</w:t>
      </w:r>
      <w:r>
        <w:rPr>
          <w:i/>
        </w:rPr>
        <w:br/>
      </w:r>
      <w:r>
        <w:rPr>
          <w:i/>
        </w:rPr>
        <w:br/>
      </w:r>
      <w:r>
        <w:rPr>
          <w:i/>
        </w:rPr>
        <w:tab/>
      </w:r>
      <w:r>
        <w:rPr>
          <w:i/>
        </w:rPr>
        <w:tab/>
      </w:r>
      <w:r>
        <w:rPr>
          <w:i/>
        </w:rPr>
        <w:tab/>
      </w:r>
      <w:r>
        <w:rPr>
          <w:i/>
        </w:rPr>
        <w:tab/>
      </w:r>
      <w:r>
        <w:rPr>
          <w:i/>
        </w:rPr>
        <w:tab/>
        <w:t>Source: Ericsson</w:t>
      </w:r>
    </w:p>
    <w:p w14:paraId="11188A2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E70CE" w14:textId="77777777" w:rsidR="00555625" w:rsidRDefault="00555625" w:rsidP="00555625">
      <w:pPr>
        <w:pStyle w:val="Heading4"/>
      </w:pPr>
      <w:bookmarkStart w:id="81" w:name="_Toc94025102"/>
      <w:r>
        <w:t>6.3.13</w:t>
      </w:r>
      <w:r>
        <w:tab/>
        <w:t>V2CAEC</w:t>
      </w:r>
      <w:bookmarkEnd w:id="81"/>
    </w:p>
    <w:p w14:paraId="576049FC" w14:textId="60545558" w:rsidR="00555625" w:rsidRDefault="00555625" w:rsidP="00555625">
      <w:pPr>
        <w:rPr>
          <w:rFonts w:ascii="Arial" w:hAnsi="Arial" w:cs="Arial"/>
          <w:b/>
          <w:sz w:val="24"/>
        </w:rPr>
      </w:pPr>
      <w:r>
        <w:rPr>
          <w:rFonts w:ascii="Arial" w:hAnsi="Arial" w:cs="Arial"/>
          <w:b/>
          <w:color w:val="0000FF"/>
          <w:sz w:val="24"/>
        </w:rPr>
        <w:t>C4-220184</w:t>
      </w:r>
      <w:r>
        <w:rPr>
          <w:rFonts w:ascii="Arial" w:hAnsi="Arial" w:cs="Arial"/>
          <w:b/>
          <w:color w:val="0000FF"/>
          <w:sz w:val="24"/>
        </w:rPr>
        <w:tab/>
      </w:r>
      <w:r>
        <w:rPr>
          <w:rFonts w:ascii="Arial" w:hAnsi="Arial" w:cs="Arial"/>
          <w:b/>
          <w:sz w:val="24"/>
        </w:rPr>
        <w:t>Add V2X Capability</w:t>
      </w:r>
    </w:p>
    <w:p w14:paraId="1269BB56"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CR-0645  Cat: B (Rel-17)</w:t>
      </w:r>
      <w:r>
        <w:rPr>
          <w:i/>
        </w:rPr>
        <w:br/>
      </w:r>
      <w:r>
        <w:rPr>
          <w:i/>
        </w:rPr>
        <w:br/>
      </w:r>
      <w:r>
        <w:rPr>
          <w:i/>
        </w:rPr>
        <w:tab/>
      </w:r>
      <w:r>
        <w:rPr>
          <w:i/>
        </w:rPr>
        <w:tab/>
      </w:r>
      <w:r>
        <w:rPr>
          <w:i/>
        </w:rPr>
        <w:tab/>
      </w:r>
      <w:r>
        <w:rPr>
          <w:i/>
        </w:rPr>
        <w:tab/>
      </w:r>
      <w:r>
        <w:rPr>
          <w:i/>
        </w:rPr>
        <w:tab/>
        <w:t>Source: CATT</w:t>
      </w:r>
    </w:p>
    <w:p w14:paraId="0098ABB0"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C4-220353</w:t>
      </w:r>
      <w:r>
        <w:rPr>
          <w:color w:val="993300"/>
          <w:u w:val="single"/>
        </w:rPr>
        <w:t>.</w:t>
      </w:r>
    </w:p>
    <w:p w14:paraId="1E5AF453" w14:textId="254C7DA3" w:rsidR="00555625" w:rsidRDefault="00555625" w:rsidP="00555625">
      <w:pPr>
        <w:rPr>
          <w:rFonts w:ascii="Arial" w:hAnsi="Arial" w:cs="Arial"/>
          <w:b/>
          <w:sz w:val="24"/>
        </w:rPr>
      </w:pPr>
      <w:r>
        <w:rPr>
          <w:rFonts w:ascii="Arial" w:hAnsi="Arial" w:cs="Arial"/>
          <w:b/>
          <w:color w:val="0000FF"/>
          <w:sz w:val="24"/>
        </w:rPr>
        <w:t>C4-220353</w:t>
      </w:r>
      <w:r>
        <w:rPr>
          <w:rFonts w:ascii="Arial" w:hAnsi="Arial" w:cs="Arial"/>
          <w:b/>
          <w:color w:val="0000FF"/>
          <w:sz w:val="24"/>
        </w:rPr>
        <w:tab/>
      </w:r>
      <w:r>
        <w:rPr>
          <w:rFonts w:ascii="Arial" w:hAnsi="Arial" w:cs="Arial"/>
          <w:b/>
          <w:sz w:val="24"/>
        </w:rPr>
        <w:t>Add V2X Capability</w:t>
      </w:r>
    </w:p>
    <w:p w14:paraId="4F910C51"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CR-0645  rev 1 Cat: B (Rel-17)</w:t>
      </w:r>
      <w:r>
        <w:rPr>
          <w:i/>
        </w:rPr>
        <w:br/>
      </w:r>
      <w:r>
        <w:rPr>
          <w:i/>
        </w:rPr>
        <w:br/>
      </w:r>
      <w:r>
        <w:rPr>
          <w:i/>
        </w:rPr>
        <w:tab/>
      </w:r>
      <w:r>
        <w:rPr>
          <w:i/>
        </w:rPr>
        <w:tab/>
      </w:r>
      <w:r>
        <w:rPr>
          <w:i/>
        </w:rPr>
        <w:tab/>
      </w:r>
      <w:r>
        <w:rPr>
          <w:i/>
        </w:rPr>
        <w:tab/>
      </w:r>
      <w:r>
        <w:rPr>
          <w:i/>
        </w:rPr>
        <w:tab/>
        <w:t>Source: CATT</w:t>
      </w:r>
    </w:p>
    <w:p w14:paraId="2DAABE07" w14:textId="77777777" w:rsidR="00555625" w:rsidRDefault="00555625" w:rsidP="00555625">
      <w:pPr>
        <w:rPr>
          <w:color w:val="808080"/>
        </w:rPr>
      </w:pPr>
      <w:r>
        <w:rPr>
          <w:color w:val="808080"/>
        </w:rPr>
        <w:t>(Replaces C4-220184)</w:t>
      </w:r>
    </w:p>
    <w:p w14:paraId="5F7DE0F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C4-220406</w:t>
      </w:r>
      <w:r>
        <w:rPr>
          <w:color w:val="993300"/>
          <w:u w:val="single"/>
        </w:rPr>
        <w:t>.</w:t>
      </w:r>
    </w:p>
    <w:p w14:paraId="027C99CE" w14:textId="4061E935" w:rsidR="00555625" w:rsidRDefault="00555625" w:rsidP="00555625">
      <w:pPr>
        <w:rPr>
          <w:rFonts w:ascii="Arial" w:hAnsi="Arial" w:cs="Arial"/>
          <w:b/>
          <w:sz w:val="24"/>
        </w:rPr>
      </w:pPr>
      <w:r>
        <w:rPr>
          <w:rFonts w:ascii="Arial" w:hAnsi="Arial" w:cs="Arial"/>
          <w:b/>
          <w:color w:val="0000FF"/>
          <w:sz w:val="24"/>
        </w:rPr>
        <w:t>C4-220406</w:t>
      </w:r>
      <w:r>
        <w:rPr>
          <w:rFonts w:ascii="Arial" w:hAnsi="Arial" w:cs="Arial"/>
          <w:b/>
          <w:color w:val="0000FF"/>
          <w:sz w:val="24"/>
        </w:rPr>
        <w:tab/>
      </w:r>
      <w:r>
        <w:rPr>
          <w:rFonts w:ascii="Arial" w:hAnsi="Arial" w:cs="Arial"/>
          <w:b/>
          <w:sz w:val="24"/>
        </w:rPr>
        <w:t>Add V2X Capability</w:t>
      </w:r>
    </w:p>
    <w:p w14:paraId="1B9904F4" w14:textId="77777777" w:rsidR="00555625" w:rsidRDefault="00555625" w:rsidP="0055562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CR-0645  rev 2 Cat: B (Rel-17)</w:t>
      </w:r>
      <w:r>
        <w:rPr>
          <w:i/>
        </w:rPr>
        <w:br/>
      </w:r>
      <w:r>
        <w:rPr>
          <w:i/>
        </w:rPr>
        <w:br/>
      </w:r>
      <w:r>
        <w:rPr>
          <w:i/>
        </w:rPr>
        <w:tab/>
      </w:r>
      <w:r>
        <w:rPr>
          <w:i/>
        </w:rPr>
        <w:tab/>
      </w:r>
      <w:r>
        <w:rPr>
          <w:i/>
        </w:rPr>
        <w:tab/>
      </w:r>
      <w:r>
        <w:rPr>
          <w:i/>
        </w:rPr>
        <w:tab/>
      </w:r>
      <w:r>
        <w:rPr>
          <w:i/>
        </w:rPr>
        <w:tab/>
        <w:t>Source: CATT, Ericsson</w:t>
      </w:r>
    </w:p>
    <w:p w14:paraId="6EA80038" w14:textId="77777777" w:rsidR="00555625" w:rsidRDefault="00555625" w:rsidP="00555625">
      <w:pPr>
        <w:rPr>
          <w:color w:val="808080"/>
        </w:rPr>
      </w:pPr>
      <w:r>
        <w:rPr>
          <w:color w:val="808080"/>
        </w:rPr>
        <w:t>(Replaces C4-220353)</w:t>
      </w:r>
    </w:p>
    <w:p w14:paraId="26F0E39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3331E" w14:textId="77777777" w:rsidR="00555625" w:rsidRDefault="00555625" w:rsidP="00555625">
      <w:pPr>
        <w:pStyle w:val="Heading4"/>
      </w:pPr>
      <w:bookmarkStart w:id="82" w:name="_Toc94025103"/>
      <w:r>
        <w:t>6.3.14</w:t>
      </w:r>
      <w:r>
        <w:tab/>
        <w:t>5G_eNS</w:t>
      </w:r>
      <w:bookmarkEnd w:id="82"/>
    </w:p>
    <w:p w14:paraId="073C7F9B" w14:textId="272D42C5" w:rsidR="00555625" w:rsidRDefault="00555625" w:rsidP="00555625">
      <w:pPr>
        <w:rPr>
          <w:rFonts w:ascii="Arial" w:hAnsi="Arial" w:cs="Arial"/>
          <w:b/>
          <w:sz w:val="24"/>
        </w:rPr>
      </w:pPr>
      <w:r>
        <w:rPr>
          <w:rFonts w:ascii="Arial" w:hAnsi="Arial" w:cs="Arial"/>
          <w:b/>
          <w:color w:val="0000FF"/>
          <w:sz w:val="24"/>
        </w:rPr>
        <w:t>C4-220185</w:t>
      </w:r>
      <w:r>
        <w:rPr>
          <w:rFonts w:ascii="Arial" w:hAnsi="Arial" w:cs="Arial"/>
          <w:b/>
          <w:color w:val="0000FF"/>
          <w:sz w:val="24"/>
        </w:rPr>
        <w:tab/>
      </w:r>
      <w:r>
        <w:rPr>
          <w:rFonts w:ascii="Arial" w:hAnsi="Arial" w:cs="Arial"/>
          <w:b/>
          <w:sz w:val="24"/>
        </w:rPr>
        <w:t>NSSAAF discovery</w:t>
      </w:r>
    </w:p>
    <w:p w14:paraId="587D33BC"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CR-0646  Cat: B (Rel-17)</w:t>
      </w:r>
      <w:r>
        <w:rPr>
          <w:i/>
        </w:rPr>
        <w:br/>
      </w:r>
      <w:r>
        <w:rPr>
          <w:i/>
        </w:rPr>
        <w:br/>
      </w:r>
      <w:r>
        <w:rPr>
          <w:i/>
        </w:rPr>
        <w:tab/>
      </w:r>
      <w:r>
        <w:rPr>
          <w:i/>
        </w:rPr>
        <w:tab/>
      </w:r>
      <w:r>
        <w:rPr>
          <w:i/>
        </w:rPr>
        <w:tab/>
      </w:r>
      <w:r>
        <w:rPr>
          <w:i/>
        </w:rPr>
        <w:tab/>
      </w:r>
      <w:r>
        <w:rPr>
          <w:i/>
        </w:rPr>
        <w:tab/>
        <w:t>Source: CATT</w:t>
      </w:r>
    </w:p>
    <w:p w14:paraId="43CDCC21"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C4-220354</w:t>
      </w:r>
      <w:r>
        <w:rPr>
          <w:color w:val="993300"/>
          <w:u w:val="single"/>
        </w:rPr>
        <w:t>.</w:t>
      </w:r>
    </w:p>
    <w:p w14:paraId="0E675583" w14:textId="0ABE4043" w:rsidR="00555625" w:rsidRDefault="00555625" w:rsidP="00555625">
      <w:pPr>
        <w:rPr>
          <w:rFonts w:ascii="Arial" w:hAnsi="Arial" w:cs="Arial"/>
          <w:b/>
          <w:sz w:val="24"/>
        </w:rPr>
      </w:pPr>
      <w:r>
        <w:rPr>
          <w:rFonts w:ascii="Arial" w:hAnsi="Arial" w:cs="Arial"/>
          <w:b/>
          <w:color w:val="0000FF"/>
          <w:sz w:val="24"/>
        </w:rPr>
        <w:t>C4-220354</w:t>
      </w:r>
      <w:r>
        <w:rPr>
          <w:rFonts w:ascii="Arial" w:hAnsi="Arial" w:cs="Arial"/>
          <w:b/>
          <w:color w:val="0000FF"/>
          <w:sz w:val="24"/>
        </w:rPr>
        <w:tab/>
      </w:r>
      <w:r>
        <w:rPr>
          <w:rFonts w:ascii="Arial" w:hAnsi="Arial" w:cs="Arial"/>
          <w:b/>
          <w:sz w:val="24"/>
        </w:rPr>
        <w:t>NSSAAF registration and discovery</w:t>
      </w:r>
    </w:p>
    <w:p w14:paraId="6592D7DD"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CR-0646  rev 1 Cat: B (Rel-17)</w:t>
      </w:r>
      <w:r>
        <w:rPr>
          <w:i/>
        </w:rPr>
        <w:br/>
      </w:r>
      <w:r>
        <w:rPr>
          <w:i/>
        </w:rPr>
        <w:br/>
      </w:r>
      <w:r>
        <w:rPr>
          <w:i/>
        </w:rPr>
        <w:tab/>
      </w:r>
      <w:r>
        <w:rPr>
          <w:i/>
        </w:rPr>
        <w:tab/>
      </w:r>
      <w:r>
        <w:rPr>
          <w:i/>
        </w:rPr>
        <w:tab/>
      </w:r>
      <w:r>
        <w:rPr>
          <w:i/>
        </w:rPr>
        <w:tab/>
      </w:r>
      <w:r>
        <w:rPr>
          <w:i/>
        </w:rPr>
        <w:tab/>
        <w:t>Source: CATT</w:t>
      </w:r>
    </w:p>
    <w:p w14:paraId="611BB2F7" w14:textId="77777777" w:rsidR="00555625" w:rsidRDefault="00555625" w:rsidP="00555625">
      <w:pPr>
        <w:rPr>
          <w:color w:val="808080"/>
        </w:rPr>
      </w:pPr>
      <w:r>
        <w:rPr>
          <w:color w:val="808080"/>
        </w:rPr>
        <w:t>(Replaces C4-220185)</w:t>
      </w:r>
    </w:p>
    <w:p w14:paraId="4AD5C32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C4-220407</w:t>
      </w:r>
      <w:r>
        <w:rPr>
          <w:color w:val="993300"/>
          <w:u w:val="single"/>
        </w:rPr>
        <w:t>.</w:t>
      </w:r>
    </w:p>
    <w:p w14:paraId="3FB40190" w14:textId="37CC9A18" w:rsidR="00555625" w:rsidRDefault="00555625" w:rsidP="00555625">
      <w:pPr>
        <w:rPr>
          <w:rFonts w:ascii="Arial" w:hAnsi="Arial" w:cs="Arial"/>
          <w:b/>
          <w:sz w:val="24"/>
        </w:rPr>
      </w:pPr>
      <w:r>
        <w:rPr>
          <w:rFonts w:ascii="Arial" w:hAnsi="Arial" w:cs="Arial"/>
          <w:b/>
          <w:color w:val="0000FF"/>
          <w:sz w:val="24"/>
        </w:rPr>
        <w:t>C4-220407</w:t>
      </w:r>
      <w:r>
        <w:rPr>
          <w:rFonts w:ascii="Arial" w:hAnsi="Arial" w:cs="Arial"/>
          <w:b/>
          <w:color w:val="0000FF"/>
          <w:sz w:val="24"/>
        </w:rPr>
        <w:tab/>
      </w:r>
      <w:r>
        <w:rPr>
          <w:rFonts w:ascii="Arial" w:hAnsi="Arial" w:cs="Arial"/>
          <w:b/>
          <w:sz w:val="24"/>
        </w:rPr>
        <w:t>NSSAAF registration and discovery</w:t>
      </w:r>
    </w:p>
    <w:p w14:paraId="45C8533A" w14:textId="77777777" w:rsidR="00555625" w:rsidRDefault="00555625" w:rsidP="0055562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v17.4.0</w:t>
      </w:r>
      <w:r>
        <w:rPr>
          <w:i/>
        </w:rPr>
        <w:tab/>
        <w:t xml:space="preserve">  CR-0646  rev 2 Cat: B (Rel-17)</w:t>
      </w:r>
      <w:r>
        <w:rPr>
          <w:i/>
        </w:rPr>
        <w:br/>
      </w:r>
      <w:r>
        <w:rPr>
          <w:i/>
        </w:rPr>
        <w:br/>
      </w:r>
      <w:r>
        <w:rPr>
          <w:i/>
        </w:rPr>
        <w:tab/>
      </w:r>
      <w:r>
        <w:rPr>
          <w:i/>
        </w:rPr>
        <w:tab/>
      </w:r>
      <w:r>
        <w:rPr>
          <w:i/>
        </w:rPr>
        <w:tab/>
      </w:r>
      <w:r>
        <w:rPr>
          <w:i/>
        </w:rPr>
        <w:tab/>
      </w:r>
      <w:r>
        <w:rPr>
          <w:i/>
        </w:rPr>
        <w:tab/>
        <w:t>Source: CATT</w:t>
      </w:r>
    </w:p>
    <w:p w14:paraId="3E6E6794" w14:textId="77777777" w:rsidR="00555625" w:rsidRDefault="00555625" w:rsidP="00555625">
      <w:pPr>
        <w:rPr>
          <w:color w:val="808080"/>
        </w:rPr>
      </w:pPr>
      <w:r>
        <w:rPr>
          <w:color w:val="808080"/>
        </w:rPr>
        <w:t>(Replaces C4-220354)</w:t>
      </w:r>
    </w:p>
    <w:p w14:paraId="32EC13DC"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B3345" w14:textId="77777777" w:rsidR="00555625" w:rsidRDefault="00555625" w:rsidP="00555625">
      <w:pPr>
        <w:pStyle w:val="Heading2"/>
      </w:pPr>
      <w:bookmarkStart w:id="83" w:name="_Toc94025104"/>
      <w:r>
        <w:t>9</w:t>
      </w:r>
      <w:r>
        <w:tab/>
        <w:t>Update of the Work Plan</w:t>
      </w:r>
      <w:bookmarkEnd w:id="83"/>
    </w:p>
    <w:p w14:paraId="3F406156" w14:textId="4BA670C9" w:rsidR="00555625" w:rsidRDefault="00555625" w:rsidP="00555625">
      <w:pPr>
        <w:rPr>
          <w:rFonts w:ascii="Arial" w:hAnsi="Arial" w:cs="Arial"/>
          <w:b/>
          <w:sz w:val="24"/>
        </w:rPr>
      </w:pPr>
      <w:r>
        <w:rPr>
          <w:rFonts w:ascii="Arial" w:hAnsi="Arial" w:cs="Arial"/>
          <w:b/>
          <w:color w:val="0000FF"/>
          <w:sz w:val="24"/>
        </w:rPr>
        <w:t>C4-220009</w:t>
      </w:r>
      <w:r>
        <w:rPr>
          <w:rFonts w:ascii="Arial" w:hAnsi="Arial" w:cs="Arial"/>
          <w:b/>
          <w:color w:val="0000FF"/>
          <w:sz w:val="24"/>
        </w:rPr>
        <w:tab/>
      </w:r>
      <w:r>
        <w:rPr>
          <w:rFonts w:ascii="Arial" w:hAnsi="Arial" w:cs="Arial"/>
          <w:b/>
          <w:sz w:val="24"/>
        </w:rPr>
        <w:t>Work Plan</w:t>
      </w:r>
    </w:p>
    <w:p w14:paraId="69FE044D" w14:textId="77777777" w:rsidR="00555625" w:rsidRDefault="00555625" w:rsidP="00555625">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58C42C82"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7856B" w14:textId="77777777" w:rsidR="00555625" w:rsidRDefault="00555625" w:rsidP="00555625">
      <w:pPr>
        <w:pStyle w:val="Heading2"/>
      </w:pPr>
      <w:bookmarkStart w:id="84" w:name="_Toc94025105"/>
      <w:r>
        <w:t>10</w:t>
      </w:r>
      <w:r>
        <w:tab/>
        <w:t>AoB</w:t>
      </w:r>
      <w:bookmarkEnd w:id="84"/>
    </w:p>
    <w:p w14:paraId="4B41B944" w14:textId="46E3AA13" w:rsidR="00555625" w:rsidRDefault="00555625" w:rsidP="00555625">
      <w:pPr>
        <w:rPr>
          <w:rFonts w:ascii="Arial" w:hAnsi="Arial" w:cs="Arial"/>
          <w:b/>
          <w:sz w:val="24"/>
        </w:rPr>
      </w:pPr>
      <w:r>
        <w:rPr>
          <w:rFonts w:ascii="Arial" w:hAnsi="Arial" w:cs="Arial"/>
          <w:b/>
          <w:color w:val="0000FF"/>
          <w:sz w:val="24"/>
        </w:rPr>
        <w:t>C4-220013</w:t>
      </w:r>
      <w:r>
        <w:rPr>
          <w:rFonts w:ascii="Arial" w:hAnsi="Arial" w:cs="Arial"/>
          <w:b/>
          <w:color w:val="0000FF"/>
          <w:sz w:val="24"/>
        </w:rPr>
        <w:tab/>
      </w:r>
      <w:r>
        <w:rPr>
          <w:rFonts w:ascii="Arial" w:hAnsi="Arial" w:cs="Arial"/>
          <w:b/>
          <w:sz w:val="24"/>
        </w:rPr>
        <w:t>3GPP Forge User Manual for CT WG delegates</w:t>
      </w:r>
    </w:p>
    <w:p w14:paraId="1F831BD4"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161B16B"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C4-220334</w:t>
      </w:r>
      <w:r>
        <w:rPr>
          <w:color w:val="993300"/>
          <w:u w:val="single"/>
        </w:rPr>
        <w:t>.</w:t>
      </w:r>
    </w:p>
    <w:p w14:paraId="270077E4" w14:textId="34F44E34" w:rsidR="00555625" w:rsidRDefault="00555625" w:rsidP="00555625">
      <w:pPr>
        <w:rPr>
          <w:rFonts w:ascii="Arial" w:hAnsi="Arial" w:cs="Arial"/>
          <w:b/>
          <w:sz w:val="24"/>
        </w:rPr>
      </w:pPr>
      <w:r>
        <w:rPr>
          <w:rFonts w:ascii="Arial" w:hAnsi="Arial" w:cs="Arial"/>
          <w:b/>
          <w:color w:val="0000FF"/>
          <w:sz w:val="24"/>
        </w:rPr>
        <w:t>C4-220064</w:t>
      </w:r>
      <w:r>
        <w:rPr>
          <w:rFonts w:ascii="Arial" w:hAnsi="Arial" w:cs="Arial"/>
          <w:b/>
          <w:color w:val="0000FF"/>
          <w:sz w:val="24"/>
        </w:rPr>
        <w:tab/>
      </w:r>
      <w:r>
        <w:rPr>
          <w:rFonts w:ascii="Arial" w:hAnsi="Arial" w:cs="Arial"/>
          <w:b/>
          <w:sz w:val="24"/>
        </w:rPr>
        <w:t>Reply LS on updating the readme.md file in 3GPP Forge</w:t>
      </w:r>
    </w:p>
    <w:p w14:paraId="1B0CDC69" w14:textId="77777777" w:rsidR="00555625" w:rsidRDefault="00555625" w:rsidP="00555625">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S5-21641, to CT3, CT4, cc SA, CT, CT1, SA4</w:t>
      </w:r>
      <w:r>
        <w:rPr>
          <w:i/>
        </w:rPr>
        <w:br/>
      </w:r>
      <w:r>
        <w:rPr>
          <w:i/>
        </w:rPr>
        <w:tab/>
      </w:r>
      <w:r>
        <w:rPr>
          <w:i/>
        </w:rPr>
        <w:tab/>
      </w:r>
      <w:r>
        <w:rPr>
          <w:i/>
        </w:rPr>
        <w:tab/>
      </w:r>
      <w:r>
        <w:rPr>
          <w:i/>
        </w:rPr>
        <w:tab/>
      </w:r>
      <w:r>
        <w:rPr>
          <w:i/>
        </w:rPr>
        <w:tab/>
        <w:t>Source: SA5</w:t>
      </w:r>
    </w:p>
    <w:p w14:paraId="4E3B2137"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8F26A" w14:textId="1B495631" w:rsidR="00555625" w:rsidRDefault="00555625" w:rsidP="00555625">
      <w:pPr>
        <w:rPr>
          <w:rFonts w:ascii="Arial" w:hAnsi="Arial" w:cs="Arial"/>
          <w:b/>
          <w:sz w:val="24"/>
        </w:rPr>
      </w:pPr>
      <w:r>
        <w:rPr>
          <w:rFonts w:ascii="Arial" w:hAnsi="Arial" w:cs="Arial"/>
          <w:b/>
          <w:color w:val="0000FF"/>
          <w:sz w:val="24"/>
        </w:rPr>
        <w:t>C4-220334</w:t>
      </w:r>
      <w:r>
        <w:rPr>
          <w:rFonts w:ascii="Arial" w:hAnsi="Arial" w:cs="Arial"/>
          <w:b/>
          <w:color w:val="0000FF"/>
          <w:sz w:val="24"/>
        </w:rPr>
        <w:tab/>
      </w:r>
      <w:r>
        <w:rPr>
          <w:rFonts w:ascii="Arial" w:hAnsi="Arial" w:cs="Arial"/>
          <w:b/>
          <w:sz w:val="24"/>
        </w:rPr>
        <w:t>3GPP Forge User Manual for CT WG delegates</w:t>
      </w:r>
    </w:p>
    <w:p w14:paraId="5FAC9C5D" w14:textId="77777777" w:rsidR="00555625" w:rsidRDefault="00555625" w:rsidP="0055562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1FD6F0D" w14:textId="77777777" w:rsidR="00555625" w:rsidRDefault="00555625" w:rsidP="00555625">
      <w:pPr>
        <w:rPr>
          <w:color w:val="808080"/>
        </w:rPr>
      </w:pPr>
      <w:r>
        <w:rPr>
          <w:color w:val="808080"/>
        </w:rPr>
        <w:t>(Replaces C4-220013)</w:t>
      </w:r>
    </w:p>
    <w:p w14:paraId="0757084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C58EF" w14:textId="47C45084" w:rsidR="00555625" w:rsidRDefault="00555625" w:rsidP="00555625">
      <w:pPr>
        <w:rPr>
          <w:rFonts w:ascii="Arial" w:hAnsi="Arial" w:cs="Arial"/>
          <w:b/>
          <w:sz w:val="24"/>
        </w:rPr>
      </w:pPr>
      <w:r>
        <w:rPr>
          <w:rFonts w:ascii="Arial" w:hAnsi="Arial" w:cs="Arial"/>
          <w:b/>
          <w:color w:val="0000FF"/>
          <w:sz w:val="24"/>
        </w:rPr>
        <w:t>C4-220386</w:t>
      </w:r>
      <w:r>
        <w:rPr>
          <w:rFonts w:ascii="Arial" w:hAnsi="Arial" w:cs="Arial"/>
          <w:b/>
          <w:color w:val="0000FF"/>
          <w:sz w:val="24"/>
        </w:rPr>
        <w:tab/>
      </w:r>
      <w:r>
        <w:rPr>
          <w:rFonts w:ascii="Arial" w:hAnsi="Arial" w:cs="Arial"/>
          <w:b/>
          <w:sz w:val="24"/>
        </w:rPr>
        <w:t>3GPP Forge User Manual for CT WG delegates</w:t>
      </w:r>
    </w:p>
    <w:p w14:paraId="31F1D06D" w14:textId="77777777" w:rsidR="00555625" w:rsidRDefault="00555625" w:rsidP="0055562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w:t>
      </w:r>
      <w:r>
        <w:rPr>
          <w:i/>
        </w:rPr>
        <w:br/>
      </w:r>
      <w:r>
        <w:rPr>
          <w:i/>
        </w:rPr>
        <w:tab/>
      </w:r>
      <w:r>
        <w:rPr>
          <w:i/>
        </w:rPr>
        <w:tab/>
      </w:r>
      <w:r>
        <w:rPr>
          <w:i/>
        </w:rPr>
        <w:tab/>
      </w:r>
      <w:r>
        <w:rPr>
          <w:i/>
        </w:rPr>
        <w:tab/>
      </w:r>
      <w:r>
        <w:rPr>
          <w:i/>
        </w:rPr>
        <w:tab/>
        <w:t>Source: Huawei</w:t>
      </w:r>
    </w:p>
    <w:p w14:paraId="61FD4FE5"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ABC05C" w14:textId="77777777" w:rsidR="00555625" w:rsidRDefault="00555625" w:rsidP="00555625">
      <w:pPr>
        <w:pStyle w:val="Heading2"/>
      </w:pPr>
      <w:bookmarkStart w:id="85" w:name="_Toc94025106"/>
      <w:r>
        <w:t>11</w:t>
      </w:r>
      <w:r>
        <w:tab/>
        <w:t>Future meetings</w:t>
      </w:r>
      <w:bookmarkEnd w:id="85"/>
    </w:p>
    <w:p w14:paraId="5E7291C6" w14:textId="77777777" w:rsidR="00555625" w:rsidRDefault="00555625" w:rsidP="00555625">
      <w:pPr>
        <w:pStyle w:val="Heading2"/>
      </w:pPr>
      <w:bookmarkStart w:id="86" w:name="_Toc94025107"/>
      <w:r>
        <w:t>12</w:t>
      </w:r>
      <w:r>
        <w:tab/>
        <w:t>Check of approved output documents</w:t>
      </w:r>
      <w:bookmarkEnd w:id="86"/>
    </w:p>
    <w:p w14:paraId="5151A3C8" w14:textId="121C834F" w:rsidR="00555625" w:rsidRDefault="00555625" w:rsidP="00555625">
      <w:pPr>
        <w:rPr>
          <w:rFonts w:ascii="Arial" w:hAnsi="Arial" w:cs="Arial"/>
          <w:b/>
          <w:sz w:val="24"/>
        </w:rPr>
      </w:pPr>
      <w:r>
        <w:rPr>
          <w:rFonts w:ascii="Arial" w:hAnsi="Arial" w:cs="Arial"/>
          <w:b/>
          <w:color w:val="0000FF"/>
          <w:sz w:val="24"/>
        </w:rPr>
        <w:t>C4-220010</w:t>
      </w:r>
      <w:r>
        <w:rPr>
          <w:rFonts w:ascii="Arial" w:hAnsi="Arial" w:cs="Arial"/>
          <w:b/>
          <w:color w:val="0000FF"/>
          <w:sz w:val="24"/>
        </w:rPr>
        <w:tab/>
      </w:r>
      <w:r>
        <w:rPr>
          <w:rFonts w:ascii="Arial" w:hAnsi="Arial" w:cs="Arial"/>
          <w:b/>
          <w:sz w:val="24"/>
        </w:rPr>
        <w:t>Output Documents</w:t>
      </w:r>
    </w:p>
    <w:p w14:paraId="3C9A22D8" w14:textId="77777777" w:rsidR="00555625" w:rsidRDefault="00555625" w:rsidP="0055562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AA22C19" w14:textId="77777777" w:rsidR="00555625" w:rsidRDefault="00555625" w:rsidP="005556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0613D" w14:textId="77777777" w:rsidR="008A467E" w:rsidRDefault="008A467E" w:rsidP="008A467E">
      <w:pPr>
        <w:pStyle w:val="Heading2"/>
      </w:pPr>
      <w:bookmarkStart w:id="87" w:name="_Toc81397715"/>
      <w:bookmarkStart w:id="88" w:name="_Toc88733052"/>
      <w:bookmarkStart w:id="89" w:name="_Toc94025108"/>
      <w:r>
        <w:t>13</w:t>
      </w:r>
      <w:r>
        <w:tab/>
        <w:t>Closing of the meeting</w:t>
      </w:r>
      <w:bookmarkEnd w:id="87"/>
      <w:bookmarkEnd w:id="88"/>
      <w:bookmarkEnd w:id="89"/>
    </w:p>
    <w:p w14:paraId="49DF2D10" w14:textId="7DD560BD" w:rsidR="008A467E" w:rsidRDefault="008A467E" w:rsidP="008A467E">
      <w:r>
        <w:t>E-meeting was closed on Friday 21</w:t>
      </w:r>
      <w:r>
        <w:rPr>
          <w:vertAlign w:val="superscript"/>
        </w:rPr>
        <w:t>st</w:t>
      </w:r>
      <w:r>
        <w:t xml:space="preserve"> January 2022.</w:t>
      </w:r>
    </w:p>
    <w:p w14:paraId="11D098BB" w14:textId="5AECB56D" w:rsidR="008A467E" w:rsidRDefault="008A467E" w:rsidP="008A467E">
      <w:pPr>
        <w:pStyle w:val="FP"/>
      </w:pPr>
      <w:r>
        <w:t>Teleconferences were held every meeting day from 17</w:t>
      </w:r>
      <w:r>
        <w:rPr>
          <w:vertAlign w:val="superscript"/>
        </w:rPr>
        <w:t>th</w:t>
      </w:r>
      <w:r>
        <w:t xml:space="preserve"> to 21</w:t>
      </w:r>
      <w:r>
        <w:rPr>
          <w:vertAlign w:val="superscript"/>
        </w:rPr>
        <w:t>st</w:t>
      </w:r>
      <w:r>
        <w:t xml:space="preserve"> January during 13:30 to 16:30 CET.</w:t>
      </w:r>
    </w:p>
    <w:p w14:paraId="0A7FF037" w14:textId="77777777" w:rsidR="008A467E" w:rsidRDefault="008A467E" w:rsidP="008A467E">
      <w:pPr>
        <w:pStyle w:val="Heading2"/>
      </w:pPr>
      <w:bookmarkStart w:id="90" w:name="_Toc476377741"/>
      <w:bookmarkStart w:id="91" w:name="_Toc492975684"/>
      <w:bookmarkStart w:id="92" w:name="_Toc501435358"/>
      <w:bookmarkStart w:id="93" w:name="_Toc516750082"/>
      <w:bookmarkStart w:id="94" w:name="_Toc524514256"/>
      <w:bookmarkStart w:id="95" w:name="_Toc532399180"/>
      <w:bookmarkStart w:id="96" w:name="_Toc73787808"/>
      <w:bookmarkStart w:id="97" w:name="_Toc81397716"/>
      <w:bookmarkStart w:id="98" w:name="_Toc88733053"/>
      <w:bookmarkStart w:id="99" w:name="_Toc94025109"/>
      <w:bookmarkStart w:id="100" w:name="_Toc450727272"/>
      <w:bookmarkStart w:id="101" w:name="_Toc417393103"/>
      <w:bookmarkStart w:id="102" w:name="_Toc453065828"/>
      <w:bookmarkStart w:id="103" w:name="_Toc466021548"/>
      <w:r>
        <w:t>14</w:t>
      </w:r>
      <w:r>
        <w:tab/>
        <w:t>History table</w:t>
      </w:r>
      <w:bookmarkEnd w:id="90"/>
      <w:bookmarkEnd w:id="91"/>
      <w:bookmarkEnd w:id="92"/>
      <w:bookmarkEnd w:id="93"/>
      <w:bookmarkEnd w:id="94"/>
      <w:bookmarkEnd w:id="95"/>
      <w:bookmarkEnd w:id="96"/>
      <w:bookmarkEnd w:id="97"/>
      <w:bookmarkEnd w:id="98"/>
      <w:bookmarkEnd w:id="99"/>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8A467E" w14:paraId="431160B5" w14:textId="77777777" w:rsidTr="004454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692F1CE2" w14:textId="77777777" w:rsidR="008A467E" w:rsidRDefault="008A467E" w:rsidP="004454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4F73FF10" w14:textId="77777777" w:rsidR="008A467E" w:rsidRDefault="008A467E" w:rsidP="00445464">
            <w:pPr>
              <w:pStyle w:val="TAL"/>
              <w:rPr>
                <w:b/>
                <w:sz w:val="16"/>
              </w:rPr>
            </w:pPr>
            <w:r>
              <w:rPr>
                <w:b/>
                <w:sz w:val="16"/>
              </w:rPr>
              <w:t>Subject/Comment</w:t>
            </w:r>
          </w:p>
          <w:p w14:paraId="300CF768" w14:textId="77777777" w:rsidR="008A467E" w:rsidRDefault="008A467E" w:rsidP="0044546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7C2E83" w14:textId="77777777" w:rsidR="008A467E" w:rsidRDefault="008A467E" w:rsidP="00445464">
            <w:pPr>
              <w:pStyle w:val="TAL"/>
              <w:rPr>
                <w:b/>
                <w:sz w:val="16"/>
              </w:rPr>
            </w:pPr>
            <w:r>
              <w:rPr>
                <w:b/>
                <w:sz w:val="16"/>
              </w:rPr>
              <w:t>New</w:t>
            </w:r>
          </w:p>
        </w:tc>
      </w:tr>
      <w:tr w:rsidR="008A467E" w14:paraId="5E0C65BE" w14:textId="77777777" w:rsidTr="004454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CB7E92E" w14:textId="32BFE707" w:rsidR="008A467E" w:rsidRDefault="008A467E" w:rsidP="00445464">
            <w:pPr>
              <w:pStyle w:val="TAL"/>
              <w:rPr>
                <w:lang w:val="fi-FI"/>
              </w:rPr>
            </w:pPr>
            <w:r>
              <w:t>2022-01-25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067952FF" w14:textId="77777777" w:rsidR="008A467E" w:rsidRDefault="008A467E" w:rsidP="00445464">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71A679" w14:textId="77777777" w:rsidR="008A467E" w:rsidRDefault="008A467E" w:rsidP="00445464">
            <w:pPr>
              <w:pStyle w:val="TAL"/>
            </w:pPr>
            <w:r>
              <w:t>1.0.0</w:t>
            </w:r>
          </w:p>
        </w:tc>
      </w:tr>
      <w:tr w:rsidR="008A467E" w14:paraId="41E76EF5" w14:textId="77777777" w:rsidTr="00445464">
        <w:tc>
          <w:tcPr>
            <w:tcW w:w="1134" w:type="dxa"/>
            <w:tcBorders>
              <w:top w:val="single" w:sz="6" w:space="0" w:color="auto"/>
              <w:left w:val="single" w:sz="6" w:space="0" w:color="auto"/>
              <w:bottom w:val="single" w:sz="6" w:space="0" w:color="auto"/>
              <w:right w:val="single" w:sz="6" w:space="0" w:color="auto"/>
            </w:tcBorders>
            <w:shd w:val="solid" w:color="FFFFFF" w:fill="auto"/>
          </w:tcPr>
          <w:p w14:paraId="1CA8188C" w14:textId="77777777" w:rsidR="008A467E" w:rsidRDefault="008A467E" w:rsidP="00445464">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C26343" w14:textId="77777777" w:rsidR="008A467E" w:rsidRDefault="008A467E" w:rsidP="0044546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6E837" w14:textId="77777777" w:rsidR="008A467E" w:rsidRDefault="008A467E" w:rsidP="00445464">
            <w:pPr>
              <w:pStyle w:val="TAL"/>
            </w:pPr>
          </w:p>
        </w:tc>
      </w:tr>
      <w:bookmarkEnd w:id="100"/>
      <w:bookmarkEnd w:id="101"/>
      <w:bookmarkEnd w:id="102"/>
      <w:bookmarkEnd w:id="103"/>
    </w:tbl>
    <w:p w14:paraId="6AE618DB" w14:textId="34B95063" w:rsidR="008A467E" w:rsidRDefault="008A467E" w:rsidP="008A467E"/>
    <w:p w14:paraId="0C440745" w14:textId="77777777" w:rsidR="008A467E" w:rsidRDefault="008A467E" w:rsidP="008A467E">
      <w:pPr>
        <w:pStyle w:val="Heading2"/>
      </w:pPr>
      <w:r>
        <w:br w:type="page"/>
      </w:r>
      <w:bookmarkStart w:id="104" w:name="_Toc94025110"/>
      <w:r>
        <w:lastRenderedPageBreak/>
        <w:t>Annex A: Contribution documents and status</w:t>
      </w:r>
      <w:bookmarkEnd w:id="104"/>
    </w:p>
    <w:p w14:paraId="28D7A9B3" w14:textId="77777777" w:rsidR="008A467E" w:rsidRDefault="008A467E" w:rsidP="008A467E">
      <w:pPr>
        <w:pStyle w:val="Heading3"/>
      </w:pPr>
      <w:bookmarkStart w:id="105" w:name="_Toc94025111"/>
      <w:r>
        <w:t>A1: List of TDocs</w:t>
      </w:r>
      <w:bookmarkEnd w:id="105"/>
    </w:p>
    <w:p w14:paraId="74960460" w14:textId="77777777" w:rsidR="008A467E" w:rsidRDefault="008A467E" w:rsidP="008A467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92"/>
        <w:gridCol w:w="2313"/>
        <w:gridCol w:w="967"/>
        <w:gridCol w:w="1011"/>
        <w:gridCol w:w="1075"/>
      </w:tblGrid>
      <w:tr w:rsidR="00190ACA" w:rsidRPr="00190ACA" w14:paraId="008A164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2DA9A" w14:textId="77777777" w:rsidR="008A467E" w:rsidRDefault="008A467E" w:rsidP="00190AC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90602" w14:textId="77777777" w:rsidR="008A467E" w:rsidRDefault="008A467E" w:rsidP="00190AC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602E" w14:textId="77777777" w:rsidR="008A467E" w:rsidRDefault="008A467E" w:rsidP="00190ACA">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9C4D" w14:textId="77777777" w:rsidR="008A467E" w:rsidRDefault="008A467E" w:rsidP="00190ACA">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1CC7" w14:textId="77777777" w:rsidR="008A467E" w:rsidRDefault="008A467E" w:rsidP="00190ACA">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B9DD" w14:textId="77777777" w:rsidR="008A467E" w:rsidRDefault="008A467E" w:rsidP="00190ACA">
            <w:pPr>
              <w:pStyle w:val="TAH"/>
            </w:pPr>
            <w:r>
              <w:t>Replaced by</w:t>
            </w:r>
          </w:p>
        </w:tc>
      </w:tr>
      <w:tr w:rsidR="00190ACA" w:rsidRPr="00190ACA" w14:paraId="41AC32A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53DBE" w14:textId="77777777" w:rsidR="008A467E" w:rsidRPr="00190ACA" w:rsidRDefault="008A467E" w:rsidP="00190ACA">
            <w:pPr>
              <w:pStyle w:val="TAL"/>
              <w:rPr>
                <w:sz w:val="16"/>
              </w:rPr>
            </w:pPr>
            <w:r w:rsidRPr="00190ACA">
              <w:rPr>
                <w:sz w:val="16"/>
              </w:rPr>
              <w:t>C4-220001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7259" w14:textId="77777777" w:rsidR="008A467E" w:rsidRPr="00190ACA" w:rsidRDefault="008A467E" w:rsidP="00190ACA">
            <w:pPr>
              <w:pStyle w:val="TAL"/>
              <w:rPr>
                <w:sz w:val="16"/>
              </w:rPr>
            </w:pPr>
            <w:r w:rsidRPr="00190ACA">
              <w:rPr>
                <w:sz w:val="16"/>
              </w:rPr>
              <w:t>Draft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9AD9" w14:textId="77777777" w:rsidR="008A467E" w:rsidRPr="00190ACA" w:rsidRDefault="008A467E" w:rsidP="00190ACA">
            <w:pPr>
              <w:pStyle w:val="TAL"/>
              <w:rPr>
                <w:sz w:val="16"/>
              </w:rPr>
            </w:pPr>
            <w:r w:rsidRPr="00190AC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3A7D"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ACE7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706F" w14:textId="77777777" w:rsidR="008A467E" w:rsidRPr="00190ACA" w:rsidRDefault="008A467E" w:rsidP="00190ACA">
            <w:pPr>
              <w:pStyle w:val="TAL"/>
              <w:rPr>
                <w:sz w:val="16"/>
              </w:rPr>
            </w:pPr>
          </w:p>
        </w:tc>
      </w:tr>
      <w:tr w:rsidR="00190ACA" w:rsidRPr="00190ACA" w14:paraId="3004872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2DAF" w14:textId="77777777" w:rsidR="008A467E" w:rsidRPr="00190ACA" w:rsidRDefault="008A467E" w:rsidP="00190ACA">
            <w:pPr>
              <w:pStyle w:val="TAL"/>
              <w:rPr>
                <w:sz w:val="16"/>
              </w:rPr>
            </w:pPr>
            <w:r w:rsidRPr="00190ACA">
              <w:rPr>
                <w:sz w:val="16"/>
              </w:rPr>
              <w:t>C4-220002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3857" w14:textId="77777777" w:rsidR="008A467E" w:rsidRPr="00190ACA" w:rsidRDefault="008A467E" w:rsidP="00190ACA">
            <w:pPr>
              <w:pStyle w:val="TAL"/>
              <w:rPr>
                <w:sz w:val="16"/>
              </w:rPr>
            </w:pPr>
            <w:r w:rsidRPr="00190ACA">
              <w:rPr>
                <w:sz w:val="16"/>
              </w:rPr>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82A10" w14:textId="77777777" w:rsidR="008A467E" w:rsidRPr="00190ACA" w:rsidRDefault="008A467E" w:rsidP="00190ACA">
            <w:pPr>
              <w:pStyle w:val="TAL"/>
              <w:rPr>
                <w:sz w:val="16"/>
              </w:rPr>
            </w:pPr>
            <w:r w:rsidRPr="00190AC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7417"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6CB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C5C9" w14:textId="77777777" w:rsidR="008A467E" w:rsidRPr="00190ACA" w:rsidRDefault="008A467E" w:rsidP="00190ACA">
            <w:pPr>
              <w:pStyle w:val="TAL"/>
              <w:rPr>
                <w:sz w:val="16"/>
              </w:rPr>
            </w:pPr>
          </w:p>
        </w:tc>
      </w:tr>
      <w:tr w:rsidR="00190ACA" w:rsidRPr="00190ACA" w14:paraId="4CA6263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1340" w14:textId="77777777" w:rsidR="008A467E" w:rsidRPr="00190ACA" w:rsidRDefault="008A467E" w:rsidP="00190ACA">
            <w:pPr>
              <w:pStyle w:val="TAL"/>
              <w:rPr>
                <w:sz w:val="16"/>
              </w:rPr>
            </w:pPr>
            <w:r w:rsidRPr="00190ACA">
              <w:rPr>
                <w:sz w:val="16"/>
              </w:rPr>
              <w:t>C4-220003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9528C" w14:textId="77777777" w:rsidR="008A467E" w:rsidRPr="00190ACA" w:rsidRDefault="008A467E" w:rsidP="00190ACA">
            <w:pPr>
              <w:pStyle w:val="TAL"/>
              <w:rPr>
                <w:sz w:val="16"/>
              </w:rPr>
            </w:pPr>
            <w:r w:rsidRPr="00190ACA">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8599" w14:textId="77777777" w:rsidR="008A467E" w:rsidRPr="00190ACA" w:rsidRDefault="008A467E" w:rsidP="00190ACA">
            <w:pPr>
              <w:pStyle w:val="TAL"/>
              <w:rPr>
                <w:sz w:val="16"/>
              </w:rPr>
            </w:pPr>
            <w:r w:rsidRPr="00190AC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1607"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3BD0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392C" w14:textId="77777777" w:rsidR="008A467E" w:rsidRPr="00190ACA" w:rsidRDefault="008A467E" w:rsidP="00190ACA">
            <w:pPr>
              <w:pStyle w:val="TAL"/>
              <w:rPr>
                <w:sz w:val="16"/>
              </w:rPr>
            </w:pPr>
          </w:p>
        </w:tc>
      </w:tr>
      <w:tr w:rsidR="00190ACA" w:rsidRPr="00190ACA" w14:paraId="3FC2D63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E363" w14:textId="77777777" w:rsidR="008A467E" w:rsidRPr="00190ACA" w:rsidRDefault="008A467E" w:rsidP="00190ACA">
            <w:pPr>
              <w:pStyle w:val="TAL"/>
              <w:rPr>
                <w:sz w:val="16"/>
              </w:rPr>
            </w:pPr>
            <w:r w:rsidRPr="00190ACA">
              <w:rPr>
                <w:sz w:val="16"/>
              </w:rPr>
              <w:t>C4-220004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40F34" w14:textId="77777777" w:rsidR="008A467E" w:rsidRPr="00190ACA" w:rsidRDefault="008A467E" w:rsidP="00190ACA">
            <w:pPr>
              <w:pStyle w:val="TAL"/>
              <w:rPr>
                <w:sz w:val="16"/>
              </w:rPr>
            </w:pPr>
            <w:r w:rsidRPr="00190ACA">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073F" w14:textId="77777777" w:rsidR="008A467E" w:rsidRPr="00190ACA" w:rsidRDefault="008A467E" w:rsidP="00190ACA">
            <w:pPr>
              <w:pStyle w:val="TAL"/>
              <w:rPr>
                <w:sz w:val="16"/>
              </w:rPr>
            </w:pPr>
            <w:r w:rsidRPr="00190AC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ACF10"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DC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BDDA4" w14:textId="77777777" w:rsidR="008A467E" w:rsidRPr="00190ACA" w:rsidRDefault="008A467E" w:rsidP="00190ACA">
            <w:pPr>
              <w:pStyle w:val="TAL"/>
              <w:rPr>
                <w:sz w:val="16"/>
              </w:rPr>
            </w:pPr>
          </w:p>
        </w:tc>
      </w:tr>
      <w:tr w:rsidR="00190ACA" w:rsidRPr="00190ACA" w14:paraId="42520AD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C1C9" w14:textId="77777777" w:rsidR="008A467E" w:rsidRPr="00190ACA" w:rsidRDefault="008A467E" w:rsidP="00190ACA">
            <w:pPr>
              <w:pStyle w:val="TAL"/>
              <w:rPr>
                <w:sz w:val="16"/>
              </w:rPr>
            </w:pPr>
            <w:r w:rsidRPr="00190ACA">
              <w:rPr>
                <w:sz w:val="16"/>
              </w:rPr>
              <w:t>C4-220005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A0765" w14:textId="77777777" w:rsidR="008A467E" w:rsidRPr="00190ACA" w:rsidRDefault="008A467E" w:rsidP="00190ACA">
            <w:pPr>
              <w:pStyle w:val="TAL"/>
              <w:rPr>
                <w:sz w:val="16"/>
              </w:rPr>
            </w:pPr>
            <w:r w:rsidRPr="00190ACA">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A38D" w14:textId="77777777" w:rsidR="008A467E" w:rsidRPr="00190ACA" w:rsidRDefault="008A467E" w:rsidP="00190ACA">
            <w:pPr>
              <w:pStyle w:val="TAL"/>
              <w:rPr>
                <w:sz w:val="16"/>
              </w:rPr>
            </w:pPr>
            <w:r w:rsidRPr="00190AC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14DCA"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F1B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96DA" w14:textId="77777777" w:rsidR="008A467E" w:rsidRPr="00190ACA" w:rsidRDefault="008A467E" w:rsidP="00190ACA">
            <w:pPr>
              <w:pStyle w:val="TAL"/>
              <w:rPr>
                <w:sz w:val="16"/>
              </w:rPr>
            </w:pPr>
          </w:p>
        </w:tc>
      </w:tr>
      <w:tr w:rsidR="00190ACA" w:rsidRPr="00190ACA" w14:paraId="7BBEDE0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6347D" w14:textId="77777777" w:rsidR="008A467E" w:rsidRPr="00190ACA" w:rsidRDefault="008A467E" w:rsidP="00190ACA">
            <w:pPr>
              <w:pStyle w:val="TAL"/>
              <w:rPr>
                <w:sz w:val="16"/>
              </w:rPr>
            </w:pPr>
            <w:r w:rsidRPr="00190ACA">
              <w:rPr>
                <w:sz w:val="16"/>
              </w:rPr>
              <w:t>C4-220006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9892" w14:textId="77777777" w:rsidR="008A467E" w:rsidRPr="00190ACA" w:rsidRDefault="008A467E" w:rsidP="00190ACA">
            <w:pPr>
              <w:pStyle w:val="TAL"/>
              <w:rPr>
                <w:sz w:val="16"/>
              </w:rPr>
            </w:pPr>
            <w:r w:rsidRPr="00190ACA">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E7DC" w14:textId="77777777" w:rsidR="008A467E" w:rsidRPr="00190ACA" w:rsidRDefault="008A467E" w:rsidP="00190ACA">
            <w:pPr>
              <w:pStyle w:val="TAL"/>
              <w:rPr>
                <w:sz w:val="16"/>
              </w:rPr>
            </w:pPr>
            <w:r w:rsidRPr="00190AC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E66C"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C8EA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9410" w14:textId="77777777" w:rsidR="008A467E" w:rsidRPr="00190ACA" w:rsidRDefault="008A467E" w:rsidP="00190ACA">
            <w:pPr>
              <w:pStyle w:val="TAL"/>
              <w:rPr>
                <w:sz w:val="16"/>
              </w:rPr>
            </w:pPr>
          </w:p>
        </w:tc>
      </w:tr>
      <w:tr w:rsidR="00190ACA" w:rsidRPr="00190ACA" w14:paraId="547EEBB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F042" w14:textId="77777777" w:rsidR="008A467E" w:rsidRPr="00190ACA" w:rsidRDefault="008A467E" w:rsidP="00190ACA">
            <w:pPr>
              <w:pStyle w:val="TAL"/>
              <w:rPr>
                <w:sz w:val="16"/>
              </w:rPr>
            </w:pPr>
            <w:r w:rsidRPr="00190ACA">
              <w:rPr>
                <w:sz w:val="16"/>
              </w:rPr>
              <w:t>C4-220007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10E2" w14:textId="77777777" w:rsidR="008A467E" w:rsidRPr="00190ACA" w:rsidRDefault="008A467E" w:rsidP="00190ACA">
            <w:pPr>
              <w:pStyle w:val="TAL"/>
              <w:rPr>
                <w:sz w:val="16"/>
              </w:rPr>
            </w:pPr>
            <w:r w:rsidRPr="00190ACA">
              <w:rPr>
                <w:sz w:val="16"/>
              </w:rPr>
              <w:t>Previous TSG CT &amp; SA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28012" w14:textId="77777777" w:rsidR="008A467E" w:rsidRPr="00190ACA" w:rsidRDefault="008A467E" w:rsidP="00190ACA">
            <w:pPr>
              <w:pStyle w:val="TAL"/>
              <w:rPr>
                <w:sz w:val="16"/>
              </w:rPr>
            </w:pPr>
            <w:r w:rsidRPr="00190AC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27CD"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C79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4605" w14:textId="77777777" w:rsidR="008A467E" w:rsidRPr="00190ACA" w:rsidRDefault="008A467E" w:rsidP="00190ACA">
            <w:pPr>
              <w:pStyle w:val="TAL"/>
              <w:rPr>
                <w:sz w:val="16"/>
              </w:rPr>
            </w:pPr>
          </w:p>
        </w:tc>
      </w:tr>
      <w:tr w:rsidR="00190ACA" w:rsidRPr="00190ACA" w14:paraId="59E1B1D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59F2" w14:textId="77777777" w:rsidR="008A467E" w:rsidRPr="00190ACA" w:rsidRDefault="008A467E" w:rsidP="00190ACA">
            <w:pPr>
              <w:pStyle w:val="TAL"/>
              <w:rPr>
                <w:sz w:val="16"/>
              </w:rPr>
            </w:pPr>
            <w:r w:rsidRPr="00190ACA">
              <w:rPr>
                <w:sz w:val="16"/>
              </w:rPr>
              <w:t>C4-220008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4E90" w14:textId="77777777" w:rsidR="008A467E" w:rsidRPr="00190ACA" w:rsidRDefault="008A467E" w:rsidP="00190ACA">
            <w:pPr>
              <w:pStyle w:val="TAL"/>
              <w:rPr>
                <w:sz w:val="16"/>
              </w:rPr>
            </w:pPr>
            <w:r w:rsidRPr="00190ACA">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C641" w14:textId="77777777" w:rsidR="008A467E" w:rsidRPr="00190ACA" w:rsidRDefault="008A467E" w:rsidP="00190ACA">
            <w:pPr>
              <w:pStyle w:val="TAL"/>
              <w:rPr>
                <w:sz w:val="16"/>
              </w:rPr>
            </w:pPr>
            <w:r w:rsidRPr="00190ACA">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5A39"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EF6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F4E0B" w14:textId="77777777" w:rsidR="008A467E" w:rsidRPr="00190ACA" w:rsidRDefault="008A467E" w:rsidP="00190ACA">
            <w:pPr>
              <w:pStyle w:val="TAL"/>
              <w:rPr>
                <w:sz w:val="16"/>
              </w:rPr>
            </w:pPr>
            <w:r w:rsidRPr="00190ACA">
              <w:rPr>
                <w:sz w:val="16"/>
              </w:rPr>
              <w:t>C4-220305</w:t>
            </w:r>
          </w:p>
        </w:tc>
      </w:tr>
      <w:tr w:rsidR="00190ACA" w:rsidRPr="00190ACA" w14:paraId="5E0F86D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827E" w14:textId="77777777" w:rsidR="008A467E" w:rsidRPr="00190ACA" w:rsidRDefault="008A467E" w:rsidP="00190ACA">
            <w:pPr>
              <w:pStyle w:val="TAL"/>
              <w:rPr>
                <w:sz w:val="16"/>
              </w:rPr>
            </w:pPr>
            <w:r w:rsidRPr="00190ACA">
              <w:rPr>
                <w:sz w:val="16"/>
              </w:rPr>
              <w:t>C4-220009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E462" w14:textId="77777777" w:rsidR="008A467E" w:rsidRPr="00190ACA" w:rsidRDefault="008A467E" w:rsidP="00190ACA">
            <w:pPr>
              <w:pStyle w:val="TAL"/>
              <w:rPr>
                <w:sz w:val="16"/>
              </w:rPr>
            </w:pPr>
            <w:r w:rsidRPr="00190ACA">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3774" w14:textId="77777777" w:rsidR="008A467E" w:rsidRPr="00190ACA" w:rsidRDefault="008A467E" w:rsidP="00190ACA">
            <w:pPr>
              <w:pStyle w:val="TAL"/>
              <w:rPr>
                <w:sz w:val="16"/>
              </w:rPr>
            </w:pPr>
            <w:r w:rsidRPr="00190AC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92B4B"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EA10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8001" w14:textId="77777777" w:rsidR="008A467E" w:rsidRPr="00190ACA" w:rsidRDefault="008A467E" w:rsidP="00190ACA">
            <w:pPr>
              <w:pStyle w:val="TAL"/>
              <w:rPr>
                <w:sz w:val="16"/>
              </w:rPr>
            </w:pPr>
          </w:p>
        </w:tc>
      </w:tr>
      <w:tr w:rsidR="00190ACA" w:rsidRPr="00190ACA" w14:paraId="603BBBB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5F10E" w14:textId="77777777" w:rsidR="008A467E" w:rsidRPr="00190ACA" w:rsidRDefault="008A467E" w:rsidP="00190ACA">
            <w:pPr>
              <w:pStyle w:val="TAL"/>
              <w:rPr>
                <w:sz w:val="16"/>
              </w:rPr>
            </w:pPr>
            <w:r w:rsidRPr="00190ACA">
              <w:rPr>
                <w:sz w:val="16"/>
              </w:rPr>
              <w:t>C4-220010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69F9" w14:textId="77777777" w:rsidR="008A467E" w:rsidRPr="00190ACA" w:rsidRDefault="008A467E" w:rsidP="00190ACA">
            <w:pPr>
              <w:pStyle w:val="TAL"/>
              <w:rPr>
                <w:sz w:val="16"/>
              </w:rPr>
            </w:pPr>
            <w:r w:rsidRPr="00190ACA">
              <w:rPr>
                <w:sz w:val="16"/>
              </w:rPr>
              <w:t>Output Documents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3EAA" w14:textId="77777777" w:rsidR="008A467E" w:rsidRPr="00190ACA" w:rsidRDefault="008A467E" w:rsidP="00190ACA">
            <w:pPr>
              <w:pStyle w:val="TAL"/>
              <w:rPr>
                <w:sz w:val="16"/>
              </w:rPr>
            </w:pPr>
            <w:r w:rsidRPr="00190ACA">
              <w:rPr>
                <w:sz w:val="16"/>
              </w:rPr>
              <w:t>CT4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C4FD"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17D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9B25" w14:textId="77777777" w:rsidR="008A467E" w:rsidRPr="00190ACA" w:rsidRDefault="008A467E" w:rsidP="00190ACA">
            <w:pPr>
              <w:pStyle w:val="TAL"/>
              <w:rPr>
                <w:sz w:val="16"/>
              </w:rPr>
            </w:pPr>
          </w:p>
        </w:tc>
      </w:tr>
      <w:tr w:rsidR="00190ACA" w:rsidRPr="00190ACA" w14:paraId="5E880EB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9306" w14:textId="77777777" w:rsidR="008A467E" w:rsidRPr="00190ACA" w:rsidRDefault="008A467E" w:rsidP="00190ACA">
            <w:pPr>
              <w:pStyle w:val="TAL"/>
              <w:rPr>
                <w:sz w:val="16"/>
              </w:rPr>
            </w:pPr>
            <w:r w:rsidRPr="00190ACA">
              <w:rPr>
                <w:sz w:val="16"/>
              </w:rPr>
              <w:t>C4-220011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13496" w14:textId="77777777" w:rsidR="008A467E" w:rsidRPr="00190ACA" w:rsidRDefault="008A467E" w:rsidP="00190ACA">
            <w:pPr>
              <w:pStyle w:val="TAL"/>
              <w:rPr>
                <w:sz w:val="16"/>
              </w:rPr>
            </w:pPr>
            <w:r w:rsidRPr="00190ACA">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051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EBF0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9B67" w14:textId="77777777" w:rsidR="008A467E" w:rsidRPr="00190ACA" w:rsidRDefault="008A467E" w:rsidP="00190ACA">
            <w:pPr>
              <w:pStyle w:val="TAL"/>
              <w:rPr>
                <w:sz w:val="16"/>
              </w:rPr>
            </w:pPr>
            <w:r w:rsidRPr="00190ACA">
              <w:rPr>
                <w:sz w:val="16"/>
              </w:rPr>
              <w:t>C4-216067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7292" w14:textId="77777777" w:rsidR="008A467E" w:rsidRPr="00190ACA" w:rsidRDefault="008A467E" w:rsidP="00190ACA">
            <w:pPr>
              <w:pStyle w:val="TAL"/>
              <w:rPr>
                <w:sz w:val="16"/>
              </w:rPr>
            </w:pPr>
          </w:p>
        </w:tc>
      </w:tr>
      <w:tr w:rsidR="00190ACA" w:rsidRPr="00190ACA" w14:paraId="4DDCB1A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C3B1" w14:textId="77777777" w:rsidR="008A467E" w:rsidRPr="00190ACA" w:rsidRDefault="008A467E" w:rsidP="00190ACA">
            <w:pPr>
              <w:pStyle w:val="TAL"/>
              <w:rPr>
                <w:sz w:val="16"/>
              </w:rPr>
            </w:pPr>
            <w:r w:rsidRPr="00190ACA">
              <w:rPr>
                <w:sz w:val="16"/>
              </w:rPr>
              <w:t>C4-220012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2EE5" w14:textId="77777777" w:rsidR="008A467E" w:rsidRPr="00190ACA" w:rsidRDefault="008A467E" w:rsidP="00190ACA">
            <w:pPr>
              <w:pStyle w:val="TAL"/>
              <w:rPr>
                <w:sz w:val="16"/>
              </w:rPr>
            </w:pPr>
            <w:r w:rsidRPr="00190ACA">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FFF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7EC2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F8FF" w14:textId="77777777" w:rsidR="008A467E" w:rsidRPr="00190ACA" w:rsidRDefault="008A467E" w:rsidP="00190ACA">
            <w:pPr>
              <w:pStyle w:val="TAL"/>
              <w:rPr>
                <w:sz w:val="16"/>
              </w:rPr>
            </w:pPr>
            <w:r w:rsidRPr="00190ACA">
              <w:rPr>
                <w:sz w:val="16"/>
              </w:rPr>
              <w:t>C4-216044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4480" w14:textId="77777777" w:rsidR="008A467E" w:rsidRPr="00190ACA" w:rsidRDefault="008A467E" w:rsidP="00190ACA">
            <w:pPr>
              <w:pStyle w:val="TAL"/>
              <w:rPr>
                <w:sz w:val="16"/>
              </w:rPr>
            </w:pPr>
          </w:p>
        </w:tc>
      </w:tr>
      <w:tr w:rsidR="00190ACA" w:rsidRPr="00190ACA" w14:paraId="07E8E18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719C6" w14:textId="77777777" w:rsidR="008A467E" w:rsidRPr="00190ACA" w:rsidRDefault="008A467E" w:rsidP="00190ACA">
            <w:pPr>
              <w:pStyle w:val="TAL"/>
              <w:rPr>
                <w:sz w:val="16"/>
              </w:rPr>
            </w:pPr>
            <w:r w:rsidRPr="00190ACA">
              <w:rPr>
                <w:sz w:val="16"/>
              </w:rPr>
              <w:t>C4-220013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81D2" w14:textId="77777777" w:rsidR="008A467E" w:rsidRPr="00190ACA" w:rsidRDefault="008A467E" w:rsidP="00190ACA">
            <w:pPr>
              <w:pStyle w:val="TAL"/>
              <w:rPr>
                <w:sz w:val="16"/>
              </w:rPr>
            </w:pPr>
            <w:r w:rsidRPr="00190ACA">
              <w:rPr>
                <w:sz w:val="16"/>
              </w:rPr>
              <w:t>3GPP Forge User Manual for CT WG delegates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144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C4F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8D5E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C6A8" w14:textId="77777777" w:rsidR="008A467E" w:rsidRPr="00190ACA" w:rsidRDefault="008A467E" w:rsidP="00190ACA">
            <w:pPr>
              <w:pStyle w:val="TAL"/>
              <w:rPr>
                <w:sz w:val="16"/>
              </w:rPr>
            </w:pPr>
            <w:r w:rsidRPr="00190ACA">
              <w:rPr>
                <w:sz w:val="16"/>
              </w:rPr>
              <w:t>C4-220334</w:t>
            </w:r>
          </w:p>
        </w:tc>
      </w:tr>
      <w:tr w:rsidR="00190ACA" w:rsidRPr="00190ACA" w14:paraId="592FD8D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420E" w14:textId="77777777" w:rsidR="008A467E" w:rsidRPr="00190ACA" w:rsidRDefault="008A467E" w:rsidP="00190ACA">
            <w:pPr>
              <w:pStyle w:val="TAL"/>
              <w:rPr>
                <w:sz w:val="16"/>
              </w:rPr>
            </w:pPr>
            <w:r w:rsidRPr="00190ACA">
              <w:rPr>
                <w:sz w:val="16"/>
              </w:rPr>
              <w:t>C4-220014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BB2B" w14:textId="77777777" w:rsidR="008A467E" w:rsidRPr="00190ACA" w:rsidRDefault="008A467E" w:rsidP="00190ACA">
            <w:pPr>
              <w:pStyle w:val="TAL"/>
              <w:rPr>
                <w:sz w:val="16"/>
              </w:rPr>
            </w:pPr>
            <w:r w:rsidRPr="00190ACA">
              <w:rPr>
                <w:sz w:val="16"/>
              </w:rPr>
              <w:t>SNPN impacts - NID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C67A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E4B5"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BD6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2DD2" w14:textId="77777777" w:rsidR="008A467E" w:rsidRPr="00190ACA" w:rsidRDefault="008A467E" w:rsidP="00190ACA">
            <w:pPr>
              <w:pStyle w:val="TAL"/>
              <w:rPr>
                <w:sz w:val="16"/>
              </w:rPr>
            </w:pPr>
            <w:r w:rsidRPr="00190ACA">
              <w:rPr>
                <w:sz w:val="16"/>
              </w:rPr>
              <w:t>C4-220309</w:t>
            </w:r>
          </w:p>
        </w:tc>
      </w:tr>
      <w:tr w:rsidR="00190ACA" w:rsidRPr="00190ACA" w14:paraId="109A113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53D9" w14:textId="77777777" w:rsidR="008A467E" w:rsidRPr="00190ACA" w:rsidRDefault="008A467E" w:rsidP="00190ACA">
            <w:pPr>
              <w:pStyle w:val="TAL"/>
              <w:rPr>
                <w:sz w:val="16"/>
              </w:rPr>
            </w:pPr>
            <w:r w:rsidRPr="00190ACA">
              <w:rPr>
                <w:sz w:val="16"/>
              </w:rPr>
              <w:t>C4-220015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377F6" w14:textId="77777777" w:rsidR="008A467E" w:rsidRPr="00190ACA" w:rsidRDefault="008A467E" w:rsidP="00190ACA">
            <w:pPr>
              <w:pStyle w:val="TAL"/>
              <w:rPr>
                <w:sz w:val="16"/>
              </w:rPr>
            </w:pPr>
            <w:r w:rsidRPr="00190ACA">
              <w:rPr>
                <w:sz w:val="16"/>
              </w:rPr>
              <w:t>SNPN onboarding impacts on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DE0D3"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CAED"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3E2D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AFAB" w14:textId="77777777" w:rsidR="008A467E" w:rsidRPr="00190ACA" w:rsidRDefault="008A467E" w:rsidP="00190ACA">
            <w:pPr>
              <w:pStyle w:val="TAL"/>
              <w:rPr>
                <w:sz w:val="16"/>
              </w:rPr>
            </w:pPr>
            <w:r w:rsidRPr="00190ACA">
              <w:rPr>
                <w:sz w:val="16"/>
              </w:rPr>
              <w:t>C4-220315</w:t>
            </w:r>
          </w:p>
        </w:tc>
      </w:tr>
      <w:tr w:rsidR="00190ACA" w:rsidRPr="00190ACA" w14:paraId="4975F44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E3AC" w14:textId="77777777" w:rsidR="008A467E" w:rsidRPr="00190ACA" w:rsidRDefault="008A467E" w:rsidP="00190ACA">
            <w:pPr>
              <w:pStyle w:val="TAL"/>
              <w:rPr>
                <w:sz w:val="16"/>
              </w:rPr>
            </w:pPr>
            <w:r w:rsidRPr="00190ACA">
              <w:rPr>
                <w:sz w:val="16"/>
              </w:rPr>
              <w:t>C4-220016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EBCB" w14:textId="77777777" w:rsidR="008A467E" w:rsidRPr="00190ACA" w:rsidRDefault="008A467E" w:rsidP="00190ACA">
            <w:pPr>
              <w:pStyle w:val="TAL"/>
              <w:rPr>
                <w:sz w:val="16"/>
              </w:rPr>
            </w:pPr>
            <w:r w:rsidRPr="00190ACA">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87F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FDD1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0BE9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E33A" w14:textId="77777777" w:rsidR="008A467E" w:rsidRPr="00190ACA" w:rsidRDefault="008A467E" w:rsidP="00190ACA">
            <w:pPr>
              <w:pStyle w:val="TAL"/>
              <w:rPr>
                <w:sz w:val="16"/>
              </w:rPr>
            </w:pPr>
            <w:r w:rsidRPr="00190ACA">
              <w:rPr>
                <w:sz w:val="16"/>
              </w:rPr>
              <w:t>C4-220316</w:t>
            </w:r>
          </w:p>
        </w:tc>
      </w:tr>
      <w:tr w:rsidR="00190ACA" w:rsidRPr="00190ACA" w14:paraId="33904C8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8F0DA" w14:textId="77777777" w:rsidR="008A467E" w:rsidRPr="00190ACA" w:rsidRDefault="008A467E" w:rsidP="00190ACA">
            <w:pPr>
              <w:pStyle w:val="TAL"/>
              <w:rPr>
                <w:sz w:val="16"/>
              </w:rPr>
            </w:pPr>
            <w:r w:rsidRPr="00190ACA">
              <w:rPr>
                <w:sz w:val="16"/>
              </w:rPr>
              <w:t>C4-220017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C9B7" w14:textId="77777777" w:rsidR="008A467E" w:rsidRPr="00190ACA" w:rsidRDefault="008A467E" w:rsidP="00190ACA">
            <w:pPr>
              <w:pStyle w:val="TAL"/>
              <w:rPr>
                <w:sz w:val="16"/>
              </w:rPr>
            </w:pPr>
            <w:r w:rsidRPr="00190ACA">
              <w:rPr>
                <w:sz w:val="16"/>
              </w:rPr>
              <w:t>SNPN impacts on NRF services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484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7FC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44B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EBE3" w14:textId="77777777" w:rsidR="008A467E" w:rsidRPr="00190ACA" w:rsidRDefault="008A467E" w:rsidP="00190ACA">
            <w:pPr>
              <w:pStyle w:val="TAL"/>
              <w:rPr>
                <w:sz w:val="16"/>
              </w:rPr>
            </w:pPr>
          </w:p>
        </w:tc>
      </w:tr>
      <w:tr w:rsidR="00190ACA" w:rsidRPr="00190ACA" w14:paraId="421E663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30C1" w14:textId="77777777" w:rsidR="008A467E" w:rsidRPr="00190ACA" w:rsidRDefault="008A467E" w:rsidP="00190ACA">
            <w:pPr>
              <w:pStyle w:val="TAL"/>
              <w:rPr>
                <w:sz w:val="16"/>
              </w:rPr>
            </w:pPr>
            <w:r w:rsidRPr="00190ACA">
              <w:rPr>
                <w:sz w:val="16"/>
              </w:rPr>
              <w:t>C4-220018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F3CED" w14:textId="77777777" w:rsidR="008A467E" w:rsidRPr="00190ACA" w:rsidRDefault="008A467E" w:rsidP="00190ACA">
            <w:pPr>
              <w:pStyle w:val="TAL"/>
              <w:rPr>
                <w:sz w:val="16"/>
              </w:rPr>
            </w:pPr>
            <w:r w:rsidRPr="00190ACA">
              <w:rPr>
                <w:sz w:val="16"/>
              </w:rPr>
              <w:t>SNPN impacts on NRF services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F74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854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0C3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C439" w14:textId="77777777" w:rsidR="008A467E" w:rsidRPr="00190ACA" w:rsidRDefault="008A467E" w:rsidP="00190ACA">
            <w:pPr>
              <w:pStyle w:val="TAL"/>
              <w:rPr>
                <w:sz w:val="16"/>
              </w:rPr>
            </w:pPr>
          </w:p>
        </w:tc>
      </w:tr>
      <w:tr w:rsidR="00190ACA" w:rsidRPr="00190ACA" w14:paraId="330234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35B71" w14:textId="77777777" w:rsidR="008A467E" w:rsidRPr="00190ACA" w:rsidRDefault="008A467E" w:rsidP="00190ACA">
            <w:pPr>
              <w:pStyle w:val="TAL"/>
              <w:rPr>
                <w:sz w:val="16"/>
              </w:rPr>
            </w:pPr>
            <w:r w:rsidRPr="00190ACA">
              <w:rPr>
                <w:sz w:val="16"/>
              </w:rPr>
              <w:t>C4-220019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CF45" w14:textId="77777777" w:rsidR="008A467E" w:rsidRPr="00190ACA" w:rsidRDefault="008A467E" w:rsidP="00190ACA">
            <w:pPr>
              <w:pStyle w:val="TAL"/>
              <w:rPr>
                <w:sz w:val="16"/>
              </w:rPr>
            </w:pPr>
            <w:r w:rsidRPr="00190ACA">
              <w:rPr>
                <w:sz w:val="16"/>
              </w:rPr>
              <w:t>SNPN impacts on NRF – OnboardingCapability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7866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D17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8BB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8C68" w14:textId="77777777" w:rsidR="008A467E" w:rsidRPr="00190ACA" w:rsidRDefault="008A467E" w:rsidP="00190ACA">
            <w:pPr>
              <w:pStyle w:val="TAL"/>
              <w:rPr>
                <w:sz w:val="16"/>
              </w:rPr>
            </w:pPr>
            <w:r w:rsidRPr="00190ACA">
              <w:rPr>
                <w:sz w:val="16"/>
              </w:rPr>
              <w:t>C4-220317</w:t>
            </w:r>
          </w:p>
        </w:tc>
      </w:tr>
      <w:tr w:rsidR="00190ACA" w:rsidRPr="00190ACA" w14:paraId="68FCD12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0BBF" w14:textId="77777777" w:rsidR="008A467E" w:rsidRPr="00190ACA" w:rsidRDefault="008A467E" w:rsidP="00190ACA">
            <w:pPr>
              <w:pStyle w:val="TAL"/>
              <w:rPr>
                <w:sz w:val="16"/>
              </w:rPr>
            </w:pPr>
            <w:r w:rsidRPr="00190ACA">
              <w:rPr>
                <w:sz w:val="16"/>
              </w:rPr>
              <w:t>C4-220020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90F4" w14:textId="77777777" w:rsidR="008A467E" w:rsidRPr="00190ACA" w:rsidRDefault="008A467E" w:rsidP="00190ACA">
            <w:pPr>
              <w:pStyle w:val="TAL"/>
              <w:rPr>
                <w:sz w:val="16"/>
              </w:rPr>
            </w:pPr>
            <w:r w:rsidRPr="00190ACA">
              <w:rPr>
                <w:sz w:val="16"/>
              </w:rPr>
              <w:t>SNPN impacts on UDM -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B023"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4243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DB18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BC18" w14:textId="77777777" w:rsidR="008A467E" w:rsidRPr="00190ACA" w:rsidRDefault="008A467E" w:rsidP="00190ACA">
            <w:pPr>
              <w:pStyle w:val="TAL"/>
              <w:rPr>
                <w:sz w:val="16"/>
              </w:rPr>
            </w:pPr>
            <w:r w:rsidRPr="00190ACA">
              <w:rPr>
                <w:sz w:val="16"/>
              </w:rPr>
              <w:t>C4-220318</w:t>
            </w:r>
          </w:p>
        </w:tc>
      </w:tr>
      <w:tr w:rsidR="00190ACA" w:rsidRPr="00190ACA" w14:paraId="5B2F34C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0258C" w14:textId="77777777" w:rsidR="008A467E" w:rsidRPr="00190ACA" w:rsidRDefault="008A467E" w:rsidP="00190ACA">
            <w:pPr>
              <w:pStyle w:val="TAL"/>
              <w:rPr>
                <w:sz w:val="16"/>
              </w:rPr>
            </w:pPr>
            <w:r w:rsidRPr="00190ACA">
              <w:rPr>
                <w:sz w:val="16"/>
              </w:rPr>
              <w:t>C4-220021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D530A" w14:textId="77777777" w:rsidR="008A467E" w:rsidRPr="00190ACA" w:rsidRDefault="008A467E" w:rsidP="00190ACA">
            <w:pPr>
              <w:pStyle w:val="TAL"/>
              <w:rPr>
                <w:sz w:val="16"/>
              </w:rPr>
            </w:pPr>
            <w:r w:rsidRPr="00190ACA">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5EA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80DF4"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343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AFAAA" w14:textId="77777777" w:rsidR="008A467E" w:rsidRPr="00190ACA" w:rsidRDefault="008A467E" w:rsidP="00190ACA">
            <w:pPr>
              <w:pStyle w:val="TAL"/>
              <w:rPr>
                <w:sz w:val="16"/>
              </w:rPr>
            </w:pPr>
            <w:r w:rsidRPr="00190ACA">
              <w:rPr>
                <w:sz w:val="16"/>
              </w:rPr>
              <w:t>C4-220319</w:t>
            </w:r>
          </w:p>
        </w:tc>
      </w:tr>
      <w:tr w:rsidR="00190ACA" w:rsidRPr="00190ACA" w14:paraId="2A8019A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B627" w14:textId="77777777" w:rsidR="008A467E" w:rsidRPr="00190ACA" w:rsidRDefault="008A467E" w:rsidP="00190ACA">
            <w:pPr>
              <w:pStyle w:val="TAL"/>
              <w:rPr>
                <w:sz w:val="16"/>
              </w:rPr>
            </w:pPr>
            <w:r w:rsidRPr="00190ACA">
              <w:rPr>
                <w:sz w:val="16"/>
              </w:rPr>
              <w:t>C4-220022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BE8D" w14:textId="77777777" w:rsidR="008A467E" w:rsidRPr="00190ACA" w:rsidRDefault="008A467E" w:rsidP="00190ACA">
            <w:pPr>
              <w:pStyle w:val="TAL"/>
              <w:rPr>
                <w:sz w:val="16"/>
              </w:rPr>
            </w:pPr>
            <w:r w:rsidRPr="00190ACA">
              <w:rPr>
                <w:sz w:val="16"/>
              </w:rPr>
              <w:t>SNPN onboarding impacts on AUSF services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EC8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5F7E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DC6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E95C" w14:textId="77777777" w:rsidR="008A467E" w:rsidRPr="00190ACA" w:rsidRDefault="008A467E" w:rsidP="00190ACA">
            <w:pPr>
              <w:pStyle w:val="TAL"/>
              <w:rPr>
                <w:sz w:val="16"/>
              </w:rPr>
            </w:pPr>
          </w:p>
        </w:tc>
      </w:tr>
      <w:tr w:rsidR="00190ACA" w:rsidRPr="00190ACA" w14:paraId="527C4FE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51475" w14:textId="77777777" w:rsidR="008A467E" w:rsidRPr="00190ACA" w:rsidRDefault="008A467E" w:rsidP="00190ACA">
            <w:pPr>
              <w:pStyle w:val="TAL"/>
              <w:rPr>
                <w:sz w:val="16"/>
              </w:rPr>
            </w:pPr>
            <w:r w:rsidRPr="00190ACA">
              <w:rPr>
                <w:sz w:val="16"/>
              </w:rPr>
              <w:t>C4-220023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E83FD" w14:textId="77777777" w:rsidR="008A467E" w:rsidRPr="00190ACA" w:rsidRDefault="008A467E" w:rsidP="00190ACA">
            <w:pPr>
              <w:pStyle w:val="TAL"/>
              <w:rPr>
                <w:sz w:val="16"/>
              </w:rPr>
            </w:pPr>
            <w:r w:rsidRPr="00190ACA">
              <w:rPr>
                <w:sz w:val="16"/>
              </w:rPr>
              <w:t>SNPN onboarding impacts on AUSF services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5AF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F791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965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5C9D1" w14:textId="77777777" w:rsidR="008A467E" w:rsidRPr="00190ACA" w:rsidRDefault="008A467E" w:rsidP="00190ACA">
            <w:pPr>
              <w:pStyle w:val="TAL"/>
              <w:rPr>
                <w:sz w:val="16"/>
              </w:rPr>
            </w:pPr>
          </w:p>
        </w:tc>
      </w:tr>
      <w:tr w:rsidR="00190ACA" w:rsidRPr="00190ACA" w14:paraId="30A5A99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36B14" w14:textId="77777777" w:rsidR="008A467E" w:rsidRPr="00190ACA" w:rsidRDefault="008A467E" w:rsidP="00190ACA">
            <w:pPr>
              <w:pStyle w:val="TAL"/>
              <w:rPr>
                <w:sz w:val="16"/>
              </w:rPr>
            </w:pPr>
            <w:r w:rsidRPr="00190ACA">
              <w:rPr>
                <w:sz w:val="16"/>
              </w:rPr>
              <w:t>C4-220024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F9D48" w14:textId="77777777" w:rsidR="008A467E" w:rsidRPr="00190ACA" w:rsidRDefault="008A467E" w:rsidP="00190ACA">
            <w:pPr>
              <w:pStyle w:val="TAL"/>
              <w:rPr>
                <w:sz w:val="16"/>
              </w:rPr>
            </w:pPr>
            <w:r w:rsidRPr="00190ACA">
              <w:rPr>
                <w:sz w:val="16"/>
              </w:rPr>
              <w:t>SNPN impacts on AUSF - PVS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A3C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F438"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C38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4BA4" w14:textId="77777777" w:rsidR="008A467E" w:rsidRPr="00190ACA" w:rsidRDefault="008A467E" w:rsidP="00190ACA">
            <w:pPr>
              <w:pStyle w:val="TAL"/>
              <w:rPr>
                <w:sz w:val="16"/>
              </w:rPr>
            </w:pPr>
            <w:r w:rsidRPr="00190ACA">
              <w:rPr>
                <w:sz w:val="16"/>
              </w:rPr>
              <w:t>C4-220320</w:t>
            </w:r>
          </w:p>
        </w:tc>
      </w:tr>
      <w:tr w:rsidR="00190ACA" w:rsidRPr="00190ACA" w14:paraId="2BE8AC1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1B75" w14:textId="77777777" w:rsidR="008A467E" w:rsidRPr="00190ACA" w:rsidRDefault="008A467E" w:rsidP="00190ACA">
            <w:pPr>
              <w:pStyle w:val="TAL"/>
              <w:rPr>
                <w:sz w:val="16"/>
              </w:rPr>
            </w:pPr>
            <w:r w:rsidRPr="00190ACA">
              <w:rPr>
                <w:sz w:val="16"/>
              </w:rPr>
              <w:t>C4-220025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5340B" w14:textId="77777777" w:rsidR="008A467E" w:rsidRPr="00190ACA" w:rsidRDefault="008A467E" w:rsidP="00190ACA">
            <w:pPr>
              <w:pStyle w:val="TAL"/>
              <w:rPr>
                <w:sz w:val="16"/>
              </w:rPr>
            </w:pPr>
            <w:r w:rsidRPr="00190ACA">
              <w:rPr>
                <w:sz w:val="16"/>
              </w:rPr>
              <w:t>SNPN impacts on NSSAAF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49F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52708"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7399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A48D4" w14:textId="77777777" w:rsidR="008A467E" w:rsidRPr="00190ACA" w:rsidRDefault="008A467E" w:rsidP="00190ACA">
            <w:pPr>
              <w:pStyle w:val="TAL"/>
              <w:rPr>
                <w:sz w:val="16"/>
              </w:rPr>
            </w:pPr>
            <w:r w:rsidRPr="00190ACA">
              <w:rPr>
                <w:sz w:val="16"/>
              </w:rPr>
              <w:t>C4-220314</w:t>
            </w:r>
          </w:p>
        </w:tc>
      </w:tr>
      <w:tr w:rsidR="00190ACA" w:rsidRPr="00190ACA" w14:paraId="1D09ECD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F5F67" w14:textId="77777777" w:rsidR="008A467E" w:rsidRPr="00190ACA" w:rsidRDefault="008A467E" w:rsidP="00190ACA">
            <w:pPr>
              <w:pStyle w:val="TAL"/>
              <w:rPr>
                <w:sz w:val="16"/>
              </w:rPr>
            </w:pPr>
            <w:r w:rsidRPr="00190ACA">
              <w:rPr>
                <w:sz w:val="16"/>
              </w:rPr>
              <w:t>C4-220026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B2DC" w14:textId="77777777" w:rsidR="008A467E" w:rsidRPr="00190ACA" w:rsidRDefault="008A467E" w:rsidP="00190ACA">
            <w:pPr>
              <w:pStyle w:val="TAL"/>
              <w:rPr>
                <w:sz w:val="16"/>
              </w:rPr>
            </w:pPr>
            <w:r w:rsidRPr="00190ACA">
              <w:rPr>
                <w:sz w:val="16"/>
              </w:rPr>
              <w:t>MSISDN-less MO SMS Service in TR29.829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95D7E"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6DC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3942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76C7E" w14:textId="77777777" w:rsidR="008A467E" w:rsidRPr="00190ACA" w:rsidRDefault="008A467E" w:rsidP="00190ACA">
            <w:pPr>
              <w:pStyle w:val="TAL"/>
              <w:rPr>
                <w:sz w:val="16"/>
              </w:rPr>
            </w:pPr>
          </w:p>
        </w:tc>
      </w:tr>
      <w:tr w:rsidR="00190ACA" w:rsidRPr="00190ACA" w14:paraId="09D9AB5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2655" w14:textId="77777777" w:rsidR="008A467E" w:rsidRPr="00190ACA" w:rsidRDefault="008A467E" w:rsidP="00190ACA">
            <w:pPr>
              <w:pStyle w:val="TAL"/>
              <w:rPr>
                <w:sz w:val="16"/>
              </w:rPr>
            </w:pPr>
            <w:r w:rsidRPr="00190ACA">
              <w:rPr>
                <w:sz w:val="16"/>
              </w:rPr>
              <w:t>C4-220027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4FE3" w14:textId="77777777" w:rsidR="008A467E" w:rsidRPr="00190ACA" w:rsidRDefault="008A467E" w:rsidP="00190ACA">
            <w:pPr>
              <w:pStyle w:val="TAL"/>
              <w:rPr>
                <w:sz w:val="16"/>
              </w:rPr>
            </w:pPr>
            <w:r w:rsidRPr="00190ACA">
              <w:rPr>
                <w:sz w:val="16"/>
              </w:rPr>
              <w:t>Protocol selection for MT SMS with IP-SM-GWSMS Router in TR29.829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9C78"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7BB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DDAD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0B057" w14:textId="77777777" w:rsidR="008A467E" w:rsidRPr="00190ACA" w:rsidRDefault="008A467E" w:rsidP="00190ACA">
            <w:pPr>
              <w:pStyle w:val="TAL"/>
              <w:rPr>
                <w:sz w:val="16"/>
              </w:rPr>
            </w:pPr>
            <w:r w:rsidRPr="00190ACA">
              <w:rPr>
                <w:sz w:val="16"/>
              </w:rPr>
              <w:t>C4-220304</w:t>
            </w:r>
          </w:p>
        </w:tc>
      </w:tr>
      <w:tr w:rsidR="00190ACA" w:rsidRPr="00190ACA" w14:paraId="51DA459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BEC6" w14:textId="77777777" w:rsidR="008A467E" w:rsidRPr="00190ACA" w:rsidRDefault="008A467E" w:rsidP="00190ACA">
            <w:pPr>
              <w:pStyle w:val="TAL"/>
              <w:rPr>
                <w:sz w:val="16"/>
              </w:rPr>
            </w:pPr>
            <w:r w:rsidRPr="00190ACA">
              <w:rPr>
                <w:sz w:val="16"/>
              </w:rPr>
              <w:t>C4-220028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AC06" w14:textId="77777777" w:rsidR="008A467E" w:rsidRPr="00190ACA" w:rsidRDefault="008A467E" w:rsidP="00190ACA">
            <w:pPr>
              <w:pStyle w:val="TAL"/>
              <w:rPr>
                <w:sz w:val="16"/>
              </w:rPr>
            </w:pPr>
            <w:r w:rsidRPr="00190ACA">
              <w:rPr>
                <w:sz w:val="16"/>
              </w:rPr>
              <w:t>pCR for Procedure for alert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24E9B"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3D7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9D28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F6BE0" w14:textId="77777777" w:rsidR="008A467E" w:rsidRPr="00190ACA" w:rsidRDefault="008A467E" w:rsidP="00190ACA">
            <w:pPr>
              <w:pStyle w:val="TAL"/>
              <w:rPr>
                <w:sz w:val="16"/>
              </w:rPr>
            </w:pPr>
            <w:r w:rsidRPr="00190ACA">
              <w:rPr>
                <w:sz w:val="16"/>
              </w:rPr>
              <w:t>C4-220374</w:t>
            </w:r>
          </w:p>
        </w:tc>
      </w:tr>
      <w:tr w:rsidR="00190ACA" w:rsidRPr="00190ACA" w14:paraId="1F5265F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B9AC" w14:textId="77777777" w:rsidR="008A467E" w:rsidRPr="00190ACA" w:rsidRDefault="008A467E" w:rsidP="00190ACA">
            <w:pPr>
              <w:pStyle w:val="TAL"/>
              <w:rPr>
                <w:sz w:val="16"/>
              </w:rPr>
            </w:pPr>
            <w:r w:rsidRPr="00190ACA">
              <w:rPr>
                <w:sz w:val="16"/>
              </w:rPr>
              <w:t>C4-220029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C7D5" w14:textId="77777777" w:rsidR="008A467E" w:rsidRPr="00190ACA" w:rsidRDefault="008A467E" w:rsidP="00190ACA">
            <w:pPr>
              <w:pStyle w:val="TAL"/>
              <w:rPr>
                <w:sz w:val="16"/>
              </w:rPr>
            </w:pPr>
            <w:r w:rsidRPr="00190ACA">
              <w:rPr>
                <w:sz w:val="16"/>
              </w:rPr>
              <w:t>pCR for rename reference point for SMS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3A1A"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2DDE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998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D21B0" w14:textId="77777777" w:rsidR="008A467E" w:rsidRPr="00190ACA" w:rsidRDefault="008A467E" w:rsidP="00190ACA">
            <w:pPr>
              <w:pStyle w:val="TAL"/>
              <w:rPr>
                <w:sz w:val="16"/>
              </w:rPr>
            </w:pPr>
          </w:p>
        </w:tc>
      </w:tr>
      <w:tr w:rsidR="00190ACA" w:rsidRPr="00190ACA" w14:paraId="40C1425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3091" w14:textId="77777777" w:rsidR="008A467E" w:rsidRPr="00190ACA" w:rsidRDefault="008A467E" w:rsidP="00190ACA">
            <w:pPr>
              <w:pStyle w:val="TAL"/>
              <w:rPr>
                <w:sz w:val="16"/>
              </w:rPr>
            </w:pPr>
            <w:r w:rsidRPr="00190ACA">
              <w:rPr>
                <w:sz w:val="16"/>
              </w:rPr>
              <w:t>C4-220030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F11C"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8F1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6AD4"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4DA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635F8" w14:textId="77777777" w:rsidR="008A467E" w:rsidRPr="00190ACA" w:rsidRDefault="008A467E" w:rsidP="00190ACA">
            <w:pPr>
              <w:pStyle w:val="TAL"/>
              <w:rPr>
                <w:sz w:val="16"/>
              </w:rPr>
            </w:pPr>
            <w:r w:rsidRPr="00190ACA">
              <w:rPr>
                <w:sz w:val="16"/>
              </w:rPr>
              <w:t>C4-220426</w:t>
            </w:r>
          </w:p>
        </w:tc>
      </w:tr>
      <w:tr w:rsidR="00190ACA" w:rsidRPr="00190ACA" w14:paraId="496BF1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BB06" w14:textId="77777777" w:rsidR="008A467E" w:rsidRPr="00190ACA" w:rsidRDefault="008A467E" w:rsidP="00190ACA">
            <w:pPr>
              <w:pStyle w:val="TAL"/>
              <w:rPr>
                <w:sz w:val="16"/>
              </w:rPr>
            </w:pPr>
            <w:r w:rsidRPr="00190ACA">
              <w:rPr>
                <w:sz w:val="16"/>
              </w:rPr>
              <w:t>C4-220031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A55A" w14:textId="77777777" w:rsidR="008A467E" w:rsidRPr="00190ACA" w:rsidRDefault="008A467E" w:rsidP="00190ACA">
            <w:pPr>
              <w:pStyle w:val="TAL"/>
              <w:rPr>
                <w:sz w:val="16"/>
              </w:rPr>
            </w:pPr>
            <w:r w:rsidRPr="00190ACA">
              <w:rPr>
                <w:sz w:val="16"/>
              </w:rPr>
              <w:t>New value for 404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552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4CE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248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9AE2D" w14:textId="77777777" w:rsidR="008A467E" w:rsidRPr="00190ACA" w:rsidRDefault="008A467E" w:rsidP="00190ACA">
            <w:pPr>
              <w:pStyle w:val="TAL"/>
              <w:rPr>
                <w:sz w:val="16"/>
              </w:rPr>
            </w:pPr>
            <w:r w:rsidRPr="00190ACA">
              <w:rPr>
                <w:sz w:val="16"/>
              </w:rPr>
              <w:t>C4-220427</w:t>
            </w:r>
          </w:p>
        </w:tc>
      </w:tr>
      <w:tr w:rsidR="00190ACA" w:rsidRPr="00190ACA" w14:paraId="6283D50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5BE2" w14:textId="77777777" w:rsidR="008A467E" w:rsidRPr="00190ACA" w:rsidRDefault="008A467E" w:rsidP="00190ACA">
            <w:pPr>
              <w:pStyle w:val="TAL"/>
              <w:rPr>
                <w:sz w:val="16"/>
              </w:rPr>
            </w:pPr>
            <w:r w:rsidRPr="00190ACA">
              <w:rPr>
                <w:sz w:val="16"/>
              </w:rPr>
              <w:t>C4-220032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D09C" w14:textId="77777777" w:rsidR="008A467E" w:rsidRPr="00190ACA" w:rsidRDefault="008A467E" w:rsidP="00190ACA">
            <w:pPr>
              <w:pStyle w:val="TAL"/>
              <w:rPr>
                <w:sz w:val="16"/>
              </w:rPr>
            </w:pPr>
            <w:r w:rsidRPr="00190ACA">
              <w:rPr>
                <w:sz w:val="16"/>
              </w:rPr>
              <w:t>Static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AC8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08F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DD07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370D" w14:textId="77777777" w:rsidR="008A467E" w:rsidRPr="00190ACA" w:rsidRDefault="008A467E" w:rsidP="00190ACA">
            <w:pPr>
              <w:pStyle w:val="TAL"/>
              <w:rPr>
                <w:sz w:val="16"/>
              </w:rPr>
            </w:pPr>
            <w:r w:rsidRPr="00190ACA">
              <w:rPr>
                <w:sz w:val="16"/>
              </w:rPr>
              <w:t>C4-220321</w:t>
            </w:r>
          </w:p>
        </w:tc>
      </w:tr>
      <w:tr w:rsidR="00190ACA" w:rsidRPr="00190ACA" w14:paraId="40B3E12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119C7" w14:textId="77777777" w:rsidR="008A467E" w:rsidRPr="00190ACA" w:rsidRDefault="008A467E" w:rsidP="00190ACA">
            <w:pPr>
              <w:pStyle w:val="TAL"/>
              <w:rPr>
                <w:sz w:val="16"/>
              </w:rPr>
            </w:pPr>
            <w:r w:rsidRPr="00190ACA">
              <w:rPr>
                <w:sz w:val="16"/>
              </w:rPr>
              <w:t>C4-220033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E121" w14:textId="77777777" w:rsidR="008A467E" w:rsidRPr="00190ACA" w:rsidRDefault="008A467E" w:rsidP="00190ACA">
            <w:pPr>
              <w:pStyle w:val="TAL"/>
              <w:rPr>
                <w:sz w:val="16"/>
              </w:rPr>
            </w:pPr>
            <w:r w:rsidRPr="00190ACA">
              <w:rPr>
                <w:sz w:val="16"/>
              </w:rPr>
              <w:t>Static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6FF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A99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E2BA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C8480" w14:textId="77777777" w:rsidR="008A467E" w:rsidRPr="00190ACA" w:rsidRDefault="008A467E" w:rsidP="00190ACA">
            <w:pPr>
              <w:pStyle w:val="TAL"/>
              <w:rPr>
                <w:sz w:val="16"/>
              </w:rPr>
            </w:pPr>
            <w:r w:rsidRPr="00190ACA">
              <w:rPr>
                <w:sz w:val="16"/>
              </w:rPr>
              <w:t>C4-220322</w:t>
            </w:r>
          </w:p>
        </w:tc>
      </w:tr>
      <w:tr w:rsidR="00190ACA" w:rsidRPr="00190ACA" w14:paraId="5ED8867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F639" w14:textId="77777777" w:rsidR="008A467E" w:rsidRPr="00190ACA" w:rsidRDefault="008A467E" w:rsidP="00190ACA">
            <w:pPr>
              <w:pStyle w:val="TAL"/>
              <w:rPr>
                <w:sz w:val="16"/>
              </w:rPr>
            </w:pPr>
            <w:r w:rsidRPr="00190ACA">
              <w:rPr>
                <w:sz w:val="16"/>
              </w:rPr>
              <w:t>C4-220034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C1E0" w14:textId="77777777" w:rsidR="008A467E" w:rsidRPr="00190ACA" w:rsidRDefault="008A467E" w:rsidP="00190ACA">
            <w:pPr>
              <w:pStyle w:val="TAL"/>
              <w:rPr>
                <w:sz w:val="16"/>
              </w:rPr>
            </w:pPr>
            <w:r w:rsidRPr="00190ACA">
              <w:rPr>
                <w:sz w:val="16"/>
              </w:rPr>
              <w:t>Adding examples to the Resource URI structure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467B3"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EFC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968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E4AD" w14:textId="77777777" w:rsidR="008A467E" w:rsidRPr="00190ACA" w:rsidRDefault="008A467E" w:rsidP="00190ACA">
            <w:pPr>
              <w:pStyle w:val="TAL"/>
              <w:rPr>
                <w:sz w:val="16"/>
              </w:rPr>
            </w:pPr>
            <w:r w:rsidRPr="00190ACA">
              <w:rPr>
                <w:sz w:val="16"/>
              </w:rPr>
              <w:t>C4-220323</w:t>
            </w:r>
          </w:p>
        </w:tc>
      </w:tr>
      <w:tr w:rsidR="00190ACA" w:rsidRPr="00190ACA" w14:paraId="56E8CC9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B0687" w14:textId="77777777" w:rsidR="008A467E" w:rsidRPr="00190ACA" w:rsidRDefault="008A467E" w:rsidP="00190ACA">
            <w:pPr>
              <w:pStyle w:val="TAL"/>
              <w:rPr>
                <w:sz w:val="16"/>
              </w:rPr>
            </w:pPr>
            <w:r w:rsidRPr="00190ACA">
              <w:rPr>
                <w:sz w:val="16"/>
              </w:rPr>
              <w:t>C4-220035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4295" w14:textId="77777777" w:rsidR="008A467E" w:rsidRPr="00190ACA" w:rsidRDefault="008A467E" w:rsidP="00190ACA">
            <w:pPr>
              <w:pStyle w:val="TAL"/>
              <w:rPr>
                <w:sz w:val="16"/>
              </w:rPr>
            </w:pPr>
            <w:r w:rsidRPr="00190ACA">
              <w:rPr>
                <w:sz w:val="16"/>
              </w:rPr>
              <w:t>Handling Description field along with the '$ref'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52A4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42C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D93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679BB" w14:textId="77777777" w:rsidR="008A467E" w:rsidRPr="00190ACA" w:rsidRDefault="008A467E" w:rsidP="00190ACA">
            <w:pPr>
              <w:pStyle w:val="TAL"/>
              <w:rPr>
                <w:sz w:val="16"/>
              </w:rPr>
            </w:pPr>
            <w:r w:rsidRPr="00190ACA">
              <w:rPr>
                <w:sz w:val="16"/>
              </w:rPr>
              <w:t>C4-220324</w:t>
            </w:r>
          </w:p>
        </w:tc>
      </w:tr>
      <w:tr w:rsidR="00190ACA" w:rsidRPr="00190ACA" w14:paraId="7808FAE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E2FB3" w14:textId="77777777" w:rsidR="008A467E" w:rsidRPr="00190ACA" w:rsidRDefault="008A467E" w:rsidP="00190ACA">
            <w:pPr>
              <w:pStyle w:val="TAL"/>
              <w:rPr>
                <w:sz w:val="16"/>
              </w:rPr>
            </w:pPr>
            <w:r w:rsidRPr="00190ACA">
              <w:rPr>
                <w:sz w:val="16"/>
              </w:rPr>
              <w:t>C4-220036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B441" w14:textId="77777777" w:rsidR="008A467E" w:rsidRPr="00190ACA" w:rsidRDefault="008A467E" w:rsidP="00190ACA">
            <w:pPr>
              <w:pStyle w:val="TAL"/>
              <w:rPr>
                <w:sz w:val="16"/>
              </w:rPr>
            </w:pPr>
            <w:r w:rsidRPr="00190ACA">
              <w:rPr>
                <w:sz w:val="16"/>
              </w:rPr>
              <w:t>Aligning SBI-Stage3-Template with TS 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ED5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FB1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3DB8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DED2" w14:textId="77777777" w:rsidR="008A467E" w:rsidRPr="00190ACA" w:rsidRDefault="008A467E" w:rsidP="00190ACA">
            <w:pPr>
              <w:pStyle w:val="TAL"/>
              <w:rPr>
                <w:sz w:val="16"/>
              </w:rPr>
            </w:pPr>
            <w:r w:rsidRPr="00190ACA">
              <w:rPr>
                <w:sz w:val="16"/>
              </w:rPr>
              <w:t>C4-220325</w:t>
            </w:r>
          </w:p>
        </w:tc>
      </w:tr>
      <w:tr w:rsidR="00190ACA" w:rsidRPr="00190ACA" w14:paraId="7268F82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E36E1" w14:textId="77777777" w:rsidR="008A467E" w:rsidRPr="00190ACA" w:rsidRDefault="008A467E" w:rsidP="00190ACA">
            <w:pPr>
              <w:pStyle w:val="TAL"/>
              <w:rPr>
                <w:sz w:val="16"/>
              </w:rPr>
            </w:pPr>
            <w:r w:rsidRPr="00190ACA">
              <w:rPr>
                <w:sz w:val="16"/>
              </w:rPr>
              <w:t>C4-220037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09D0" w14:textId="77777777" w:rsidR="008A467E" w:rsidRPr="00190ACA" w:rsidRDefault="008A467E" w:rsidP="00190ACA">
            <w:pPr>
              <w:pStyle w:val="TAL"/>
              <w:rPr>
                <w:sz w:val="16"/>
              </w:rPr>
            </w:pPr>
            <w:r w:rsidRPr="00190ACA">
              <w:rPr>
                <w:sz w:val="16"/>
              </w:rPr>
              <w:t>Clarification to the MBS Session N4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1539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B32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E34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3B08E" w14:textId="77777777" w:rsidR="008A467E" w:rsidRPr="00190ACA" w:rsidRDefault="008A467E" w:rsidP="00190ACA">
            <w:pPr>
              <w:pStyle w:val="TAL"/>
              <w:rPr>
                <w:sz w:val="16"/>
              </w:rPr>
            </w:pPr>
            <w:r w:rsidRPr="00190ACA">
              <w:rPr>
                <w:sz w:val="16"/>
              </w:rPr>
              <w:t>C4-220326</w:t>
            </w:r>
          </w:p>
        </w:tc>
      </w:tr>
      <w:tr w:rsidR="00190ACA" w:rsidRPr="00190ACA" w14:paraId="4D32DE2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9FDA" w14:textId="77777777" w:rsidR="008A467E" w:rsidRPr="00190ACA" w:rsidRDefault="008A467E" w:rsidP="00190ACA">
            <w:pPr>
              <w:pStyle w:val="TAL"/>
              <w:rPr>
                <w:sz w:val="16"/>
              </w:rPr>
            </w:pPr>
            <w:r w:rsidRPr="00190ACA">
              <w:rPr>
                <w:sz w:val="16"/>
              </w:rPr>
              <w:t>C4-220038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4F61" w14:textId="77777777" w:rsidR="008A467E" w:rsidRPr="00190ACA" w:rsidRDefault="008A467E" w:rsidP="00190ACA">
            <w:pPr>
              <w:pStyle w:val="TAL"/>
              <w:rPr>
                <w:sz w:val="16"/>
              </w:rPr>
            </w:pPr>
            <w:r w:rsidRPr="00190ACA">
              <w:rPr>
                <w:sz w:val="16"/>
              </w:rPr>
              <w:t>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C064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94A3A"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5FA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F2F36" w14:textId="77777777" w:rsidR="008A467E" w:rsidRPr="00190ACA" w:rsidRDefault="008A467E" w:rsidP="00190ACA">
            <w:pPr>
              <w:pStyle w:val="TAL"/>
              <w:rPr>
                <w:sz w:val="16"/>
              </w:rPr>
            </w:pPr>
            <w:r w:rsidRPr="00190ACA">
              <w:rPr>
                <w:sz w:val="16"/>
              </w:rPr>
              <w:t>C4-220264</w:t>
            </w:r>
          </w:p>
        </w:tc>
      </w:tr>
      <w:tr w:rsidR="00190ACA" w:rsidRPr="00190ACA" w14:paraId="10B57A4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1F043" w14:textId="77777777" w:rsidR="008A467E" w:rsidRPr="00190ACA" w:rsidRDefault="008A467E" w:rsidP="00190ACA">
            <w:pPr>
              <w:pStyle w:val="TAL"/>
              <w:rPr>
                <w:sz w:val="16"/>
              </w:rPr>
            </w:pPr>
            <w:r w:rsidRPr="00190ACA">
              <w:rPr>
                <w:sz w:val="16"/>
              </w:rPr>
              <w:t>C4-220039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0F9C" w14:textId="77777777" w:rsidR="008A467E" w:rsidRPr="00190ACA" w:rsidRDefault="008A467E" w:rsidP="00190ACA">
            <w:pPr>
              <w:pStyle w:val="TAL"/>
              <w:rPr>
                <w:sz w:val="16"/>
              </w:rPr>
            </w:pPr>
            <w:r w:rsidRPr="00190ACA">
              <w:rPr>
                <w:sz w:val="16"/>
              </w:rPr>
              <w:t>New TS skeleton - 3GPP registry for Service Names and Port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2A24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1FA9"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742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F8BF" w14:textId="77777777" w:rsidR="008A467E" w:rsidRPr="00190ACA" w:rsidRDefault="008A467E" w:rsidP="00190ACA">
            <w:pPr>
              <w:pStyle w:val="TAL"/>
              <w:rPr>
                <w:sz w:val="16"/>
              </w:rPr>
            </w:pPr>
            <w:r w:rsidRPr="00190ACA">
              <w:rPr>
                <w:sz w:val="16"/>
              </w:rPr>
              <w:t>C4-220265</w:t>
            </w:r>
          </w:p>
        </w:tc>
      </w:tr>
      <w:tr w:rsidR="00190ACA" w:rsidRPr="00190ACA" w14:paraId="5D2FB49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19751" w14:textId="77777777" w:rsidR="008A467E" w:rsidRPr="00190ACA" w:rsidRDefault="008A467E" w:rsidP="00190ACA">
            <w:pPr>
              <w:pStyle w:val="TAL"/>
              <w:rPr>
                <w:sz w:val="16"/>
              </w:rPr>
            </w:pPr>
            <w:r w:rsidRPr="00190ACA">
              <w:rPr>
                <w:sz w:val="16"/>
              </w:rPr>
              <w:t>C4-220040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6D2DF" w14:textId="77777777" w:rsidR="008A467E" w:rsidRPr="00190ACA" w:rsidRDefault="008A467E" w:rsidP="00190ACA">
            <w:pPr>
              <w:pStyle w:val="TAL"/>
              <w:rPr>
                <w:sz w:val="16"/>
              </w:rPr>
            </w:pPr>
            <w:r w:rsidRPr="00190ACA">
              <w:rPr>
                <w:sz w:val="16"/>
              </w:rPr>
              <w:t>Moving Annex D into new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83A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CC624"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A066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8784" w14:textId="77777777" w:rsidR="008A467E" w:rsidRPr="00190ACA" w:rsidRDefault="008A467E" w:rsidP="00190ACA">
            <w:pPr>
              <w:pStyle w:val="TAL"/>
              <w:rPr>
                <w:sz w:val="16"/>
              </w:rPr>
            </w:pPr>
            <w:r w:rsidRPr="00190ACA">
              <w:rPr>
                <w:sz w:val="16"/>
              </w:rPr>
              <w:t>C4-220310</w:t>
            </w:r>
          </w:p>
        </w:tc>
      </w:tr>
      <w:tr w:rsidR="00190ACA" w:rsidRPr="00190ACA" w14:paraId="1C0A3F1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FABF9" w14:textId="77777777" w:rsidR="008A467E" w:rsidRPr="00190ACA" w:rsidRDefault="008A467E" w:rsidP="00190ACA">
            <w:pPr>
              <w:pStyle w:val="TAL"/>
              <w:rPr>
                <w:sz w:val="16"/>
              </w:rPr>
            </w:pPr>
            <w:r w:rsidRPr="00190ACA">
              <w:rPr>
                <w:sz w:val="16"/>
              </w:rPr>
              <w:lastRenderedPageBreak/>
              <w:t>C4-220041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1BE3" w14:textId="77777777" w:rsidR="008A467E" w:rsidRPr="00190ACA" w:rsidRDefault="008A467E" w:rsidP="00190ACA">
            <w:pPr>
              <w:pStyle w:val="TAL"/>
              <w:rPr>
                <w:sz w:val="16"/>
              </w:rPr>
            </w:pPr>
            <w:r w:rsidRPr="00190ACA">
              <w:rPr>
                <w:sz w:val="16"/>
              </w:rPr>
              <w:t>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C8A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8BC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2F3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4E823" w14:textId="77777777" w:rsidR="008A467E" w:rsidRPr="00190ACA" w:rsidRDefault="008A467E" w:rsidP="00190ACA">
            <w:pPr>
              <w:pStyle w:val="TAL"/>
              <w:rPr>
                <w:sz w:val="16"/>
              </w:rPr>
            </w:pPr>
            <w:r w:rsidRPr="00190ACA">
              <w:rPr>
                <w:sz w:val="16"/>
              </w:rPr>
              <w:t>C4-220327</w:t>
            </w:r>
          </w:p>
        </w:tc>
      </w:tr>
      <w:tr w:rsidR="00190ACA" w:rsidRPr="00190ACA" w14:paraId="4F36FA6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1311" w14:textId="77777777" w:rsidR="008A467E" w:rsidRPr="00190ACA" w:rsidRDefault="008A467E" w:rsidP="00190ACA">
            <w:pPr>
              <w:pStyle w:val="TAL"/>
              <w:rPr>
                <w:sz w:val="16"/>
              </w:rPr>
            </w:pPr>
            <w:r w:rsidRPr="00190ACA">
              <w:rPr>
                <w:sz w:val="16"/>
              </w:rPr>
              <w:t>C4-220042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4D3D" w14:textId="77777777" w:rsidR="008A467E" w:rsidRPr="00190ACA" w:rsidRDefault="008A467E" w:rsidP="00190ACA">
            <w:pPr>
              <w:pStyle w:val="TAL"/>
              <w:rPr>
                <w:sz w:val="16"/>
              </w:rPr>
            </w:pPr>
            <w:r w:rsidRPr="00190ACA">
              <w:rPr>
                <w:sz w:val="16"/>
              </w:rPr>
              <w:t>Nnssaaf_AIW - Authenticate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03B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E36B0"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CD4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5112" w14:textId="77777777" w:rsidR="008A467E" w:rsidRPr="00190ACA" w:rsidRDefault="008A467E" w:rsidP="00190ACA">
            <w:pPr>
              <w:pStyle w:val="TAL"/>
              <w:rPr>
                <w:sz w:val="16"/>
              </w:rPr>
            </w:pPr>
          </w:p>
        </w:tc>
      </w:tr>
      <w:tr w:rsidR="00190ACA" w:rsidRPr="00190ACA" w14:paraId="24C3064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0E1A" w14:textId="77777777" w:rsidR="008A467E" w:rsidRPr="00190ACA" w:rsidRDefault="008A467E" w:rsidP="00190ACA">
            <w:pPr>
              <w:pStyle w:val="TAL"/>
              <w:rPr>
                <w:sz w:val="16"/>
              </w:rPr>
            </w:pPr>
            <w:r w:rsidRPr="00190ACA">
              <w:rPr>
                <w:sz w:val="16"/>
              </w:rPr>
              <w:t>C4-220043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C182" w14:textId="77777777" w:rsidR="008A467E" w:rsidRPr="00190ACA" w:rsidRDefault="008A467E" w:rsidP="00190ACA">
            <w:pPr>
              <w:pStyle w:val="TAL"/>
              <w:rPr>
                <w:sz w:val="16"/>
              </w:rPr>
            </w:pPr>
            <w:r w:rsidRPr="00190ACA">
              <w:rPr>
                <w:sz w:val="16"/>
              </w:rPr>
              <w:t>Nnssaaf_AIW - Authenticate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3455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7B50E"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B87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B4E2" w14:textId="77777777" w:rsidR="008A467E" w:rsidRPr="00190ACA" w:rsidRDefault="008A467E" w:rsidP="00190ACA">
            <w:pPr>
              <w:pStyle w:val="TAL"/>
              <w:rPr>
                <w:sz w:val="16"/>
              </w:rPr>
            </w:pPr>
          </w:p>
        </w:tc>
      </w:tr>
      <w:tr w:rsidR="00190ACA" w:rsidRPr="00190ACA" w14:paraId="685EA06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0398" w14:textId="77777777" w:rsidR="008A467E" w:rsidRPr="00190ACA" w:rsidRDefault="008A467E" w:rsidP="00190ACA">
            <w:pPr>
              <w:pStyle w:val="TAL"/>
              <w:rPr>
                <w:sz w:val="16"/>
              </w:rPr>
            </w:pPr>
            <w:r w:rsidRPr="00190ACA">
              <w:rPr>
                <w:sz w:val="16"/>
              </w:rPr>
              <w:t>C4-220044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DFB2" w14:textId="77777777" w:rsidR="008A467E" w:rsidRPr="00190ACA" w:rsidRDefault="008A467E" w:rsidP="00190ACA">
            <w:pPr>
              <w:pStyle w:val="TAL"/>
              <w:rPr>
                <w:sz w:val="16"/>
              </w:rPr>
            </w:pPr>
            <w:r w:rsidRPr="00190ACA">
              <w:rPr>
                <w:sz w:val="16"/>
              </w:rPr>
              <w:t>Nnssaaf_AIW - Resourse definitions for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84B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F3D0"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472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CA624" w14:textId="77777777" w:rsidR="008A467E" w:rsidRPr="00190ACA" w:rsidRDefault="008A467E" w:rsidP="00190ACA">
            <w:pPr>
              <w:pStyle w:val="TAL"/>
              <w:rPr>
                <w:sz w:val="16"/>
              </w:rPr>
            </w:pPr>
          </w:p>
        </w:tc>
      </w:tr>
      <w:tr w:rsidR="00190ACA" w:rsidRPr="00190ACA" w14:paraId="6B99E1B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436C" w14:textId="77777777" w:rsidR="008A467E" w:rsidRPr="00190ACA" w:rsidRDefault="008A467E" w:rsidP="00190ACA">
            <w:pPr>
              <w:pStyle w:val="TAL"/>
              <w:rPr>
                <w:sz w:val="16"/>
              </w:rPr>
            </w:pPr>
            <w:r w:rsidRPr="00190ACA">
              <w:rPr>
                <w:sz w:val="16"/>
              </w:rPr>
              <w:t>C4-220045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33BF5" w14:textId="77777777" w:rsidR="008A467E" w:rsidRPr="00190ACA" w:rsidRDefault="008A467E" w:rsidP="00190ACA">
            <w:pPr>
              <w:pStyle w:val="TAL"/>
              <w:rPr>
                <w:sz w:val="16"/>
              </w:rPr>
            </w:pPr>
            <w:r w:rsidRPr="00190ACA">
              <w:rPr>
                <w:sz w:val="16"/>
              </w:rPr>
              <w:t>Nnssaaf_AIW -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008E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A37E"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F23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7E35B" w14:textId="77777777" w:rsidR="008A467E" w:rsidRPr="00190ACA" w:rsidRDefault="008A467E" w:rsidP="00190ACA">
            <w:pPr>
              <w:pStyle w:val="TAL"/>
              <w:rPr>
                <w:sz w:val="16"/>
              </w:rPr>
            </w:pPr>
          </w:p>
        </w:tc>
      </w:tr>
      <w:tr w:rsidR="00190ACA" w:rsidRPr="00190ACA" w14:paraId="015A47D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0FA8" w14:textId="77777777" w:rsidR="008A467E" w:rsidRPr="00190ACA" w:rsidRDefault="008A467E" w:rsidP="00190ACA">
            <w:pPr>
              <w:pStyle w:val="TAL"/>
              <w:rPr>
                <w:sz w:val="16"/>
              </w:rPr>
            </w:pPr>
            <w:r w:rsidRPr="00190ACA">
              <w:rPr>
                <w:sz w:val="16"/>
              </w:rPr>
              <w:t>C4-220046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571B" w14:textId="77777777" w:rsidR="008A467E" w:rsidRPr="00190ACA" w:rsidRDefault="008A467E" w:rsidP="00190ACA">
            <w:pPr>
              <w:pStyle w:val="TAL"/>
              <w:rPr>
                <w:sz w:val="16"/>
              </w:rPr>
            </w:pPr>
            <w:r w:rsidRPr="00190ACA">
              <w:rPr>
                <w:sz w:val="16"/>
              </w:rPr>
              <w:t>Nnssaaf_AIW -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6DB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F2B3"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E76E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2B8A" w14:textId="77777777" w:rsidR="008A467E" w:rsidRPr="00190ACA" w:rsidRDefault="008A467E" w:rsidP="00190ACA">
            <w:pPr>
              <w:pStyle w:val="TAL"/>
              <w:rPr>
                <w:sz w:val="16"/>
              </w:rPr>
            </w:pPr>
          </w:p>
        </w:tc>
      </w:tr>
      <w:tr w:rsidR="00190ACA" w:rsidRPr="00190ACA" w14:paraId="043364E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E2E4" w14:textId="77777777" w:rsidR="008A467E" w:rsidRPr="00190ACA" w:rsidRDefault="008A467E" w:rsidP="00190ACA">
            <w:pPr>
              <w:pStyle w:val="TAL"/>
              <w:rPr>
                <w:sz w:val="16"/>
              </w:rPr>
            </w:pPr>
            <w:r w:rsidRPr="00190ACA">
              <w:rPr>
                <w:sz w:val="16"/>
              </w:rPr>
              <w:t>C4-220047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3D78" w14:textId="77777777" w:rsidR="008A467E" w:rsidRPr="00190ACA" w:rsidRDefault="008A467E" w:rsidP="00190ACA">
            <w:pPr>
              <w:pStyle w:val="TAL"/>
              <w:rPr>
                <w:sz w:val="16"/>
              </w:rPr>
            </w:pPr>
            <w:r w:rsidRPr="00190ACA">
              <w:rPr>
                <w:sz w:val="16"/>
              </w:rPr>
              <w:t>Nnssaaf_AIW - Data Model -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6CE2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8D49" w14:textId="77777777" w:rsidR="008A467E" w:rsidRPr="00190ACA" w:rsidRDefault="008A467E" w:rsidP="00190ACA">
            <w:pPr>
              <w:pStyle w:val="TAL"/>
              <w:rPr>
                <w:sz w:val="16"/>
              </w:rPr>
            </w:pPr>
            <w:r w:rsidRPr="00190AC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8EEF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6556" w14:textId="77777777" w:rsidR="008A467E" w:rsidRPr="00190ACA" w:rsidRDefault="008A467E" w:rsidP="00190ACA">
            <w:pPr>
              <w:pStyle w:val="TAL"/>
              <w:rPr>
                <w:sz w:val="16"/>
              </w:rPr>
            </w:pPr>
          </w:p>
        </w:tc>
      </w:tr>
      <w:tr w:rsidR="00190ACA" w:rsidRPr="00190ACA" w14:paraId="29F8807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2E41C" w14:textId="77777777" w:rsidR="008A467E" w:rsidRPr="00190ACA" w:rsidRDefault="008A467E" w:rsidP="00190ACA">
            <w:pPr>
              <w:pStyle w:val="TAL"/>
              <w:rPr>
                <w:sz w:val="16"/>
              </w:rPr>
            </w:pPr>
            <w:r w:rsidRPr="00190ACA">
              <w:rPr>
                <w:sz w:val="16"/>
              </w:rPr>
              <w:t>C4-220048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5D91E" w14:textId="77777777" w:rsidR="008A467E" w:rsidRPr="00190ACA" w:rsidRDefault="008A467E" w:rsidP="00190ACA">
            <w:pPr>
              <w:pStyle w:val="TAL"/>
              <w:rPr>
                <w:sz w:val="16"/>
              </w:rPr>
            </w:pPr>
            <w:r w:rsidRPr="00190ACA">
              <w:rPr>
                <w:sz w:val="16"/>
              </w:rPr>
              <w:t>Nnssaaf_AIW - Notifications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30A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984B" w14:textId="77777777" w:rsidR="008A467E" w:rsidRPr="00190ACA" w:rsidRDefault="008A467E" w:rsidP="00190ACA">
            <w:pPr>
              <w:pStyle w:val="TAL"/>
              <w:rPr>
                <w:sz w:val="16"/>
              </w:rPr>
            </w:pPr>
            <w:r w:rsidRPr="00190AC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210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0034" w14:textId="77777777" w:rsidR="008A467E" w:rsidRPr="00190ACA" w:rsidRDefault="008A467E" w:rsidP="00190ACA">
            <w:pPr>
              <w:pStyle w:val="TAL"/>
              <w:rPr>
                <w:sz w:val="16"/>
              </w:rPr>
            </w:pPr>
          </w:p>
        </w:tc>
      </w:tr>
      <w:tr w:rsidR="00190ACA" w:rsidRPr="00190ACA" w14:paraId="6D0876F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2A33" w14:textId="77777777" w:rsidR="008A467E" w:rsidRPr="00190ACA" w:rsidRDefault="008A467E" w:rsidP="00190ACA">
            <w:pPr>
              <w:pStyle w:val="TAL"/>
              <w:rPr>
                <w:sz w:val="16"/>
              </w:rPr>
            </w:pPr>
            <w:r w:rsidRPr="00190ACA">
              <w:rPr>
                <w:sz w:val="16"/>
              </w:rPr>
              <w:t>C4-220049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BF9D" w14:textId="77777777" w:rsidR="008A467E" w:rsidRPr="00190ACA" w:rsidRDefault="008A467E" w:rsidP="00190ACA">
            <w:pPr>
              <w:pStyle w:val="TAL"/>
              <w:rPr>
                <w:sz w:val="16"/>
              </w:rPr>
            </w:pPr>
            <w:r w:rsidRPr="00190ACA">
              <w:rPr>
                <w:sz w:val="16"/>
              </w:rPr>
              <w:t>SupportedFeatures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E91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2D9C5"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94B6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C3C0" w14:textId="77777777" w:rsidR="008A467E" w:rsidRPr="00190ACA" w:rsidRDefault="008A467E" w:rsidP="00190ACA">
            <w:pPr>
              <w:pStyle w:val="TAL"/>
              <w:rPr>
                <w:sz w:val="16"/>
              </w:rPr>
            </w:pPr>
          </w:p>
        </w:tc>
      </w:tr>
      <w:tr w:rsidR="00190ACA" w:rsidRPr="00190ACA" w14:paraId="059CCF7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AFE1" w14:textId="77777777" w:rsidR="008A467E" w:rsidRPr="00190ACA" w:rsidRDefault="008A467E" w:rsidP="00190ACA">
            <w:pPr>
              <w:pStyle w:val="TAL"/>
              <w:rPr>
                <w:sz w:val="16"/>
              </w:rPr>
            </w:pPr>
            <w:r w:rsidRPr="00190ACA">
              <w:rPr>
                <w:sz w:val="16"/>
              </w:rPr>
              <w:t>C4-220050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35F6" w14:textId="77777777" w:rsidR="008A467E" w:rsidRPr="00190ACA" w:rsidRDefault="008A467E" w:rsidP="00190ACA">
            <w:pPr>
              <w:pStyle w:val="TAL"/>
              <w:rPr>
                <w:sz w:val="16"/>
              </w:rPr>
            </w:pPr>
            <w:r w:rsidRPr="00190ACA">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F58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5F9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AB9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EF514" w14:textId="77777777" w:rsidR="008A467E" w:rsidRPr="00190ACA" w:rsidRDefault="008A467E" w:rsidP="00190ACA">
            <w:pPr>
              <w:pStyle w:val="TAL"/>
              <w:rPr>
                <w:sz w:val="16"/>
              </w:rPr>
            </w:pPr>
          </w:p>
        </w:tc>
      </w:tr>
      <w:tr w:rsidR="00190ACA" w:rsidRPr="00190ACA" w14:paraId="7B8E32C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FE1D8" w14:textId="77777777" w:rsidR="008A467E" w:rsidRPr="00190ACA" w:rsidRDefault="008A467E" w:rsidP="00190ACA">
            <w:pPr>
              <w:pStyle w:val="TAL"/>
              <w:rPr>
                <w:sz w:val="16"/>
              </w:rPr>
            </w:pPr>
            <w:r w:rsidRPr="00190ACA">
              <w:rPr>
                <w:sz w:val="16"/>
              </w:rPr>
              <w:t>C4-220051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FE9A" w14:textId="77777777" w:rsidR="008A467E" w:rsidRPr="00190ACA" w:rsidRDefault="008A467E" w:rsidP="00190ACA">
            <w:pPr>
              <w:pStyle w:val="TAL"/>
              <w:rPr>
                <w:sz w:val="16"/>
              </w:rPr>
            </w:pPr>
            <w:r w:rsidRPr="00190ACA">
              <w:rPr>
                <w:sz w:val="16"/>
              </w:rPr>
              <w:t>Clarification on NSAC procedure for controlling the number of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F1969" w14:textId="77777777" w:rsidR="008A467E" w:rsidRPr="00190ACA" w:rsidRDefault="008A467E" w:rsidP="00190ACA">
            <w:pPr>
              <w:pStyle w:val="TAL"/>
              <w:rPr>
                <w:sz w:val="16"/>
              </w:rPr>
            </w:pPr>
            <w:r w:rsidRPr="00190AC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A53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5012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FF3A" w14:textId="77777777" w:rsidR="008A467E" w:rsidRPr="00190ACA" w:rsidRDefault="008A467E" w:rsidP="00190ACA">
            <w:pPr>
              <w:pStyle w:val="TAL"/>
              <w:rPr>
                <w:sz w:val="16"/>
              </w:rPr>
            </w:pPr>
            <w:r w:rsidRPr="00190ACA">
              <w:rPr>
                <w:sz w:val="16"/>
              </w:rPr>
              <w:t>C4-220378</w:t>
            </w:r>
          </w:p>
        </w:tc>
      </w:tr>
      <w:tr w:rsidR="00190ACA" w:rsidRPr="00190ACA" w14:paraId="67EC6D5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ECEA" w14:textId="77777777" w:rsidR="008A467E" w:rsidRPr="00190ACA" w:rsidRDefault="008A467E" w:rsidP="00190ACA">
            <w:pPr>
              <w:pStyle w:val="TAL"/>
              <w:rPr>
                <w:sz w:val="16"/>
              </w:rPr>
            </w:pPr>
            <w:r w:rsidRPr="00190ACA">
              <w:rPr>
                <w:sz w:val="16"/>
              </w:rPr>
              <w:t>C4-220052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80C9" w14:textId="77777777" w:rsidR="008A467E" w:rsidRPr="00190ACA" w:rsidRDefault="008A467E" w:rsidP="00190ACA">
            <w:pPr>
              <w:pStyle w:val="TAL"/>
              <w:rPr>
                <w:sz w:val="16"/>
              </w:rPr>
            </w:pPr>
            <w:r w:rsidRPr="00190ACA">
              <w:rPr>
                <w:sz w:val="16"/>
              </w:rPr>
              <w:t>Corrections on EACNotify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6633" w14:textId="77777777" w:rsidR="008A467E" w:rsidRPr="00190ACA" w:rsidRDefault="008A467E" w:rsidP="00190ACA">
            <w:pPr>
              <w:pStyle w:val="TAL"/>
              <w:rPr>
                <w:sz w:val="16"/>
              </w:rPr>
            </w:pPr>
            <w:r w:rsidRPr="00190AC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DA1CB"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DEE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85548" w14:textId="77777777" w:rsidR="008A467E" w:rsidRPr="00190ACA" w:rsidRDefault="008A467E" w:rsidP="00190ACA">
            <w:pPr>
              <w:pStyle w:val="TAL"/>
              <w:rPr>
                <w:sz w:val="16"/>
              </w:rPr>
            </w:pPr>
            <w:r w:rsidRPr="00190ACA">
              <w:rPr>
                <w:sz w:val="16"/>
              </w:rPr>
              <w:t>C4-220379</w:t>
            </w:r>
          </w:p>
        </w:tc>
      </w:tr>
      <w:tr w:rsidR="00190ACA" w:rsidRPr="00190ACA" w14:paraId="132C0AF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A52C" w14:textId="77777777" w:rsidR="008A467E" w:rsidRPr="00190ACA" w:rsidRDefault="008A467E" w:rsidP="00190ACA">
            <w:pPr>
              <w:pStyle w:val="TAL"/>
              <w:rPr>
                <w:sz w:val="16"/>
              </w:rPr>
            </w:pPr>
            <w:r w:rsidRPr="00190ACA">
              <w:rPr>
                <w:sz w:val="16"/>
              </w:rPr>
              <w:t>C4-220053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86A4" w14:textId="77777777" w:rsidR="008A467E" w:rsidRPr="00190ACA" w:rsidRDefault="008A467E" w:rsidP="00190ACA">
            <w:pPr>
              <w:pStyle w:val="TAL"/>
              <w:rPr>
                <w:sz w:val="16"/>
              </w:rPr>
            </w:pPr>
            <w:r w:rsidRPr="00190ACA">
              <w:rPr>
                <w:sz w:val="16"/>
              </w:rPr>
              <w:t>LS on access to multiple IMS networks via a 5GC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0C95" w14:textId="77777777" w:rsidR="008A467E" w:rsidRPr="00190ACA" w:rsidRDefault="008A467E" w:rsidP="00190ACA">
            <w:pPr>
              <w:pStyle w:val="TAL"/>
              <w:rPr>
                <w:sz w:val="16"/>
              </w:rPr>
            </w:pPr>
            <w:r w:rsidRPr="00190AC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8325"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2C8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49E" w14:textId="77777777" w:rsidR="008A467E" w:rsidRPr="00190ACA" w:rsidRDefault="008A467E" w:rsidP="00190ACA">
            <w:pPr>
              <w:pStyle w:val="TAL"/>
              <w:rPr>
                <w:sz w:val="16"/>
              </w:rPr>
            </w:pPr>
          </w:p>
        </w:tc>
      </w:tr>
      <w:tr w:rsidR="00190ACA" w:rsidRPr="00190ACA" w14:paraId="3B4638C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C755A" w14:textId="77777777" w:rsidR="008A467E" w:rsidRPr="00190ACA" w:rsidRDefault="008A467E" w:rsidP="00190ACA">
            <w:pPr>
              <w:pStyle w:val="TAL"/>
              <w:rPr>
                <w:sz w:val="16"/>
              </w:rPr>
            </w:pPr>
            <w:r w:rsidRPr="00190ACA">
              <w:rPr>
                <w:sz w:val="16"/>
              </w:rPr>
              <w:t>C4-220054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C135" w14:textId="77777777" w:rsidR="008A467E" w:rsidRPr="00190ACA" w:rsidRDefault="008A467E" w:rsidP="00190ACA">
            <w:pPr>
              <w:pStyle w:val="TAL"/>
              <w:rPr>
                <w:sz w:val="16"/>
              </w:rPr>
            </w:pPr>
            <w:r w:rsidRPr="00190ACA">
              <w:rPr>
                <w:sz w:val="16"/>
              </w:rPr>
              <w:t>LS on Using CP-SOR as a secured information transfer mechanism between HPLMN and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DAFB" w14:textId="77777777" w:rsidR="008A467E" w:rsidRPr="00190ACA" w:rsidRDefault="008A467E" w:rsidP="00190ACA">
            <w:pPr>
              <w:pStyle w:val="TAL"/>
              <w:rPr>
                <w:sz w:val="16"/>
              </w:rPr>
            </w:pPr>
            <w:r w:rsidRPr="00190AC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A906"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1CD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FB095" w14:textId="77777777" w:rsidR="008A467E" w:rsidRPr="00190ACA" w:rsidRDefault="008A467E" w:rsidP="00190ACA">
            <w:pPr>
              <w:pStyle w:val="TAL"/>
              <w:rPr>
                <w:sz w:val="16"/>
              </w:rPr>
            </w:pPr>
          </w:p>
        </w:tc>
      </w:tr>
      <w:tr w:rsidR="00190ACA" w:rsidRPr="00190ACA" w14:paraId="05DBFD3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D9678" w14:textId="77777777" w:rsidR="008A467E" w:rsidRPr="00190ACA" w:rsidRDefault="008A467E" w:rsidP="00190ACA">
            <w:pPr>
              <w:pStyle w:val="TAL"/>
              <w:rPr>
                <w:sz w:val="16"/>
              </w:rPr>
            </w:pPr>
            <w:r w:rsidRPr="00190ACA">
              <w:rPr>
                <w:sz w:val="16"/>
              </w:rPr>
              <w:t>C4-220055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24174" w14:textId="77777777" w:rsidR="008A467E" w:rsidRPr="00190ACA" w:rsidRDefault="008A467E" w:rsidP="00190ACA">
            <w:pPr>
              <w:pStyle w:val="TAL"/>
              <w:rPr>
                <w:sz w:val="16"/>
              </w:rPr>
            </w:pPr>
            <w:r w:rsidRPr="00190ACA">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BA09" w14:textId="77777777" w:rsidR="008A467E" w:rsidRPr="00190ACA" w:rsidRDefault="008A467E" w:rsidP="00190ACA">
            <w:pPr>
              <w:pStyle w:val="TAL"/>
              <w:rPr>
                <w:sz w:val="16"/>
              </w:rPr>
            </w:pPr>
            <w:r w:rsidRPr="00190AC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BC44"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641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2CC3" w14:textId="77777777" w:rsidR="008A467E" w:rsidRPr="00190ACA" w:rsidRDefault="008A467E" w:rsidP="00190ACA">
            <w:pPr>
              <w:pStyle w:val="TAL"/>
              <w:rPr>
                <w:sz w:val="16"/>
              </w:rPr>
            </w:pPr>
          </w:p>
        </w:tc>
      </w:tr>
      <w:tr w:rsidR="00190ACA" w:rsidRPr="00190ACA" w14:paraId="2140B09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E3904" w14:textId="77777777" w:rsidR="008A467E" w:rsidRPr="00190ACA" w:rsidRDefault="008A467E" w:rsidP="00190ACA">
            <w:pPr>
              <w:pStyle w:val="TAL"/>
              <w:rPr>
                <w:sz w:val="16"/>
              </w:rPr>
            </w:pPr>
            <w:r w:rsidRPr="00190ACA">
              <w:rPr>
                <w:sz w:val="16"/>
              </w:rPr>
              <w:t>C4-220056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28F7" w14:textId="77777777" w:rsidR="008A467E" w:rsidRPr="00190ACA" w:rsidRDefault="008A467E" w:rsidP="00190ACA">
            <w:pPr>
              <w:pStyle w:val="TAL"/>
              <w:rPr>
                <w:sz w:val="16"/>
              </w:rPr>
            </w:pPr>
            <w:r w:rsidRPr="00190ACA">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675C2"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47C6"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6EE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0F340" w14:textId="77777777" w:rsidR="008A467E" w:rsidRPr="00190ACA" w:rsidRDefault="008A467E" w:rsidP="00190ACA">
            <w:pPr>
              <w:pStyle w:val="TAL"/>
              <w:rPr>
                <w:sz w:val="16"/>
              </w:rPr>
            </w:pPr>
          </w:p>
        </w:tc>
      </w:tr>
      <w:tr w:rsidR="00190ACA" w:rsidRPr="00190ACA" w14:paraId="757493B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A8F6" w14:textId="77777777" w:rsidR="008A467E" w:rsidRPr="00190ACA" w:rsidRDefault="008A467E" w:rsidP="00190ACA">
            <w:pPr>
              <w:pStyle w:val="TAL"/>
              <w:rPr>
                <w:sz w:val="16"/>
              </w:rPr>
            </w:pPr>
            <w:r w:rsidRPr="00190ACA">
              <w:rPr>
                <w:sz w:val="16"/>
              </w:rPr>
              <w:t>C4-220057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5B4DD" w14:textId="77777777" w:rsidR="008A467E" w:rsidRPr="00190ACA" w:rsidRDefault="008A467E" w:rsidP="00190ACA">
            <w:pPr>
              <w:pStyle w:val="TAL"/>
              <w:rPr>
                <w:sz w:val="16"/>
              </w:rPr>
            </w:pPr>
            <w:r w:rsidRPr="00190ACA">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77C7"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7B993"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723A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A332" w14:textId="77777777" w:rsidR="008A467E" w:rsidRPr="00190ACA" w:rsidRDefault="008A467E" w:rsidP="00190ACA">
            <w:pPr>
              <w:pStyle w:val="TAL"/>
              <w:rPr>
                <w:sz w:val="16"/>
              </w:rPr>
            </w:pPr>
          </w:p>
        </w:tc>
      </w:tr>
      <w:tr w:rsidR="00190ACA" w:rsidRPr="00190ACA" w14:paraId="4DAC526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02E4" w14:textId="77777777" w:rsidR="008A467E" w:rsidRPr="00190ACA" w:rsidRDefault="008A467E" w:rsidP="00190ACA">
            <w:pPr>
              <w:pStyle w:val="TAL"/>
              <w:rPr>
                <w:sz w:val="16"/>
              </w:rPr>
            </w:pPr>
            <w:r w:rsidRPr="00190ACA">
              <w:rPr>
                <w:sz w:val="16"/>
              </w:rPr>
              <w:t>C4-220058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FA0D8" w14:textId="77777777" w:rsidR="008A467E" w:rsidRPr="00190ACA" w:rsidRDefault="008A467E" w:rsidP="00190ACA">
            <w:pPr>
              <w:pStyle w:val="TAL"/>
              <w:rPr>
                <w:sz w:val="16"/>
              </w:rPr>
            </w:pPr>
            <w:r w:rsidRPr="00190ACA">
              <w:rPr>
                <w:sz w:val="16"/>
              </w:rPr>
              <w:t>LS Reply on Parameter adding in UEContext to support NSSRG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A6B43"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1DFA6"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DDC5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D064" w14:textId="77777777" w:rsidR="008A467E" w:rsidRPr="00190ACA" w:rsidRDefault="008A467E" w:rsidP="00190ACA">
            <w:pPr>
              <w:pStyle w:val="TAL"/>
              <w:rPr>
                <w:sz w:val="16"/>
              </w:rPr>
            </w:pPr>
          </w:p>
        </w:tc>
      </w:tr>
      <w:tr w:rsidR="00190ACA" w:rsidRPr="00190ACA" w14:paraId="7CF73FF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1736F" w14:textId="77777777" w:rsidR="008A467E" w:rsidRPr="00190ACA" w:rsidRDefault="008A467E" w:rsidP="00190ACA">
            <w:pPr>
              <w:pStyle w:val="TAL"/>
              <w:rPr>
                <w:sz w:val="16"/>
              </w:rPr>
            </w:pPr>
            <w:r w:rsidRPr="00190ACA">
              <w:rPr>
                <w:sz w:val="16"/>
              </w:rPr>
              <w:t>C4-220059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6507F" w14:textId="77777777" w:rsidR="008A467E" w:rsidRPr="00190ACA" w:rsidRDefault="008A467E" w:rsidP="00190ACA">
            <w:pPr>
              <w:pStyle w:val="TAL"/>
              <w:rPr>
                <w:sz w:val="16"/>
              </w:rPr>
            </w:pPr>
            <w:r w:rsidRPr="00190ACA">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1CE8"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0EB63"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1F8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C9D1" w14:textId="77777777" w:rsidR="008A467E" w:rsidRPr="00190ACA" w:rsidRDefault="008A467E" w:rsidP="00190ACA">
            <w:pPr>
              <w:pStyle w:val="TAL"/>
              <w:rPr>
                <w:sz w:val="16"/>
              </w:rPr>
            </w:pPr>
          </w:p>
        </w:tc>
      </w:tr>
      <w:tr w:rsidR="00190ACA" w:rsidRPr="00190ACA" w14:paraId="76180BD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269F" w14:textId="77777777" w:rsidR="008A467E" w:rsidRPr="00190ACA" w:rsidRDefault="008A467E" w:rsidP="00190ACA">
            <w:pPr>
              <w:pStyle w:val="TAL"/>
              <w:rPr>
                <w:sz w:val="16"/>
              </w:rPr>
            </w:pPr>
            <w:r w:rsidRPr="00190ACA">
              <w:rPr>
                <w:sz w:val="16"/>
              </w:rPr>
              <w:t>C4-220060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82A6" w14:textId="77777777" w:rsidR="008A467E" w:rsidRPr="00190ACA" w:rsidRDefault="008A467E" w:rsidP="00190ACA">
            <w:pPr>
              <w:pStyle w:val="TAL"/>
              <w:rPr>
                <w:sz w:val="16"/>
              </w:rPr>
            </w:pPr>
            <w:r w:rsidRPr="00190ACA">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C875"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2C83"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F68A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421C" w14:textId="77777777" w:rsidR="008A467E" w:rsidRPr="00190ACA" w:rsidRDefault="008A467E" w:rsidP="00190ACA">
            <w:pPr>
              <w:pStyle w:val="TAL"/>
              <w:rPr>
                <w:sz w:val="16"/>
              </w:rPr>
            </w:pPr>
          </w:p>
        </w:tc>
      </w:tr>
      <w:tr w:rsidR="00190ACA" w:rsidRPr="00190ACA" w14:paraId="5915615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A8AD" w14:textId="77777777" w:rsidR="008A467E" w:rsidRPr="00190ACA" w:rsidRDefault="008A467E" w:rsidP="00190ACA">
            <w:pPr>
              <w:pStyle w:val="TAL"/>
              <w:rPr>
                <w:sz w:val="16"/>
              </w:rPr>
            </w:pPr>
            <w:r w:rsidRPr="00190ACA">
              <w:rPr>
                <w:sz w:val="16"/>
              </w:rPr>
              <w:t>C4-220061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BFB3" w14:textId="77777777" w:rsidR="008A467E" w:rsidRPr="00190ACA" w:rsidRDefault="008A467E" w:rsidP="00190ACA">
            <w:pPr>
              <w:pStyle w:val="TAL"/>
              <w:rPr>
                <w:sz w:val="16"/>
              </w:rPr>
            </w:pPr>
            <w:r w:rsidRPr="00190ACA">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1217B" w14:textId="77777777" w:rsidR="008A467E" w:rsidRPr="00190ACA" w:rsidRDefault="008A467E" w:rsidP="00190ACA">
            <w:pPr>
              <w:pStyle w:val="TAL"/>
              <w:rPr>
                <w:sz w:val="16"/>
              </w:rPr>
            </w:pPr>
            <w:r w:rsidRPr="00190AC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0B14"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BDC3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C8560" w14:textId="77777777" w:rsidR="008A467E" w:rsidRPr="00190ACA" w:rsidRDefault="008A467E" w:rsidP="00190ACA">
            <w:pPr>
              <w:pStyle w:val="TAL"/>
              <w:rPr>
                <w:sz w:val="16"/>
              </w:rPr>
            </w:pPr>
          </w:p>
        </w:tc>
      </w:tr>
      <w:tr w:rsidR="00190ACA" w:rsidRPr="00190ACA" w14:paraId="65B623A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C3B7" w14:textId="77777777" w:rsidR="008A467E" w:rsidRPr="00190ACA" w:rsidRDefault="008A467E" w:rsidP="00190ACA">
            <w:pPr>
              <w:pStyle w:val="TAL"/>
              <w:rPr>
                <w:sz w:val="16"/>
              </w:rPr>
            </w:pPr>
            <w:r w:rsidRPr="00190ACA">
              <w:rPr>
                <w:sz w:val="16"/>
              </w:rPr>
              <w:t>C4-220062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50D48" w14:textId="77777777" w:rsidR="008A467E" w:rsidRPr="00190ACA" w:rsidRDefault="008A467E" w:rsidP="00190ACA">
            <w:pPr>
              <w:pStyle w:val="TAL"/>
              <w:rPr>
                <w:sz w:val="16"/>
              </w:rPr>
            </w:pPr>
            <w:r w:rsidRPr="00190ACA">
              <w:rPr>
                <w:sz w:val="16"/>
              </w:rPr>
              <w:t>Reply LS on Header Enrichment for HTTPS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8023" w14:textId="77777777" w:rsidR="008A467E" w:rsidRPr="00190ACA" w:rsidRDefault="008A467E" w:rsidP="00190ACA">
            <w:pPr>
              <w:pStyle w:val="TAL"/>
              <w:rPr>
                <w:sz w:val="16"/>
              </w:rPr>
            </w:pPr>
            <w:r w:rsidRPr="00190AC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97A7"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D2D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33D4" w14:textId="77777777" w:rsidR="008A467E" w:rsidRPr="00190ACA" w:rsidRDefault="008A467E" w:rsidP="00190ACA">
            <w:pPr>
              <w:pStyle w:val="TAL"/>
              <w:rPr>
                <w:sz w:val="16"/>
              </w:rPr>
            </w:pPr>
          </w:p>
        </w:tc>
      </w:tr>
      <w:tr w:rsidR="00190ACA" w:rsidRPr="00190ACA" w14:paraId="6749469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B7FC" w14:textId="77777777" w:rsidR="008A467E" w:rsidRPr="00190ACA" w:rsidRDefault="008A467E" w:rsidP="00190ACA">
            <w:pPr>
              <w:pStyle w:val="TAL"/>
              <w:rPr>
                <w:sz w:val="16"/>
              </w:rPr>
            </w:pPr>
            <w:r w:rsidRPr="00190ACA">
              <w:rPr>
                <w:sz w:val="16"/>
              </w:rPr>
              <w:t>C4-220063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F5FF" w14:textId="77777777" w:rsidR="008A467E" w:rsidRPr="00190ACA" w:rsidRDefault="008A467E" w:rsidP="00190ACA">
            <w:pPr>
              <w:pStyle w:val="TAL"/>
              <w:rPr>
                <w:sz w:val="16"/>
              </w:rPr>
            </w:pPr>
            <w:r w:rsidRPr="00190ACA">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AFB00" w14:textId="77777777" w:rsidR="008A467E" w:rsidRPr="00190ACA" w:rsidRDefault="008A467E" w:rsidP="00190ACA">
            <w:pPr>
              <w:pStyle w:val="TAL"/>
              <w:rPr>
                <w:sz w:val="16"/>
              </w:rPr>
            </w:pPr>
            <w:r w:rsidRPr="00190AC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BEDCA"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407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E627" w14:textId="77777777" w:rsidR="008A467E" w:rsidRPr="00190ACA" w:rsidRDefault="008A467E" w:rsidP="00190ACA">
            <w:pPr>
              <w:pStyle w:val="TAL"/>
              <w:rPr>
                <w:sz w:val="16"/>
              </w:rPr>
            </w:pPr>
          </w:p>
        </w:tc>
      </w:tr>
      <w:tr w:rsidR="00190ACA" w:rsidRPr="00190ACA" w14:paraId="06B26BD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65306" w14:textId="77777777" w:rsidR="008A467E" w:rsidRPr="00190ACA" w:rsidRDefault="008A467E" w:rsidP="00190ACA">
            <w:pPr>
              <w:pStyle w:val="TAL"/>
              <w:rPr>
                <w:sz w:val="16"/>
              </w:rPr>
            </w:pPr>
            <w:r w:rsidRPr="00190ACA">
              <w:rPr>
                <w:sz w:val="16"/>
              </w:rPr>
              <w:t>C4-220064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BAED3" w14:textId="77777777" w:rsidR="008A467E" w:rsidRPr="00190ACA" w:rsidRDefault="008A467E" w:rsidP="00190ACA">
            <w:pPr>
              <w:pStyle w:val="TAL"/>
              <w:rPr>
                <w:sz w:val="16"/>
              </w:rPr>
            </w:pPr>
            <w:r w:rsidRPr="00190ACA">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9D7D" w14:textId="77777777" w:rsidR="008A467E" w:rsidRPr="00190ACA" w:rsidRDefault="008A467E" w:rsidP="00190ACA">
            <w:pPr>
              <w:pStyle w:val="TAL"/>
              <w:rPr>
                <w:sz w:val="16"/>
              </w:rPr>
            </w:pPr>
            <w:r w:rsidRPr="00190ACA">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C7244"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87AD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D3F4E" w14:textId="77777777" w:rsidR="008A467E" w:rsidRPr="00190ACA" w:rsidRDefault="008A467E" w:rsidP="00190ACA">
            <w:pPr>
              <w:pStyle w:val="TAL"/>
              <w:rPr>
                <w:sz w:val="16"/>
              </w:rPr>
            </w:pPr>
          </w:p>
        </w:tc>
      </w:tr>
      <w:tr w:rsidR="00190ACA" w:rsidRPr="00190ACA" w14:paraId="7AA9DC7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6B5A" w14:textId="77777777" w:rsidR="008A467E" w:rsidRPr="00190ACA" w:rsidRDefault="008A467E" w:rsidP="00190ACA">
            <w:pPr>
              <w:pStyle w:val="TAL"/>
              <w:rPr>
                <w:sz w:val="16"/>
              </w:rPr>
            </w:pPr>
            <w:r w:rsidRPr="00190ACA">
              <w:rPr>
                <w:sz w:val="16"/>
              </w:rPr>
              <w:t>C4-220065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60C2C" w14:textId="77777777" w:rsidR="008A467E" w:rsidRPr="00190ACA" w:rsidRDefault="008A467E" w:rsidP="00190ACA">
            <w:pPr>
              <w:pStyle w:val="TAL"/>
              <w:rPr>
                <w:sz w:val="16"/>
              </w:rPr>
            </w:pPr>
            <w:r w:rsidRPr="00190ACA">
              <w:rPr>
                <w:sz w:val="16"/>
              </w:rPr>
              <w:t>Emergency Registration Indication during Nudm_UECM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E1D4" w14:textId="77777777" w:rsidR="008A467E" w:rsidRPr="00190ACA" w:rsidRDefault="008A467E" w:rsidP="00190ACA">
            <w:pPr>
              <w:pStyle w:val="TAL"/>
              <w:rPr>
                <w:sz w:val="16"/>
              </w:rPr>
            </w:pPr>
            <w:r w:rsidRPr="00190AC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D66C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5F5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FBEDC" w14:textId="77777777" w:rsidR="008A467E" w:rsidRPr="00190ACA" w:rsidRDefault="008A467E" w:rsidP="00190ACA">
            <w:pPr>
              <w:pStyle w:val="TAL"/>
              <w:rPr>
                <w:sz w:val="16"/>
              </w:rPr>
            </w:pPr>
          </w:p>
        </w:tc>
      </w:tr>
      <w:tr w:rsidR="00190ACA" w:rsidRPr="00190ACA" w14:paraId="3135DE7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C3D5D" w14:textId="77777777" w:rsidR="008A467E" w:rsidRPr="00190ACA" w:rsidRDefault="008A467E" w:rsidP="00190ACA">
            <w:pPr>
              <w:pStyle w:val="TAL"/>
              <w:rPr>
                <w:sz w:val="16"/>
              </w:rPr>
            </w:pPr>
            <w:r w:rsidRPr="00190ACA">
              <w:rPr>
                <w:sz w:val="16"/>
              </w:rPr>
              <w:t>C4-220066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FB2A" w14:textId="77777777" w:rsidR="008A467E" w:rsidRPr="00190ACA" w:rsidRDefault="008A467E" w:rsidP="00190ACA">
            <w:pPr>
              <w:pStyle w:val="TAL"/>
              <w:rPr>
                <w:sz w:val="16"/>
              </w:rPr>
            </w:pPr>
            <w:r w:rsidRPr="00190ACA">
              <w:rPr>
                <w:sz w:val="16"/>
              </w:rPr>
              <w:t>Correction on ExtSnssai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670E" w14:textId="77777777" w:rsidR="008A467E" w:rsidRPr="00190ACA" w:rsidRDefault="008A467E" w:rsidP="00190ACA">
            <w:pPr>
              <w:pStyle w:val="TAL"/>
              <w:rPr>
                <w:sz w:val="16"/>
              </w:rPr>
            </w:pPr>
            <w:r w:rsidRPr="00190ACA">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8540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CAFD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AB63" w14:textId="77777777" w:rsidR="008A467E" w:rsidRPr="00190ACA" w:rsidRDefault="008A467E" w:rsidP="00190ACA">
            <w:pPr>
              <w:pStyle w:val="TAL"/>
              <w:rPr>
                <w:sz w:val="16"/>
              </w:rPr>
            </w:pPr>
          </w:p>
        </w:tc>
      </w:tr>
      <w:tr w:rsidR="00190ACA" w:rsidRPr="00190ACA" w14:paraId="383C71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44B7A" w14:textId="77777777" w:rsidR="008A467E" w:rsidRPr="00190ACA" w:rsidRDefault="008A467E" w:rsidP="00190ACA">
            <w:pPr>
              <w:pStyle w:val="TAL"/>
              <w:rPr>
                <w:sz w:val="16"/>
              </w:rPr>
            </w:pPr>
            <w:r w:rsidRPr="00190ACA">
              <w:rPr>
                <w:sz w:val="16"/>
              </w:rPr>
              <w:t>C4-220067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75C5" w14:textId="77777777" w:rsidR="008A467E" w:rsidRPr="00190ACA" w:rsidRDefault="008A467E" w:rsidP="00190ACA">
            <w:pPr>
              <w:pStyle w:val="TAL"/>
              <w:rPr>
                <w:sz w:val="16"/>
              </w:rPr>
            </w:pPr>
            <w:r w:rsidRPr="00190ACA">
              <w:rPr>
                <w:sz w:val="16"/>
              </w:rPr>
              <w:t>Adding use case for sending Allowed NSSAI aligned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B027" w14:textId="77777777" w:rsidR="008A467E" w:rsidRPr="00190ACA" w:rsidRDefault="008A467E" w:rsidP="00190ACA">
            <w:pPr>
              <w:pStyle w:val="TAL"/>
              <w:rPr>
                <w:sz w:val="16"/>
              </w:rPr>
            </w:pPr>
            <w:r w:rsidRPr="00190ACA">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C9AB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924F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1B20" w14:textId="77777777" w:rsidR="008A467E" w:rsidRPr="00190ACA" w:rsidRDefault="008A467E" w:rsidP="00190ACA">
            <w:pPr>
              <w:pStyle w:val="TAL"/>
              <w:rPr>
                <w:sz w:val="16"/>
              </w:rPr>
            </w:pPr>
          </w:p>
        </w:tc>
      </w:tr>
      <w:tr w:rsidR="00190ACA" w:rsidRPr="00190ACA" w14:paraId="1AB5FE1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2F6F" w14:textId="77777777" w:rsidR="008A467E" w:rsidRPr="00190ACA" w:rsidRDefault="008A467E" w:rsidP="00190ACA">
            <w:pPr>
              <w:pStyle w:val="TAL"/>
              <w:rPr>
                <w:sz w:val="16"/>
              </w:rPr>
            </w:pPr>
            <w:r w:rsidRPr="00190ACA">
              <w:rPr>
                <w:sz w:val="16"/>
              </w:rPr>
              <w:t>C4-220068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5F22" w14:textId="77777777" w:rsidR="008A467E" w:rsidRPr="00190ACA" w:rsidRDefault="008A467E" w:rsidP="00190ACA">
            <w:pPr>
              <w:pStyle w:val="TAL"/>
              <w:rPr>
                <w:sz w:val="16"/>
              </w:rPr>
            </w:pPr>
            <w:r w:rsidRPr="00190ACA">
              <w:rPr>
                <w:sz w:val="16"/>
              </w:rPr>
              <w:t>Remove EAC Notification Callback URI Fetching from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82D4"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E9F0"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7DB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CEE6" w14:textId="77777777" w:rsidR="008A467E" w:rsidRPr="00190ACA" w:rsidRDefault="008A467E" w:rsidP="00190ACA">
            <w:pPr>
              <w:pStyle w:val="TAL"/>
              <w:rPr>
                <w:sz w:val="16"/>
              </w:rPr>
            </w:pPr>
            <w:r w:rsidRPr="00190ACA">
              <w:rPr>
                <w:sz w:val="16"/>
              </w:rPr>
              <w:t>C4-220357</w:t>
            </w:r>
          </w:p>
        </w:tc>
      </w:tr>
      <w:tr w:rsidR="00190ACA" w:rsidRPr="00190ACA" w14:paraId="11CC633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2469F" w14:textId="77777777" w:rsidR="008A467E" w:rsidRPr="00190ACA" w:rsidRDefault="008A467E" w:rsidP="00190ACA">
            <w:pPr>
              <w:pStyle w:val="TAL"/>
              <w:rPr>
                <w:sz w:val="16"/>
              </w:rPr>
            </w:pPr>
            <w:r w:rsidRPr="00190ACA">
              <w:rPr>
                <w:sz w:val="16"/>
              </w:rPr>
              <w:t>C4-220069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226B" w14:textId="77777777" w:rsidR="008A467E" w:rsidRPr="00190ACA" w:rsidRDefault="008A467E" w:rsidP="00190ACA">
            <w:pPr>
              <w:pStyle w:val="TAL"/>
              <w:rPr>
                <w:sz w:val="16"/>
              </w:rPr>
            </w:pPr>
            <w:r w:rsidRPr="00190ACA">
              <w:rPr>
                <w:sz w:val="16"/>
              </w:rPr>
              <w:t>Clarification on NSAC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48D9"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48ED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980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5C01" w14:textId="77777777" w:rsidR="008A467E" w:rsidRPr="00190ACA" w:rsidRDefault="008A467E" w:rsidP="00190ACA">
            <w:pPr>
              <w:pStyle w:val="TAL"/>
              <w:rPr>
                <w:sz w:val="16"/>
              </w:rPr>
            </w:pPr>
            <w:r w:rsidRPr="00190ACA">
              <w:rPr>
                <w:sz w:val="16"/>
              </w:rPr>
              <w:t>C4-220358</w:t>
            </w:r>
          </w:p>
        </w:tc>
      </w:tr>
      <w:tr w:rsidR="00190ACA" w:rsidRPr="00190ACA" w14:paraId="120674C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6E814" w14:textId="77777777" w:rsidR="008A467E" w:rsidRPr="00190ACA" w:rsidRDefault="008A467E" w:rsidP="00190ACA">
            <w:pPr>
              <w:pStyle w:val="TAL"/>
              <w:rPr>
                <w:sz w:val="16"/>
              </w:rPr>
            </w:pPr>
            <w:r w:rsidRPr="00190ACA">
              <w:rPr>
                <w:sz w:val="16"/>
              </w:rPr>
              <w:t>C4-220070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42D2" w14:textId="77777777" w:rsidR="008A467E" w:rsidRPr="00190ACA" w:rsidRDefault="008A467E" w:rsidP="00190ACA">
            <w:pPr>
              <w:pStyle w:val="TAL"/>
              <w:rPr>
                <w:sz w:val="16"/>
              </w:rPr>
            </w:pPr>
            <w:r w:rsidRPr="00190ACA">
              <w:rPr>
                <w:sz w:val="16"/>
              </w:rPr>
              <w:t>Updates to NSAC Procedure for Counting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6048"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C9CD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AF47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A6A8" w14:textId="77777777" w:rsidR="008A467E" w:rsidRPr="00190ACA" w:rsidRDefault="008A467E" w:rsidP="00190ACA">
            <w:pPr>
              <w:pStyle w:val="TAL"/>
              <w:rPr>
                <w:sz w:val="16"/>
              </w:rPr>
            </w:pPr>
          </w:p>
        </w:tc>
      </w:tr>
      <w:tr w:rsidR="00190ACA" w:rsidRPr="00190ACA" w14:paraId="2EDD49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49AB" w14:textId="77777777" w:rsidR="008A467E" w:rsidRPr="00190ACA" w:rsidRDefault="008A467E" w:rsidP="00190ACA">
            <w:pPr>
              <w:pStyle w:val="TAL"/>
              <w:rPr>
                <w:sz w:val="16"/>
              </w:rPr>
            </w:pPr>
            <w:r w:rsidRPr="00190ACA">
              <w:rPr>
                <w:sz w:val="16"/>
              </w:rPr>
              <w:t>C4-220071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E841" w14:textId="77777777" w:rsidR="008A467E" w:rsidRPr="00190ACA" w:rsidRDefault="008A467E" w:rsidP="00190ACA">
            <w:pPr>
              <w:pStyle w:val="TAL"/>
              <w:rPr>
                <w:sz w:val="16"/>
              </w:rPr>
            </w:pPr>
            <w:r w:rsidRPr="00190ACA">
              <w:rPr>
                <w:sz w:val="16"/>
              </w:rPr>
              <w:t>PLMN ID associated to S-NSSAI for NSAC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FC39"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8052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A791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54677" w14:textId="77777777" w:rsidR="008A467E" w:rsidRPr="00190ACA" w:rsidRDefault="008A467E" w:rsidP="00190ACA">
            <w:pPr>
              <w:pStyle w:val="TAL"/>
              <w:rPr>
                <w:sz w:val="16"/>
              </w:rPr>
            </w:pPr>
            <w:r w:rsidRPr="00190ACA">
              <w:rPr>
                <w:sz w:val="16"/>
              </w:rPr>
              <w:t>C4-220359</w:t>
            </w:r>
          </w:p>
        </w:tc>
      </w:tr>
      <w:tr w:rsidR="00190ACA" w:rsidRPr="00190ACA" w14:paraId="56CE2C0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816E0" w14:textId="77777777" w:rsidR="008A467E" w:rsidRPr="00190ACA" w:rsidRDefault="008A467E" w:rsidP="00190ACA">
            <w:pPr>
              <w:pStyle w:val="TAL"/>
              <w:rPr>
                <w:sz w:val="16"/>
              </w:rPr>
            </w:pPr>
            <w:r w:rsidRPr="00190ACA">
              <w:rPr>
                <w:sz w:val="16"/>
              </w:rPr>
              <w:t>C4-220072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27CED" w14:textId="77777777" w:rsidR="008A467E" w:rsidRPr="00190ACA" w:rsidRDefault="008A467E" w:rsidP="00190ACA">
            <w:pPr>
              <w:pStyle w:val="TAL"/>
              <w:rPr>
                <w:sz w:val="16"/>
              </w:rPr>
            </w:pPr>
            <w:r w:rsidRPr="00190ACA">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32CA"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4D0C"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47AC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380D" w14:textId="77777777" w:rsidR="008A467E" w:rsidRPr="00190ACA" w:rsidRDefault="008A467E" w:rsidP="00190ACA">
            <w:pPr>
              <w:pStyle w:val="TAL"/>
              <w:rPr>
                <w:sz w:val="16"/>
              </w:rPr>
            </w:pPr>
            <w:r w:rsidRPr="00190ACA">
              <w:rPr>
                <w:sz w:val="16"/>
              </w:rPr>
              <w:t>C4-220380</w:t>
            </w:r>
          </w:p>
        </w:tc>
      </w:tr>
      <w:tr w:rsidR="00190ACA" w:rsidRPr="00190ACA" w14:paraId="4041298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CED0D" w14:textId="77777777" w:rsidR="008A467E" w:rsidRPr="00190ACA" w:rsidRDefault="008A467E" w:rsidP="00190ACA">
            <w:pPr>
              <w:pStyle w:val="TAL"/>
              <w:rPr>
                <w:sz w:val="16"/>
              </w:rPr>
            </w:pPr>
            <w:r w:rsidRPr="00190ACA">
              <w:rPr>
                <w:sz w:val="16"/>
              </w:rPr>
              <w:t>C4-220073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EEF00" w14:textId="77777777" w:rsidR="008A467E" w:rsidRPr="00190ACA" w:rsidRDefault="008A467E" w:rsidP="00190ACA">
            <w:pPr>
              <w:pStyle w:val="TAL"/>
              <w:rPr>
                <w:sz w:val="16"/>
              </w:rPr>
            </w:pPr>
            <w:r w:rsidRPr="00190ACA">
              <w:rPr>
                <w:sz w:val="16"/>
              </w:rPr>
              <w:t>Notify I-SMF Removal by sending empty DNAI to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3C6B1"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3929"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FB0F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4A9C0" w14:textId="77777777" w:rsidR="008A467E" w:rsidRPr="00190ACA" w:rsidRDefault="008A467E" w:rsidP="00190ACA">
            <w:pPr>
              <w:pStyle w:val="TAL"/>
              <w:rPr>
                <w:sz w:val="16"/>
              </w:rPr>
            </w:pPr>
          </w:p>
        </w:tc>
      </w:tr>
      <w:tr w:rsidR="00190ACA" w:rsidRPr="00190ACA" w14:paraId="37602A0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306C6" w14:textId="77777777" w:rsidR="008A467E" w:rsidRPr="00190ACA" w:rsidRDefault="008A467E" w:rsidP="00190ACA">
            <w:pPr>
              <w:pStyle w:val="TAL"/>
              <w:rPr>
                <w:sz w:val="16"/>
              </w:rPr>
            </w:pPr>
            <w:r w:rsidRPr="00190ACA">
              <w:rPr>
                <w:sz w:val="16"/>
              </w:rPr>
              <w:t>C4-220074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78E88" w14:textId="77777777" w:rsidR="008A467E" w:rsidRPr="00190ACA" w:rsidRDefault="008A467E" w:rsidP="00190ACA">
            <w:pPr>
              <w:pStyle w:val="TAL"/>
              <w:rPr>
                <w:sz w:val="16"/>
              </w:rPr>
            </w:pPr>
            <w:r w:rsidRPr="00190ACA">
              <w:rPr>
                <w:sz w:val="16"/>
              </w:rPr>
              <w:t>Check UE Authorization for EAS Discovery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BE84"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8FE5"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F1A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3725" w14:textId="77777777" w:rsidR="008A467E" w:rsidRPr="00190ACA" w:rsidRDefault="008A467E" w:rsidP="00190ACA">
            <w:pPr>
              <w:pStyle w:val="TAL"/>
              <w:rPr>
                <w:sz w:val="16"/>
              </w:rPr>
            </w:pPr>
          </w:p>
        </w:tc>
      </w:tr>
      <w:tr w:rsidR="00190ACA" w:rsidRPr="00190ACA" w14:paraId="58DB7B4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5975" w14:textId="77777777" w:rsidR="008A467E" w:rsidRPr="00190ACA" w:rsidRDefault="008A467E" w:rsidP="00190ACA">
            <w:pPr>
              <w:pStyle w:val="TAL"/>
              <w:rPr>
                <w:sz w:val="16"/>
              </w:rPr>
            </w:pPr>
            <w:r w:rsidRPr="00190ACA">
              <w:rPr>
                <w:sz w:val="16"/>
              </w:rPr>
              <w:t>C4-220075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EB91" w14:textId="77777777" w:rsidR="008A467E" w:rsidRPr="00190ACA" w:rsidRDefault="008A467E" w:rsidP="00190ACA">
            <w:pPr>
              <w:pStyle w:val="TAL"/>
              <w:rPr>
                <w:sz w:val="16"/>
              </w:rPr>
            </w:pPr>
            <w:r w:rsidRPr="00190ACA">
              <w:rPr>
                <w:sz w:val="16"/>
              </w:rPr>
              <w:t>RAT Type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0281"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FC6C3"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8EDA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1C5BC" w14:textId="77777777" w:rsidR="008A467E" w:rsidRPr="00190ACA" w:rsidRDefault="008A467E" w:rsidP="00190ACA">
            <w:pPr>
              <w:pStyle w:val="TAL"/>
              <w:rPr>
                <w:sz w:val="16"/>
              </w:rPr>
            </w:pPr>
          </w:p>
        </w:tc>
      </w:tr>
      <w:tr w:rsidR="00190ACA" w:rsidRPr="00190ACA" w14:paraId="0B3D407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49B7E" w14:textId="77777777" w:rsidR="008A467E" w:rsidRPr="00190ACA" w:rsidRDefault="008A467E" w:rsidP="00190ACA">
            <w:pPr>
              <w:pStyle w:val="TAL"/>
              <w:rPr>
                <w:sz w:val="16"/>
              </w:rPr>
            </w:pPr>
            <w:r w:rsidRPr="00190ACA">
              <w:rPr>
                <w:sz w:val="16"/>
              </w:rPr>
              <w:t>C4-220076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2F06" w14:textId="77777777" w:rsidR="008A467E" w:rsidRPr="00190ACA" w:rsidRDefault="008A467E" w:rsidP="00190ACA">
            <w:pPr>
              <w:pStyle w:val="TAL"/>
              <w:rPr>
                <w:sz w:val="16"/>
              </w:rPr>
            </w:pPr>
            <w:r w:rsidRPr="00190ACA">
              <w:rPr>
                <w:sz w:val="16"/>
              </w:rPr>
              <w:t>Access Restriction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FBEF"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B1F4"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A4F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BB4D" w14:textId="77777777" w:rsidR="008A467E" w:rsidRPr="00190ACA" w:rsidRDefault="008A467E" w:rsidP="00190ACA">
            <w:pPr>
              <w:pStyle w:val="TAL"/>
              <w:rPr>
                <w:sz w:val="16"/>
              </w:rPr>
            </w:pPr>
            <w:r w:rsidRPr="00190ACA">
              <w:rPr>
                <w:sz w:val="16"/>
              </w:rPr>
              <w:t>C4-220360</w:t>
            </w:r>
          </w:p>
        </w:tc>
      </w:tr>
      <w:tr w:rsidR="00190ACA" w:rsidRPr="00190ACA" w14:paraId="1485AA5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86EB" w14:textId="77777777" w:rsidR="008A467E" w:rsidRPr="00190ACA" w:rsidRDefault="008A467E" w:rsidP="00190ACA">
            <w:pPr>
              <w:pStyle w:val="TAL"/>
              <w:rPr>
                <w:sz w:val="16"/>
              </w:rPr>
            </w:pPr>
            <w:r w:rsidRPr="00190ACA">
              <w:rPr>
                <w:sz w:val="16"/>
              </w:rPr>
              <w:t>C4-220077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ACAF9" w14:textId="77777777" w:rsidR="008A467E" w:rsidRPr="00190ACA" w:rsidRDefault="008A467E" w:rsidP="00190ACA">
            <w:pPr>
              <w:pStyle w:val="TAL"/>
              <w:rPr>
                <w:sz w:val="16"/>
              </w:rPr>
            </w:pPr>
            <w:r w:rsidRPr="00190ACA">
              <w:rPr>
                <w:sz w:val="16"/>
              </w:rPr>
              <w:t>Access Restriction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997FC"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7D1B"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4577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D38B8" w14:textId="77777777" w:rsidR="008A467E" w:rsidRPr="00190ACA" w:rsidRDefault="008A467E" w:rsidP="00190ACA">
            <w:pPr>
              <w:pStyle w:val="TAL"/>
              <w:rPr>
                <w:sz w:val="16"/>
              </w:rPr>
            </w:pPr>
            <w:r w:rsidRPr="00190ACA">
              <w:rPr>
                <w:sz w:val="16"/>
              </w:rPr>
              <w:t>C4-220361</w:t>
            </w:r>
          </w:p>
        </w:tc>
      </w:tr>
      <w:tr w:rsidR="00190ACA" w:rsidRPr="00190ACA" w14:paraId="79934B9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36CC4" w14:textId="77777777" w:rsidR="008A467E" w:rsidRPr="00190ACA" w:rsidRDefault="008A467E" w:rsidP="00190ACA">
            <w:pPr>
              <w:pStyle w:val="TAL"/>
              <w:rPr>
                <w:sz w:val="16"/>
              </w:rPr>
            </w:pPr>
            <w:r w:rsidRPr="00190ACA">
              <w:rPr>
                <w:sz w:val="16"/>
              </w:rPr>
              <w:t>C4-220078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93C3" w14:textId="77777777" w:rsidR="008A467E" w:rsidRPr="00190ACA" w:rsidRDefault="008A467E" w:rsidP="00190ACA">
            <w:pPr>
              <w:pStyle w:val="TAL"/>
              <w:rPr>
                <w:sz w:val="16"/>
              </w:rPr>
            </w:pPr>
            <w:r w:rsidRPr="00190ACA">
              <w:rPr>
                <w:sz w:val="16"/>
              </w:rPr>
              <w:t>Introduce HTTP PATCH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83A6"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28A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98FF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4371E" w14:textId="77777777" w:rsidR="008A467E" w:rsidRPr="00190ACA" w:rsidRDefault="008A467E" w:rsidP="00190ACA">
            <w:pPr>
              <w:pStyle w:val="TAL"/>
              <w:rPr>
                <w:sz w:val="16"/>
              </w:rPr>
            </w:pPr>
            <w:r w:rsidRPr="00190ACA">
              <w:rPr>
                <w:sz w:val="16"/>
              </w:rPr>
              <w:t>C4-220362</w:t>
            </w:r>
          </w:p>
        </w:tc>
      </w:tr>
      <w:tr w:rsidR="00190ACA" w:rsidRPr="00190ACA" w14:paraId="4017013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6F96E" w14:textId="77777777" w:rsidR="008A467E" w:rsidRPr="00190ACA" w:rsidRDefault="008A467E" w:rsidP="00190ACA">
            <w:pPr>
              <w:pStyle w:val="TAL"/>
              <w:rPr>
                <w:sz w:val="16"/>
              </w:rPr>
            </w:pPr>
            <w:r w:rsidRPr="00190ACA">
              <w:rPr>
                <w:sz w:val="16"/>
              </w:rPr>
              <w:t>C4-220079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BBF43" w14:textId="77777777" w:rsidR="008A467E" w:rsidRPr="00190ACA" w:rsidRDefault="008A467E" w:rsidP="00190ACA">
            <w:pPr>
              <w:pStyle w:val="TAL"/>
              <w:rPr>
                <w:sz w:val="16"/>
              </w:rPr>
            </w:pPr>
            <w:r w:rsidRPr="00190ACA">
              <w:rPr>
                <w:sz w:val="16"/>
              </w:rPr>
              <w:t>Update UriScheme to support both HTTP and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400F"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6DAB"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71A6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BCC3C" w14:textId="77777777" w:rsidR="008A467E" w:rsidRPr="00190ACA" w:rsidRDefault="008A467E" w:rsidP="00190ACA">
            <w:pPr>
              <w:pStyle w:val="TAL"/>
              <w:rPr>
                <w:sz w:val="16"/>
              </w:rPr>
            </w:pPr>
          </w:p>
        </w:tc>
      </w:tr>
      <w:tr w:rsidR="00190ACA" w:rsidRPr="00190ACA" w14:paraId="2F9999B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5CE7A" w14:textId="77777777" w:rsidR="008A467E" w:rsidRPr="00190ACA" w:rsidRDefault="008A467E" w:rsidP="00190ACA">
            <w:pPr>
              <w:pStyle w:val="TAL"/>
              <w:rPr>
                <w:sz w:val="16"/>
              </w:rPr>
            </w:pPr>
            <w:r w:rsidRPr="00190ACA">
              <w:rPr>
                <w:sz w:val="16"/>
              </w:rPr>
              <w:t>C4-220080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0D11" w14:textId="77777777" w:rsidR="008A467E" w:rsidRPr="00190ACA" w:rsidRDefault="008A467E" w:rsidP="00190ACA">
            <w:pPr>
              <w:pStyle w:val="TAL"/>
              <w:rPr>
                <w:sz w:val="16"/>
              </w:rPr>
            </w:pPr>
            <w:r w:rsidRPr="00190ACA">
              <w:rPr>
                <w:sz w:val="16"/>
              </w:rPr>
              <w:t>Additional UriScheme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50A7C"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118F"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E84F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01F33" w14:textId="77777777" w:rsidR="008A467E" w:rsidRPr="00190ACA" w:rsidRDefault="008A467E" w:rsidP="00190ACA">
            <w:pPr>
              <w:pStyle w:val="TAL"/>
              <w:rPr>
                <w:sz w:val="16"/>
              </w:rPr>
            </w:pPr>
          </w:p>
        </w:tc>
      </w:tr>
      <w:tr w:rsidR="00190ACA" w:rsidRPr="00190ACA" w14:paraId="592107F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693C" w14:textId="77777777" w:rsidR="008A467E" w:rsidRPr="00190ACA" w:rsidRDefault="008A467E" w:rsidP="00190ACA">
            <w:pPr>
              <w:pStyle w:val="TAL"/>
              <w:rPr>
                <w:sz w:val="16"/>
              </w:rPr>
            </w:pPr>
            <w:r w:rsidRPr="00190ACA">
              <w:rPr>
                <w:sz w:val="16"/>
              </w:rPr>
              <w:t>C4-220081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F584" w14:textId="77777777" w:rsidR="008A467E" w:rsidRPr="00190ACA" w:rsidRDefault="008A467E" w:rsidP="00190ACA">
            <w:pPr>
              <w:pStyle w:val="TAL"/>
              <w:rPr>
                <w:sz w:val="16"/>
              </w:rPr>
            </w:pPr>
            <w:r w:rsidRPr="00190ACA">
              <w:rPr>
                <w:sz w:val="16"/>
              </w:rPr>
              <w:t>Remove Editor’s Note related to SA2/SA3 feedback for L2TP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7B72C"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F45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9F6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EA29C" w14:textId="77777777" w:rsidR="008A467E" w:rsidRPr="00190ACA" w:rsidRDefault="008A467E" w:rsidP="00190ACA">
            <w:pPr>
              <w:pStyle w:val="TAL"/>
              <w:rPr>
                <w:sz w:val="16"/>
              </w:rPr>
            </w:pPr>
            <w:r w:rsidRPr="00190ACA">
              <w:rPr>
                <w:sz w:val="16"/>
              </w:rPr>
              <w:t>C4-220363</w:t>
            </w:r>
          </w:p>
        </w:tc>
      </w:tr>
      <w:tr w:rsidR="00190ACA" w:rsidRPr="00190ACA" w14:paraId="24445AD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ACDB" w14:textId="77777777" w:rsidR="008A467E" w:rsidRPr="00190ACA" w:rsidRDefault="008A467E" w:rsidP="00190ACA">
            <w:pPr>
              <w:pStyle w:val="TAL"/>
              <w:rPr>
                <w:sz w:val="16"/>
              </w:rPr>
            </w:pPr>
            <w:r w:rsidRPr="00190ACA">
              <w:rPr>
                <w:sz w:val="16"/>
              </w:rPr>
              <w:t>C4-220082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4AFD" w14:textId="77777777" w:rsidR="008A467E" w:rsidRPr="00190ACA" w:rsidRDefault="008A467E" w:rsidP="00190ACA">
            <w:pPr>
              <w:pStyle w:val="TAL"/>
              <w:rPr>
                <w:sz w:val="16"/>
              </w:rPr>
            </w:pPr>
            <w:r w:rsidRPr="00190ACA">
              <w:rPr>
                <w:sz w:val="16"/>
              </w:rPr>
              <w:t>Clarification on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A84C"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440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80E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1F53" w14:textId="77777777" w:rsidR="008A467E" w:rsidRPr="00190ACA" w:rsidRDefault="008A467E" w:rsidP="00190ACA">
            <w:pPr>
              <w:pStyle w:val="TAL"/>
              <w:rPr>
                <w:sz w:val="16"/>
              </w:rPr>
            </w:pPr>
            <w:r w:rsidRPr="00190ACA">
              <w:rPr>
                <w:sz w:val="16"/>
              </w:rPr>
              <w:t>C4-220381</w:t>
            </w:r>
          </w:p>
        </w:tc>
      </w:tr>
      <w:tr w:rsidR="00190ACA" w:rsidRPr="00190ACA" w14:paraId="595E4E5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EB477" w14:textId="77777777" w:rsidR="008A467E" w:rsidRPr="00190ACA" w:rsidRDefault="008A467E" w:rsidP="00190ACA">
            <w:pPr>
              <w:pStyle w:val="TAL"/>
              <w:rPr>
                <w:sz w:val="16"/>
              </w:rPr>
            </w:pPr>
            <w:r w:rsidRPr="00190ACA">
              <w:rPr>
                <w:sz w:val="16"/>
              </w:rPr>
              <w:t>C4-220083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E2473" w14:textId="77777777" w:rsidR="008A467E" w:rsidRPr="00190ACA" w:rsidRDefault="008A467E" w:rsidP="00190ACA">
            <w:pPr>
              <w:pStyle w:val="TAL"/>
              <w:rPr>
                <w:sz w:val="16"/>
              </w:rPr>
            </w:pPr>
            <w:r w:rsidRPr="00190ACA">
              <w:rPr>
                <w:sz w:val="16"/>
              </w:rPr>
              <w:t>Conclusion on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94D49"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6A68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EC3E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9C33" w14:textId="77777777" w:rsidR="008A467E" w:rsidRPr="00190ACA" w:rsidRDefault="008A467E" w:rsidP="00190ACA">
            <w:pPr>
              <w:pStyle w:val="TAL"/>
              <w:rPr>
                <w:sz w:val="16"/>
              </w:rPr>
            </w:pPr>
            <w:r w:rsidRPr="00190ACA">
              <w:rPr>
                <w:sz w:val="16"/>
              </w:rPr>
              <w:t>C4-220382</w:t>
            </w:r>
          </w:p>
        </w:tc>
      </w:tr>
      <w:tr w:rsidR="00190ACA" w:rsidRPr="00190ACA" w14:paraId="3820E43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FEBBF" w14:textId="77777777" w:rsidR="008A467E" w:rsidRPr="00190ACA" w:rsidRDefault="008A467E" w:rsidP="00190ACA">
            <w:pPr>
              <w:pStyle w:val="TAL"/>
              <w:rPr>
                <w:sz w:val="16"/>
              </w:rPr>
            </w:pPr>
            <w:r w:rsidRPr="00190ACA">
              <w:rPr>
                <w:sz w:val="16"/>
              </w:rPr>
              <w:t>C4-220084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C233" w14:textId="77777777" w:rsidR="008A467E" w:rsidRPr="00190ACA" w:rsidRDefault="008A467E" w:rsidP="00190ACA">
            <w:pPr>
              <w:pStyle w:val="TAL"/>
              <w:rPr>
                <w:sz w:val="16"/>
              </w:rPr>
            </w:pPr>
            <w:r w:rsidRPr="00190ACA">
              <w:rPr>
                <w:sz w:val="16"/>
              </w:rPr>
              <w:t>Removing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E0C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888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7A91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D591" w14:textId="77777777" w:rsidR="008A467E" w:rsidRPr="00190ACA" w:rsidRDefault="008A467E" w:rsidP="00190ACA">
            <w:pPr>
              <w:pStyle w:val="TAL"/>
              <w:rPr>
                <w:sz w:val="16"/>
              </w:rPr>
            </w:pPr>
            <w:r w:rsidRPr="00190ACA">
              <w:rPr>
                <w:sz w:val="16"/>
              </w:rPr>
              <w:t>C4-220328</w:t>
            </w:r>
          </w:p>
        </w:tc>
      </w:tr>
      <w:tr w:rsidR="00190ACA" w:rsidRPr="00190ACA" w14:paraId="4E8F543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F987F" w14:textId="77777777" w:rsidR="008A467E" w:rsidRPr="00190ACA" w:rsidRDefault="008A467E" w:rsidP="00190ACA">
            <w:pPr>
              <w:pStyle w:val="TAL"/>
              <w:rPr>
                <w:sz w:val="16"/>
              </w:rPr>
            </w:pPr>
            <w:r w:rsidRPr="00190ACA">
              <w:rPr>
                <w:sz w:val="16"/>
              </w:rPr>
              <w:t>C4-220085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38C5" w14:textId="77777777" w:rsidR="008A467E" w:rsidRPr="00190ACA" w:rsidRDefault="008A467E" w:rsidP="00190ACA">
            <w:pPr>
              <w:pStyle w:val="TAL"/>
              <w:rPr>
                <w:sz w:val="16"/>
              </w:rPr>
            </w:pPr>
            <w:r w:rsidRPr="00190ACA">
              <w:rPr>
                <w:sz w:val="16"/>
              </w:rPr>
              <w:t>Correcting PFCP Associations setup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C85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854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B0B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485A" w14:textId="77777777" w:rsidR="008A467E" w:rsidRPr="00190ACA" w:rsidRDefault="008A467E" w:rsidP="00190ACA">
            <w:pPr>
              <w:pStyle w:val="TAL"/>
              <w:rPr>
                <w:sz w:val="16"/>
              </w:rPr>
            </w:pPr>
            <w:r w:rsidRPr="00190ACA">
              <w:rPr>
                <w:sz w:val="16"/>
              </w:rPr>
              <w:t>C4-220428</w:t>
            </w:r>
          </w:p>
        </w:tc>
      </w:tr>
      <w:tr w:rsidR="00190ACA" w:rsidRPr="00190ACA" w14:paraId="1FA9301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E0882" w14:textId="77777777" w:rsidR="008A467E" w:rsidRPr="00190ACA" w:rsidRDefault="008A467E" w:rsidP="00190ACA">
            <w:pPr>
              <w:pStyle w:val="TAL"/>
              <w:rPr>
                <w:sz w:val="16"/>
              </w:rPr>
            </w:pPr>
            <w:r w:rsidRPr="00190ACA">
              <w:rPr>
                <w:sz w:val="16"/>
              </w:rPr>
              <w:t>C4-220086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5738" w14:textId="77777777" w:rsidR="008A467E" w:rsidRPr="00190ACA" w:rsidRDefault="008A467E" w:rsidP="00190ACA">
            <w:pPr>
              <w:pStyle w:val="TAL"/>
              <w:rPr>
                <w:sz w:val="16"/>
              </w:rPr>
            </w:pPr>
            <w:r w:rsidRPr="00190ACA">
              <w:rPr>
                <w:sz w:val="16"/>
              </w:rPr>
              <w:t>eCPSOR_CON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B9B6" w14:textId="77777777" w:rsidR="008A467E" w:rsidRPr="00190ACA" w:rsidRDefault="008A467E" w:rsidP="00190ACA">
            <w:pPr>
              <w:pStyle w:val="TAL"/>
              <w:rPr>
                <w:sz w:val="16"/>
              </w:rPr>
            </w:pPr>
            <w:r w:rsidRPr="00190ACA">
              <w:rPr>
                <w:sz w:val="16"/>
              </w:rPr>
              <w:t xml:space="preserve">DOCOMO Communications </w:t>
            </w:r>
            <w:r w:rsidRPr="00190ACA">
              <w:rPr>
                <w:sz w:val="16"/>
              </w:rPr>
              <w:lastRenderedPageBreak/>
              <w:t>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86810" w14:textId="77777777" w:rsidR="008A467E" w:rsidRPr="00190ACA" w:rsidRDefault="008A467E" w:rsidP="00190ACA">
            <w:pPr>
              <w:pStyle w:val="TAL"/>
              <w:rPr>
                <w:sz w:val="16"/>
              </w:rPr>
            </w:pPr>
            <w:r w:rsidRPr="00190ACA">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D0BB2" w14:textId="77777777" w:rsidR="008A467E" w:rsidRPr="00190ACA" w:rsidRDefault="008A467E" w:rsidP="00190ACA">
            <w:pPr>
              <w:pStyle w:val="TAL"/>
              <w:rPr>
                <w:sz w:val="16"/>
              </w:rPr>
            </w:pPr>
            <w:r w:rsidRPr="00190ACA">
              <w:rPr>
                <w:sz w:val="16"/>
              </w:rPr>
              <w:t>C4-216186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69C5B" w14:textId="77777777" w:rsidR="008A467E" w:rsidRPr="00190ACA" w:rsidRDefault="008A467E" w:rsidP="00190ACA">
            <w:pPr>
              <w:pStyle w:val="TAL"/>
              <w:rPr>
                <w:sz w:val="16"/>
              </w:rPr>
            </w:pPr>
          </w:p>
        </w:tc>
      </w:tr>
      <w:tr w:rsidR="00190ACA" w:rsidRPr="00190ACA" w14:paraId="15505AE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6C4D0" w14:textId="77777777" w:rsidR="008A467E" w:rsidRPr="00190ACA" w:rsidRDefault="008A467E" w:rsidP="00190ACA">
            <w:pPr>
              <w:pStyle w:val="TAL"/>
              <w:rPr>
                <w:sz w:val="16"/>
              </w:rPr>
            </w:pPr>
            <w:r w:rsidRPr="00190ACA">
              <w:rPr>
                <w:sz w:val="16"/>
              </w:rPr>
              <w:t>C4-220087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2CF6" w14:textId="77777777" w:rsidR="008A467E" w:rsidRPr="00190ACA" w:rsidRDefault="008A467E" w:rsidP="00190ACA">
            <w:pPr>
              <w:pStyle w:val="TAL"/>
              <w:rPr>
                <w:sz w:val="16"/>
              </w:rPr>
            </w:pPr>
            <w:r w:rsidRPr="00190ACA">
              <w:rPr>
                <w:sz w:val="16"/>
              </w:rPr>
              <w:t>Work Plan for eNS_Ph2 in CT4#107bis-e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CB8F"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FFE6"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CD0F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8F588" w14:textId="77777777" w:rsidR="008A467E" w:rsidRPr="00190ACA" w:rsidRDefault="008A467E" w:rsidP="00190ACA">
            <w:pPr>
              <w:pStyle w:val="TAL"/>
              <w:rPr>
                <w:sz w:val="16"/>
              </w:rPr>
            </w:pPr>
          </w:p>
        </w:tc>
      </w:tr>
      <w:tr w:rsidR="00190ACA" w:rsidRPr="00190ACA" w14:paraId="7EAAB4F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B9AA" w14:textId="77777777" w:rsidR="008A467E" w:rsidRPr="00190ACA" w:rsidRDefault="008A467E" w:rsidP="00190ACA">
            <w:pPr>
              <w:pStyle w:val="TAL"/>
              <w:rPr>
                <w:sz w:val="16"/>
              </w:rPr>
            </w:pPr>
            <w:r w:rsidRPr="00190ACA">
              <w:rPr>
                <w:sz w:val="16"/>
              </w:rPr>
              <w:t>C4-220088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E8A9F" w14:textId="77777777" w:rsidR="008A467E" w:rsidRPr="00190ACA" w:rsidRDefault="008A467E" w:rsidP="00190ACA">
            <w:pPr>
              <w:pStyle w:val="TAL"/>
              <w:rPr>
                <w:sz w:val="16"/>
              </w:rPr>
            </w:pPr>
            <w:r w:rsidRPr="00190ACA">
              <w:rPr>
                <w:sz w:val="16"/>
              </w:rPr>
              <w:t>Per access type NSAC for number of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C3C3"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AED0C"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4E41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E19A6" w14:textId="77777777" w:rsidR="008A467E" w:rsidRPr="00190ACA" w:rsidRDefault="008A467E" w:rsidP="00190ACA">
            <w:pPr>
              <w:pStyle w:val="TAL"/>
              <w:rPr>
                <w:sz w:val="16"/>
              </w:rPr>
            </w:pPr>
            <w:r w:rsidRPr="00190ACA">
              <w:rPr>
                <w:sz w:val="16"/>
              </w:rPr>
              <w:t>C4-220345</w:t>
            </w:r>
          </w:p>
        </w:tc>
      </w:tr>
      <w:tr w:rsidR="00190ACA" w:rsidRPr="00190ACA" w14:paraId="6E07F2B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E5D3F" w14:textId="77777777" w:rsidR="008A467E" w:rsidRPr="00190ACA" w:rsidRDefault="008A467E" w:rsidP="00190ACA">
            <w:pPr>
              <w:pStyle w:val="TAL"/>
              <w:rPr>
                <w:sz w:val="16"/>
              </w:rPr>
            </w:pPr>
            <w:r w:rsidRPr="00190ACA">
              <w:rPr>
                <w:sz w:val="16"/>
              </w:rPr>
              <w:t>C4-220089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2628" w14:textId="77777777" w:rsidR="008A467E" w:rsidRPr="00190ACA" w:rsidRDefault="008A467E" w:rsidP="00190ACA">
            <w:pPr>
              <w:pStyle w:val="TAL"/>
              <w:rPr>
                <w:sz w:val="16"/>
              </w:rPr>
            </w:pPr>
            <w:r w:rsidRPr="00190ACA">
              <w:rPr>
                <w:sz w:val="16"/>
              </w:rPr>
              <w:t>Per access type NSAC for number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B881"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FCE4"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6A0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8487" w14:textId="77777777" w:rsidR="008A467E" w:rsidRPr="00190ACA" w:rsidRDefault="008A467E" w:rsidP="00190ACA">
            <w:pPr>
              <w:pStyle w:val="TAL"/>
              <w:rPr>
                <w:sz w:val="16"/>
              </w:rPr>
            </w:pPr>
            <w:r w:rsidRPr="00190ACA">
              <w:rPr>
                <w:sz w:val="16"/>
              </w:rPr>
              <w:t>C4-220346</w:t>
            </w:r>
          </w:p>
        </w:tc>
      </w:tr>
      <w:tr w:rsidR="00190ACA" w:rsidRPr="00190ACA" w14:paraId="45033A8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BE0E" w14:textId="77777777" w:rsidR="008A467E" w:rsidRPr="00190ACA" w:rsidRDefault="008A467E" w:rsidP="00190ACA">
            <w:pPr>
              <w:pStyle w:val="TAL"/>
              <w:rPr>
                <w:sz w:val="16"/>
              </w:rPr>
            </w:pPr>
            <w:r w:rsidRPr="00190ACA">
              <w:rPr>
                <w:sz w:val="16"/>
              </w:rPr>
              <w:t>C4-220090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5F0D5" w14:textId="77777777" w:rsidR="008A467E" w:rsidRPr="00190ACA" w:rsidRDefault="008A467E" w:rsidP="00190ACA">
            <w:pPr>
              <w:pStyle w:val="TAL"/>
              <w:rPr>
                <w:sz w:val="16"/>
              </w:rPr>
            </w:pPr>
            <w:r w:rsidRPr="00190ACA">
              <w:rPr>
                <w:sz w:val="16"/>
              </w:rPr>
              <w:t>Further clarification on NSAC for emergency and priority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FBBC"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A4BC4"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6A5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0755" w14:textId="77777777" w:rsidR="008A467E" w:rsidRPr="00190ACA" w:rsidRDefault="008A467E" w:rsidP="00190ACA">
            <w:pPr>
              <w:pStyle w:val="TAL"/>
              <w:rPr>
                <w:sz w:val="16"/>
              </w:rPr>
            </w:pPr>
          </w:p>
        </w:tc>
      </w:tr>
      <w:tr w:rsidR="00190ACA" w:rsidRPr="00190ACA" w14:paraId="5BDE4F0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D6B6" w14:textId="77777777" w:rsidR="008A467E" w:rsidRPr="00190ACA" w:rsidRDefault="008A467E" w:rsidP="00190ACA">
            <w:pPr>
              <w:pStyle w:val="TAL"/>
              <w:rPr>
                <w:sz w:val="16"/>
              </w:rPr>
            </w:pPr>
            <w:r w:rsidRPr="00190ACA">
              <w:rPr>
                <w:sz w:val="16"/>
              </w:rPr>
              <w:t>C4-220091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1C827" w14:textId="77777777" w:rsidR="008A467E" w:rsidRPr="00190ACA" w:rsidRDefault="008A467E" w:rsidP="00190ACA">
            <w:pPr>
              <w:pStyle w:val="TAL"/>
              <w:rPr>
                <w:sz w:val="16"/>
              </w:rPr>
            </w:pPr>
            <w:r w:rsidRPr="00190ACA">
              <w:rPr>
                <w:sz w:val="16"/>
              </w:rPr>
              <w:t>Capitalize allowed NSSAI and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574F"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550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CE6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4657" w14:textId="77777777" w:rsidR="008A467E" w:rsidRPr="00190ACA" w:rsidRDefault="008A467E" w:rsidP="00190ACA">
            <w:pPr>
              <w:pStyle w:val="TAL"/>
              <w:rPr>
                <w:sz w:val="16"/>
              </w:rPr>
            </w:pPr>
            <w:r w:rsidRPr="00190ACA">
              <w:rPr>
                <w:sz w:val="16"/>
              </w:rPr>
              <w:t>C4-220347</w:t>
            </w:r>
          </w:p>
        </w:tc>
      </w:tr>
      <w:tr w:rsidR="00190ACA" w:rsidRPr="00190ACA" w14:paraId="1DFA439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B5839" w14:textId="77777777" w:rsidR="008A467E" w:rsidRPr="00190ACA" w:rsidRDefault="008A467E" w:rsidP="00190ACA">
            <w:pPr>
              <w:pStyle w:val="TAL"/>
              <w:rPr>
                <w:sz w:val="16"/>
              </w:rPr>
            </w:pPr>
            <w:r w:rsidRPr="00190ACA">
              <w:rPr>
                <w:sz w:val="16"/>
              </w:rPr>
              <w:t>C4-220092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46CE1" w14:textId="77777777" w:rsidR="008A467E" w:rsidRPr="00190ACA" w:rsidRDefault="008A467E" w:rsidP="00190ACA">
            <w:pPr>
              <w:pStyle w:val="TAL"/>
              <w:rPr>
                <w:sz w:val="16"/>
              </w:rPr>
            </w:pPr>
            <w:r w:rsidRPr="00190ACA">
              <w:rPr>
                <w:sz w:val="16"/>
              </w:rPr>
              <w:t>NSAC for existing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DC69" w14:textId="77777777" w:rsidR="008A467E" w:rsidRPr="00190ACA" w:rsidRDefault="008A467E" w:rsidP="00190ACA">
            <w:pPr>
              <w:pStyle w:val="TAL"/>
              <w:rPr>
                <w:sz w:val="16"/>
              </w:rPr>
            </w:pPr>
            <w:r w:rsidRPr="00190AC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9ED4"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206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3E7A4" w14:textId="77777777" w:rsidR="008A467E" w:rsidRPr="00190ACA" w:rsidRDefault="008A467E" w:rsidP="00190ACA">
            <w:pPr>
              <w:pStyle w:val="TAL"/>
              <w:rPr>
                <w:sz w:val="16"/>
              </w:rPr>
            </w:pPr>
            <w:r w:rsidRPr="00190ACA">
              <w:rPr>
                <w:sz w:val="16"/>
              </w:rPr>
              <w:t>C4-220348</w:t>
            </w:r>
          </w:p>
        </w:tc>
      </w:tr>
      <w:tr w:rsidR="00190ACA" w:rsidRPr="00190ACA" w14:paraId="4E54D3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B67F" w14:textId="77777777" w:rsidR="008A467E" w:rsidRPr="00190ACA" w:rsidRDefault="008A467E" w:rsidP="00190ACA">
            <w:pPr>
              <w:pStyle w:val="TAL"/>
              <w:rPr>
                <w:sz w:val="16"/>
              </w:rPr>
            </w:pPr>
            <w:r w:rsidRPr="00190ACA">
              <w:rPr>
                <w:sz w:val="16"/>
              </w:rPr>
              <w:t>C4-220093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FA49" w14:textId="77777777" w:rsidR="008A467E" w:rsidRPr="00190ACA" w:rsidRDefault="008A467E" w:rsidP="00190ACA">
            <w:pPr>
              <w:pStyle w:val="TAL"/>
              <w:rPr>
                <w:sz w:val="16"/>
              </w:rPr>
            </w:pPr>
            <w:r w:rsidRPr="00190ACA">
              <w:rPr>
                <w:sz w:val="16"/>
              </w:rPr>
              <w:t>MB-SMF discovery by AMF using MBS Session ID and Area Session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67552"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AA79"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BC78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BC0C" w14:textId="77777777" w:rsidR="008A467E" w:rsidRPr="00190ACA" w:rsidRDefault="008A467E" w:rsidP="00190ACA">
            <w:pPr>
              <w:pStyle w:val="TAL"/>
              <w:rPr>
                <w:sz w:val="16"/>
              </w:rPr>
            </w:pPr>
            <w:r w:rsidRPr="00190ACA">
              <w:rPr>
                <w:sz w:val="16"/>
              </w:rPr>
              <w:t>C4-220415</w:t>
            </w:r>
          </w:p>
        </w:tc>
      </w:tr>
      <w:tr w:rsidR="00190ACA" w:rsidRPr="00190ACA" w14:paraId="713DF94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74D6" w14:textId="77777777" w:rsidR="008A467E" w:rsidRPr="00190ACA" w:rsidRDefault="008A467E" w:rsidP="00190ACA">
            <w:pPr>
              <w:pStyle w:val="TAL"/>
              <w:rPr>
                <w:sz w:val="16"/>
              </w:rPr>
            </w:pPr>
            <w:r w:rsidRPr="00190ACA">
              <w:rPr>
                <w:sz w:val="16"/>
              </w:rPr>
              <w:t>C4-220094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1046A" w14:textId="77777777" w:rsidR="008A467E" w:rsidRPr="00190ACA" w:rsidRDefault="008A467E" w:rsidP="00190ACA">
            <w:pPr>
              <w:pStyle w:val="TAL"/>
              <w:rPr>
                <w:sz w:val="16"/>
              </w:rPr>
            </w:pPr>
            <w:r w:rsidRPr="00190ACA">
              <w:rPr>
                <w:sz w:val="16"/>
              </w:rPr>
              <w:t>Location dependent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4C13"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A283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6232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15B8" w14:textId="77777777" w:rsidR="008A467E" w:rsidRPr="00190ACA" w:rsidRDefault="008A467E" w:rsidP="00190ACA">
            <w:pPr>
              <w:pStyle w:val="TAL"/>
              <w:rPr>
                <w:sz w:val="16"/>
              </w:rPr>
            </w:pPr>
          </w:p>
        </w:tc>
      </w:tr>
      <w:tr w:rsidR="00190ACA" w:rsidRPr="00190ACA" w14:paraId="013DBC1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E76C" w14:textId="77777777" w:rsidR="008A467E" w:rsidRPr="00190ACA" w:rsidRDefault="008A467E" w:rsidP="00190ACA">
            <w:pPr>
              <w:pStyle w:val="TAL"/>
              <w:rPr>
                <w:sz w:val="16"/>
              </w:rPr>
            </w:pPr>
            <w:r w:rsidRPr="00190ACA">
              <w:rPr>
                <w:sz w:val="16"/>
              </w:rPr>
              <w:t>C4-220095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7FC2B" w14:textId="77777777" w:rsidR="008A467E" w:rsidRPr="00190ACA" w:rsidRDefault="008A467E" w:rsidP="00190ACA">
            <w:pPr>
              <w:pStyle w:val="TAL"/>
              <w:rPr>
                <w:sz w:val="16"/>
              </w:rPr>
            </w:pPr>
            <w:r w:rsidRPr="00190ACA">
              <w:rPr>
                <w:sz w:val="16"/>
              </w:rPr>
              <w:t>Local MBS service &amp; Location dependent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C0B0"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C2DA"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517C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6EBB" w14:textId="77777777" w:rsidR="008A467E" w:rsidRPr="00190ACA" w:rsidRDefault="008A467E" w:rsidP="00190ACA">
            <w:pPr>
              <w:pStyle w:val="TAL"/>
              <w:rPr>
                <w:sz w:val="16"/>
              </w:rPr>
            </w:pPr>
            <w:r w:rsidRPr="00190ACA">
              <w:rPr>
                <w:sz w:val="16"/>
              </w:rPr>
              <w:t>C4-220416</w:t>
            </w:r>
          </w:p>
        </w:tc>
      </w:tr>
      <w:tr w:rsidR="00190ACA" w:rsidRPr="00190ACA" w14:paraId="09B9639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EAF6" w14:textId="77777777" w:rsidR="008A467E" w:rsidRPr="00190ACA" w:rsidRDefault="008A467E" w:rsidP="00190ACA">
            <w:pPr>
              <w:pStyle w:val="TAL"/>
              <w:rPr>
                <w:sz w:val="16"/>
              </w:rPr>
            </w:pPr>
            <w:r w:rsidRPr="00190ACA">
              <w:rPr>
                <w:sz w:val="16"/>
              </w:rPr>
              <w:t>C4-220096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6BE57" w14:textId="77777777" w:rsidR="008A467E" w:rsidRPr="00190ACA" w:rsidRDefault="008A467E" w:rsidP="00190ACA">
            <w:pPr>
              <w:pStyle w:val="TAL"/>
              <w:rPr>
                <w:sz w:val="16"/>
              </w:rPr>
            </w:pPr>
            <w:r w:rsidRPr="00190ACA">
              <w:rPr>
                <w:sz w:val="16"/>
              </w:rPr>
              <w:t>MBSSession_ContextUpdate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C81A"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965A2"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F00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7099" w14:textId="77777777" w:rsidR="008A467E" w:rsidRPr="00190ACA" w:rsidRDefault="008A467E" w:rsidP="00190ACA">
            <w:pPr>
              <w:pStyle w:val="TAL"/>
              <w:rPr>
                <w:sz w:val="16"/>
              </w:rPr>
            </w:pPr>
            <w:r w:rsidRPr="00190ACA">
              <w:rPr>
                <w:sz w:val="16"/>
              </w:rPr>
              <w:t>C4-220417</w:t>
            </w:r>
          </w:p>
        </w:tc>
      </w:tr>
      <w:tr w:rsidR="00190ACA" w:rsidRPr="00190ACA" w14:paraId="363ACC1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7E2E" w14:textId="77777777" w:rsidR="008A467E" w:rsidRPr="00190ACA" w:rsidRDefault="008A467E" w:rsidP="00190ACA">
            <w:pPr>
              <w:pStyle w:val="TAL"/>
              <w:rPr>
                <w:sz w:val="16"/>
              </w:rPr>
            </w:pPr>
            <w:r w:rsidRPr="00190ACA">
              <w:rPr>
                <w:sz w:val="16"/>
              </w:rPr>
              <w:t>C4-220097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E6FA4" w14:textId="77777777" w:rsidR="008A467E" w:rsidRPr="00190ACA" w:rsidRDefault="008A467E" w:rsidP="00190ACA">
            <w:pPr>
              <w:pStyle w:val="TAL"/>
              <w:rPr>
                <w:sz w:val="16"/>
              </w:rPr>
            </w:pPr>
            <w:r w:rsidRPr="00190ACA">
              <w:rPr>
                <w:sz w:val="16"/>
              </w:rPr>
              <w:t>OpenAPI impacts for Update and Delete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EAFB"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C512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271A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011E" w14:textId="77777777" w:rsidR="008A467E" w:rsidRPr="00190ACA" w:rsidRDefault="008A467E" w:rsidP="00190ACA">
            <w:pPr>
              <w:pStyle w:val="TAL"/>
              <w:rPr>
                <w:sz w:val="16"/>
              </w:rPr>
            </w:pPr>
          </w:p>
        </w:tc>
      </w:tr>
      <w:tr w:rsidR="00190ACA" w:rsidRPr="00190ACA" w14:paraId="69AA742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7EDF" w14:textId="77777777" w:rsidR="008A467E" w:rsidRPr="00190ACA" w:rsidRDefault="008A467E" w:rsidP="00190ACA">
            <w:pPr>
              <w:pStyle w:val="TAL"/>
              <w:rPr>
                <w:sz w:val="16"/>
              </w:rPr>
            </w:pPr>
            <w:r w:rsidRPr="00190ACA">
              <w:rPr>
                <w:sz w:val="16"/>
              </w:rPr>
              <w:t>C4-220098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EA8E" w14:textId="77777777" w:rsidR="008A467E" w:rsidRPr="00190ACA" w:rsidRDefault="008A467E" w:rsidP="00190ACA">
            <w:pPr>
              <w:pStyle w:val="TAL"/>
              <w:rPr>
                <w:sz w:val="16"/>
              </w:rPr>
            </w:pPr>
            <w:r w:rsidRPr="00190ACA">
              <w:rPr>
                <w:sz w:val="16"/>
              </w:rPr>
              <w:t>OpenAPI impacts for Context Status 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1369C"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BD2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BA7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748A3" w14:textId="77777777" w:rsidR="008A467E" w:rsidRPr="00190ACA" w:rsidRDefault="008A467E" w:rsidP="00190ACA">
            <w:pPr>
              <w:pStyle w:val="TAL"/>
              <w:rPr>
                <w:sz w:val="16"/>
              </w:rPr>
            </w:pPr>
          </w:p>
        </w:tc>
      </w:tr>
      <w:tr w:rsidR="00190ACA" w:rsidRPr="00190ACA" w14:paraId="21F067B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C359" w14:textId="77777777" w:rsidR="008A467E" w:rsidRPr="00190ACA" w:rsidRDefault="008A467E" w:rsidP="00190ACA">
            <w:pPr>
              <w:pStyle w:val="TAL"/>
              <w:rPr>
                <w:sz w:val="16"/>
              </w:rPr>
            </w:pPr>
            <w:r w:rsidRPr="00190ACA">
              <w:rPr>
                <w:sz w:val="16"/>
              </w:rPr>
              <w:t>C4-220099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1C9B" w14:textId="77777777" w:rsidR="008A467E" w:rsidRPr="00190ACA" w:rsidRDefault="008A467E" w:rsidP="00190ACA">
            <w:pPr>
              <w:pStyle w:val="TAL"/>
              <w:rPr>
                <w:sz w:val="16"/>
              </w:rPr>
            </w:pPr>
            <w:r w:rsidRPr="00190ACA">
              <w:rPr>
                <w:sz w:val="16"/>
              </w:rPr>
              <w:t>TMGI Expiration Time in MBSSession_Create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0FAB"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F72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2597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794D" w14:textId="77777777" w:rsidR="008A467E" w:rsidRPr="00190ACA" w:rsidRDefault="008A467E" w:rsidP="00190ACA">
            <w:pPr>
              <w:pStyle w:val="TAL"/>
              <w:rPr>
                <w:sz w:val="16"/>
              </w:rPr>
            </w:pPr>
            <w:r w:rsidRPr="00190ACA">
              <w:rPr>
                <w:sz w:val="16"/>
              </w:rPr>
              <w:t>C4-220418</w:t>
            </w:r>
          </w:p>
        </w:tc>
      </w:tr>
      <w:tr w:rsidR="00190ACA" w:rsidRPr="00190ACA" w14:paraId="628B625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7FB80" w14:textId="77777777" w:rsidR="008A467E" w:rsidRPr="00190ACA" w:rsidRDefault="008A467E" w:rsidP="00190ACA">
            <w:pPr>
              <w:pStyle w:val="TAL"/>
              <w:rPr>
                <w:sz w:val="16"/>
              </w:rPr>
            </w:pPr>
            <w:r w:rsidRPr="00190ACA">
              <w:rPr>
                <w:sz w:val="16"/>
              </w:rPr>
              <w:t>C4-220100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286D" w14:textId="77777777" w:rsidR="008A467E" w:rsidRPr="00190ACA" w:rsidRDefault="008A467E" w:rsidP="00190ACA">
            <w:pPr>
              <w:pStyle w:val="TAL"/>
              <w:rPr>
                <w:sz w:val="16"/>
              </w:rPr>
            </w:pPr>
            <w:r w:rsidRPr="00190ACA">
              <w:rPr>
                <w:sz w:val="16"/>
              </w:rPr>
              <w:t>One-Time DNS Rule applicable to a specific DNS message earlier buffered in the EASDF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D003"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FEB04"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CFD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7D30" w14:textId="77777777" w:rsidR="008A467E" w:rsidRPr="00190ACA" w:rsidRDefault="008A467E" w:rsidP="00190ACA">
            <w:pPr>
              <w:pStyle w:val="TAL"/>
              <w:rPr>
                <w:sz w:val="16"/>
              </w:rPr>
            </w:pPr>
            <w:r w:rsidRPr="00190ACA">
              <w:rPr>
                <w:sz w:val="16"/>
              </w:rPr>
              <w:t>C4-220419</w:t>
            </w:r>
          </w:p>
        </w:tc>
      </w:tr>
      <w:tr w:rsidR="00190ACA" w:rsidRPr="00190ACA" w14:paraId="67202FC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9860" w14:textId="77777777" w:rsidR="008A467E" w:rsidRPr="00190ACA" w:rsidRDefault="008A467E" w:rsidP="00190ACA">
            <w:pPr>
              <w:pStyle w:val="TAL"/>
              <w:rPr>
                <w:sz w:val="16"/>
              </w:rPr>
            </w:pPr>
            <w:r w:rsidRPr="00190ACA">
              <w:rPr>
                <w:sz w:val="16"/>
              </w:rPr>
              <w:t>C4-220101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67C0" w14:textId="77777777" w:rsidR="008A467E" w:rsidRPr="00190ACA" w:rsidRDefault="008A467E" w:rsidP="00190ACA">
            <w:pPr>
              <w:pStyle w:val="TAL"/>
              <w:rPr>
                <w:sz w:val="16"/>
              </w:rPr>
            </w:pPr>
            <w:r w:rsidRPr="00190ACA">
              <w:rPr>
                <w:sz w:val="16"/>
              </w:rPr>
              <w:t>DNS rule's reference to Baseline DNS Message Detection Templates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1886"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BC7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481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AE44" w14:textId="77777777" w:rsidR="008A467E" w:rsidRPr="00190ACA" w:rsidRDefault="008A467E" w:rsidP="00190ACA">
            <w:pPr>
              <w:pStyle w:val="TAL"/>
              <w:rPr>
                <w:sz w:val="16"/>
              </w:rPr>
            </w:pPr>
          </w:p>
        </w:tc>
      </w:tr>
      <w:tr w:rsidR="00190ACA" w:rsidRPr="00190ACA" w14:paraId="1E490F0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0323" w14:textId="77777777" w:rsidR="008A467E" w:rsidRPr="00190ACA" w:rsidRDefault="008A467E" w:rsidP="00190ACA">
            <w:pPr>
              <w:pStyle w:val="TAL"/>
              <w:rPr>
                <w:sz w:val="16"/>
              </w:rPr>
            </w:pPr>
            <w:r w:rsidRPr="00190ACA">
              <w:rPr>
                <w:sz w:val="16"/>
              </w:rPr>
              <w:t>C4-220102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63180" w14:textId="77777777" w:rsidR="008A467E" w:rsidRPr="00190ACA" w:rsidRDefault="008A467E" w:rsidP="00190ACA">
            <w:pPr>
              <w:pStyle w:val="TAL"/>
              <w:rPr>
                <w:sz w:val="16"/>
              </w:rPr>
            </w:pPr>
            <w:r w:rsidRPr="00190ACA">
              <w:rPr>
                <w:sz w:val="16"/>
              </w:rPr>
              <w:t>NAT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5E8E5"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47A86"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D3EA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233A" w14:textId="77777777" w:rsidR="008A467E" w:rsidRPr="00190ACA" w:rsidRDefault="008A467E" w:rsidP="00190ACA">
            <w:pPr>
              <w:pStyle w:val="TAL"/>
              <w:rPr>
                <w:sz w:val="16"/>
              </w:rPr>
            </w:pPr>
          </w:p>
        </w:tc>
      </w:tr>
      <w:tr w:rsidR="00190ACA" w:rsidRPr="00190ACA" w14:paraId="30C3D4C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29120" w14:textId="77777777" w:rsidR="008A467E" w:rsidRPr="00190ACA" w:rsidRDefault="008A467E" w:rsidP="00190ACA">
            <w:pPr>
              <w:pStyle w:val="TAL"/>
              <w:rPr>
                <w:sz w:val="16"/>
              </w:rPr>
            </w:pPr>
            <w:r w:rsidRPr="00190ACA">
              <w:rPr>
                <w:sz w:val="16"/>
              </w:rPr>
              <w:t>C4-220103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6760D" w14:textId="77777777" w:rsidR="008A467E" w:rsidRPr="00190ACA" w:rsidRDefault="008A467E" w:rsidP="00190ACA">
            <w:pPr>
              <w:pStyle w:val="TAL"/>
              <w:rPr>
                <w:sz w:val="16"/>
              </w:rPr>
            </w:pPr>
            <w:r w:rsidRPr="00190ACA">
              <w:rPr>
                <w:sz w:val="16"/>
              </w:rPr>
              <w:t>Resolution of remaining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D3A0"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613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53E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296C" w14:textId="77777777" w:rsidR="008A467E" w:rsidRPr="00190ACA" w:rsidRDefault="008A467E" w:rsidP="00190ACA">
            <w:pPr>
              <w:pStyle w:val="TAL"/>
              <w:rPr>
                <w:sz w:val="16"/>
              </w:rPr>
            </w:pPr>
          </w:p>
        </w:tc>
      </w:tr>
      <w:tr w:rsidR="00190ACA" w:rsidRPr="00190ACA" w14:paraId="4A48420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58C49" w14:textId="77777777" w:rsidR="008A467E" w:rsidRPr="00190ACA" w:rsidRDefault="008A467E" w:rsidP="00190ACA">
            <w:pPr>
              <w:pStyle w:val="TAL"/>
              <w:rPr>
                <w:sz w:val="16"/>
              </w:rPr>
            </w:pPr>
            <w:r w:rsidRPr="00190ACA">
              <w:rPr>
                <w:sz w:val="16"/>
              </w:rPr>
              <w:t>C4-220104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3B1C0" w14:textId="77777777" w:rsidR="008A467E" w:rsidRPr="00190ACA" w:rsidRDefault="008A467E" w:rsidP="00190ACA">
            <w:pPr>
              <w:pStyle w:val="TAL"/>
              <w:rPr>
                <w:sz w:val="16"/>
              </w:rPr>
            </w:pPr>
            <w:r w:rsidRPr="00190ACA">
              <w:rPr>
                <w:sz w:val="16"/>
              </w:rPr>
              <w:t>JSON schema example with a combination of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6D570"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6F67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FA3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E03E4" w14:textId="77777777" w:rsidR="008A467E" w:rsidRPr="00190ACA" w:rsidRDefault="008A467E" w:rsidP="00190ACA">
            <w:pPr>
              <w:pStyle w:val="TAL"/>
              <w:rPr>
                <w:sz w:val="16"/>
              </w:rPr>
            </w:pPr>
          </w:p>
        </w:tc>
      </w:tr>
      <w:tr w:rsidR="00190ACA" w:rsidRPr="00190ACA" w14:paraId="76E58A4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FEA7" w14:textId="77777777" w:rsidR="008A467E" w:rsidRPr="00190ACA" w:rsidRDefault="008A467E" w:rsidP="00190ACA">
            <w:pPr>
              <w:pStyle w:val="TAL"/>
              <w:rPr>
                <w:sz w:val="16"/>
              </w:rPr>
            </w:pPr>
            <w:r w:rsidRPr="00190ACA">
              <w:rPr>
                <w:sz w:val="16"/>
              </w:rPr>
              <w:t>C4-220105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B2D06" w14:textId="77777777" w:rsidR="008A467E" w:rsidRPr="00190ACA" w:rsidRDefault="008A467E" w:rsidP="00190ACA">
            <w:pPr>
              <w:pStyle w:val="TAL"/>
              <w:rPr>
                <w:sz w:val="16"/>
              </w:rPr>
            </w:pPr>
            <w:r w:rsidRPr="00190ACA">
              <w:rPr>
                <w:sz w:val="16"/>
              </w:rPr>
              <w:t>Indicating the possible use of OAuth2 authorization in Create SM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B2FA5"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FBF8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ADB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F87B3" w14:textId="77777777" w:rsidR="008A467E" w:rsidRPr="00190ACA" w:rsidRDefault="008A467E" w:rsidP="00190ACA">
            <w:pPr>
              <w:pStyle w:val="TAL"/>
              <w:rPr>
                <w:sz w:val="16"/>
              </w:rPr>
            </w:pPr>
          </w:p>
        </w:tc>
      </w:tr>
      <w:tr w:rsidR="00190ACA" w:rsidRPr="00190ACA" w14:paraId="4717992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7DFF3" w14:textId="77777777" w:rsidR="008A467E" w:rsidRPr="00190ACA" w:rsidRDefault="008A467E" w:rsidP="00190ACA">
            <w:pPr>
              <w:pStyle w:val="TAL"/>
              <w:rPr>
                <w:sz w:val="16"/>
              </w:rPr>
            </w:pPr>
            <w:r w:rsidRPr="00190ACA">
              <w:rPr>
                <w:sz w:val="16"/>
              </w:rPr>
              <w:t>C4-220106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52CE" w14:textId="77777777" w:rsidR="008A467E" w:rsidRPr="00190ACA" w:rsidRDefault="008A467E" w:rsidP="00190ACA">
            <w:pPr>
              <w:pStyle w:val="TAL"/>
              <w:rPr>
                <w:sz w:val="16"/>
              </w:rPr>
            </w:pPr>
            <w:r w:rsidRPr="00190ACA">
              <w:rPr>
                <w:sz w:val="16"/>
              </w:rPr>
              <w:t>New application error for ProvideDomainSelectionInfo (T-ADS) for a deregistered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08765"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105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EED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5ADC2" w14:textId="77777777" w:rsidR="008A467E" w:rsidRPr="00190ACA" w:rsidRDefault="008A467E" w:rsidP="00190ACA">
            <w:pPr>
              <w:pStyle w:val="TAL"/>
              <w:rPr>
                <w:sz w:val="16"/>
              </w:rPr>
            </w:pPr>
          </w:p>
        </w:tc>
      </w:tr>
      <w:tr w:rsidR="00190ACA" w:rsidRPr="00190ACA" w14:paraId="7336805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C7245" w14:textId="77777777" w:rsidR="008A467E" w:rsidRPr="00190ACA" w:rsidRDefault="008A467E" w:rsidP="00190ACA">
            <w:pPr>
              <w:pStyle w:val="TAL"/>
              <w:rPr>
                <w:sz w:val="16"/>
              </w:rPr>
            </w:pPr>
            <w:r w:rsidRPr="00190ACA">
              <w:rPr>
                <w:sz w:val="16"/>
              </w:rPr>
              <w:t>C4-220107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A4DF" w14:textId="77777777" w:rsidR="008A467E" w:rsidRPr="00190ACA" w:rsidRDefault="008A467E" w:rsidP="00190ACA">
            <w:pPr>
              <w:pStyle w:val="TAL"/>
              <w:rPr>
                <w:sz w:val="16"/>
              </w:rPr>
            </w:pPr>
            <w:r w:rsidRPr="00190ACA">
              <w:rPr>
                <w:sz w:val="16"/>
              </w:rPr>
              <w:t>OpenAPI definition of 3gpp-Sbi-Discovery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9D6C1"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0787C"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2D1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022E" w14:textId="77777777" w:rsidR="008A467E" w:rsidRPr="00190ACA" w:rsidRDefault="008A467E" w:rsidP="00190ACA">
            <w:pPr>
              <w:pStyle w:val="TAL"/>
              <w:rPr>
                <w:sz w:val="16"/>
              </w:rPr>
            </w:pPr>
            <w:r w:rsidRPr="00190ACA">
              <w:rPr>
                <w:sz w:val="16"/>
              </w:rPr>
              <w:t>C4-220423</w:t>
            </w:r>
          </w:p>
        </w:tc>
      </w:tr>
      <w:tr w:rsidR="00190ACA" w:rsidRPr="00190ACA" w14:paraId="4BE876D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7D73" w14:textId="77777777" w:rsidR="008A467E" w:rsidRPr="00190ACA" w:rsidRDefault="008A467E" w:rsidP="00190ACA">
            <w:pPr>
              <w:pStyle w:val="TAL"/>
              <w:rPr>
                <w:sz w:val="16"/>
              </w:rPr>
            </w:pPr>
            <w:r w:rsidRPr="00190ACA">
              <w:rPr>
                <w:sz w:val="16"/>
              </w:rPr>
              <w:t>C4-220108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7515D" w14:textId="77777777" w:rsidR="008A467E" w:rsidRPr="00190ACA" w:rsidRDefault="008A467E" w:rsidP="00190ACA">
            <w:pPr>
              <w:pStyle w:val="TAL"/>
              <w:rPr>
                <w:sz w:val="16"/>
              </w:rPr>
            </w:pPr>
            <w:r w:rsidRPr="00190ACA">
              <w:rPr>
                <w:sz w:val="16"/>
              </w:rPr>
              <w:t>3gpp-Sbi-Discovery-service-names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9132E"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C6F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F5D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5A8C6" w14:textId="77777777" w:rsidR="008A467E" w:rsidRPr="00190ACA" w:rsidRDefault="008A467E" w:rsidP="00190ACA">
            <w:pPr>
              <w:pStyle w:val="TAL"/>
              <w:rPr>
                <w:sz w:val="16"/>
              </w:rPr>
            </w:pPr>
          </w:p>
        </w:tc>
      </w:tr>
      <w:tr w:rsidR="00190ACA" w:rsidRPr="00190ACA" w14:paraId="151F878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F7D0" w14:textId="77777777" w:rsidR="008A467E" w:rsidRPr="00190ACA" w:rsidRDefault="008A467E" w:rsidP="00190ACA">
            <w:pPr>
              <w:pStyle w:val="TAL"/>
              <w:rPr>
                <w:sz w:val="16"/>
              </w:rPr>
            </w:pPr>
            <w:r w:rsidRPr="00190ACA">
              <w:rPr>
                <w:sz w:val="16"/>
              </w:rPr>
              <w:t>C4-220109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BB01" w14:textId="77777777" w:rsidR="008A467E" w:rsidRPr="00190ACA" w:rsidRDefault="008A467E" w:rsidP="00190ACA">
            <w:pPr>
              <w:pStyle w:val="TAL"/>
              <w:rPr>
                <w:sz w:val="16"/>
              </w:rPr>
            </w:pPr>
            <w:r w:rsidRPr="00190ACA">
              <w:rPr>
                <w:sz w:val="16"/>
              </w:rPr>
              <w:t>CVLAN tag removal from DL traffic received on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0A67"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E0C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A6C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1500" w14:textId="77777777" w:rsidR="008A467E" w:rsidRPr="00190ACA" w:rsidRDefault="008A467E" w:rsidP="00190ACA">
            <w:pPr>
              <w:pStyle w:val="TAL"/>
              <w:rPr>
                <w:sz w:val="16"/>
              </w:rPr>
            </w:pPr>
          </w:p>
        </w:tc>
      </w:tr>
      <w:tr w:rsidR="00190ACA" w:rsidRPr="00190ACA" w14:paraId="418870C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E25EB" w14:textId="77777777" w:rsidR="008A467E" w:rsidRPr="00190ACA" w:rsidRDefault="008A467E" w:rsidP="00190ACA">
            <w:pPr>
              <w:pStyle w:val="TAL"/>
              <w:rPr>
                <w:sz w:val="16"/>
              </w:rPr>
            </w:pPr>
            <w:r w:rsidRPr="00190ACA">
              <w:rPr>
                <w:sz w:val="16"/>
              </w:rPr>
              <w:t>C4-220110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1A234" w14:textId="77777777" w:rsidR="008A467E" w:rsidRPr="00190ACA" w:rsidRDefault="008A467E" w:rsidP="00190ACA">
            <w:pPr>
              <w:pStyle w:val="TAL"/>
              <w:rPr>
                <w:sz w:val="16"/>
              </w:rPr>
            </w:pPr>
            <w:r w:rsidRPr="00190ACA">
              <w:rPr>
                <w:sz w:val="16"/>
              </w:rPr>
              <w:t>CR implementation errors (5G SRVCC from 5GS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8C37" w14:textId="77777777" w:rsidR="008A467E" w:rsidRPr="00190ACA" w:rsidRDefault="008A467E" w:rsidP="00190ACA">
            <w:pPr>
              <w:pStyle w:val="TAL"/>
              <w:rPr>
                <w:sz w:val="16"/>
              </w:rPr>
            </w:pPr>
            <w:r w:rsidRPr="00190ACA">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8065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7910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31C0" w14:textId="77777777" w:rsidR="008A467E" w:rsidRPr="00190ACA" w:rsidRDefault="008A467E" w:rsidP="00190ACA">
            <w:pPr>
              <w:pStyle w:val="TAL"/>
              <w:rPr>
                <w:sz w:val="16"/>
              </w:rPr>
            </w:pPr>
          </w:p>
        </w:tc>
      </w:tr>
      <w:tr w:rsidR="00190ACA" w:rsidRPr="00190ACA" w14:paraId="27DACC4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A749" w14:textId="77777777" w:rsidR="008A467E" w:rsidRPr="00190ACA" w:rsidRDefault="008A467E" w:rsidP="00190ACA">
            <w:pPr>
              <w:pStyle w:val="TAL"/>
              <w:rPr>
                <w:sz w:val="16"/>
              </w:rPr>
            </w:pPr>
            <w:r w:rsidRPr="00190ACA">
              <w:rPr>
                <w:sz w:val="16"/>
              </w:rPr>
              <w:t>C4-220111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7450" w14:textId="77777777" w:rsidR="008A467E" w:rsidRPr="00190ACA" w:rsidRDefault="008A467E" w:rsidP="00190ACA">
            <w:pPr>
              <w:pStyle w:val="TAL"/>
              <w:rPr>
                <w:sz w:val="16"/>
              </w:rPr>
            </w:pPr>
            <w:r w:rsidRPr="00190ACA">
              <w:rPr>
                <w:sz w:val="16"/>
              </w:rPr>
              <w:t>5G-SRVCC from NG-RAN to UTRAN Handover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DDE7"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D3A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03A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03B97" w14:textId="77777777" w:rsidR="008A467E" w:rsidRPr="00190ACA" w:rsidRDefault="008A467E" w:rsidP="00190ACA">
            <w:pPr>
              <w:pStyle w:val="TAL"/>
              <w:rPr>
                <w:sz w:val="16"/>
              </w:rPr>
            </w:pPr>
          </w:p>
        </w:tc>
      </w:tr>
      <w:tr w:rsidR="00190ACA" w:rsidRPr="00190ACA" w14:paraId="4CF2D03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762A" w14:textId="77777777" w:rsidR="008A467E" w:rsidRPr="00190ACA" w:rsidRDefault="008A467E" w:rsidP="00190ACA">
            <w:pPr>
              <w:pStyle w:val="TAL"/>
              <w:rPr>
                <w:sz w:val="16"/>
              </w:rPr>
            </w:pPr>
            <w:r w:rsidRPr="00190ACA">
              <w:rPr>
                <w:sz w:val="16"/>
              </w:rPr>
              <w:t>C4-220112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3E49A" w14:textId="77777777" w:rsidR="008A467E" w:rsidRPr="00190ACA" w:rsidRDefault="008A467E" w:rsidP="00190ACA">
            <w:pPr>
              <w:pStyle w:val="TAL"/>
              <w:rPr>
                <w:sz w:val="16"/>
              </w:rPr>
            </w:pPr>
            <w:r w:rsidRPr="00190ACA">
              <w:rPr>
                <w:sz w:val="16"/>
              </w:rPr>
              <w:t>Correction to CreateUEContext service operation regarding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BC65"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170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508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7DED" w14:textId="77777777" w:rsidR="008A467E" w:rsidRPr="00190ACA" w:rsidRDefault="008A467E" w:rsidP="00190ACA">
            <w:pPr>
              <w:pStyle w:val="TAL"/>
              <w:rPr>
                <w:sz w:val="16"/>
              </w:rPr>
            </w:pPr>
          </w:p>
        </w:tc>
      </w:tr>
      <w:tr w:rsidR="00190ACA" w:rsidRPr="00190ACA" w14:paraId="58D6518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B26D3" w14:textId="77777777" w:rsidR="008A467E" w:rsidRPr="00190ACA" w:rsidRDefault="008A467E" w:rsidP="00190ACA">
            <w:pPr>
              <w:pStyle w:val="TAL"/>
              <w:rPr>
                <w:sz w:val="16"/>
              </w:rPr>
            </w:pPr>
            <w:r w:rsidRPr="00190ACA">
              <w:rPr>
                <w:sz w:val="16"/>
              </w:rPr>
              <w:t>C4-220113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39C2" w14:textId="77777777" w:rsidR="008A467E" w:rsidRPr="00190ACA" w:rsidRDefault="008A467E" w:rsidP="00190ACA">
            <w:pPr>
              <w:pStyle w:val="TAL"/>
              <w:rPr>
                <w:sz w:val="16"/>
              </w:rPr>
            </w:pPr>
            <w:r w:rsidRPr="00190ACA">
              <w:rPr>
                <w:sz w:val="16"/>
              </w:rPr>
              <w:t>Release of old access resources during Intra-AMF HO between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776E"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9A6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EC99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88D6" w14:textId="77777777" w:rsidR="008A467E" w:rsidRPr="00190ACA" w:rsidRDefault="008A467E" w:rsidP="00190ACA">
            <w:pPr>
              <w:pStyle w:val="TAL"/>
              <w:rPr>
                <w:sz w:val="16"/>
              </w:rPr>
            </w:pPr>
          </w:p>
        </w:tc>
      </w:tr>
      <w:tr w:rsidR="00190ACA" w:rsidRPr="00190ACA" w14:paraId="077516E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3B04B" w14:textId="77777777" w:rsidR="008A467E" w:rsidRPr="00190ACA" w:rsidRDefault="008A467E" w:rsidP="00190ACA">
            <w:pPr>
              <w:pStyle w:val="TAL"/>
              <w:rPr>
                <w:sz w:val="16"/>
              </w:rPr>
            </w:pPr>
            <w:r w:rsidRPr="00190ACA">
              <w:rPr>
                <w:sz w:val="16"/>
              </w:rPr>
              <w:t>C4-220114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F02D0" w14:textId="77777777" w:rsidR="008A467E" w:rsidRPr="00190ACA" w:rsidRDefault="008A467E" w:rsidP="00190ACA">
            <w:pPr>
              <w:pStyle w:val="TAL"/>
              <w:rPr>
                <w:sz w:val="16"/>
              </w:rPr>
            </w:pPr>
            <w:r w:rsidRPr="00190ACA">
              <w:rPr>
                <w:sz w:val="16"/>
              </w:rPr>
              <w:t>Secondary RAT data usage reporting during AN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D00A"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8C77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935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6785" w14:textId="77777777" w:rsidR="008A467E" w:rsidRPr="00190ACA" w:rsidRDefault="008A467E" w:rsidP="00190ACA">
            <w:pPr>
              <w:pStyle w:val="TAL"/>
              <w:rPr>
                <w:sz w:val="16"/>
              </w:rPr>
            </w:pPr>
          </w:p>
        </w:tc>
      </w:tr>
      <w:tr w:rsidR="00190ACA" w:rsidRPr="00190ACA" w14:paraId="1B69E8F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CBEF7" w14:textId="77777777" w:rsidR="008A467E" w:rsidRPr="00190ACA" w:rsidRDefault="008A467E" w:rsidP="00190ACA">
            <w:pPr>
              <w:pStyle w:val="TAL"/>
              <w:rPr>
                <w:sz w:val="16"/>
              </w:rPr>
            </w:pPr>
            <w:r w:rsidRPr="00190ACA">
              <w:rPr>
                <w:sz w:val="16"/>
              </w:rPr>
              <w:t>C4-220115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C6CC" w14:textId="77777777" w:rsidR="008A467E" w:rsidRPr="00190ACA" w:rsidRDefault="008A467E" w:rsidP="00190ACA">
            <w:pPr>
              <w:pStyle w:val="TAL"/>
              <w:rPr>
                <w:sz w:val="16"/>
              </w:rPr>
            </w:pPr>
            <w:r w:rsidRPr="00190ACA">
              <w:rPr>
                <w:sz w:val="16"/>
              </w:rPr>
              <w:t>Secondary RAT data usage reporting over N14 during Inter-AMF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55B5E"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2E7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6FA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3A912" w14:textId="77777777" w:rsidR="008A467E" w:rsidRPr="00190ACA" w:rsidRDefault="008A467E" w:rsidP="00190ACA">
            <w:pPr>
              <w:pStyle w:val="TAL"/>
              <w:rPr>
                <w:sz w:val="16"/>
              </w:rPr>
            </w:pPr>
          </w:p>
        </w:tc>
      </w:tr>
      <w:tr w:rsidR="00190ACA" w:rsidRPr="00190ACA" w14:paraId="2DC241F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F665" w14:textId="77777777" w:rsidR="008A467E" w:rsidRPr="00190ACA" w:rsidRDefault="008A467E" w:rsidP="00190ACA">
            <w:pPr>
              <w:pStyle w:val="TAL"/>
              <w:rPr>
                <w:sz w:val="16"/>
              </w:rPr>
            </w:pPr>
            <w:r w:rsidRPr="00190ACA">
              <w:rPr>
                <w:sz w:val="16"/>
              </w:rPr>
              <w:t>C4-220116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85B47" w14:textId="77777777" w:rsidR="008A467E" w:rsidRPr="00190ACA" w:rsidRDefault="008A467E" w:rsidP="00190ACA">
            <w:pPr>
              <w:pStyle w:val="TAL"/>
              <w:rPr>
                <w:sz w:val="16"/>
              </w:rPr>
            </w:pPr>
            <w:r w:rsidRPr="00190ACA">
              <w:rPr>
                <w:sz w:val="16"/>
              </w:rPr>
              <w:t>AMF name in N2InterfaceAmfInfo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2A3C9"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22C9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624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B596B" w14:textId="77777777" w:rsidR="008A467E" w:rsidRPr="00190ACA" w:rsidRDefault="008A467E" w:rsidP="00190ACA">
            <w:pPr>
              <w:pStyle w:val="TAL"/>
              <w:rPr>
                <w:sz w:val="16"/>
              </w:rPr>
            </w:pPr>
          </w:p>
        </w:tc>
      </w:tr>
      <w:tr w:rsidR="00190ACA" w:rsidRPr="00190ACA" w14:paraId="367373C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9E113" w14:textId="77777777" w:rsidR="008A467E" w:rsidRPr="00190ACA" w:rsidRDefault="008A467E" w:rsidP="00190ACA">
            <w:pPr>
              <w:pStyle w:val="TAL"/>
              <w:rPr>
                <w:sz w:val="16"/>
              </w:rPr>
            </w:pPr>
            <w:r w:rsidRPr="00190ACA">
              <w:rPr>
                <w:sz w:val="16"/>
              </w:rPr>
              <w:t>C4-220117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C53CB" w14:textId="77777777" w:rsidR="008A467E" w:rsidRPr="00190ACA" w:rsidRDefault="008A467E" w:rsidP="00190ACA">
            <w:pPr>
              <w:pStyle w:val="TAL"/>
              <w:rPr>
                <w:sz w:val="16"/>
              </w:rPr>
            </w:pPr>
            <w:r w:rsidRPr="00190ACA">
              <w:rPr>
                <w:sz w:val="16"/>
              </w:rPr>
              <w:t>Incorrect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6DEF"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45D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0FEA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2E2E" w14:textId="77777777" w:rsidR="008A467E" w:rsidRPr="00190ACA" w:rsidRDefault="008A467E" w:rsidP="00190ACA">
            <w:pPr>
              <w:pStyle w:val="TAL"/>
              <w:rPr>
                <w:sz w:val="16"/>
              </w:rPr>
            </w:pPr>
          </w:p>
        </w:tc>
      </w:tr>
      <w:tr w:rsidR="00190ACA" w:rsidRPr="00190ACA" w14:paraId="5F437EB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5831" w14:textId="77777777" w:rsidR="008A467E" w:rsidRPr="00190ACA" w:rsidRDefault="008A467E" w:rsidP="00190ACA">
            <w:pPr>
              <w:pStyle w:val="TAL"/>
              <w:rPr>
                <w:sz w:val="16"/>
              </w:rPr>
            </w:pPr>
            <w:r w:rsidRPr="00190ACA">
              <w:rPr>
                <w:sz w:val="16"/>
              </w:rPr>
              <w:t>C4-220118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05AD" w14:textId="77777777" w:rsidR="008A467E" w:rsidRPr="00190ACA" w:rsidRDefault="008A467E" w:rsidP="00190ACA">
            <w:pPr>
              <w:pStyle w:val="TAL"/>
              <w:rPr>
                <w:sz w:val="16"/>
              </w:rPr>
            </w:pPr>
            <w:r w:rsidRPr="00190ACA">
              <w:rPr>
                <w:sz w:val="16"/>
              </w:rPr>
              <w:t>Incorrect reference in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8854"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C71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CA7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D7878" w14:textId="77777777" w:rsidR="008A467E" w:rsidRPr="00190ACA" w:rsidRDefault="008A467E" w:rsidP="00190ACA">
            <w:pPr>
              <w:pStyle w:val="TAL"/>
              <w:rPr>
                <w:sz w:val="16"/>
              </w:rPr>
            </w:pPr>
            <w:r w:rsidRPr="00190ACA">
              <w:rPr>
                <w:sz w:val="16"/>
              </w:rPr>
              <w:t>C4-220420</w:t>
            </w:r>
          </w:p>
        </w:tc>
      </w:tr>
      <w:tr w:rsidR="00190ACA" w:rsidRPr="00190ACA" w14:paraId="32E271C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0F1F" w14:textId="77777777" w:rsidR="008A467E" w:rsidRPr="00190ACA" w:rsidRDefault="008A467E" w:rsidP="00190ACA">
            <w:pPr>
              <w:pStyle w:val="TAL"/>
              <w:rPr>
                <w:sz w:val="16"/>
              </w:rPr>
            </w:pPr>
            <w:r w:rsidRPr="00190ACA">
              <w:rPr>
                <w:sz w:val="16"/>
              </w:rPr>
              <w:t>C4-220119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F8C5" w14:textId="77777777" w:rsidR="008A467E" w:rsidRPr="00190ACA" w:rsidRDefault="008A467E" w:rsidP="00190ACA">
            <w:pPr>
              <w:pStyle w:val="TAL"/>
              <w:rPr>
                <w:sz w:val="16"/>
              </w:rPr>
            </w:pPr>
            <w:r w:rsidRPr="00190ACA">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6759C"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A58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282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4BC4" w14:textId="77777777" w:rsidR="008A467E" w:rsidRPr="00190ACA" w:rsidRDefault="008A467E" w:rsidP="00190ACA">
            <w:pPr>
              <w:pStyle w:val="TAL"/>
              <w:rPr>
                <w:sz w:val="16"/>
              </w:rPr>
            </w:pPr>
          </w:p>
        </w:tc>
      </w:tr>
      <w:tr w:rsidR="00190ACA" w:rsidRPr="00190ACA" w14:paraId="10EAADC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9A88" w14:textId="77777777" w:rsidR="008A467E" w:rsidRPr="00190ACA" w:rsidRDefault="008A467E" w:rsidP="00190ACA">
            <w:pPr>
              <w:pStyle w:val="TAL"/>
              <w:rPr>
                <w:sz w:val="16"/>
              </w:rPr>
            </w:pPr>
            <w:r w:rsidRPr="00190ACA">
              <w:rPr>
                <w:sz w:val="16"/>
              </w:rPr>
              <w:t>C4-220120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F2DB3" w14:textId="77777777" w:rsidR="008A467E" w:rsidRPr="00190ACA" w:rsidRDefault="008A467E" w:rsidP="00190ACA">
            <w:pPr>
              <w:pStyle w:val="TAL"/>
              <w:rPr>
                <w:sz w:val="16"/>
              </w:rPr>
            </w:pPr>
            <w:r w:rsidRPr="00190ACA">
              <w:rPr>
                <w:sz w:val="16"/>
              </w:rPr>
              <w:t>Returning NRF altered priorities when using the Enhanced NF Discovery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DAC9"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11A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370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A458" w14:textId="77777777" w:rsidR="008A467E" w:rsidRPr="00190ACA" w:rsidRDefault="008A467E" w:rsidP="00190ACA">
            <w:pPr>
              <w:pStyle w:val="TAL"/>
              <w:rPr>
                <w:sz w:val="16"/>
              </w:rPr>
            </w:pPr>
            <w:r w:rsidRPr="00190ACA">
              <w:rPr>
                <w:sz w:val="16"/>
              </w:rPr>
              <w:t>C4-220421</w:t>
            </w:r>
          </w:p>
        </w:tc>
      </w:tr>
      <w:tr w:rsidR="00190ACA" w:rsidRPr="00190ACA" w14:paraId="266CE10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2454" w14:textId="77777777" w:rsidR="008A467E" w:rsidRPr="00190ACA" w:rsidRDefault="008A467E" w:rsidP="00190ACA">
            <w:pPr>
              <w:pStyle w:val="TAL"/>
              <w:rPr>
                <w:sz w:val="16"/>
              </w:rPr>
            </w:pPr>
            <w:r w:rsidRPr="00190ACA">
              <w:rPr>
                <w:sz w:val="16"/>
              </w:rPr>
              <w:t>C4-220121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621C" w14:textId="77777777" w:rsidR="008A467E" w:rsidRPr="00190ACA" w:rsidRDefault="008A467E" w:rsidP="00190ACA">
            <w:pPr>
              <w:pStyle w:val="TAL"/>
              <w:rPr>
                <w:sz w:val="16"/>
              </w:rPr>
            </w:pPr>
            <w:r w:rsidRPr="00190ACA">
              <w:rPr>
                <w:sz w:val="16"/>
              </w:rPr>
              <w:t>Authorization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C3D4"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9F4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BBCB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825C" w14:textId="77777777" w:rsidR="008A467E" w:rsidRPr="00190ACA" w:rsidRDefault="008A467E" w:rsidP="00190ACA">
            <w:pPr>
              <w:pStyle w:val="TAL"/>
              <w:rPr>
                <w:sz w:val="16"/>
              </w:rPr>
            </w:pPr>
          </w:p>
        </w:tc>
      </w:tr>
      <w:tr w:rsidR="00190ACA" w:rsidRPr="00190ACA" w14:paraId="1EB5C72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0DE8C" w14:textId="77777777" w:rsidR="008A467E" w:rsidRPr="00190ACA" w:rsidRDefault="008A467E" w:rsidP="00190ACA">
            <w:pPr>
              <w:pStyle w:val="TAL"/>
              <w:rPr>
                <w:sz w:val="16"/>
              </w:rPr>
            </w:pPr>
            <w:r w:rsidRPr="00190ACA">
              <w:rPr>
                <w:sz w:val="16"/>
              </w:rPr>
              <w:t>C4-220122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6C03" w14:textId="77777777" w:rsidR="008A467E" w:rsidRPr="00190ACA" w:rsidRDefault="008A467E" w:rsidP="00190ACA">
            <w:pPr>
              <w:pStyle w:val="TAL"/>
              <w:rPr>
                <w:sz w:val="16"/>
              </w:rPr>
            </w:pPr>
            <w:r w:rsidRPr="00190ACA">
              <w:rPr>
                <w:sz w:val="16"/>
              </w:rPr>
              <w:t>Notification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A900C"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4F7D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115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79B83" w14:textId="77777777" w:rsidR="008A467E" w:rsidRPr="00190ACA" w:rsidRDefault="008A467E" w:rsidP="00190ACA">
            <w:pPr>
              <w:pStyle w:val="TAL"/>
              <w:rPr>
                <w:sz w:val="16"/>
              </w:rPr>
            </w:pPr>
          </w:p>
        </w:tc>
      </w:tr>
      <w:tr w:rsidR="00190ACA" w:rsidRPr="00190ACA" w14:paraId="66A001D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53553" w14:textId="77777777" w:rsidR="008A467E" w:rsidRPr="00190ACA" w:rsidRDefault="008A467E" w:rsidP="00190ACA">
            <w:pPr>
              <w:pStyle w:val="TAL"/>
              <w:rPr>
                <w:sz w:val="16"/>
              </w:rPr>
            </w:pPr>
            <w:r w:rsidRPr="00190ACA">
              <w:rPr>
                <w:sz w:val="16"/>
              </w:rPr>
              <w:t>C4-220123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B800D" w14:textId="77777777" w:rsidR="008A467E" w:rsidRPr="00190ACA" w:rsidRDefault="008A467E" w:rsidP="00190ACA">
            <w:pPr>
              <w:pStyle w:val="TAL"/>
              <w:rPr>
                <w:sz w:val="16"/>
              </w:rPr>
            </w:pPr>
            <w:r w:rsidRPr="00190ACA">
              <w:rPr>
                <w:sz w:val="16"/>
              </w:rPr>
              <w:t>UAS Capability Indication for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56D3"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BD045"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A4F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2632" w14:textId="77777777" w:rsidR="008A467E" w:rsidRPr="00190ACA" w:rsidRDefault="008A467E" w:rsidP="00190ACA">
            <w:pPr>
              <w:pStyle w:val="TAL"/>
              <w:rPr>
                <w:sz w:val="16"/>
              </w:rPr>
            </w:pPr>
            <w:r w:rsidRPr="00190ACA">
              <w:rPr>
                <w:sz w:val="16"/>
              </w:rPr>
              <w:t>C4-220365</w:t>
            </w:r>
          </w:p>
        </w:tc>
      </w:tr>
      <w:tr w:rsidR="00190ACA" w:rsidRPr="00190ACA" w14:paraId="3F06A8E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26480" w14:textId="77777777" w:rsidR="008A467E" w:rsidRPr="00190ACA" w:rsidRDefault="008A467E" w:rsidP="00190ACA">
            <w:pPr>
              <w:pStyle w:val="TAL"/>
              <w:rPr>
                <w:sz w:val="16"/>
              </w:rPr>
            </w:pPr>
            <w:r w:rsidRPr="00190ACA">
              <w:rPr>
                <w:sz w:val="16"/>
              </w:rPr>
              <w:t>C4-220124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5777" w14:textId="77777777" w:rsidR="008A467E" w:rsidRPr="00190ACA" w:rsidRDefault="008A467E" w:rsidP="00190ACA">
            <w:pPr>
              <w:pStyle w:val="TAL"/>
              <w:rPr>
                <w:sz w:val="16"/>
              </w:rPr>
            </w:pPr>
            <w:r w:rsidRPr="00190ACA">
              <w:rPr>
                <w:sz w:val="16"/>
              </w:rPr>
              <w:t>UAS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6FB0"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655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83F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6DA2" w14:textId="77777777" w:rsidR="008A467E" w:rsidRPr="00190ACA" w:rsidRDefault="008A467E" w:rsidP="00190ACA">
            <w:pPr>
              <w:pStyle w:val="TAL"/>
              <w:rPr>
                <w:sz w:val="16"/>
              </w:rPr>
            </w:pPr>
          </w:p>
        </w:tc>
      </w:tr>
      <w:tr w:rsidR="00190ACA" w:rsidRPr="00190ACA" w14:paraId="2334908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A9F0" w14:textId="77777777" w:rsidR="008A467E" w:rsidRPr="00190ACA" w:rsidRDefault="008A467E" w:rsidP="00190ACA">
            <w:pPr>
              <w:pStyle w:val="TAL"/>
              <w:rPr>
                <w:sz w:val="16"/>
              </w:rPr>
            </w:pPr>
            <w:r w:rsidRPr="00190ACA">
              <w:rPr>
                <w:sz w:val="16"/>
              </w:rPr>
              <w:t>C4-220125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5E56" w14:textId="77777777" w:rsidR="008A467E" w:rsidRPr="00190ACA" w:rsidRDefault="008A467E" w:rsidP="00190ACA">
            <w:pPr>
              <w:pStyle w:val="TAL"/>
              <w:rPr>
                <w:sz w:val="16"/>
              </w:rPr>
            </w:pPr>
            <w:r w:rsidRPr="00190ACA">
              <w:rPr>
                <w:sz w:val="16"/>
              </w:rPr>
              <w:t>Non configured AccessType for NSAC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F6B6"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8C6B"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B8B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42823" w14:textId="77777777" w:rsidR="008A467E" w:rsidRPr="00190ACA" w:rsidRDefault="008A467E" w:rsidP="00190ACA">
            <w:pPr>
              <w:pStyle w:val="TAL"/>
              <w:rPr>
                <w:sz w:val="16"/>
              </w:rPr>
            </w:pPr>
          </w:p>
        </w:tc>
      </w:tr>
      <w:tr w:rsidR="00190ACA" w:rsidRPr="00190ACA" w14:paraId="40B29D8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914EF" w14:textId="77777777" w:rsidR="008A467E" w:rsidRPr="00190ACA" w:rsidRDefault="008A467E" w:rsidP="00190ACA">
            <w:pPr>
              <w:pStyle w:val="TAL"/>
              <w:rPr>
                <w:sz w:val="16"/>
              </w:rPr>
            </w:pPr>
            <w:r w:rsidRPr="00190ACA">
              <w:rPr>
                <w:sz w:val="16"/>
              </w:rPr>
              <w:t>C4-220126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EDC4" w14:textId="77777777" w:rsidR="008A467E" w:rsidRPr="00190ACA" w:rsidRDefault="008A467E" w:rsidP="00190ACA">
            <w:pPr>
              <w:pStyle w:val="TAL"/>
              <w:rPr>
                <w:sz w:val="16"/>
              </w:rPr>
            </w:pPr>
            <w:r w:rsidRPr="00190ACA">
              <w:rPr>
                <w:sz w:val="16"/>
              </w:rPr>
              <w:t>EAC Notification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242FB"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7BAA"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4F27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7510" w14:textId="77777777" w:rsidR="008A467E" w:rsidRPr="00190ACA" w:rsidRDefault="008A467E" w:rsidP="00190ACA">
            <w:pPr>
              <w:pStyle w:val="TAL"/>
              <w:rPr>
                <w:sz w:val="16"/>
              </w:rPr>
            </w:pPr>
          </w:p>
        </w:tc>
      </w:tr>
      <w:tr w:rsidR="00190ACA" w:rsidRPr="00190ACA" w14:paraId="60D5B72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174FF" w14:textId="77777777" w:rsidR="008A467E" w:rsidRPr="00190ACA" w:rsidRDefault="008A467E" w:rsidP="00190ACA">
            <w:pPr>
              <w:pStyle w:val="TAL"/>
              <w:rPr>
                <w:sz w:val="16"/>
              </w:rPr>
            </w:pPr>
            <w:r w:rsidRPr="00190ACA">
              <w:rPr>
                <w:sz w:val="16"/>
              </w:rPr>
              <w:t>C4-220127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21C47" w14:textId="77777777" w:rsidR="008A467E" w:rsidRPr="00190ACA" w:rsidRDefault="008A467E" w:rsidP="00190ACA">
            <w:pPr>
              <w:pStyle w:val="TAL"/>
              <w:rPr>
                <w:sz w:val="16"/>
              </w:rPr>
            </w:pPr>
            <w:r w:rsidRPr="00190ACA">
              <w:rPr>
                <w:sz w:val="16"/>
              </w:rPr>
              <w:t>NSAC for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87C3"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37FA"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C607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801D" w14:textId="77777777" w:rsidR="008A467E" w:rsidRPr="00190ACA" w:rsidRDefault="008A467E" w:rsidP="00190ACA">
            <w:pPr>
              <w:pStyle w:val="TAL"/>
              <w:rPr>
                <w:sz w:val="16"/>
              </w:rPr>
            </w:pPr>
            <w:r w:rsidRPr="00190ACA">
              <w:rPr>
                <w:sz w:val="16"/>
              </w:rPr>
              <w:t>C4-220372</w:t>
            </w:r>
          </w:p>
        </w:tc>
      </w:tr>
      <w:tr w:rsidR="00190ACA" w:rsidRPr="00190ACA" w14:paraId="05F2D89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0D646" w14:textId="77777777" w:rsidR="008A467E" w:rsidRPr="00190ACA" w:rsidRDefault="008A467E" w:rsidP="00190ACA">
            <w:pPr>
              <w:pStyle w:val="TAL"/>
              <w:rPr>
                <w:sz w:val="16"/>
              </w:rPr>
            </w:pPr>
            <w:r w:rsidRPr="00190ACA">
              <w:rPr>
                <w:sz w:val="16"/>
              </w:rPr>
              <w:t>C4-220128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8F341" w14:textId="77777777" w:rsidR="008A467E" w:rsidRPr="00190ACA" w:rsidRDefault="008A467E" w:rsidP="00190ACA">
            <w:pPr>
              <w:pStyle w:val="TAL"/>
              <w:rPr>
                <w:sz w:val="16"/>
              </w:rPr>
            </w:pPr>
            <w:r w:rsidRPr="00190ACA">
              <w:rPr>
                <w:sz w:val="16"/>
              </w:rPr>
              <w:t>User consent for analytics and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8C475"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7DB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CA3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79F0" w14:textId="77777777" w:rsidR="008A467E" w:rsidRPr="00190ACA" w:rsidRDefault="008A467E" w:rsidP="00190ACA">
            <w:pPr>
              <w:pStyle w:val="TAL"/>
              <w:rPr>
                <w:sz w:val="16"/>
              </w:rPr>
            </w:pPr>
            <w:r w:rsidRPr="00190ACA">
              <w:rPr>
                <w:sz w:val="16"/>
              </w:rPr>
              <w:t>C4-220366</w:t>
            </w:r>
          </w:p>
        </w:tc>
      </w:tr>
      <w:tr w:rsidR="00190ACA" w:rsidRPr="00190ACA" w14:paraId="1A072A4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CAC37" w14:textId="77777777" w:rsidR="008A467E" w:rsidRPr="00190ACA" w:rsidRDefault="008A467E" w:rsidP="00190ACA">
            <w:pPr>
              <w:pStyle w:val="TAL"/>
              <w:rPr>
                <w:sz w:val="16"/>
              </w:rPr>
            </w:pPr>
            <w:r w:rsidRPr="00190ACA">
              <w:rPr>
                <w:sz w:val="16"/>
              </w:rPr>
              <w:t>C4-220129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A81F" w14:textId="77777777" w:rsidR="008A467E" w:rsidRPr="00190ACA" w:rsidRDefault="008A467E" w:rsidP="00190ACA">
            <w:pPr>
              <w:pStyle w:val="TAL"/>
              <w:rPr>
                <w:sz w:val="16"/>
              </w:rPr>
            </w:pPr>
            <w:r w:rsidRPr="00190ACA">
              <w:rPr>
                <w:sz w:val="16"/>
              </w:rPr>
              <w:t>User consent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9ADEA"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1BF35"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F58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E208" w14:textId="77777777" w:rsidR="008A467E" w:rsidRPr="00190ACA" w:rsidRDefault="008A467E" w:rsidP="00190ACA">
            <w:pPr>
              <w:pStyle w:val="TAL"/>
              <w:rPr>
                <w:sz w:val="16"/>
              </w:rPr>
            </w:pPr>
          </w:p>
        </w:tc>
      </w:tr>
      <w:tr w:rsidR="00190ACA" w:rsidRPr="00190ACA" w14:paraId="616EC58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58FC" w14:textId="77777777" w:rsidR="008A467E" w:rsidRPr="00190ACA" w:rsidRDefault="008A467E" w:rsidP="00190ACA">
            <w:pPr>
              <w:pStyle w:val="TAL"/>
              <w:rPr>
                <w:sz w:val="16"/>
              </w:rPr>
            </w:pPr>
            <w:r w:rsidRPr="00190ACA">
              <w:rPr>
                <w:sz w:val="16"/>
              </w:rPr>
              <w:t>C4-220130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6CB3" w14:textId="77777777" w:rsidR="008A467E" w:rsidRPr="00190ACA" w:rsidRDefault="008A467E" w:rsidP="00190ACA">
            <w:pPr>
              <w:pStyle w:val="TAL"/>
              <w:rPr>
                <w:sz w:val="16"/>
              </w:rPr>
            </w:pPr>
            <w:r w:rsidRPr="00190ACA">
              <w:rPr>
                <w:sz w:val="16"/>
              </w:rPr>
              <w:t>Address mapping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5EEDC"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9540D"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A406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91EB" w14:textId="77777777" w:rsidR="008A467E" w:rsidRPr="00190ACA" w:rsidRDefault="008A467E" w:rsidP="00190ACA">
            <w:pPr>
              <w:pStyle w:val="TAL"/>
              <w:rPr>
                <w:sz w:val="16"/>
              </w:rPr>
            </w:pPr>
          </w:p>
        </w:tc>
      </w:tr>
      <w:tr w:rsidR="00190ACA" w:rsidRPr="00190ACA" w14:paraId="08597BA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A29D" w14:textId="77777777" w:rsidR="008A467E" w:rsidRPr="00190ACA" w:rsidRDefault="008A467E" w:rsidP="00190ACA">
            <w:pPr>
              <w:pStyle w:val="TAL"/>
              <w:rPr>
                <w:sz w:val="16"/>
              </w:rPr>
            </w:pPr>
            <w:r w:rsidRPr="00190ACA">
              <w:rPr>
                <w:sz w:val="16"/>
              </w:rPr>
              <w:t>C4-220131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44C8F" w14:textId="77777777" w:rsidR="008A467E" w:rsidRPr="00190ACA" w:rsidRDefault="008A467E" w:rsidP="00190ACA">
            <w:pPr>
              <w:pStyle w:val="TAL"/>
              <w:rPr>
                <w:sz w:val="16"/>
              </w:rPr>
            </w:pPr>
            <w:r w:rsidRPr="00190ACA">
              <w:rPr>
                <w:sz w:val="16"/>
              </w:rPr>
              <w:t>Schedule location time for GMLC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D69A"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A4D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1BBB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5ADC" w14:textId="77777777" w:rsidR="008A467E" w:rsidRPr="00190ACA" w:rsidRDefault="008A467E" w:rsidP="00190ACA">
            <w:pPr>
              <w:pStyle w:val="TAL"/>
              <w:rPr>
                <w:sz w:val="16"/>
              </w:rPr>
            </w:pPr>
            <w:r w:rsidRPr="00190ACA">
              <w:rPr>
                <w:sz w:val="16"/>
              </w:rPr>
              <w:t>C4-220368</w:t>
            </w:r>
          </w:p>
        </w:tc>
      </w:tr>
      <w:tr w:rsidR="00190ACA" w:rsidRPr="00190ACA" w14:paraId="21750D1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A2F7A" w14:textId="77777777" w:rsidR="008A467E" w:rsidRPr="00190ACA" w:rsidRDefault="008A467E" w:rsidP="00190ACA">
            <w:pPr>
              <w:pStyle w:val="TAL"/>
              <w:rPr>
                <w:sz w:val="16"/>
              </w:rPr>
            </w:pPr>
            <w:r w:rsidRPr="00190ACA">
              <w:rPr>
                <w:sz w:val="16"/>
              </w:rPr>
              <w:t>C4-220132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C4BCA" w14:textId="77777777" w:rsidR="008A467E" w:rsidRPr="00190ACA" w:rsidRDefault="008A467E" w:rsidP="00190ACA">
            <w:pPr>
              <w:pStyle w:val="TAL"/>
              <w:rPr>
                <w:sz w:val="16"/>
              </w:rPr>
            </w:pPr>
            <w:r w:rsidRPr="00190ACA">
              <w:rPr>
                <w:sz w:val="16"/>
              </w:rPr>
              <w:t>Schedule location time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5096"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459EA"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A548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95D0" w14:textId="77777777" w:rsidR="008A467E" w:rsidRPr="00190ACA" w:rsidRDefault="008A467E" w:rsidP="00190ACA">
            <w:pPr>
              <w:pStyle w:val="TAL"/>
              <w:rPr>
                <w:sz w:val="16"/>
              </w:rPr>
            </w:pPr>
            <w:r w:rsidRPr="00190ACA">
              <w:rPr>
                <w:sz w:val="16"/>
              </w:rPr>
              <w:t>C4-220369</w:t>
            </w:r>
          </w:p>
        </w:tc>
      </w:tr>
      <w:tr w:rsidR="00190ACA" w:rsidRPr="00190ACA" w14:paraId="5733CC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7ACE" w14:textId="77777777" w:rsidR="008A467E" w:rsidRPr="00190ACA" w:rsidRDefault="008A467E" w:rsidP="00190ACA">
            <w:pPr>
              <w:pStyle w:val="TAL"/>
              <w:rPr>
                <w:sz w:val="16"/>
              </w:rPr>
            </w:pPr>
            <w:r w:rsidRPr="00190ACA">
              <w:rPr>
                <w:sz w:val="16"/>
              </w:rPr>
              <w:t>C4-220133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EFB4" w14:textId="77777777" w:rsidR="008A467E" w:rsidRPr="00190ACA" w:rsidRDefault="008A467E" w:rsidP="00190ACA">
            <w:pPr>
              <w:pStyle w:val="TAL"/>
              <w:rPr>
                <w:sz w:val="16"/>
              </w:rPr>
            </w:pPr>
            <w:r w:rsidRPr="00190ACA">
              <w:rPr>
                <w:sz w:val="16"/>
              </w:rPr>
              <w:t>Schedule location time for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8F14"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BF10"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1CFF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C419" w14:textId="77777777" w:rsidR="008A467E" w:rsidRPr="00190ACA" w:rsidRDefault="008A467E" w:rsidP="00190ACA">
            <w:pPr>
              <w:pStyle w:val="TAL"/>
              <w:rPr>
                <w:sz w:val="16"/>
              </w:rPr>
            </w:pPr>
          </w:p>
        </w:tc>
      </w:tr>
      <w:tr w:rsidR="00190ACA" w:rsidRPr="00190ACA" w14:paraId="50E9F79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66B88" w14:textId="77777777" w:rsidR="008A467E" w:rsidRPr="00190ACA" w:rsidRDefault="008A467E" w:rsidP="00190ACA">
            <w:pPr>
              <w:pStyle w:val="TAL"/>
              <w:rPr>
                <w:sz w:val="16"/>
              </w:rPr>
            </w:pPr>
            <w:r w:rsidRPr="00190ACA">
              <w:rPr>
                <w:sz w:val="16"/>
              </w:rPr>
              <w:lastRenderedPageBreak/>
              <w:t>C4-220134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84448" w14:textId="77777777" w:rsidR="008A467E" w:rsidRPr="00190ACA" w:rsidRDefault="008A467E" w:rsidP="00190ACA">
            <w:pPr>
              <w:pStyle w:val="TAL"/>
              <w:rPr>
                <w:sz w:val="16"/>
              </w:rPr>
            </w:pPr>
            <w:r w:rsidRPr="00190ACA">
              <w:rPr>
                <w:sz w:val="16"/>
              </w:rPr>
              <w:t>Adding restriction for Wildcard SD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04C01"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0B800"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B8B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CAE1" w14:textId="77777777" w:rsidR="008A467E" w:rsidRPr="00190ACA" w:rsidRDefault="008A467E" w:rsidP="00190ACA">
            <w:pPr>
              <w:pStyle w:val="TAL"/>
              <w:rPr>
                <w:sz w:val="16"/>
              </w:rPr>
            </w:pPr>
          </w:p>
        </w:tc>
      </w:tr>
      <w:tr w:rsidR="00190ACA" w:rsidRPr="00190ACA" w14:paraId="0932EE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D7F74" w14:textId="77777777" w:rsidR="008A467E" w:rsidRPr="00190ACA" w:rsidRDefault="008A467E" w:rsidP="00190ACA">
            <w:pPr>
              <w:pStyle w:val="TAL"/>
              <w:rPr>
                <w:sz w:val="16"/>
              </w:rPr>
            </w:pPr>
            <w:r w:rsidRPr="00190ACA">
              <w:rPr>
                <w:sz w:val="16"/>
              </w:rPr>
              <w:t>C4-220135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662B" w14:textId="77777777" w:rsidR="008A467E" w:rsidRPr="00190ACA" w:rsidRDefault="008A467E" w:rsidP="00190ACA">
            <w:pPr>
              <w:pStyle w:val="TAL"/>
              <w:rPr>
                <w:sz w:val="16"/>
              </w:rPr>
            </w:pPr>
            <w:r w:rsidRPr="00190ACA">
              <w:rPr>
                <w:sz w:val="16"/>
              </w:rPr>
              <w:t>Discussion paper on 3gpp-Sbi-Asserted-Plmn-Id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8871" w14:textId="77777777" w:rsidR="008A467E" w:rsidRPr="00190ACA" w:rsidRDefault="008A467E" w:rsidP="00190ACA">
            <w:pPr>
              <w:pStyle w:val="TAL"/>
              <w:rPr>
                <w:sz w:val="16"/>
              </w:rPr>
            </w:pPr>
            <w:r w:rsidRPr="00190ACA">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249A"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01B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56DD1" w14:textId="77777777" w:rsidR="008A467E" w:rsidRPr="00190ACA" w:rsidRDefault="008A467E" w:rsidP="00190ACA">
            <w:pPr>
              <w:pStyle w:val="TAL"/>
              <w:rPr>
                <w:sz w:val="16"/>
              </w:rPr>
            </w:pPr>
          </w:p>
        </w:tc>
      </w:tr>
      <w:tr w:rsidR="00190ACA" w:rsidRPr="00190ACA" w14:paraId="43D55AA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DC46" w14:textId="77777777" w:rsidR="008A467E" w:rsidRPr="00190ACA" w:rsidRDefault="008A467E" w:rsidP="00190ACA">
            <w:pPr>
              <w:pStyle w:val="TAL"/>
              <w:rPr>
                <w:sz w:val="16"/>
              </w:rPr>
            </w:pPr>
            <w:r w:rsidRPr="00190ACA">
              <w:rPr>
                <w:sz w:val="16"/>
              </w:rPr>
              <w:t>C4-220136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1530" w14:textId="77777777" w:rsidR="008A467E" w:rsidRPr="00190ACA" w:rsidRDefault="008A467E" w:rsidP="00190ACA">
            <w:pPr>
              <w:pStyle w:val="TAL"/>
              <w:rPr>
                <w:sz w:val="16"/>
              </w:rPr>
            </w:pPr>
            <w:r w:rsidRPr="00190ACA">
              <w:rPr>
                <w:sz w:val="16"/>
              </w:rPr>
              <w:t>New WID on Non-Seamless WLAN offload Authentication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AF47"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7034B"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3F8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9587" w14:textId="77777777" w:rsidR="008A467E" w:rsidRPr="00190ACA" w:rsidRDefault="008A467E" w:rsidP="00190ACA">
            <w:pPr>
              <w:pStyle w:val="TAL"/>
              <w:rPr>
                <w:sz w:val="16"/>
              </w:rPr>
            </w:pPr>
            <w:r w:rsidRPr="00190ACA">
              <w:rPr>
                <w:sz w:val="16"/>
              </w:rPr>
              <w:t>C4-220349</w:t>
            </w:r>
          </w:p>
        </w:tc>
      </w:tr>
      <w:tr w:rsidR="00190ACA" w:rsidRPr="00190ACA" w14:paraId="3017030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516C" w14:textId="77777777" w:rsidR="008A467E" w:rsidRPr="00190ACA" w:rsidRDefault="008A467E" w:rsidP="00190ACA">
            <w:pPr>
              <w:pStyle w:val="TAL"/>
              <w:rPr>
                <w:sz w:val="16"/>
              </w:rPr>
            </w:pPr>
            <w:r w:rsidRPr="00190ACA">
              <w:rPr>
                <w:sz w:val="16"/>
              </w:rPr>
              <w:t>C4-220137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8D61" w14:textId="77777777" w:rsidR="008A467E" w:rsidRPr="00190ACA" w:rsidRDefault="008A467E" w:rsidP="00190ACA">
            <w:pPr>
              <w:pStyle w:val="TAL"/>
              <w:rPr>
                <w:sz w:val="16"/>
              </w:rPr>
            </w:pPr>
            <w:r w:rsidRPr="00190ACA">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8080" w14:textId="77777777" w:rsidR="008A467E" w:rsidRPr="00190ACA" w:rsidRDefault="008A467E" w:rsidP="00190ACA">
            <w:pPr>
              <w:pStyle w:val="TAL"/>
              <w:rPr>
                <w:sz w:val="16"/>
              </w:rPr>
            </w:pPr>
            <w:r w:rsidRPr="00190AC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AC8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DA4F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E5D1D" w14:textId="77777777" w:rsidR="008A467E" w:rsidRPr="00190ACA" w:rsidRDefault="008A467E" w:rsidP="00190ACA">
            <w:pPr>
              <w:pStyle w:val="TAL"/>
              <w:rPr>
                <w:sz w:val="16"/>
              </w:rPr>
            </w:pPr>
            <w:r w:rsidRPr="00190ACA">
              <w:rPr>
                <w:sz w:val="16"/>
              </w:rPr>
              <w:t>C4-220344</w:t>
            </w:r>
          </w:p>
        </w:tc>
      </w:tr>
      <w:tr w:rsidR="00190ACA" w:rsidRPr="00190ACA" w14:paraId="65917A0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965A" w14:textId="77777777" w:rsidR="008A467E" w:rsidRPr="00190ACA" w:rsidRDefault="008A467E" w:rsidP="00190ACA">
            <w:pPr>
              <w:pStyle w:val="TAL"/>
              <w:rPr>
                <w:sz w:val="16"/>
              </w:rPr>
            </w:pPr>
            <w:r w:rsidRPr="00190ACA">
              <w:rPr>
                <w:sz w:val="16"/>
              </w:rPr>
              <w:t>C4-220138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FC18" w14:textId="77777777" w:rsidR="008A467E" w:rsidRPr="00190ACA" w:rsidRDefault="008A467E" w:rsidP="00190ACA">
            <w:pPr>
              <w:pStyle w:val="TAL"/>
              <w:rPr>
                <w:sz w:val="16"/>
              </w:rPr>
            </w:pPr>
            <w:r w:rsidRPr="00190ACA">
              <w:rPr>
                <w:sz w:val="16"/>
              </w:rPr>
              <w:t>SOR-AF as NF consumer of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193C" w14:textId="77777777" w:rsidR="008A467E" w:rsidRPr="00190ACA" w:rsidRDefault="008A467E" w:rsidP="00190ACA">
            <w:pPr>
              <w:pStyle w:val="TAL"/>
              <w:rPr>
                <w:sz w:val="16"/>
              </w:rPr>
            </w:pPr>
            <w:r w:rsidRPr="00190AC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D7A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1F1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DE79" w14:textId="77777777" w:rsidR="008A467E" w:rsidRPr="00190ACA" w:rsidRDefault="008A467E" w:rsidP="00190ACA">
            <w:pPr>
              <w:pStyle w:val="TAL"/>
              <w:rPr>
                <w:sz w:val="16"/>
              </w:rPr>
            </w:pPr>
          </w:p>
        </w:tc>
      </w:tr>
      <w:tr w:rsidR="00190ACA" w:rsidRPr="00190ACA" w14:paraId="004CB92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8575" w14:textId="77777777" w:rsidR="008A467E" w:rsidRPr="00190ACA" w:rsidRDefault="008A467E" w:rsidP="00190ACA">
            <w:pPr>
              <w:pStyle w:val="TAL"/>
              <w:rPr>
                <w:sz w:val="16"/>
              </w:rPr>
            </w:pPr>
            <w:r w:rsidRPr="00190ACA">
              <w:rPr>
                <w:sz w:val="16"/>
              </w:rPr>
              <w:t>C4-220139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68E1B" w14:textId="77777777" w:rsidR="008A467E" w:rsidRPr="00190ACA" w:rsidRDefault="008A467E" w:rsidP="00190ACA">
            <w:pPr>
              <w:pStyle w:val="TAL"/>
              <w:rPr>
                <w:sz w:val="16"/>
              </w:rPr>
            </w:pPr>
            <w:r w:rsidRPr="00190ACA">
              <w:rPr>
                <w:sz w:val="16"/>
              </w:rPr>
              <w:t>Addition of SOR-CMCI related attribute as input to SP-AF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68EB" w14:textId="77777777" w:rsidR="008A467E" w:rsidRPr="00190ACA" w:rsidRDefault="008A467E" w:rsidP="00190ACA">
            <w:pPr>
              <w:pStyle w:val="TAL"/>
              <w:rPr>
                <w:sz w:val="16"/>
              </w:rPr>
            </w:pPr>
            <w:r w:rsidRPr="00190AC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C14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C78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30327" w14:textId="77777777" w:rsidR="008A467E" w:rsidRPr="00190ACA" w:rsidRDefault="008A467E" w:rsidP="00190ACA">
            <w:pPr>
              <w:pStyle w:val="TAL"/>
              <w:rPr>
                <w:sz w:val="16"/>
              </w:rPr>
            </w:pPr>
          </w:p>
        </w:tc>
      </w:tr>
      <w:tr w:rsidR="00190ACA" w:rsidRPr="00190ACA" w14:paraId="1761CA2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BED1" w14:textId="77777777" w:rsidR="008A467E" w:rsidRPr="00190ACA" w:rsidRDefault="008A467E" w:rsidP="00190ACA">
            <w:pPr>
              <w:pStyle w:val="TAL"/>
              <w:rPr>
                <w:sz w:val="16"/>
              </w:rPr>
            </w:pPr>
            <w:r w:rsidRPr="00190ACA">
              <w:rPr>
                <w:sz w:val="16"/>
              </w:rPr>
              <w:t>C4-220140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3289F" w14:textId="77777777" w:rsidR="008A467E" w:rsidRPr="00190ACA" w:rsidRDefault="008A467E" w:rsidP="00190ACA">
            <w:pPr>
              <w:pStyle w:val="TAL"/>
              <w:rPr>
                <w:sz w:val="16"/>
              </w:rPr>
            </w:pPr>
            <w:r w:rsidRPr="00190ACA">
              <w:rPr>
                <w:sz w:val="16"/>
              </w:rPr>
              <w:t>PDU session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5C05"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0C6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841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03FF1" w14:textId="77777777" w:rsidR="008A467E" w:rsidRPr="00190ACA" w:rsidRDefault="008A467E" w:rsidP="00190ACA">
            <w:pPr>
              <w:pStyle w:val="TAL"/>
              <w:rPr>
                <w:sz w:val="16"/>
              </w:rPr>
            </w:pPr>
            <w:r w:rsidRPr="00190ACA">
              <w:rPr>
                <w:sz w:val="16"/>
              </w:rPr>
              <w:t>C4-220356</w:t>
            </w:r>
          </w:p>
        </w:tc>
      </w:tr>
      <w:tr w:rsidR="00190ACA" w:rsidRPr="00190ACA" w14:paraId="0D125F4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43C11" w14:textId="77777777" w:rsidR="008A467E" w:rsidRPr="00190ACA" w:rsidRDefault="008A467E" w:rsidP="00190ACA">
            <w:pPr>
              <w:pStyle w:val="TAL"/>
              <w:rPr>
                <w:sz w:val="16"/>
              </w:rPr>
            </w:pPr>
            <w:r w:rsidRPr="00190ACA">
              <w:rPr>
                <w:sz w:val="16"/>
              </w:rPr>
              <w:t>C4-220141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171D" w14:textId="77777777" w:rsidR="008A467E" w:rsidRPr="00190ACA" w:rsidRDefault="008A467E" w:rsidP="00190ACA">
            <w:pPr>
              <w:pStyle w:val="TAL"/>
              <w:rPr>
                <w:sz w:val="16"/>
              </w:rPr>
            </w:pPr>
            <w:r w:rsidRPr="00190ACA">
              <w:rPr>
                <w:sz w:val="16"/>
              </w:rPr>
              <w:t>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0A38E"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474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DCE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FBA7E" w14:textId="77777777" w:rsidR="008A467E" w:rsidRPr="00190ACA" w:rsidRDefault="008A467E" w:rsidP="00190ACA">
            <w:pPr>
              <w:pStyle w:val="TAL"/>
              <w:rPr>
                <w:sz w:val="16"/>
              </w:rPr>
            </w:pPr>
          </w:p>
        </w:tc>
      </w:tr>
      <w:tr w:rsidR="00190ACA" w:rsidRPr="00190ACA" w14:paraId="385D27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B330" w14:textId="77777777" w:rsidR="008A467E" w:rsidRPr="00190ACA" w:rsidRDefault="008A467E" w:rsidP="00190ACA">
            <w:pPr>
              <w:pStyle w:val="TAL"/>
              <w:rPr>
                <w:sz w:val="16"/>
              </w:rPr>
            </w:pPr>
            <w:r w:rsidRPr="00190ACA">
              <w:rPr>
                <w:sz w:val="16"/>
              </w:rPr>
              <w:t>C4-220142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0457" w14:textId="77777777" w:rsidR="008A467E" w:rsidRPr="00190ACA" w:rsidRDefault="008A467E" w:rsidP="00190ACA">
            <w:pPr>
              <w:pStyle w:val="TAL"/>
              <w:rPr>
                <w:sz w:val="16"/>
              </w:rPr>
            </w:pPr>
            <w:r w:rsidRPr="00190ACA">
              <w:rPr>
                <w:sz w:val="16"/>
              </w:rPr>
              <w:t>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C5785"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61F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8C94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512E" w14:textId="77777777" w:rsidR="008A467E" w:rsidRPr="00190ACA" w:rsidRDefault="008A467E" w:rsidP="00190ACA">
            <w:pPr>
              <w:pStyle w:val="TAL"/>
              <w:rPr>
                <w:sz w:val="16"/>
              </w:rPr>
            </w:pPr>
          </w:p>
        </w:tc>
      </w:tr>
      <w:tr w:rsidR="00190ACA" w:rsidRPr="00190ACA" w14:paraId="378529B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FB83B" w14:textId="77777777" w:rsidR="008A467E" w:rsidRPr="00190ACA" w:rsidRDefault="008A467E" w:rsidP="00190ACA">
            <w:pPr>
              <w:pStyle w:val="TAL"/>
              <w:rPr>
                <w:sz w:val="16"/>
              </w:rPr>
            </w:pPr>
            <w:r w:rsidRPr="00190ACA">
              <w:rPr>
                <w:sz w:val="16"/>
              </w:rPr>
              <w:t>C4-220143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92F1" w14:textId="77777777" w:rsidR="008A467E" w:rsidRPr="00190ACA" w:rsidRDefault="008A467E" w:rsidP="00190ACA">
            <w:pPr>
              <w:pStyle w:val="TAL"/>
              <w:rPr>
                <w:sz w:val="16"/>
              </w:rPr>
            </w:pPr>
            <w:r w:rsidRPr="00190ACA">
              <w:rPr>
                <w:sz w:val="16"/>
              </w:rPr>
              <w:t>501 Not Implemented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0E36C"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5EB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C042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1172" w14:textId="77777777" w:rsidR="008A467E" w:rsidRPr="00190ACA" w:rsidRDefault="008A467E" w:rsidP="00190ACA">
            <w:pPr>
              <w:pStyle w:val="TAL"/>
              <w:rPr>
                <w:sz w:val="16"/>
              </w:rPr>
            </w:pPr>
          </w:p>
        </w:tc>
      </w:tr>
      <w:tr w:rsidR="00190ACA" w:rsidRPr="00190ACA" w14:paraId="65FB935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3B03" w14:textId="77777777" w:rsidR="008A467E" w:rsidRPr="00190ACA" w:rsidRDefault="008A467E" w:rsidP="00190ACA">
            <w:pPr>
              <w:pStyle w:val="TAL"/>
              <w:rPr>
                <w:sz w:val="16"/>
              </w:rPr>
            </w:pPr>
            <w:r w:rsidRPr="00190ACA">
              <w:rPr>
                <w:sz w:val="16"/>
              </w:rPr>
              <w:t>C4-220144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A587" w14:textId="77777777" w:rsidR="008A467E" w:rsidRPr="00190ACA" w:rsidRDefault="008A467E" w:rsidP="00190ACA">
            <w:pPr>
              <w:pStyle w:val="TAL"/>
              <w:rPr>
                <w:sz w:val="16"/>
              </w:rPr>
            </w:pPr>
            <w:r w:rsidRPr="00190ACA">
              <w:rPr>
                <w:sz w:val="16"/>
              </w:rPr>
              <w:t>pCR_evaluation and conclusions for key issue #3b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F1CD" w14:textId="77777777" w:rsidR="008A467E" w:rsidRPr="00190ACA" w:rsidRDefault="008A467E" w:rsidP="00190ACA">
            <w:pPr>
              <w:pStyle w:val="TAL"/>
              <w:rPr>
                <w:sz w:val="16"/>
              </w:rPr>
            </w:pPr>
            <w:r w:rsidRPr="00190ACA">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236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2AA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5F2AD" w14:textId="77777777" w:rsidR="008A467E" w:rsidRPr="00190ACA" w:rsidRDefault="008A467E" w:rsidP="00190ACA">
            <w:pPr>
              <w:pStyle w:val="TAL"/>
              <w:rPr>
                <w:sz w:val="16"/>
              </w:rPr>
            </w:pPr>
          </w:p>
        </w:tc>
      </w:tr>
      <w:tr w:rsidR="00190ACA" w:rsidRPr="00190ACA" w14:paraId="01BEE94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544D" w14:textId="77777777" w:rsidR="008A467E" w:rsidRPr="00190ACA" w:rsidRDefault="008A467E" w:rsidP="00190ACA">
            <w:pPr>
              <w:pStyle w:val="TAL"/>
              <w:rPr>
                <w:sz w:val="16"/>
              </w:rPr>
            </w:pPr>
            <w:r w:rsidRPr="00190ACA">
              <w:rPr>
                <w:sz w:val="16"/>
              </w:rPr>
              <w:t>C4-220145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11EC" w14:textId="77777777" w:rsidR="008A467E" w:rsidRPr="00190ACA" w:rsidRDefault="008A467E" w:rsidP="00190ACA">
            <w:pPr>
              <w:pStyle w:val="TAL"/>
              <w:rPr>
                <w:sz w:val="16"/>
              </w:rPr>
            </w:pPr>
            <w:r w:rsidRPr="00190ACA">
              <w:rPr>
                <w:sz w:val="16"/>
              </w:rPr>
              <w:t>LS on Routing of IMS traffic via a localized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5FA1"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F759B"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FBE8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5D2A" w14:textId="77777777" w:rsidR="008A467E" w:rsidRPr="00190ACA" w:rsidRDefault="008A467E" w:rsidP="00190ACA">
            <w:pPr>
              <w:pStyle w:val="TAL"/>
              <w:rPr>
                <w:sz w:val="16"/>
              </w:rPr>
            </w:pPr>
          </w:p>
        </w:tc>
      </w:tr>
      <w:tr w:rsidR="00190ACA" w:rsidRPr="00190ACA" w14:paraId="268A77A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0F09" w14:textId="77777777" w:rsidR="008A467E" w:rsidRPr="00190ACA" w:rsidRDefault="008A467E" w:rsidP="00190ACA">
            <w:pPr>
              <w:pStyle w:val="TAL"/>
              <w:rPr>
                <w:sz w:val="16"/>
              </w:rPr>
            </w:pPr>
            <w:r w:rsidRPr="00190ACA">
              <w:rPr>
                <w:sz w:val="16"/>
              </w:rPr>
              <w:t>C4-220146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27A81" w14:textId="77777777" w:rsidR="008A467E" w:rsidRPr="00190ACA" w:rsidRDefault="008A467E" w:rsidP="00190ACA">
            <w:pPr>
              <w:pStyle w:val="TAL"/>
              <w:rPr>
                <w:sz w:val="16"/>
              </w:rPr>
            </w:pPr>
            <w:r w:rsidRPr="00190ACA">
              <w:rPr>
                <w:sz w:val="16"/>
              </w:rPr>
              <w:t>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741E"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60C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7009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DBD0D" w14:textId="77777777" w:rsidR="008A467E" w:rsidRPr="00190ACA" w:rsidRDefault="008A467E" w:rsidP="00190ACA">
            <w:pPr>
              <w:pStyle w:val="TAL"/>
              <w:rPr>
                <w:sz w:val="16"/>
              </w:rPr>
            </w:pPr>
          </w:p>
        </w:tc>
      </w:tr>
      <w:tr w:rsidR="00190ACA" w:rsidRPr="00190ACA" w14:paraId="4B4A3A7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635D" w14:textId="77777777" w:rsidR="008A467E" w:rsidRPr="00190ACA" w:rsidRDefault="008A467E" w:rsidP="00190ACA">
            <w:pPr>
              <w:pStyle w:val="TAL"/>
              <w:rPr>
                <w:sz w:val="16"/>
              </w:rPr>
            </w:pPr>
            <w:r w:rsidRPr="00190ACA">
              <w:rPr>
                <w:sz w:val="16"/>
              </w:rPr>
              <w:t>C4-220147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BFDF" w14:textId="77777777" w:rsidR="008A467E" w:rsidRPr="00190ACA" w:rsidRDefault="008A467E" w:rsidP="00190ACA">
            <w:pPr>
              <w:pStyle w:val="TAL"/>
              <w:rPr>
                <w:sz w:val="16"/>
              </w:rPr>
            </w:pPr>
            <w:r w:rsidRPr="00190ACA">
              <w:rPr>
                <w:sz w:val="16"/>
              </w:rPr>
              <w:t>Feature 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CD17"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C79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DCB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87A3" w14:textId="77777777" w:rsidR="008A467E" w:rsidRPr="00190ACA" w:rsidRDefault="008A467E" w:rsidP="00190ACA">
            <w:pPr>
              <w:pStyle w:val="TAL"/>
              <w:rPr>
                <w:sz w:val="16"/>
              </w:rPr>
            </w:pPr>
          </w:p>
        </w:tc>
      </w:tr>
      <w:tr w:rsidR="00190ACA" w:rsidRPr="00190ACA" w14:paraId="6C56026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3D7E" w14:textId="77777777" w:rsidR="008A467E" w:rsidRPr="00190ACA" w:rsidRDefault="008A467E" w:rsidP="00190ACA">
            <w:pPr>
              <w:pStyle w:val="TAL"/>
              <w:rPr>
                <w:sz w:val="16"/>
              </w:rPr>
            </w:pPr>
            <w:r w:rsidRPr="00190ACA">
              <w:rPr>
                <w:sz w:val="16"/>
              </w:rPr>
              <w:t>C4-220148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044F" w14:textId="77777777" w:rsidR="008A467E" w:rsidRPr="00190ACA" w:rsidRDefault="008A467E" w:rsidP="00190ACA">
            <w:pPr>
              <w:pStyle w:val="TAL"/>
              <w:rPr>
                <w:sz w:val="16"/>
              </w:rPr>
            </w:pPr>
            <w:r w:rsidRPr="00190ACA">
              <w:rPr>
                <w:sz w:val="16"/>
              </w:rPr>
              <w:t>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F1628"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CA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8B43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9B70" w14:textId="77777777" w:rsidR="008A467E" w:rsidRPr="00190ACA" w:rsidRDefault="008A467E" w:rsidP="00190ACA">
            <w:pPr>
              <w:pStyle w:val="TAL"/>
              <w:rPr>
                <w:sz w:val="16"/>
              </w:rPr>
            </w:pPr>
          </w:p>
        </w:tc>
      </w:tr>
      <w:tr w:rsidR="00190ACA" w:rsidRPr="00190ACA" w14:paraId="6632E51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5C9E" w14:textId="77777777" w:rsidR="008A467E" w:rsidRPr="00190ACA" w:rsidRDefault="008A467E" w:rsidP="00190ACA">
            <w:pPr>
              <w:pStyle w:val="TAL"/>
              <w:rPr>
                <w:sz w:val="16"/>
              </w:rPr>
            </w:pPr>
            <w:r w:rsidRPr="00190ACA">
              <w:rPr>
                <w:sz w:val="16"/>
              </w:rPr>
              <w:t>C4-220149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EC59" w14:textId="77777777" w:rsidR="008A467E" w:rsidRPr="00190ACA" w:rsidRDefault="008A467E" w:rsidP="00190ACA">
            <w:pPr>
              <w:pStyle w:val="TAL"/>
              <w:rPr>
                <w:sz w:val="16"/>
              </w:rPr>
            </w:pPr>
            <w:r w:rsidRPr="00190ACA">
              <w:rPr>
                <w:sz w:val="16"/>
              </w:rPr>
              <w:t>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6C8BA"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F82D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2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6088D" w14:textId="77777777" w:rsidR="008A467E" w:rsidRPr="00190ACA" w:rsidRDefault="008A467E" w:rsidP="00190ACA">
            <w:pPr>
              <w:pStyle w:val="TAL"/>
              <w:rPr>
                <w:sz w:val="16"/>
              </w:rPr>
            </w:pPr>
          </w:p>
        </w:tc>
      </w:tr>
      <w:tr w:rsidR="00190ACA" w:rsidRPr="00190ACA" w14:paraId="76224A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B4AFE" w14:textId="77777777" w:rsidR="008A467E" w:rsidRPr="00190ACA" w:rsidRDefault="008A467E" w:rsidP="00190ACA">
            <w:pPr>
              <w:pStyle w:val="TAL"/>
              <w:rPr>
                <w:sz w:val="16"/>
              </w:rPr>
            </w:pPr>
            <w:r w:rsidRPr="00190ACA">
              <w:rPr>
                <w:sz w:val="16"/>
              </w:rPr>
              <w:t>C4-220150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CF7B" w14:textId="77777777" w:rsidR="008A467E" w:rsidRPr="00190ACA" w:rsidRDefault="008A467E" w:rsidP="00190ACA">
            <w:pPr>
              <w:pStyle w:val="TAL"/>
              <w:rPr>
                <w:sz w:val="16"/>
              </w:rPr>
            </w:pPr>
            <w:r w:rsidRPr="00190ACA">
              <w:rPr>
                <w:sz w:val="16"/>
              </w:rPr>
              <w:t>RedCap access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A063"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1D5CD"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D92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E2DF" w14:textId="77777777" w:rsidR="008A467E" w:rsidRPr="00190ACA" w:rsidRDefault="008A467E" w:rsidP="00190ACA">
            <w:pPr>
              <w:pStyle w:val="TAL"/>
              <w:rPr>
                <w:sz w:val="16"/>
              </w:rPr>
            </w:pPr>
            <w:r w:rsidRPr="00190ACA">
              <w:rPr>
                <w:sz w:val="16"/>
              </w:rPr>
              <w:t>C4-220335</w:t>
            </w:r>
          </w:p>
        </w:tc>
      </w:tr>
      <w:tr w:rsidR="00190ACA" w:rsidRPr="00190ACA" w14:paraId="70F32E0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2566" w14:textId="77777777" w:rsidR="008A467E" w:rsidRPr="00190ACA" w:rsidRDefault="008A467E" w:rsidP="00190ACA">
            <w:pPr>
              <w:pStyle w:val="TAL"/>
              <w:rPr>
                <w:sz w:val="16"/>
              </w:rPr>
            </w:pPr>
            <w:r w:rsidRPr="00190ACA">
              <w:rPr>
                <w:sz w:val="16"/>
              </w:rPr>
              <w:t>C4-220151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874D" w14:textId="77777777" w:rsidR="008A467E" w:rsidRPr="00190ACA" w:rsidRDefault="008A467E" w:rsidP="00190ACA">
            <w:pPr>
              <w:pStyle w:val="TAL"/>
              <w:rPr>
                <w:sz w:val="16"/>
              </w:rPr>
            </w:pPr>
            <w:r w:rsidRPr="00190ACA">
              <w:rPr>
                <w:sz w:val="16"/>
              </w:rPr>
              <w:t>RedCap indication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9F96"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3F3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24D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D8D51" w14:textId="77777777" w:rsidR="008A467E" w:rsidRPr="00190ACA" w:rsidRDefault="008A467E" w:rsidP="00190ACA">
            <w:pPr>
              <w:pStyle w:val="TAL"/>
              <w:rPr>
                <w:sz w:val="16"/>
              </w:rPr>
            </w:pPr>
          </w:p>
        </w:tc>
      </w:tr>
      <w:tr w:rsidR="00190ACA" w:rsidRPr="00190ACA" w14:paraId="218EDAA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6E9A" w14:textId="77777777" w:rsidR="008A467E" w:rsidRPr="00190ACA" w:rsidRDefault="008A467E" w:rsidP="00190ACA">
            <w:pPr>
              <w:pStyle w:val="TAL"/>
              <w:rPr>
                <w:sz w:val="16"/>
              </w:rPr>
            </w:pPr>
            <w:r w:rsidRPr="00190ACA">
              <w:rPr>
                <w:sz w:val="16"/>
              </w:rPr>
              <w:t>C4-220152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4DC4C" w14:textId="77777777" w:rsidR="008A467E" w:rsidRPr="00190ACA" w:rsidRDefault="008A467E" w:rsidP="00190ACA">
            <w:pPr>
              <w:pStyle w:val="TAL"/>
              <w:rPr>
                <w:sz w:val="16"/>
              </w:rPr>
            </w:pPr>
            <w:r w:rsidRPr="00190ACA">
              <w:rPr>
                <w:sz w:val="16"/>
              </w:rPr>
              <w:t>SUCI information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3F4A1"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6DA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793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62038" w14:textId="77777777" w:rsidR="008A467E" w:rsidRPr="00190ACA" w:rsidRDefault="008A467E" w:rsidP="00190ACA">
            <w:pPr>
              <w:pStyle w:val="TAL"/>
              <w:rPr>
                <w:sz w:val="16"/>
              </w:rPr>
            </w:pPr>
            <w:r w:rsidRPr="00190ACA">
              <w:rPr>
                <w:sz w:val="16"/>
              </w:rPr>
              <w:t>C4-220336</w:t>
            </w:r>
          </w:p>
        </w:tc>
      </w:tr>
      <w:tr w:rsidR="00190ACA" w:rsidRPr="00190ACA" w14:paraId="5E02194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5F8DB" w14:textId="77777777" w:rsidR="008A467E" w:rsidRPr="00190ACA" w:rsidRDefault="008A467E" w:rsidP="00190ACA">
            <w:pPr>
              <w:pStyle w:val="TAL"/>
              <w:rPr>
                <w:sz w:val="16"/>
              </w:rPr>
            </w:pPr>
            <w:r w:rsidRPr="00190ACA">
              <w:rPr>
                <w:sz w:val="16"/>
              </w:rPr>
              <w:t>C4-220153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89D08" w14:textId="77777777" w:rsidR="008A467E" w:rsidRPr="00190ACA" w:rsidRDefault="008A467E" w:rsidP="00190ACA">
            <w:pPr>
              <w:pStyle w:val="TAL"/>
              <w:rPr>
                <w:sz w:val="16"/>
              </w:rPr>
            </w:pPr>
            <w:r w:rsidRPr="00190ACA">
              <w:rPr>
                <w:sz w:val="16"/>
              </w:rPr>
              <w:t>Discussion on details of UDR restoration solution19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D33F1"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E8C53"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A3BF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8D0E" w14:textId="77777777" w:rsidR="008A467E" w:rsidRPr="00190ACA" w:rsidRDefault="008A467E" w:rsidP="00190ACA">
            <w:pPr>
              <w:pStyle w:val="TAL"/>
              <w:rPr>
                <w:sz w:val="16"/>
              </w:rPr>
            </w:pPr>
          </w:p>
        </w:tc>
      </w:tr>
      <w:tr w:rsidR="00190ACA" w:rsidRPr="00190ACA" w14:paraId="017C6CA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34FA" w14:textId="77777777" w:rsidR="008A467E" w:rsidRPr="00190ACA" w:rsidRDefault="008A467E" w:rsidP="00190ACA">
            <w:pPr>
              <w:pStyle w:val="TAL"/>
              <w:rPr>
                <w:sz w:val="16"/>
              </w:rPr>
            </w:pPr>
            <w:r w:rsidRPr="00190ACA">
              <w:rPr>
                <w:sz w:val="16"/>
              </w:rPr>
              <w:t>C4-220154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042E" w14:textId="77777777" w:rsidR="008A467E" w:rsidRPr="00190ACA" w:rsidRDefault="008A467E" w:rsidP="00190ACA">
            <w:pPr>
              <w:pStyle w:val="TAL"/>
              <w:rPr>
                <w:sz w:val="16"/>
              </w:rPr>
            </w:pPr>
            <w:r w:rsidRPr="00190ACA">
              <w:rPr>
                <w:sz w:val="16"/>
              </w:rPr>
              <w:t>UDR restoration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3CBD"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50B4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97D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BBC0" w14:textId="77777777" w:rsidR="008A467E" w:rsidRPr="00190ACA" w:rsidRDefault="008A467E" w:rsidP="00190ACA">
            <w:pPr>
              <w:pStyle w:val="TAL"/>
              <w:rPr>
                <w:sz w:val="16"/>
              </w:rPr>
            </w:pPr>
            <w:r w:rsidRPr="00190ACA">
              <w:rPr>
                <w:sz w:val="16"/>
              </w:rPr>
              <w:t>C4-220337</w:t>
            </w:r>
          </w:p>
        </w:tc>
      </w:tr>
      <w:tr w:rsidR="00190ACA" w:rsidRPr="00190ACA" w14:paraId="417FE9C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0E31D" w14:textId="77777777" w:rsidR="008A467E" w:rsidRPr="00190ACA" w:rsidRDefault="008A467E" w:rsidP="00190ACA">
            <w:pPr>
              <w:pStyle w:val="TAL"/>
              <w:rPr>
                <w:sz w:val="16"/>
              </w:rPr>
            </w:pPr>
            <w:r w:rsidRPr="00190ACA">
              <w:rPr>
                <w:sz w:val="16"/>
              </w:rPr>
              <w:t>C4-220155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9BF7" w14:textId="77777777" w:rsidR="008A467E" w:rsidRPr="00190ACA" w:rsidRDefault="008A467E" w:rsidP="00190ACA">
            <w:pPr>
              <w:pStyle w:val="TAL"/>
              <w:rPr>
                <w:sz w:val="16"/>
              </w:rPr>
            </w:pPr>
            <w:r w:rsidRPr="00190ACA">
              <w:rPr>
                <w:sz w:val="16"/>
              </w:rPr>
              <w:t>Including NF instance ID in User-Agent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D1C32"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F9AF9"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8F46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62615" w14:textId="77777777" w:rsidR="008A467E" w:rsidRPr="00190ACA" w:rsidRDefault="008A467E" w:rsidP="00190ACA">
            <w:pPr>
              <w:pStyle w:val="TAL"/>
              <w:rPr>
                <w:sz w:val="16"/>
              </w:rPr>
            </w:pPr>
            <w:r w:rsidRPr="00190ACA">
              <w:rPr>
                <w:sz w:val="16"/>
              </w:rPr>
              <w:t>C4-220338</w:t>
            </w:r>
          </w:p>
        </w:tc>
      </w:tr>
      <w:tr w:rsidR="00190ACA" w:rsidRPr="00190ACA" w14:paraId="72F9652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D561" w14:textId="77777777" w:rsidR="008A467E" w:rsidRPr="00190ACA" w:rsidRDefault="008A467E" w:rsidP="00190ACA">
            <w:pPr>
              <w:pStyle w:val="TAL"/>
              <w:rPr>
                <w:sz w:val="16"/>
              </w:rPr>
            </w:pPr>
            <w:r w:rsidRPr="00190ACA">
              <w:rPr>
                <w:sz w:val="16"/>
              </w:rPr>
              <w:t>C4-220156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D2C4" w14:textId="77777777" w:rsidR="008A467E" w:rsidRPr="00190ACA" w:rsidRDefault="008A467E" w:rsidP="00190ACA">
            <w:pPr>
              <w:pStyle w:val="TAL"/>
              <w:rPr>
                <w:sz w:val="16"/>
              </w:rPr>
            </w:pPr>
            <w:r w:rsidRPr="00190ACA">
              <w:rPr>
                <w:sz w:val="16"/>
              </w:rPr>
              <w:t>Open Issues in 29820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6B97"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45725"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17B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535A" w14:textId="77777777" w:rsidR="008A467E" w:rsidRPr="00190ACA" w:rsidRDefault="008A467E" w:rsidP="00190ACA">
            <w:pPr>
              <w:pStyle w:val="TAL"/>
              <w:rPr>
                <w:sz w:val="16"/>
              </w:rPr>
            </w:pPr>
          </w:p>
        </w:tc>
      </w:tr>
      <w:tr w:rsidR="00190ACA" w:rsidRPr="00190ACA" w14:paraId="79247B8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8C78" w14:textId="77777777" w:rsidR="008A467E" w:rsidRPr="00190ACA" w:rsidRDefault="008A467E" w:rsidP="00190ACA">
            <w:pPr>
              <w:pStyle w:val="TAL"/>
              <w:rPr>
                <w:sz w:val="16"/>
              </w:rPr>
            </w:pPr>
            <w:r w:rsidRPr="00190ACA">
              <w:rPr>
                <w:sz w:val="16"/>
              </w:rPr>
              <w:t>C4-220157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D40D" w14:textId="77777777" w:rsidR="008A467E" w:rsidRPr="00190ACA" w:rsidRDefault="008A467E" w:rsidP="00190ACA">
            <w:pPr>
              <w:pStyle w:val="TAL"/>
              <w:rPr>
                <w:sz w:val="16"/>
              </w:rPr>
            </w:pPr>
            <w:r w:rsidRPr="00190ACA">
              <w:rPr>
                <w:sz w:val="16"/>
              </w:rPr>
              <w:t>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BC540"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AE98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D287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7FCB" w14:textId="77777777" w:rsidR="008A467E" w:rsidRPr="00190ACA" w:rsidRDefault="008A467E" w:rsidP="00190ACA">
            <w:pPr>
              <w:pStyle w:val="TAL"/>
              <w:rPr>
                <w:sz w:val="16"/>
              </w:rPr>
            </w:pPr>
          </w:p>
        </w:tc>
      </w:tr>
      <w:tr w:rsidR="00190ACA" w:rsidRPr="00190ACA" w14:paraId="4E17343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45373" w14:textId="77777777" w:rsidR="008A467E" w:rsidRPr="00190ACA" w:rsidRDefault="008A467E" w:rsidP="00190ACA">
            <w:pPr>
              <w:pStyle w:val="TAL"/>
              <w:rPr>
                <w:sz w:val="16"/>
              </w:rPr>
            </w:pPr>
            <w:r w:rsidRPr="00190ACA">
              <w:rPr>
                <w:sz w:val="16"/>
              </w:rPr>
              <w:t>C4-220158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0F0F" w14:textId="77777777" w:rsidR="008A467E" w:rsidRPr="00190ACA" w:rsidRDefault="008A467E" w:rsidP="00190ACA">
            <w:pPr>
              <w:pStyle w:val="TAL"/>
              <w:rPr>
                <w:sz w:val="16"/>
              </w:rPr>
            </w:pPr>
            <w:r w:rsidRPr="00190ACA">
              <w:rPr>
                <w:sz w:val="16"/>
              </w:rPr>
              <w:t>pCR_evaluation and conclusions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99B4" w14:textId="77777777" w:rsidR="008A467E" w:rsidRPr="00190ACA" w:rsidRDefault="008A467E" w:rsidP="00190ACA">
            <w:pPr>
              <w:pStyle w:val="TAL"/>
              <w:rPr>
                <w:sz w:val="16"/>
              </w:rPr>
            </w:pPr>
            <w:r w:rsidRPr="00190AC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4D6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5F6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DD58" w14:textId="77777777" w:rsidR="008A467E" w:rsidRPr="00190ACA" w:rsidRDefault="008A467E" w:rsidP="00190ACA">
            <w:pPr>
              <w:pStyle w:val="TAL"/>
              <w:rPr>
                <w:sz w:val="16"/>
              </w:rPr>
            </w:pPr>
          </w:p>
        </w:tc>
      </w:tr>
      <w:tr w:rsidR="00190ACA" w:rsidRPr="00190ACA" w14:paraId="6BD9685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D5A2" w14:textId="77777777" w:rsidR="008A467E" w:rsidRPr="00190ACA" w:rsidRDefault="008A467E" w:rsidP="00190ACA">
            <w:pPr>
              <w:pStyle w:val="TAL"/>
              <w:rPr>
                <w:sz w:val="16"/>
              </w:rPr>
            </w:pPr>
            <w:r w:rsidRPr="00190ACA">
              <w:rPr>
                <w:sz w:val="16"/>
              </w:rPr>
              <w:t>C4-220159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FA102" w14:textId="77777777" w:rsidR="008A467E" w:rsidRPr="00190ACA" w:rsidRDefault="008A467E" w:rsidP="00190ACA">
            <w:pPr>
              <w:pStyle w:val="TAL"/>
              <w:rPr>
                <w:sz w:val="16"/>
              </w:rPr>
            </w:pPr>
            <w:r w:rsidRPr="00190ACA">
              <w:rPr>
                <w:sz w:val="16"/>
              </w:rPr>
              <w:t>UE IP allocation in CP function with SSET and MPAS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BEFD" w14:textId="77777777" w:rsidR="008A467E" w:rsidRPr="00190ACA" w:rsidRDefault="008A467E" w:rsidP="00190ACA">
            <w:pPr>
              <w:pStyle w:val="TAL"/>
              <w:rPr>
                <w:sz w:val="16"/>
              </w:rPr>
            </w:pPr>
            <w:r w:rsidRPr="00190ACA">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D41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4A9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C98A" w14:textId="77777777" w:rsidR="008A467E" w:rsidRPr="00190ACA" w:rsidRDefault="008A467E" w:rsidP="00190ACA">
            <w:pPr>
              <w:pStyle w:val="TAL"/>
              <w:rPr>
                <w:sz w:val="16"/>
              </w:rPr>
            </w:pPr>
            <w:r w:rsidRPr="00190ACA">
              <w:rPr>
                <w:sz w:val="16"/>
              </w:rPr>
              <w:t>C4-220414</w:t>
            </w:r>
          </w:p>
        </w:tc>
      </w:tr>
      <w:tr w:rsidR="00190ACA" w:rsidRPr="00190ACA" w14:paraId="160931D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5D60" w14:textId="77777777" w:rsidR="008A467E" w:rsidRPr="00190ACA" w:rsidRDefault="008A467E" w:rsidP="00190ACA">
            <w:pPr>
              <w:pStyle w:val="TAL"/>
              <w:rPr>
                <w:sz w:val="16"/>
              </w:rPr>
            </w:pPr>
            <w:r w:rsidRPr="00190ACA">
              <w:rPr>
                <w:sz w:val="16"/>
              </w:rPr>
              <w:t>C4-220160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D876" w14:textId="77777777" w:rsidR="008A467E" w:rsidRPr="00190ACA" w:rsidRDefault="008A467E" w:rsidP="00190ACA">
            <w:pPr>
              <w:pStyle w:val="TAL"/>
              <w:rPr>
                <w:sz w:val="16"/>
              </w:rPr>
            </w:pPr>
            <w:r w:rsidRPr="00190ACA">
              <w:rPr>
                <w:sz w:val="16"/>
              </w:rPr>
              <w:t>Detection and 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DD43"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4E99"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715C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571A" w14:textId="77777777" w:rsidR="008A467E" w:rsidRPr="00190ACA" w:rsidRDefault="008A467E" w:rsidP="00190ACA">
            <w:pPr>
              <w:pStyle w:val="TAL"/>
              <w:rPr>
                <w:sz w:val="16"/>
              </w:rPr>
            </w:pPr>
            <w:r w:rsidRPr="00190ACA">
              <w:rPr>
                <w:sz w:val="16"/>
              </w:rPr>
              <w:t>C4-220390</w:t>
            </w:r>
          </w:p>
        </w:tc>
      </w:tr>
      <w:tr w:rsidR="00190ACA" w:rsidRPr="00190ACA" w14:paraId="12A1314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3A06" w14:textId="77777777" w:rsidR="008A467E" w:rsidRPr="00190ACA" w:rsidRDefault="008A467E" w:rsidP="00190ACA">
            <w:pPr>
              <w:pStyle w:val="TAL"/>
              <w:rPr>
                <w:sz w:val="16"/>
              </w:rPr>
            </w:pPr>
            <w:r w:rsidRPr="00190ACA">
              <w:rPr>
                <w:sz w:val="16"/>
              </w:rPr>
              <w:t>C4-220161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F83C" w14:textId="77777777" w:rsidR="008A467E" w:rsidRPr="00190ACA" w:rsidRDefault="008A467E" w:rsidP="00190ACA">
            <w:pPr>
              <w:pStyle w:val="TAL"/>
              <w:rPr>
                <w:sz w:val="16"/>
              </w:rPr>
            </w:pPr>
            <w:r w:rsidRPr="00190ACA">
              <w:rPr>
                <w:sz w:val="16"/>
              </w:rPr>
              <w:t>Detection and 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6D99B"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F7E9"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6F0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262B" w14:textId="77777777" w:rsidR="008A467E" w:rsidRPr="00190ACA" w:rsidRDefault="008A467E" w:rsidP="00190ACA">
            <w:pPr>
              <w:pStyle w:val="TAL"/>
              <w:rPr>
                <w:sz w:val="16"/>
              </w:rPr>
            </w:pPr>
            <w:r w:rsidRPr="00190ACA">
              <w:rPr>
                <w:sz w:val="16"/>
              </w:rPr>
              <w:t>C4-220391</w:t>
            </w:r>
          </w:p>
        </w:tc>
      </w:tr>
      <w:tr w:rsidR="00190ACA" w:rsidRPr="00190ACA" w14:paraId="767B7BA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CAC6A" w14:textId="77777777" w:rsidR="008A467E" w:rsidRPr="00190ACA" w:rsidRDefault="008A467E" w:rsidP="00190ACA">
            <w:pPr>
              <w:pStyle w:val="TAL"/>
              <w:rPr>
                <w:sz w:val="16"/>
              </w:rPr>
            </w:pPr>
            <w:r w:rsidRPr="00190ACA">
              <w:rPr>
                <w:sz w:val="16"/>
              </w:rPr>
              <w:t>C4-220162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F31C1" w14:textId="77777777" w:rsidR="008A467E" w:rsidRPr="00190ACA" w:rsidRDefault="008A467E" w:rsidP="00190ACA">
            <w:pPr>
              <w:pStyle w:val="TAL"/>
              <w:rPr>
                <w:sz w:val="16"/>
              </w:rPr>
            </w:pPr>
            <w:r w:rsidRPr="00190ACA">
              <w:rPr>
                <w:sz w:val="16"/>
              </w:rPr>
              <w:t>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8B63"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195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E4B7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15E4" w14:textId="77777777" w:rsidR="008A467E" w:rsidRPr="00190ACA" w:rsidRDefault="008A467E" w:rsidP="00190ACA">
            <w:pPr>
              <w:pStyle w:val="TAL"/>
              <w:rPr>
                <w:sz w:val="16"/>
              </w:rPr>
            </w:pPr>
            <w:r w:rsidRPr="00190ACA">
              <w:rPr>
                <w:sz w:val="16"/>
              </w:rPr>
              <w:t>C4-220392</w:t>
            </w:r>
          </w:p>
        </w:tc>
      </w:tr>
      <w:tr w:rsidR="00190ACA" w:rsidRPr="00190ACA" w14:paraId="47AE020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2CB57" w14:textId="77777777" w:rsidR="008A467E" w:rsidRPr="00190ACA" w:rsidRDefault="008A467E" w:rsidP="00190ACA">
            <w:pPr>
              <w:pStyle w:val="TAL"/>
              <w:rPr>
                <w:sz w:val="16"/>
              </w:rPr>
            </w:pPr>
            <w:r w:rsidRPr="00190ACA">
              <w:rPr>
                <w:sz w:val="16"/>
              </w:rPr>
              <w:t>C4-220163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FD28C" w14:textId="77777777" w:rsidR="008A467E" w:rsidRPr="00190ACA" w:rsidRDefault="008A467E" w:rsidP="00190ACA">
            <w:pPr>
              <w:pStyle w:val="TAL"/>
              <w:rPr>
                <w:sz w:val="16"/>
              </w:rPr>
            </w:pPr>
            <w:r w:rsidRPr="00190ACA">
              <w:rPr>
                <w:sz w:val="16"/>
              </w:rPr>
              <w:t>Detecting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2E23"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FB02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E3C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2A0C2" w14:textId="77777777" w:rsidR="008A467E" w:rsidRPr="00190ACA" w:rsidRDefault="008A467E" w:rsidP="00190ACA">
            <w:pPr>
              <w:pStyle w:val="TAL"/>
              <w:rPr>
                <w:sz w:val="16"/>
              </w:rPr>
            </w:pPr>
            <w:r w:rsidRPr="00190ACA">
              <w:rPr>
                <w:sz w:val="16"/>
              </w:rPr>
              <w:t>C4-220393</w:t>
            </w:r>
          </w:p>
        </w:tc>
      </w:tr>
      <w:tr w:rsidR="00190ACA" w:rsidRPr="00190ACA" w14:paraId="6723847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82D0" w14:textId="77777777" w:rsidR="008A467E" w:rsidRPr="00190ACA" w:rsidRDefault="008A467E" w:rsidP="00190ACA">
            <w:pPr>
              <w:pStyle w:val="TAL"/>
              <w:rPr>
                <w:sz w:val="16"/>
              </w:rPr>
            </w:pPr>
            <w:r w:rsidRPr="00190ACA">
              <w:rPr>
                <w:sz w:val="16"/>
              </w:rPr>
              <w:t>C4-220164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45A73" w14:textId="77777777" w:rsidR="008A467E" w:rsidRPr="00190ACA" w:rsidRDefault="008A467E" w:rsidP="00190ACA">
            <w:pPr>
              <w:pStyle w:val="TAL"/>
              <w:rPr>
                <w:sz w:val="16"/>
              </w:rPr>
            </w:pPr>
            <w:r w:rsidRPr="00190ACA">
              <w:rPr>
                <w:sz w:val="16"/>
              </w:rPr>
              <w:t>Discussion on a GTP-U entity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D56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B246"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D09D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E3712" w14:textId="77777777" w:rsidR="008A467E" w:rsidRPr="00190ACA" w:rsidRDefault="008A467E" w:rsidP="00190ACA">
            <w:pPr>
              <w:pStyle w:val="TAL"/>
              <w:rPr>
                <w:sz w:val="16"/>
              </w:rPr>
            </w:pPr>
          </w:p>
        </w:tc>
      </w:tr>
      <w:tr w:rsidR="00190ACA" w:rsidRPr="00190ACA" w14:paraId="10BDDF5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4AF4" w14:textId="77777777" w:rsidR="008A467E" w:rsidRPr="00190ACA" w:rsidRDefault="008A467E" w:rsidP="00190ACA">
            <w:pPr>
              <w:pStyle w:val="TAL"/>
              <w:rPr>
                <w:sz w:val="16"/>
              </w:rPr>
            </w:pPr>
            <w:r w:rsidRPr="00190ACA">
              <w:rPr>
                <w:sz w:val="16"/>
              </w:rPr>
              <w:t>C4-220165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534D" w14:textId="77777777" w:rsidR="008A467E" w:rsidRPr="00190ACA" w:rsidRDefault="008A467E" w:rsidP="00190ACA">
            <w:pPr>
              <w:pStyle w:val="TAL"/>
              <w:rPr>
                <w:sz w:val="16"/>
              </w:rPr>
            </w:pPr>
            <w:r w:rsidRPr="00190ACA">
              <w:rPr>
                <w:sz w:val="16"/>
              </w:rPr>
              <w:t>Discussion on Restoration of an MBS session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709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0C7F"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547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CAB1" w14:textId="77777777" w:rsidR="008A467E" w:rsidRPr="00190ACA" w:rsidRDefault="008A467E" w:rsidP="00190ACA">
            <w:pPr>
              <w:pStyle w:val="TAL"/>
              <w:rPr>
                <w:sz w:val="16"/>
              </w:rPr>
            </w:pPr>
          </w:p>
        </w:tc>
      </w:tr>
      <w:tr w:rsidR="00190ACA" w:rsidRPr="00190ACA" w14:paraId="7363466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EBE63" w14:textId="77777777" w:rsidR="008A467E" w:rsidRPr="00190ACA" w:rsidRDefault="008A467E" w:rsidP="00190ACA">
            <w:pPr>
              <w:pStyle w:val="TAL"/>
              <w:rPr>
                <w:sz w:val="16"/>
              </w:rPr>
            </w:pPr>
            <w:r w:rsidRPr="00190ACA">
              <w:rPr>
                <w:sz w:val="16"/>
              </w:rPr>
              <w:t>C4-220166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AC05F" w14:textId="77777777" w:rsidR="008A467E" w:rsidRPr="00190ACA" w:rsidRDefault="008A467E" w:rsidP="00190ACA">
            <w:pPr>
              <w:pStyle w:val="TAL"/>
              <w:rPr>
                <w:sz w:val="16"/>
              </w:rPr>
            </w:pPr>
            <w:r w:rsidRPr="00190ACA">
              <w:rPr>
                <w:sz w:val="16"/>
              </w:rPr>
              <w:t>Avoidance of (re)selection of the target NF for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BF4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B432"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DE53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F3CFB" w14:textId="77777777" w:rsidR="008A467E" w:rsidRPr="00190ACA" w:rsidRDefault="008A467E" w:rsidP="00190ACA">
            <w:pPr>
              <w:pStyle w:val="TAL"/>
              <w:rPr>
                <w:sz w:val="16"/>
              </w:rPr>
            </w:pPr>
            <w:r w:rsidRPr="00190ACA">
              <w:rPr>
                <w:sz w:val="16"/>
              </w:rPr>
              <w:t>C4-220394</w:t>
            </w:r>
          </w:p>
        </w:tc>
      </w:tr>
      <w:tr w:rsidR="00190ACA" w:rsidRPr="00190ACA" w14:paraId="65EB2F5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6908" w14:textId="77777777" w:rsidR="008A467E" w:rsidRPr="00190ACA" w:rsidRDefault="008A467E" w:rsidP="00190ACA">
            <w:pPr>
              <w:pStyle w:val="TAL"/>
              <w:rPr>
                <w:sz w:val="16"/>
              </w:rPr>
            </w:pPr>
            <w:r w:rsidRPr="00190ACA">
              <w:rPr>
                <w:sz w:val="16"/>
              </w:rPr>
              <w:t>C4-220167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A37BE" w14:textId="77777777" w:rsidR="008A467E" w:rsidRPr="00190ACA" w:rsidRDefault="008A467E" w:rsidP="00190ACA">
            <w:pPr>
              <w:pStyle w:val="TAL"/>
              <w:rPr>
                <w:sz w:val="16"/>
              </w:rPr>
            </w:pPr>
            <w:r w:rsidRPr="00190ACA">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933B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B61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37C8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1226" w14:textId="77777777" w:rsidR="008A467E" w:rsidRPr="00190ACA" w:rsidRDefault="008A467E" w:rsidP="00190ACA">
            <w:pPr>
              <w:pStyle w:val="TAL"/>
              <w:rPr>
                <w:sz w:val="16"/>
              </w:rPr>
            </w:pPr>
            <w:r w:rsidRPr="00190ACA">
              <w:rPr>
                <w:sz w:val="16"/>
              </w:rPr>
              <w:t>C4-220395</w:t>
            </w:r>
          </w:p>
        </w:tc>
      </w:tr>
      <w:tr w:rsidR="00190ACA" w:rsidRPr="00190ACA" w14:paraId="6FF4637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2042" w14:textId="77777777" w:rsidR="008A467E" w:rsidRPr="00190ACA" w:rsidRDefault="008A467E" w:rsidP="00190ACA">
            <w:pPr>
              <w:pStyle w:val="TAL"/>
              <w:rPr>
                <w:sz w:val="16"/>
              </w:rPr>
            </w:pPr>
            <w:r w:rsidRPr="00190ACA">
              <w:rPr>
                <w:sz w:val="16"/>
              </w:rPr>
              <w:t>C4-220168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3CED" w14:textId="77777777" w:rsidR="008A467E" w:rsidRPr="00190ACA" w:rsidRDefault="008A467E" w:rsidP="00190ACA">
            <w:pPr>
              <w:pStyle w:val="TAL"/>
              <w:rPr>
                <w:sz w:val="16"/>
              </w:rPr>
            </w:pPr>
            <w:r w:rsidRPr="00190ACA">
              <w:rPr>
                <w:sz w:val="16"/>
              </w:rPr>
              <w:t>Pause of Charging upon the failure of user plane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055E"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ECF8"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CFD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6A14" w14:textId="77777777" w:rsidR="008A467E" w:rsidRPr="00190ACA" w:rsidRDefault="008A467E" w:rsidP="00190ACA">
            <w:pPr>
              <w:pStyle w:val="TAL"/>
              <w:rPr>
                <w:sz w:val="16"/>
              </w:rPr>
            </w:pPr>
            <w:r w:rsidRPr="00190ACA">
              <w:rPr>
                <w:sz w:val="16"/>
              </w:rPr>
              <w:t>C4-220425</w:t>
            </w:r>
          </w:p>
        </w:tc>
      </w:tr>
      <w:tr w:rsidR="00190ACA" w:rsidRPr="00190ACA" w14:paraId="394128E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9DE00" w14:textId="77777777" w:rsidR="008A467E" w:rsidRPr="00190ACA" w:rsidRDefault="008A467E" w:rsidP="00190ACA">
            <w:pPr>
              <w:pStyle w:val="TAL"/>
              <w:rPr>
                <w:sz w:val="16"/>
              </w:rPr>
            </w:pPr>
            <w:r w:rsidRPr="00190ACA">
              <w:rPr>
                <w:sz w:val="16"/>
              </w:rPr>
              <w:t>C4-220169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57FA" w14:textId="77777777" w:rsidR="008A467E" w:rsidRPr="00190ACA" w:rsidRDefault="008A467E" w:rsidP="00190ACA">
            <w:pPr>
              <w:pStyle w:val="TAL"/>
              <w:rPr>
                <w:sz w:val="16"/>
              </w:rPr>
            </w:pPr>
            <w:r w:rsidRPr="00190ACA">
              <w:rPr>
                <w:sz w:val="16"/>
              </w:rPr>
              <w:t>Pause of Charging upon the failure of user plane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F19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99DA"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C06E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29DEB" w14:textId="77777777" w:rsidR="008A467E" w:rsidRPr="00190ACA" w:rsidRDefault="008A467E" w:rsidP="00190ACA">
            <w:pPr>
              <w:pStyle w:val="TAL"/>
              <w:rPr>
                <w:sz w:val="16"/>
              </w:rPr>
            </w:pPr>
            <w:r w:rsidRPr="00190ACA">
              <w:rPr>
                <w:sz w:val="16"/>
              </w:rPr>
              <w:t>C4-220396</w:t>
            </w:r>
          </w:p>
        </w:tc>
      </w:tr>
      <w:tr w:rsidR="00190ACA" w:rsidRPr="00190ACA" w14:paraId="4AA4CCA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C1F2" w14:textId="77777777" w:rsidR="008A467E" w:rsidRPr="00190ACA" w:rsidRDefault="008A467E" w:rsidP="00190ACA">
            <w:pPr>
              <w:pStyle w:val="TAL"/>
              <w:rPr>
                <w:sz w:val="16"/>
              </w:rPr>
            </w:pPr>
            <w:r w:rsidRPr="00190ACA">
              <w:rPr>
                <w:sz w:val="16"/>
              </w:rPr>
              <w:t>C4-220170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11D7" w14:textId="77777777" w:rsidR="008A467E" w:rsidRPr="00190ACA" w:rsidRDefault="008A467E" w:rsidP="00190ACA">
            <w:pPr>
              <w:pStyle w:val="TAL"/>
              <w:rPr>
                <w:sz w:val="16"/>
              </w:rPr>
            </w:pPr>
            <w:r w:rsidRPr="00190ACA">
              <w:rPr>
                <w:sz w:val="16"/>
              </w:rPr>
              <w:t>New SGW IP Address when moving PDN connections for a combined SGW/PGW/SMF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C566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531C"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01AB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75AB" w14:textId="77777777" w:rsidR="008A467E" w:rsidRPr="00190ACA" w:rsidRDefault="008A467E" w:rsidP="00190ACA">
            <w:pPr>
              <w:pStyle w:val="TAL"/>
              <w:rPr>
                <w:sz w:val="16"/>
              </w:rPr>
            </w:pPr>
            <w:r w:rsidRPr="00190ACA">
              <w:rPr>
                <w:sz w:val="16"/>
              </w:rPr>
              <w:t>C4-220397</w:t>
            </w:r>
          </w:p>
        </w:tc>
      </w:tr>
      <w:tr w:rsidR="00190ACA" w:rsidRPr="00190ACA" w14:paraId="10133B1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10F7" w14:textId="77777777" w:rsidR="008A467E" w:rsidRPr="00190ACA" w:rsidRDefault="008A467E" w:rsidP="00190ACA">
            <w:pPr>
              <w:pStyle w:val="TAL"/>
              <w:rPr>
                <w:sz w:val="16"/>
              </w:rPr>
            </w:pPr>
            <w:r w:rsidRPr="00190ACA">
              <w:rPr>
                <w:sz w:val="16"/>
              </w:rPr>
              <w:t>C4-220171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39598" w14:textId="77777777" w:rsidR="008A467E" w:rsidRPr="00190ACA" w:rsidRDefault="008A467E" w:rsidP="00190ACA">
            <w:pPr>
              <w:pStyle w:val="TAL"/>
              <w:rPr>
                <w:sz w:val="16"/>
              </w:rPr>
            </w:pPr>
            <w:r w:rsidRPr="00190ACA">
              <w:rPr>
                <w:sz w:val="16"/>
              </w:rPr>
              <w:t>New SGW IP Address when moving PDN connections for a combined SGW/PGW/SMF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EB51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6417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B6E9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8AD0" w14:textId="77777777" w:rsidR="008A467E" w:rsidRPr="00190ACA" w:rsidRDefault="008A467E" w:rsidP="00190ACA">
            <w:pPr>
              <w:pStyle w:val="TAL"/>
              <w:rPr>
                <w:sz w:val="16"/>
              </w:rPr>
            </w:pPr>
            <w:r w:rsidRPr="00190ACA">
              <w:rPr>
                <w:sz w:val="16"/>
              </w:rPr>
              <w:t>C4-220398</w:t>
            </w:r>
          </w:p>
        </w:tc>
      </w:tr>
      <w:tr w:rsidR="00190ACA" w:rsidRPr="00190ACA" w14:paraId="6445D8A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6A14" w14:textId="77777777" w:rsidR="008A467E" w:rsidRPr="00190ACA" w:rsidRDefault="008A467E" w:rsidP="00190ACA">
            <w:pPr>
              <w:pStyle w:val="TAL"/>
              <w:rPr>
                <w:sz w:val="16"/>
              </w:rPr>
            </w:pPr>
            <w:r w:rsidRPr="00190ACA">
              <w:rPr>
                <w:sz w:val="16"/>
              </w:rPr>
              <w:t>C4-220172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550FD" w14:textId="77777777" w:rsidR="008A467E" w:rsidRPr="00190ACA" w:rsidRDefault="008A467E" w:rsidP="00190ACA">
            <w:pPr>
              <w:pStyle w:val="TAL"/>
              <w:rPr>
                <w:sz w:val="16"/>
              </w:rPr>
            </w:pPr>
            <w:r w:rsidRPr="00190ACA">
              <w:rPr>
                <w:sz w:val="16"/>
              </w:rPr>
              <w:t>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DDF0"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2CD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CFC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F9ED" w14:textId="77777777" w:rsidR="008A467E" w:rsidRPr="00190ACA" w:rsidRDefault="008A467E" w:rsidP="00190ACA">
            <w:pPr>
              <w:pStyle w:val="TAL"/>
              <w:rPr>
                <w:sz w:val="16"/>
              </w:rPr>
            </w:pPr>
            <w:r w:rsidRPr="00190ACA">
              <w:rPr>
                <w:sz w:val="16"/>
              </w:rPr>
              <w:t>C4-220350</w:t>
            </w:r>
          </w:p>
        </w:tc>
      </w:tr>
      <w:tr w:rsidR="00190ACA" w:rsidRPr="00190ACA" w14:paraId="3EB04B2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8907" w14:textId="77777777" w:rsidR="008A467E" w:rsidRPr="00190ACA" w:rsidRDefault="008A467E" w:rsidP="00190ACA">
            <w:pPr>
              <w:pStyle w:val="TAL"/>
              <w:rPr>
                <w:sz w:val="16"/>
              </w:rPr>
            </w:pPr>
            <w:r w:rsidRPr="00190ACA">
              <w:rPr>
                <w:sz w:val="16"/>
              </w:rPr>
              <w:t>C4-220173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9CB00" w14:textId="77777777" w:rsidR="008A467E" w:rsidRPr="00190ACA" w:rsidRDefault="008A467E" w:rsidP="00190ACA">
            <w:pPr>
              <w:pStyle w:val="TAL"/>
              <w:rPr>
                <w:sz w:val="16"/>
              </w:rPr>
            </w:pPr>
            <w:r w:rsidRPr="00190ACA">
              <w:rPr>
                <w:sz w:val="16"/>
              </w:rPr>
              <w:t>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A9B2"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04AD"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5A2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38D4C" w14:textId="77777777" w:rsidR="008A467E" w:rsidRPr="00190ACA" w:rsidRDefault="008A467E" w:rsidP="00190ACA">
            <w:pPr>
              <w:pStyle w:val="TAL"/>
              <w:rPr>
                <w:sz w:val="16"/>
              </w:rPr>
            </w:pPr>
          </w:p>
        </w:tc>
      </w:tr>
      <w:tr w:rsidR="00190ACA" w:rsidRPr="00190ACA" w14:paraId="12F1FE9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7634" w14:textId="77777777" w:rsidR="008A467E" w:rsidRPr="00190ACA" w:rsidRDefault="008A467E" w:rsidP="00190ACA">
            <w:pPr>
              <w:pStyle w:val="TAL"/>
              <w:rPr>
                <w:sz w:val="16"/>
              </w:rPr>
            </w:pPr>
            <w:r w:rsidRPr="00190ACA">
              <w:rPr>
                <w:sz w:val="16"/>
              </w:rPr>
              <w:t>C4-220174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5F5C" w14:textId="77777777" w:rsidR="008A467E" w:rsidRPr="00190ACA" w:rsidRDefault="008A467E" w:rsidP="00190ACA">
            <w:pPr>
              <w:pStyle w:val="TAL"/>
              <w:rPr>
                <w:sz w:val="16"/>
              </w:rPr>
            </w:pPr>
            <w:r w:rsidRPr="00190ACA">
              <w:rPr>
                <w:sz w:val="16"/>
              </w:rPr>
              <w:t>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54EA5"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0475"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2C15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0E3DA" w14:textId="77777777" w:rsidR="008A467E" w:rsidRPr="00190ACA" w:rsidRDefault="008A467E" w:rsidP="00190ACA">
            <w:pPr>
              <w:pStyle w:val="TAL"/>
              <w:rPr>
                <w:sz w:val="16"/>
              </w:rPr>
            </w:pPr>
          </w:p>
        </w:tc>
      </w:tr>
      <w:tr w:rsidR="00190ACA" w:rsidRPr="00190ACA" w14:paraId="0225988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728B" w14:textId="77777777" w:rsidR="008A467E" w:rsidRPr="00190ACA" w:rsidRDefault="008A467E" w:rsidP="00190ACA">
            <w:pPr>
              <w:pStyle w:val="TAL"/>
              <w:rPr>
                <w:sz w:val="16"/>
              </w:rPr>
            </w:pPr>
            <w:r w:rsidRPr="00190ACA">
              <w:rPr>
                <w:sz w:val="16"/>
              </w:rPr>
              <w:t>C4-220175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2539" w14:textId="77777777" w:rsidR="008A467E" w:rsidRPr="00190ACA" w:rsidRDefault="008A467E" w:rsidP="00190ACA">
            <w:pPr>
              <w:pStyle w:val="TAL"/>
              <w:rPr>
                <w:sz w:val="16"/>
              </w:rPr>
            </w:pPr>
            <w:r w:rsidRPr="00190ACA">
              <w:rPr>
                <w:sz w:val="16"/>
              </w:rPr>
              <w:t>Add ProSe Capability in PcfInfo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D6AB"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4B98"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C82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7A61" w14:textId="77777777" w:rsidR="008A467E" w:rsidRPr="00190ACA" w:rsidRDefault="008A467E" w:rsidP="00190ACA">
            <w:pPr>
              <w:pStyle w:val="TAL"/>
              <w:rPr>
                <w:sz w:val="16"/>
              </w:rPr>
            </w:pPr>
            <w:r w:rsidRPr="00190ACA">
              <w:rPr>
                <w:sz w:val="16"/>
              </w:rPr>
              <w:t>C4-220351</w:t>
            </w:r>
          </w:p>
        </w:tc>
      </w:tr>
      <w:tr w:rsidR="00190ACA" w:rsidRPr="00190ACA" w14:paraId="2B17F5F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6335" w14:textId="77777777" w:rsidR="008A467E" w:rsidRPr="00190ACA" w:rsidRDefault="008A467E" w:rsidP="00190ACA">
            <w:pPr>
              <w:pStyle w:val="TAL"/>
              <w:rPr>
                <w:sz w:val="16"/>
              </w:rPr>
            </w:pPr>
            <w:r w:rsidRPr="00190ACA">
              <w:rPr>
                <w:sz w:val="16"/>
              </w:rPr>
              <w:t>C4-220176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FE53D" w14:textId="77777777" w:rsidR="008A467E" w:rsidRPr="00190ACA" w:rsidRDefault="008A467E" w:rsidP="00190ACA">
            <w:pPr>
              <w:pStyle w:val="TAL"/>
              <w:rPr>
                <w:sz w:val="16"/>
              </w:rPr>
            </w:pPr>
            <w:r w:rsidRPr="00190AC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1ED1"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009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1B7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47ACD" w14:textId="77777777" w:rsidR="008A467E" w:rsidRPr="00190ACA" w:rsidRDefault="008A467E" w:rsidP="00190ACA">
            <w:pPr>
              <w:pStyle w:val="TAL"/>
              <w:rPr>
                <w:sz w:val="16"/>
              </w:rPr>
            </w:pPr>
          </w:p>
        </w:tc>
      </w:tr>
      <w:tr w:rsidR="00190ACA" w:rsidRPr="00190ACA" w14:paraId="6CCE01D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0436" w14:textId="77777777" w:rsidR="008A467E" w:rsidRPr="00190ACA" w:rsidRDefault="008A467E" w:rsidP="00190ACA">
            <w:pPr>
              <w:pStyle w:val="TAL"/>
              <w:rPr>
                <w:sz w:val="16"/>
              </w:rPr>
            </w:pPr>
            <w:r w:rsidRPr="00190ACA">
              <w:rPr>
                <w:sz w:val="16"/>
              </w:rPr>
              <w:t>C4-220177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7DE2" w14:textId="77777777" w:rsidR="008A467E" w:rsidRPr="00190ACA" w:rsidRDefault="008A467E" w:rsidP="00190ACA">
            <w:pPr>
              <w:pStyle w:val="TAL"/>
              <w:rPr>
                <w:sz w:val="16"/>
              </w:rPr>
            </w:pPr>
            <w:r w:rsidRPr="00190ACA">
              <w:rPr>
                <w:sz w:val="16"/>
              </w:rPr>
              <w:t>Add 5MBS Session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2104"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86F18" w14:textId="77777777" w:rsidR="008A467E" w:rsidRPr="00190ACA" w:rsidRDefault="008A467E" w:rsidP="00190ACA">
            <w:pPr>
              <w:pStyle w:val="TAL"/>
              <w:rPr>
                <w:sz w:val="16"/>
              </w:rPr>
            </w:pPr>
            <w:r w:rsidRPr="00190AC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AC0F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7883" w14:textId="77777777" w:rsidR="008A467E" w:rsidRPr="00190ACA" w:rsidRDefault="008A467E" w:rsidP="00190ACA">
            <w:pPr>
              <w:pStyle w:val="TAL"/>
              <w:rPr>
                <w:sz w:val="16"/>
              </w:rPr>
            </w:pPr>
          </w:p>
        </w:tc>
      </w:tr>
      <w:tr w:rsidR="00190ACA" w:rsidRPr="00190ACA" w14:paraId="14D93D6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B306" w14:textId="77777777" w:rsidR="008A467E" w:rsidRPr="00190ACA" w:rsidRDefault="008A467E" w:rsidP="00190ACA">
            <w:pPr>
              <w:pStyle w:val="TAL"/>
              <w:rPr>
                <w:sz w:val="16"/>
              </w:rPr>
            </w:pPr>
            <w:r w:rsidRPr="00190ACA">
              <w:rPr>
                <w:sz w:val="16"/>
              </w:rPr>
              <w:t>C4-220178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D002" w14:textId="77777777" w:rsidR="008A467E" w:rsidRPr="00190ACA" w:rsidRDefault="008A467E" w:rsidP="00190ACA">
            <w:pPr>
              <w:pStyle w:val="TAL"/>
              <w:rPr>
                <w:sz w:val="16"/>
              </w:rPr>
            </w:pPr>
            <w:r w:rsidRPr="00190ACA">
              <w:rPr>
                <w:sz w:val="16"/>
              </w:rPr>
              <w:t>Add Expiry Time of the TMGI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CCF9"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23AE"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99F0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C110" w14:textId="77777777" w:rsidR="008A467E" w:rsidRPr="00190ACA" w:rsidRDefault="008A467E" w:rsidP="00190ACA">
            <w:pPr>
              <w:pStyle w:val="TAL"/>
              <w:rPr>
                <w:sz w:val="16"/>
              </w:rPr>
            </w:pPr>
          </w:p>
        </w:tc>
      </w:tr>
      <w:tr w:rsidR="00190ACA" w:rsidRPr="00190ACA" w14:paraId="749FF35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9A44" w14:textId="77777777" w:rsidR="008A467E" w:rsidRPr="00190ACA" w:rsidRDefault="008A467E" w:rsidP="00190ACA">
            <w:pPr>
              <w:pStyle w:val="TAL"/>
              <w:rPr>
                <w:sz w:val="16"/>
              </w:rPr>
            </w:pPr>
            <w:r w:rsidRPr="00190ACA">
              <w:rPr>
                <w:sz w:val="16"/>
              </w:rPr>
              <w:t>C4-220179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C1A96" w14:textId="77777777" w:rsidR="008A467E" w:rsidRPr="00190ACA" w:rsidRDefault="008A467E" w:rsidP="00190ACA">
            <w:pPr>
              <w:pStyle w:val="TAL"/>
              <w:rPr>
                <w:sz w:val="16"/>
              </w:rPr>
            </w:pPr>
            <w:r w:rsidRPr="00190AC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DE4E"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533D"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3437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12E08" w14:textId="77777777" w:rsidR="008A467E" w:rsidRPr="00190ACA" w:rsidRDefault="008A467E" w:rsidP="00190ACA">
            <w:pPr>
              <w:pStyle w:val="TAL"/>
              <w:rPr>
                <w:sz w:val="16"/>
              </w:rPr>
            </w:pPr>
            <w:r w:rsidRPr="00190ACA">
              <w:rPr>
                <w:sz w:val="16"/>
              </w:rPr>
              <w:t>C4-220352</w:t>
            </w:r>
          </w:p>
        </w:tc>
      </w:tr>
      <w:tr w:rsidR="00190ACA" w:rsidRPr="00190ACA" w14:paraId="48661E3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7720" w14:textId="77777777" w:rsidR="008A467E" w:rsidRPr="00190ACA" w:rsidRDefault="008A467E" w:rsidP="00190ACA">
            <w:pPr>
              <w:pStyle w:val="TAL"/>
              <w:rPr>
                <w:sz w:val="16"/>
              </w:rPr>
            </w:pPr>
            <w:r w:rsidRPr="00190ACA">
              <w:rPr>
                <w:sz w:val="16"/>
              </w:rPr>
              <w:t>C4-220180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EEAF4" w14:textId="77777777" w:rsidR="008A467E" w:rsidRPr="00190ACA" w:rsidRDefault="008A467E" w:rsidP="00190ACA">
            <w:pPr>
              <w:pStyle w:val="TAL"/>
              <w:rPr>
                <w:sz w:val="16"/>
              </w:rPr>
            </w:pPr>
            <w:r w:rsidRPr="00190ACA">
              <w:rPr>
                <w:sz w:val="16"/>
              </w:rPr>
              <w:t>Remove Notification Correlation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74CC"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8E26" w14:textId="77777777" w:rsidR="008A467E" w:rsidRPr="00190ACA" w:rsidRDefault="008A467E" w:rsidP="00190ACA">
            <w:pPr>
              <w:pStyle w:val="TAL"/>
              <w:rPr>
                <w:sz w:val="16"/>
              </w:rPr>
            </w:pPr>
            <w:r w:rsidRPr="00190AC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320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C0C71" w14:textId="77777777" w:rsidR="008A467E" w:rsidRPr="00190ACA" w:rsidRDefault="008A467E" w:rsidP="00190ACA">
            <w:pPr>
              <w:pStyle w:val="TAL"/>
              <w:rPr>
                <w:sz w:val="16"/>
              </w:rPr>
            </w:pPr>
          </w:p>
        </w:tc>
      </w:tr>
      <w:tr w:rsidR="00190ACA" w:rsidRPr="00190ACA" w14:paraId="09D0259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3C03" w14:textId="77777777" w:rsidR="008A467E" w:rsidRPr="00190ACA" w:rsidRDefault="008A467E" w:rsidP="00190ACA">
            <w:pPr>
              <w:pStyle w:val="TAL"/>
              <w:rPr>
                <w:sz w:val="16"/>
              </w:rPr>
            </w:pPr>
            <w:r w:rsidRPr="00190ACA">
              <w:rPr>
                <w:sz w:val="16"/>
              </w:rPr>
              <w:t>C4-220181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079F" w14:textId="77777777" w:rsidR="008A467E" w:rsidRPr="00190ACA" w:rsidRDefault="008A467E" w:rsidP="00190ACA">
            <w:pPr>
              <w:pStyle w:val="TAL"/>
              <w:rPr>
                <w:sz w:val="16"/>
              </w:rPr>
            </w:pPr>
            <w:r w:rsidRPr="00190ACA">
              <w:rPr>
                <w:sz w:val="16"/>
              </w:rPr>
              <w:t>Add mapping support indication in TrustedAfInfo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23201"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548FF"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E499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D495" w14:textId="77777777" w:rsidR="008A467E" w:rsidRPr="00190ACA" w:rsidRDefault="008A467E" w:rsidP="00190ACA">
            <w:pPr>
              <w:pStyle w:val="TAL"/>
              <w:rPr>
                <w:sz w:val="16"/>
              </w:rPr>
            </w:pPr>
          </w:p>
        </w:tc>
      </w:tr>
      <w:tr w:rsidR="00190ACA" w:rsidRPr="00190ACA" w14:paraId="3A555A7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7E1C" w14:textId="77777777" w:rsidR="008A467E" w:rsidRPr="00190ACA" w:rsidRDefault="008A467E" w:rsidP="00190ACA">
            <w:pPr>
              <w:pStyle w:val="TAL"/>
              <w:rPr>
                <w:sz w:val="16"/>
              </w:rPr>
            </w:pPr>
            <w:r w:rsidRPr="00190ACA">
              <w:rPr>
                <w:sz w:val="16"/>
              </w:rPr>
              <w:t>C4-220182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A0A2" w14:textId="77777777" w:rsidR="008A467E" w:rsidRPr="00190ACA" w:rsidRDefault="008A467E" w:rsidP="00190ACA">
            <w:pPr>
              <w:pStyle w:val="TAL"/>
              <w:rPr>
                <w:sz w:val="16"/>
              </w:rPr>
            </w:pPr>
            <w:r w:rsidRPr="00190ACA">
              <w:rPr>
                <w:sz w:val="16"/>
              </w:rPr>
              <w:t>Onboarding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043FC"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1249"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380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8FFC" w14:textId="77777777" w:rsidR="008A467E" w:rsidRPr="00190ACA" w:rsidRDefault="008A467E" w:rsidP="00190ACA">
            <w:pPr>
              <w:pStyle w:val="TAL"/>
              <w:rPr>
                <w:sz w:val="16"/>
              </w:rPr>
            </w:pPr>
          </w:p>
        </w:tc>
      </w:tr>
      <w:tr w:rsidR="00190ACA" w:rsidRPr="00190ACA" w14:paraId="018E114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54C0" w14:textId="77777777" w:rsidR="008A467E" w:rsidRPr="00190ACA" w:rsidRDefault="008A467E" w:rsidP="00190ACA">
            <w:pPr>
              <w:pStyle w:val="TAL"/>
              <w:rPr>
                <w:sz w:val="16"/>
              </w:rPr>
            </w:pPr>
            <w:r w:rsidRPr="00190ACA">
              <w:rPr>
                <w:sz w:val="16"/>
              </w:rPr>
              <w:t>C4-220183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3053" w14:textId="77777777" w:rsidR="008A467E" w:rsidRPr="00190ACA" w:rsidRDefault="008A467E" w:rsidP="00190ACA">
            <w:pPr>
              <w:pStyle w:val="TAL"/>
              <w:rPr>
                <w:sz w:val="16"/>
              </w:rPr>
            </w:pPr>
            <w:r w:rsidRPr="00190ACA">
              <w:rPr>
                <w:sz w:val="16"/>
              </w:rPr>
              <w:t xml:space="preserve">Add full set of subscribed S-NSSAIs </w:t>
            </w:r>
            <w:r w:rsidRPr="00190ACA">
              <w:rPr>
                <w:sz w:val="16"/>
              </w:rPr>
              <w:lastRenderedPageBreak/>
              <w:t>indication in UE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D39E" w14:textId="77777777" w:rsidR="008A467E" w:rsidRPr="00190ACA" w:rsidRDefault="008A467E" w:rsidP="00190ACA">
            <w:pPr>
              <w:pStyle w:val="TAL"/>
              <w:rPr>
                <w:sz w:val="16"/>
              </w:rPr>
            </w:pPr>
            <w:r w:rsidRPr="00190ACA">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2AB8" w14:textId="77777777" w:rsidR="008A467E" w:rsidRPr="00190ACA" w:rsidRDefault="008A467E" w:rsidP="00190ACA">
            <w:pPr>
              <w:pStyle w:val="TAL"/>
              <w:rPr>
                <w:sz w:val="16"/>
              </w:rPr>
            </w:pPr>
            <w:r w:rsidRPr="00190AC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F91E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D72E9" w14:textId="77777777" w:rsidR="008A467E" w:rsidRPr="00190ACA" w:rsidRDefault="008A467E" w:rsidP="00190ACA">
            <w:pPr>
              <w:pStyle w:val="TAL"/>
              <w:rPr>
                <w:sz w:val="16"/>
              </w:rPr>
            </w:pPr>
          </w:p>
        </w:tc>
      </w:tr>
      <w:tr w:rsidR="00190ACA" w:rsidRPr="00190ACA" w14:paraId="1131890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90F28" w14:textId="77777777" w:rsidR="008A467E" w:rsidRPr="00190ACA" w:rsidRDefault="008A467E" w:rsidP="00190ACA">
            <w:pPr>
              <w:pStyle w:val="TAL"/>
              <w:rPr>
                <w:sz w:val="16"/>
              </w:rPr>
            </w:pPr>
            <w:r w:rsidRPr="00190ACA">
              <w:rPr>
                <w:sz w:val="16"/>
              </w:rPr>
              <w:t>C4-220184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46E1" w14:textId="77777777" w:rsidR="008A467E" w:rsidRPr="00190ACA" w:rsidRDefault="008A467E" w:rsidP="00190ACA">
            <w:pPr>
              <w:pStyle w:val="TAL"/>
              <w:rPr>
                <w:sz w:val="16"/>
              </w:rPr>
            </w:pPr>
            <w:r w:rsidRPr="00190ACA">
              <w:rPr>
                <w:sz w:val="16"/>
              </w:rPr>
              <w:t>Add V2X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E069"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BD83D"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698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8524" w14:textId="77777777" w:rsidR="008A467E" w:rsidRPr="00190ACA" w:rsidRDefault="008A467E" w:rsidP="00190ACA">
            <w:pPr>
              <w:pStyle w:val="TAL"/>
              <w:rPr>
                <w:sz w:val="16"/>
              </w:rPr>
            </w:pPr>
            <w:r w:rsidRPr="00190ACA">
              <w:rPr>
                <w:sz w:val="16"/>
              </w:rPr>
              <w:t>C4-220353</w:t>
            </w:r>
          </w:p>
        </w:tc>
      </w:tr>
      <w:tr w:rsidR="00190ACA" w:rsidRPr="00190ACA" w14:paraId="2D485BC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287F1" w14:textId="77777777" w:rsidR="008A467E" w:rsidRPr="00190ACA" w:rsidRDefault="008A467E" w:rsidP="00190ACA">
            <w:pPr>
              <w:pStyle w:val="TAL"/>
              <w:rPr>
                <w:sz w:val="16"/>
              </w:rPr>
            </w:pPr>
            <w:r w:rsidRPr="00190ACA">
              <w:rPr>
                <w:sz w:val="16"/>
              </w:rPr>
              <w:t>C4-220185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FD72" w14:textId="77777777" w:rsidR="008A467E" w:rsidRPr="00190ACA" w:rsidRDefault="008A467E" w:rsidP="00190ACA">
            <w:pPr>
              <w:pStyle w:val="TAL"/>
              <w:rPr>
                <w:sz w:val="16"/>
              </w:rPr>
            </w:pPr>
            <w:r w:rsidRPr="00190ACA">
              <w:rPr>
                <w:sz w:val="16"/>
              </w:rPr>
              <w:t>NSSAAF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8D089"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4F49B"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BA2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AF7FB" w14:textId="77777777" w:rsidR="008A467E" w:rsidRPr="00190ACA" w:rsidRDefault="008A467E" w:rsidP="00190ACA">
            <w:pPr>
              <w:pStyle w:val="TAL"/>
              <w:rPr>
                <w:sz w:val="16"/>
              </w:rPr>
            </w:pPr>
            <w:r w:rsidRPr="00190ACA">
              <w:rPr>
                <w:sz w:val="16"/>
              </w:rPr>
              <w:t>C4-220354</w:t>
            </w:r>
          </w:p>
        </w:tc>
      </w:tr>
      <w:tr w:rsidR="00190ACA" w:rsidRPr="00190ACA" w14:paraId="2267601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F9D1" w14:textId="77777777" w:rsidR="008A467E" w:rsidRPr="00190ACA" w:rsidRDefault="008A467E" w:rsidP="00190ACA">
            <w:pPr>
              <w:pStyle w:val="TAL"/>
              <w:rPr>
                <w:sz w:val="16"/>
              </w:rPr>
            </w:pPr>
            <w:r w:rsidRPr="00190ACA">
              <w:rPr>
                <w:sz w:val="16"/>
              </w:rPr>
              <w:t>C4-220186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A6B0" w14:textId="77777777" w:rsidR="008A467E" w:rsidRPr="00190ACA" w:rsidRDefault="008A467E" w:rsidP="00190ACA">
            <w:pPr>
              <w:pStyle w:val="TAL"/>
              <w:rPr>
                <w:sz w:val="16"/>
              </w:rPr>
            </w:pPr>
            <w:r w:rsidRPr="00190ACA">
              <w:rPr>
                <w:sz w:val="16"/>
              </w:rPr>
              <w:t>29.273 Addition of MPS statement to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766A8" w14:textId="77777777" w:rsidR="008A467E" w:rsidRPr="00190ACA" w:rsidRDefault="008A467E" w:rsidP="00190ACA">
            <w:pPr>
              <w:pStyle w:val="TAL"/>
              <w:rPr>
                <w:sz w:val="16"/>
              </w:rPr>
            </w:pPr>
            <w:r w:rsidRPr="00190ACA">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A2820"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23F7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8E0DD" w14:textId="77777777" w:rsidR="008A467E" w:rsidRPr="00190ACA" w:rsidRDefault="008A467E" w:rsidP="00190ACA">
            <w:pPr>
              <w:pStyle w:val="TAL"/>
              <w:rPr>
                <w:sz w:val="16"/>
              </w:rPr>
            </w:pPr>
            <w:r w:rsidRPr="00190ACA">
              <w:rPr>
                <w:sz w:val="16"/>
              </w:rPr>
              <w:t>C4-220329</w:t>
            </w:r>
          </w:p>
        </w:tc>
      </w:tr>
      <w:tr w:rsidR="00190ACA" w:rsidRPr="00190ACA" w14:paraId="5BBAB93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D4796" w14:textId="77777777" w:rsidR="008A467E" w:rsidRPr="00190ACA" w:rsidRDefault="008A467E" w:rsidP="00190ACA">
            <w:pPr>
              <w:pStyle w:val="TAL"/>
              <w:rPr>
                <w:sz w:val="16"/>
              </w:rPr>
            </w:pPr>
            <w:r w:rsidRPr="00190ACA">
              <w:rPr>
                <w:sz w:val="16"/>
              </w:rPr>
              <w:t>C4-220187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03669" w14:textId="77777777" w:rsidR="008A467E" w:rsidRPr="00190ACA" w:rsidRDefault="008A467E" w:rsidP="00190ACA">
            <w:pPr>
              <w:pStyle w:val="TAL"/>
              <w:rPr>
                <w:sz w:val="16"/>
              </w:rPr>
            </w:pPr>
            <w:r w:rsidRPr="00190ACA">
              <w:rPr>
                <w:sz w:val="16"/>
              </w:rPr>
              <w:t>TSCTSF discovery and selection procedure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429CB"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2DCF"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289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83F2" w14:textId="77777777" w:rsidR="008A467E" w:rsidRPr="00190ACA" w:rsidRDefault="008A467E" w:rsidP="00190ACA">
            <w:pPr>
              <w:pStyle w:val="TAL"/>
              <w:rPr>
                <w:sz w:val="16"/>
              </w:rPr>
            </w:pPr>
          </w:p>
        </w:tc>
      </w:tr>
      <w:tr w:rsidR="00190ACA" w:rsidRPr="00190ACA" w14:paraId="5F35179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19A07" w14:textId="77777777" w:rsidR="008A467E" w:rsidRPr="00190ACA" w:rsidRDefault="008A467E" w:rsidP="00190ACA">
            <w:pPr>
              <w:pStyle w:val="TAL"/>
              <w:rPr>
                <w:sz w:val="16"/>
              </w:rPr>
            </w:pPr>
            <w:r w:rsidRPr="00190ACA">
              <w:rPr>
                <w:sz w:val="16"/>
              </w:rPr>
              <w:t>C4-220188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C6DA" w14:textId="77777777" w:rsidR="008A467E" w:rsidRPr="00190ACA" w:rsidRDefault="008A467E" w:rsidP="00190ACA">
            <w:pPr>
              <w:pStyle w:val="TAL"/>
              <w:rPr>
                <w:sz w:val="16"/>
              </w:rPr>
            </w:pPr>
            <w:r w:rsidRPr="00190ACA">
              <w:rPr>
                <w:sz w:val="16"/>
              </w:rPr>
              <w:t>Correction on 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5789"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016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B61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D885C" w14:textId="77777777" w:rsidR="008A467E" w:rsidRPr="00190ACA" w:rsidRDefault="008A467E" w:rsidP="00190ACA">
            <w:pPr>
              <w:pStyle w:val="TAL"/>
              <w:rPr>
                <w:sz w:val="16"/>
              </w:rPr>
            </w:pPr>
            <w:r w:rsidRPr="00190ACA">
              <w:rPr>
                <w:sz w:val="16"/>
              </w:rPr>
              <w:t>C4-220422</w:t>
            </w:r>
          </w:p>
        </w:tc>
      </w:tr>
      <w:tr w:rsidR="00190ACA" w:rsidRPr="00190ACA" w14:paraId="455E3B3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25AD" w14:textId="77777777" w:rsidR="008A467E" w:rsidRPr="00190ACA" w:rsidRDefault="008A467E" w:rsidP="00190ACA">
            <w:pPr>
              <w:pStyle w:val="TAL"/>
              <w:rPr>
                <w:sz w:val="16"/>
              </w:rPr>
            </w:pPr>
            <w:r w:rsidRPr="00190ACA">
              <w:rPr>
                <w:sz w:val="16"/>
              </w:rPr>
              <w:t>C4-220189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A1B71" w14:textId="77777777" w:rsidR="008A467E" w:rsidRPr="00190ACA" w:rsidRDefault="008A467E" w:rsidP="00190ACA">
            <w:pPr>
              <w:pStyle w:val="TAL"/>
              <w:rPr>
                <w:sz w:val="16"/>
              </w:rPr>
            </w:pPr>
            <w:r w:rsidRPr="00190ACA">
              <w:rPr>
                <w:sz w:val="16"/>
              </w:rPr>
              <w:t>Handling of PLMN ID in Subscription to NF Profile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B7D5E"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54548"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B59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66B47" w14:textId="77777777" w:rsidR="008A467E" w:rsidRPr="00190ACA" w:rsidRDefault="008A467E" w:rsidP="00190ACA">
            <w:pPr>
              <w:pStyle w:val="TAL"/>
              <w:rPr>
                <w:sz w:val="16"/>
              </w:rPr>
            </w:pPr>
            <w:r w:rsidRPr="00190ACA">
              <w:rPr>
                <w:sz w:val="16"/>
              </w:rPr>
              <w:t>C4-220364</w:t>
            </w:r>
          </w:p>
        </w:tc>
      </w:tr>
      <w:tr w:rsidR="00190ACA" w:rsidRPr="00190ACA" w14:paraId="26F480F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7E34" w14:textId="77777777" w:rsidR="008A467E" w:rsidRPr="00190ACA" w:rsidRDefault="008A467E" w:rsidP="00190ACA">
            <w:pPr>
              <w:pStyle w:val="TAL"/>
              <w:rPr>
                <w:sz w:val="16"/>
              </w:rPr>
            </w:pPr>
            <w:r w:rsidRPr="00190ACA">
              <w:rPr>
                <w:sz w:val="16"/>
              </w:rPr>
              <w:t>C4-220190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66D6" w14:textId="77777777" w:rsidR="008A467E" w:rsidRPr="00190ACA" w:rsidRDefault="008A467E" w:rsidP="00190ACA">
            <w:pPr>
              <w:pStyle w:val="TAL"/>
              <w:rPr>
                <w:sz w:val="16"/>
              </w:rPr>
            </w:pPr>
            <w:r w:rsidRPr="00190ACA">
              <w:rPr>
                <w:sz w:val="16"/>
              </w:rPr>
              <w:t>Notify change of anchor SMF re-selected by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5E055"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BE662"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1EB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EF2D" w14:textId="77777777" w:rsidR="008A467E" w:rsidRPr="00190ACA" w:rsidRDefault="008A467E" w:rsidP="00190ACA">
            <w:pPr>
              <w:pStyle w:val="TAL"/>
              <w:rPr>
                <w:sz w:val="16"/>
              </w:rPr>
            </w:pPr>
            <w:r w:rsidRPr="00190ACA">
              <w:rPr>
                <w:sz w:val="16"/>
              </w:rPr>
              <w:t>C4-220443</w:t>
            </w:r>
          </w:p>
        </w:tc>
      </w:tr>
      <w:tr w:rsidR="00190ACA" w:rsidRPr="00190ACA" w14:paraId="13E258F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5C7B" w14:textId="77777777" w:rsidR="008A467E" w:rsidRPr="00190ACA" w:rsidRDefault="008A467E" w:rsidP="00190ACA">
            <w:pPr>
              <w:pStyle w:val="TAL"/>
              <w:rPr>
                <w:sz w:val="16"/>
              </w:rPr>
            </w:pPr>
            <w:r w:rsidRPr="00190ACA">
              <w:rPr>
                <w:sz w:val="16"/>
              </w:rPr>
              <w:t>C4-220191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83BF" w14:textId="77777777" w:rsidR="008A467E" w:rsidRPr="00190ACA" w:rsidRDefault="008A467E" w:rsidP="00190ACA">
            <w:pPr>
              <w:pStyle w:val="TAL"/>
              <w:rPr>
                <w:sz w:val="16"/>
              </w:rPr>
            </w:pPr>
            <w:r w:rsidRPr="00190ACA">
              <w:rPr>
                <w:sz w:val="16"/>
              </w:rPr>
              <w:t>AIW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FE8A"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F14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7E3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EECE1" w14:textId="77777777" w:rsidR="008A467E" w:rsidRPr="00190ACA" w:rsidRDefault="008A467E" w:rsidP="00190ACA">
            <w:pPr>
              <w:pStyle w:val="TAL"/>
              <w:rPr>
                <w:sz w:val="16"/>
              </w:rPr>
            </w:pPr>
            <w:r w:rsidRPr="00190ACA">
              <w:rPr>
                <w:sz w:val="16"/>
              </w:rPr>
              <w:t>C4-220429</w:t>
            </w:r>
          </w:p>
        </w:tc>
      </w:tr>
      <w:tr w:rsidR="00190ACA" w:rsidRPr="00190ACA" w14:paraId="6760BA3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E4C7" w14:textId="77777777" w:rsidR="008A467E" w:rsidRPr="00190ACA" w:rsidRDefault="008A467E" w:rsidP="00190ACA">
            <w:pPr>
              <w:pStyle w:val="TAL"/>
              <w:rPr>
                <w:sz w:val="16"/>
              </w:rPr>
            </w:pPr>
            <w:r w:rsidRPr="00190ACA">
              <w:rPr>
                <w:sz w:val="16"/>
              </w:rPr>
              <w:t>C4-220192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49975" w14:textId="77777777" w:rsidR="008A467E" w:rsidRPr="00190ACA" w:rsidRDefault="008A467E" w:rsidP="00190ACA">
            <w:pPr>
              <w:pStyle w:val="TAL"/>
              <w:rPr>
                <w:sz w:val="16"/>
              </w:rPr>
            </w:pPr>
            <w:r w:rsidRPr="00190ACA">
              <w:rPr>
                <w:sz w:val="16"/>
              </w:rPr>
              <w:t>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FE63"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F07C"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C9AB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74361" w14:textId="77777777" w:rsidR="008A467E" w:rsidRPr="00190ACA" w:rsidRDefault="008A467E" w:rsidP="00190ACA">
            <w:pPr>
              <w:pStyle w:val="TAL"/>
              <w:rPr>
                <w:sz w:val="16"/>
              </w:rPr>
            </w:pPr>
          </w:p>
        </w:tc>
      </w:tr>
      <w:tr w:rsidR="00190ACA" w:rsidRPr="00190ACA" w14:paraId="0903974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22AF" w14:textId="77777777" w:rsidR="008A467E" w:rsidRPr="00190ACA" w:rsidRDefault="008A467E" w:rsidP="00190ACA">
            <w:pPr>
              <w:pStyle w:val="TAL"/>
              <w:rPr>
                <w:sz w:val="16"/>
              </w:rPr>
            </w:pPr>
            <w:r w:rsidRPr="00190ACA">
              <w:rPr>
                <w:sz w:val="16"/>
              </w:rPr>
              <w:t>C4-220193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3E5B" w14:textId="77777777" w:rsidR="008A467E" w:rsidRPr="00190ACA" w:rsidRDefault="008A467E" w:rsidP="00190ACA">
            <w:pPr>
              <w:pStyle w:val="TAL"/>
              <w:rPr>
                <w:sz w:val="16"/>
              </w:rPr>
            </w:pPr>
            <w:r w:rsidRPr="00190ACA">
              <w:rPr>
                <w:sz w:val="16"/>
              </w:rPr>
              <w:t>BitRate Units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1E6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F3E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2F1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C84A" w14:textId="77777777" w:rsidR="008A467E" w:rsidRPr="00190ACA" w:rsidRDefault="008A467E" w:rsidP="00190ACA">
            <w:pPr>
              <w:pStyle w:val="TAL"/>
              <w:rPr>
                <w:sz w:val="16"/>
              </w:rPr>
            </w:pPr>
          </w:p>
        </w:tc>
      </w:tr>
      <w:tr w:rsidR="00190ACA" w:rsidRPr="00190ACA" w14:paraId="21FF463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02555" w14:textId="77777777" w:rsidR="008A467E" w:rsidRPr="00190ACA" w:rsidRDefault="008A467E" w:rsidP="00190ACA">
            <w:pPr>
              <w:pStyle w:val="TAL"/>
              <w:rPr>
                <w:sz w:val="16"/>
              </w:rPr>
            </w:pPr>
            <w:r w:rsidRPr="00190ACA">
              <w:rPr>
                <w:sz w:val="16"/>
              </w:rPr>
              <w:t>C4-220194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52F34" w14:textId="77777777" w:rsidR="008A467E" w:rsidRPr="00190ACA" w:rsidRDefault="008A467E" w:rsidP="00190ACA">
            <w:pPr>
              <w:pStyle w:val="TAL"/>
              <w:rPr>
                <w:sz w:val="16"/>
              </w:rPr>
            </w:pPr>
            <w:r w:rsidRPr="00190ACA">
              <w:rPr>
                <w:sz w:val="16"/>
              </w:rPr>
              <w:t>Data Restoration Default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CB5D" w14:textId="77777777" w:rsidR="008A467E" w:rsidRPr="00190ACA" w:rsidRDefault="008A467E" w:rsidP="00190ACA">
            <w:pPr>
              <w:pStyle w:val="TAL"/>
              <w:rPr>
                <w:sz w:val="16"/>
              </w:rPr>
            </w:pPr>
            <w:r w:rsidRPr="00190ACA">
              <w:rPr>
                <w:sz w:val="16"/>
              </w:rPr>
              <w:t>Ericsson,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670CC"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1CE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C6946" w14:textId="77777777" w:rsidR="008A467E" w:rsidRPr="00190ACA" w:rsidRDefault="008A467E" w:rsidP="00190ACA">
            <w:pPr>
              <w:pStyle w:val="TAL"/>
              <w:rPr>
                <w:sz w:val="16"/>
              </w:rPr>
            </w:pPr>
            <w:r w:rsidRPr="00190ACA">
              <w:rPr>
                <w:sz w:val="16"/>
              </w:rPr>
              <w:t>C4-220430</w:t>
            </w:r>
          </w:p>
        </w:tc>
      </w:tr>
      <w:tr w:rsidR="00190ACA" w:rsidRPr="00190ACA" w14:paraId="2025784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B1FB" w14:textId="77777777" w:rsidR="008A467E" w:rsidRPr="00190ACA" w:rsidRDefault="008A467E" w:rsidP="00190ACA">
            <w:pPr>
              <w:pStyle w:val="TAL"/>
              <w:rPr>
                <w:sz w:val="16"/>
              </w:rPr>
            </w:pPr>
            <w:r w:rsidRPr="00190ACA">
              <w:rPr>
                <w:sz w:val="16"/>
              </w:rPr>
              <w:t>C4-220195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D4E2" w14:textId="77777777" w:rsidR="008A467E" w:rsidRPr="00190ACA" w:rsidRDefault="008A467E" w:rsidP="00190ACA">
            <w:pPr>
              <w:pStyle w:val="TAL"/>
              <w:rPr>
                <w:sz w:val="16"/>
              </w:rPr>
            </w:pPr>
            <w:r w:rsidRPr="00190ACA">
              <w:rPr>
                <w:sz w:val="16"/>
              </w:rPr>
              <w:t>Data Restoration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AEC0" w14:textId="77777777" w:rsidR="008A467E" w:rsidRPr="00190ACA" w:rsidRDefault="008A467E" w:rsidP="00190ACA">
            <w:pPr>
              <w:pStyle w:val="TAL"/>
              <w:rPr>
                <w:sz w:val="16"/>
              </w:rPr>
            </w:pPr>
            <w:r w:rsidRPr="00190ACA">
              <w:rPr>
                <w:sz w:val="16"/>
              </w:rPr>
              <w:t>Ericsson, 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F4FC"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83D7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BCB5C" w14:textId="77777777" w:rsidR="008A467E" w:rsidRPr="00190ACA" w:rsidRDefault="008A467E" w:rsidP="00190ACA">
            <w:pPr>
              <w:pStyle w:val="TAL"/>
              <w:rPr>
                <w:sz w:val="16"/>
              </w:rPr>
            </w:pPr>
            <w:r w:rsidRPr="00190ACA">
              <w:rPr>
                <w:sz w:val="16"/>
              </w:rPr>
              <w:t>C4-220431</w:t>
            </w:r>
          </w:p>
        </w:tc>
      </w:tr>
      <w:tr w:rsidR="00190ACA" w:rsidRPr="00190ACA" w14:paraId="153591A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9010" w14:textId="77777777" w:rsidR="008A467E" w:rsidRPr="00190ACA" w:rsidRDefault="008A467E" w:rsidP="00190ACA">
            <w:pPr>
              <w:pStyle w:val="TAL"/>
              <w:rPr>
                <w:sz w:val="16"/>
              </w:rPr>
            </w:pPr>
            <w:r w:rsidRPr="00190ACA">
              <w:rPr>
                <w:sz w:val="16"/>
              </w:rPr>
              <w:t>C4-220196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A634" w14:textId="77777777" w:rsidR="008A467E" w:rsidRPr="00190ACA" w:rsidRDefault="008A467E" w:rsidP="00190ACA">
            <w:pPr>
              <w:pStyle w:val="TAL"/>
              <w:rPr>
                <w:sz w:val="16"/>
              </w:rPr>
            </w:pPr>
            <w:r w:rsidRPr="00190ACA">
              <w:rPr>
                <w:sz w:val="16"/>
              </w:rPr>
              <w:t>Markdown formatting of multi-line OpenAPI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046B"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2329"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FAEC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06AFF" w14:textId="77777777" w:rsidR="008A467E" w:rsidRPr="00190ACA" w:rsidRDefault="008A467E" w:rsidP="00190ACA">
            <w:pPr>
              <w:pStyle w:val="TAL"/>
              <w:rPr>
                <w:sz w:val="16"/>
              </w:rPr>
            </w:pPr>
          </w:p>
        </w:tc>
      </w:tr>
      <w:tr w:rsidR="00190ACA" w:rsidRPr="00190ACA" w14:paraId="3028B97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1856A" w14:textId="77777777" w:rsidR="008A467E" w:rsidRPr="00190ACA" w:rsidRDefault="008A467E" w:rsidP="00190ACA">
            <w:pPr>
              <w:pStyle w:val="TAL"/>
              <w:rPr>
                <w:sz w:val="16"/>
              </w:rPr>
            </w:pPr>
            <w:r w:rsidRPr="00190ACA">
              <w:rPr>
                <w:sz w:val="16"/>
              </w:rPr>
              <w:t>C4-220197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13DD" w14:textId="77777777" w:rsidR="008A467E" w:rsidRPr="00190ACA" w:rsidRDefault="008A467E" w:rsidP="00190ACA">
            <w:pPr>
              <w:pStyle w:val="TAL"/>
              <w:rPr>
                <w:sz w:val="16"/>
              </w:rPr>
            </w:pPr>
            <w:r w:rsidRPr="00190AC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F5C0"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B95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27D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59E5A" w14:textId="77777777" w:rsidR="008A467E" w:rsidRPr="00190ACA" w:rsidRDefault="008A467E" w:rsidP="00190ACA">
            <w:pPr>
              <w:pStyle w:val="TAL"/>
              <w:rPr>
                <w:sz w:val="16"/>
              </w:rPr>
            </w:pPr>
          </w:p>
        </w:tc>
      </w:tr>
      <w:tr w:rsidR="00190ACA" w:rsidRPr="00190ACA" w14:paraId="0F7619A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CABF" w14:textId="77777777" w:rsidR="008A467E" w:rsidRPr="00190ACA" w:rsidRDefault="008A467E" w:rsidP="00190ACA">
            <w:pPr>
              <w:pStyle w:val="TAL"/>
              <w:rPr>
                <w:sz w:val="16"/>
              </w:rPr>
            </w:pPr>
            <w:r w:rsidRPr="00190ACA">
              <w:rPr>
                <w:sz w:val="16"/>
              </w:rPr>
              <w:t>C4-220198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C3EC" w14:textId="77777777" w:rsidR="008A467E" w:rsidRPr="00190ACA" w:rsidRDefault="008A467E" w:rsidP="00190ACA">
            <w:pPr>
              <w:pStyle w:val="TAL"/>
              <w:rPr>
                <w:sz w:val="16"/>
              </w:rPr>
            </w:pPr>
            <w:r w:rsidRPr="00190ACA">
              <w:rPr>
                <w:sz w:val="16"/>
              </w:rPr>
              <w:t>URL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19F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DB6A"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464A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FB5D" w14:textId="77777777" w:rsidR="008A467E" w:rsidRPr="00190ACA" w:rsidRDefault="008A467E" w:rsidP="00190ACA">
            <w:pPr>
              <w:pStyle w:val="TAL"/>
              <w:rPr>
                <w:sz w:val="16"/>
              </w:rPr>
            </w:pPr>
          </w:p>
        </w:tc>
      </w:tr>
      <w:tr w:rsidR="00190ACA" w:rsidRPr="00190ACA" w14:paraId="4457D59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38AC4" w14:textId="77777777" w:rsidR="008A467E" w:rsidRPr="00190ACA" w:rsidRDefault="008A467E" w:rsidP="00190ACA">
            <w:pPr>
              <w:pStyle w:val="TAL"/>
              <w:rPr>
                <w:sz w:val="16"/>
              </w:rPr>
            </w:pPr>
            <w:r w:rsidRPr="00190ACA">
              <w:rPr>
                <w:sz w:val="16"/>
              </w:rPr>
              <w:t>C4-220199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4C48" w14:textId="77777777" w:rsidR="008A467E" w:rsidRPr="00190ACA" w:rsidRDefault="008A467E" w:rsidP="00190ACA">
            <w:pPr>
              <w:pStyle w:val="TAL"/>
              <w:rPr>
                <w:sz w:val="16"/>
              </w:rPr>
            </w:pPr>
            <w:r w:rsidRPr="00190ACA">
              <w:rPr>
                <w:sz w:val="16"/>
              </w:rPr>
              <w:t>[DRAFT - For Discussion] Encoding of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E402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AB0E"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E2D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53FD" w14:textId="77777777" w:rsidR="008A467E" w:rsidRPr="00190ACA" w:rsidRDefault="008A467E" w:rsidP="00190ACA">
            <w:pPr>
              <w:pStyle w:val="TAL"/>
              <w:rPr>
                <w:sz w:val="16"/>
              </w:rPr>
            </w:pPr>
          </w:p>
        </w:tc>
      </w:tr>
      <w:tr w:rsidR="00190ACA" w:rsidRPr="00190ACA" w14:paraId="0DF40A3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AFDE3" w14:textId="77777777" w:rsidR="008A467E" w:rsidRPr="00190ACA" w:rsidRDefault="008A467E" w:rsidP="00190ACA">
            <w:pPr>
              <w:pStyle w:val="TAL"/>
              <w:rPr>
                <w:sz w:val="16"/>
              </w:rPr>
            </w:pPr>
            <w:r w:rsidRPr="00190ACA">
              <w:rPr>
                <w:sz w:val="16"/>
              </w:rPr>
              <w:t>C4-220200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AF875" w14:textId="77777777" w:rsidR="008A467E" w:rsidRPr="00190ACA" w:rsidRDefault="008A467E" w:rsidP="00190ACA">
            <w:pPr>
              <w:pStyle w:val="TAL"/>
              <w:rPr>
                <w:sz w:val="16"/>
              </w:rPr>
            </w:pPr>
            <w:r w:rsidRPr="00190ACA">
              <w:rPr>
                <w:sz w:val="16"/>
              </w:rPr>
              <w:t>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783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D74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5FF0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99A5" w14:textId="77777777" w:rsidR="008A467E" w:rsidRPr="00190ACA" w:rsidRDefault="008A467E" w:rsidP="00190ACA">
            <w:pPr>
              <w:pStyle w:val="TAL"/>
              <w:rPr>
                <w:sz w:val="16"/>
              </w:rPr>
            </w:pPr>
            <w:r w:rsidRPr="00190ACA">
              <w:rPr>
                <w:sz w:val="16"/>
              </w:rPr>
              <w:t>C4-220432</w:t>
            </w:r>
          </w:p>
        </w:tc>
      </w:tr>
      <w:tr w:rsidR="00190ACA" w:rsidRPr="00190ACA" w14:paraId="229764E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8717" w14:textId="77777777" w:rsidR="008A467E" w:rsidRPr="00190ACA" w:rsidRDefault="008A467E" w:rsidP="00190ACA">
            <w:pPr>
              <w:pStyle w:val="TAL"/>
              <w:rPr>
                <w:sz w:val="16"/>
              </w:rPr>
            </w:pPr>
            <w:r w:rsidRPr="00190ACA">
              <w:rPr>
                <w:sz w:val="16"/>
              </w:rPr>
              <w:t>C4-220201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7684" w14:textId="77777777" w:rsidR="008A467E" w:rsidRPr="00190ACA" w:rsidRDefault="008A467E" w:rsidP="00190ACA">
            <w:pPr>
              <w:pStyle w:val="TAL"/>
              <w:rPr>
                <w:sz w:val="16"/>
              </w:rPr>
            </w:pPr>
            <w:r w:rsidRPr="00190ACA">
              <w:rPr>
                <w:sz w:val="16"/>
              </w:rPr>
              <w:t>GetGbaAv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674C8"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D36D"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F45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44E8" w14:textId="77777777" w:rsidR="008A467E" w:rsidRPr="00190ACA" w:rsidRDefault="008A467E" w:rsidP="00190ACA">
            <w:pPr>
              <w:pStyle w:val="TAL"/>
              <w:rPr>
                <w:sz w:val="16"/>
              </w:rPr>
            </w:pPr>
            <w:r w:rsidRPr="00190ACA">
              <w:rPr>
                <w:sz w:val="16"/>
              </w:rPr>
              <w:t>C4-220433</w:t>
            </w:r>
          </w:p>
        </w:tc>
      </w:tr>
      <w:tr w:rsidR="00190ACA" w:rsidRPr="00190ACA" w14:paraId="0192E68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7C07A" w14:textId="77777777" w:rsidR="008A467E" w:rsidRPr="00190ACA" w:rsidRDefault="008A467E" w:rsidP="00190ACA">
            <w:pPr>
              <w:pStyle w:val="TAL"/>
              <w:rPr>
                <w:sz w:val="16"/>
              </w:rPr>
            </w:pPr>
            <w:r w:rsidRPr="00190ACA">
              <w:rPr>
                <w:sz w:val="16"/>
              </w:rPr>
              <w:t>C4-220202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FBCC5" w14:textId="77777777" w:rsidR="008A467E" w:rsidRPr="00190ACA" w:rsidRDefault="008A467E" w:rsidP="00190ACA">
            <w:pPr>
              <w:pStyle w:val="TAL"/>
              <w:rPr>
                <w:sz w:val="16"/>
              </w:rPr>
            </w:pPr>
            <w:r w:rsidRPr="00190ACA">
              <w:rPr>
                <w:sz w:val="16"/>
              </w:rPr>
              <w:t>Group Subscription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9B11A"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BFC9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593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6A41F" w14:textId="77777777" w:rsidR="008A467E" w:rsidRPr="00190ACA" w:rsidRDefault="008A467E" w:rsidP="00190ACA">
            <w:pPr>
              <w:pStyle w:val="TAL"/>
              <w:rPr>
                <w:sz w:val="16"/>
              </w:rPr>
            </w:pPr>
            <w:r w:rsidRPr="00190ACA">
              <w:rPr>
                <w:sz w:val="16"/>
              </w:rPr>
              <w:t>C4-220434</w:t>
            </w:r>
          </w:p>
        </w:tc>
      </w:tr>
      <w:tr w:rsidR="00190ACA" w:rsidRPr="00190ACA" w14:paraId="1C386A1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24B10" w14:textId="77777777" w:rsidR="008A467E" w:rsidRPr="00190ACA" w:rsidRDefault="008A467E" w:rsidP="00190ACA">
            <w:pPr>
              <w:pStyle w:val="TAL"/>
              <w:rPr>
                <w:sz w:val="16"/>
              </w:rPr>
            </w:pPr>
            <w:r w:rsidRPr="00190ACA">
              <w:rPr>
                <w:sz w:val="16"/>
              </w:rPr>
              <w:t>C4-220203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A159" w14:textId="77777777" w:rsidR="008A467E" w:rsidRPr="00190ACA" w:rsidRDefault="008A467E" w:rsidP="00190ACA">
            <w:pPr>
              <w:pStyle w:val="TAL"/>
              <w:rPr>
                <w:sz w:val="16"/>
              </w:rPr>
            </w:pPr>
            <w:r w:rsidRPr="00190ACA">
              <w:rPr>
                <w:sz w:val="16"/>
              </w:rPr>
              <w:t>HTTP Client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8E0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C7876"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EDE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A91B" w14:textId="77777777" w:rsidR="008A467E" w:rsidRPr="00190ACA" w:rsidRDefault="008A467E" w:rsidP="00190ACA">
            <w:pPr>
              <w:pStyle w:val="TAL"/>
              <w:rPr>
                <w:sz w:val="16"/>
              </w:rPr>
            </w:pPr>
          </w:p>
        </w:tc>
      </w:tr>
      <w:tr w:rsidR="00190ACA" w:rsidRPr="00190ACA" w14:paraId="184F3AC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DDA9" w14:textId="77777777" w:rsidR="008A467E" w:rsidRPr="00190ACA" w:rsidRDefault="008A467E" w:rsidP="00190ACA">
            <w:pPr>
              <w:pStyle w:val="TAL"/>
              <w:rPr>
                <w:sz w:val="16"/>
              </w:rPr>
            </w:pPr>
            <w:r w:rsidRPr="00190ACA">
              <w:rPr>
                <w:sz w:val="16"/>
              </w:rPr>
              <w:t>C4-220204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37149" w14:textId="77777777" w:rsidR="008A467E" w:rsidRPr="00190ACA" w:rsidRDefault="008A467E" w:rsidP="00190ACA">
            <w:pPr>
              <w:pStyle w:val="TAL"/>
              <w:rPr>
                <w:sz w:val="16"/>
              </w:rPr>
            </w:pPr>
            <w:r w:rsidRPr="00190ACA">
              <w:rPr>
                <w:sz w:val="16"/>
              </w:rPr>
              <w:t>NSACF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F602"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613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BD6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7355" w14:textId="77777777" w:rsidR="008A467E" w:rsidRPr="00190ACA" w:rsidRDefault="008A467E" w:rsidP="00190ACA">
            <w:pPr>
              <w:pStyle w:val="TAL"/>
              <w:rPr>
                <w:sz w:val="16"/>
              </w:rPr>
            </w:pPr>
          </w:p>
        </w:tc>
      </w:tr>
      <w:tr w:rsidR="00190ACA" w:rsidRPr="00190ACA" w14:paraId="07D5DF5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FA9C8" w14:textId="77777777" w:rsidR="008A467E" w:rsidRPr="00190ACA" w:rsidRDefault="008A467E" w:rsidP="00190ACA">
            <w:pPr>
              <w:pStyle w:val="TAL"/>
              <w:rPr>
                <w:sz w:val="16"/>
              </w:rPr>
            </w:pPr>
            <w:r w:rsidRPr="00190ACA">
              <w:rPr>
                <w:sz w:val="16"/>
              </w:rPr>
              <w:t>C4-220205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394B" w14:textId="77777777" w:rsidR="008A467E" w:rsidRPr="00190ACA" w:rsidRDefault="008A467E" w:rsidP="00190ACA">
            <w:pPr>
              <w:pStyle w:val="TAL"/>
              <w:rPr>
                <w:sz w:val="16"/>
              </w:rPr>
            </w:pPr>
            <w:r w:rsidRPr="00190ACA">
              <w:rPr>
                <w:sz w:val="16"/>
              </w:rPr>
              <w:t>NSSAAF AIW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FD1B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CFF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0DF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E73D" w14:textId="77777777" w:rsidR="008A467E" w:rsidRPr="00190ACA" w:rsidRDefault="008A467E" w:rsidP="00190ACA">
            <w:pPr>
              <w:pStyle w:val="TAL"/>
              <w:rPr>
                <w:sz w:val="16"/>
              </w:rPr>
            </w:pPr>
          </w:p>
        </w:tc>
      </w:tr>
      <w:tr w:rsidR="00190ACA" w:rsidRPr="00190ACA" w14:paraId="0B09FB1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A75B" w14:textId="77777777" w:rsidR="008A467E" w:rsidRPr="00190ACA" w:rsidRDefault="008A467E" w:rsidP="00190ACA">
            <w:pPr>
              <w:pStyle w:val="TAL"/>
              <w:rPr>
                <w:sz w:val="16"/>
              </w:rPr>
            </w:pPr>
            <w:r w:rsidRPr="00190ACA">
              <w:rPr>
                <w:sz w:val="16"/>
              </w:rPr>
              <w:t>C4-220206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21FB" w14:textId="77777777" w:rsidR="008A467E" w:rsidRPr="00190ACA" w:rsidRDefault="008A467E" w:rsidP="00190ACA">
            <w:pPr>
              <w:pStyle w:val="TAL"/>
              <w:rPr>
                <w:sz w:val="16"/>
              </w:rPr>
            </w:pPr>
            <w:r w:rsidRPr="00190ACA">
              <w:rPr>
                <w:sz w:val="16"/>
              </w:rPr>
              <w:t>Operator-Specific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E5E7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011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F33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B510" w14:textId="77777777" w:rsidR="008A467E" w:rsidRPr="00190ACA" w:rsidRDefault="008A467E" w:rsidP="00190ACA">
            <w:pPr>
              <w:pStyle w:val="TAL"/>
              <w:rPr>
                <w:sz w:val="16"/>
              </w:rPr>
            </w:pPr>
          </w:p>
        </w:tc>
      </w:tr>
      <w:tr w:rsidR="00190ACA" w:rsidRPr="00190ACA" w14:paraId="37EDC7C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21EA" w14:textId="77777777" w:rsidR="008A467E" w:rsidRPr="00190ACA" w:rsidRDefault="008A467E" w:rsidP="00190ACA">
            <w:pPr>
              <w:pStyle w:val="TAL"/>
              <w:rPr>
                <w:sz w:val="16"/>
              </w:rPr>
            </w:pPr>
            <w:r w:rsidRPr="00190ACA">
              <w:rPr>
                <w:sz w:val="16"/>
              </w:rPr>
              <w:t>C4-220207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BF16" w14:textId="77777777" w:rsidR="008A467E" w:rsidRPr="00190ACA" w:rsidRDefault="008A467E" w:rsidP="00190ACA">
            <w:pPr>
              <w:pStyle w:val="TAL"/>
              <w:rPr>
                <w:sz w:val="16"/>
              </w:rPr>
            </w:pPr>
            <w:r w:rsidRPr="00190ACA">
              <w:rPr>
                <w:sz w:val="16"/>
              </w:rPr>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787DB"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C6B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BDC8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83D20" w14:textId="77777777" w:rsidR="008A467E" w:rsidRPr="00190ACA" w:rsidRDefault="008A467E" w:rsidP="00190ACA">
            <w:pPr>
              <w:pStyle w:val="TAL"/>
              <w:rPr>
                <w:sz w:val="16"/>
              </w:rPr>
            </w:pPr>
          </w:p>
        </w:tc>
      </w:tr>
      <w:tr w:rsidR="00190ACA" w:rsidRPr="00190ACA" w14:paraId="0535B80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6A86A" w14:textId="77777777" w:rsidR="008A467E" w:rsidRPr="00190ACA" w:rsidRDefault="008A467E" w:rsidP="00190ACA">
            <w:pPr>
              <w:pStyle w:val="TAL"/>
              <w:rPr>
                <w:sz w:val="16"/>
              </w:rPr>
            </w:pPr>
            <w:r w:rsidRPr="00190ACA">
              <w:rPr>
                <w:sz w:val="16"/>
              </w:rPr>
              <w:t>C4-220208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7B30A" w14:textId="77777777" w:rsidR="008A467E" w:rsidRPr="00190ACA" w:rsidRDefault="008A467E" w:rsidP="00190ACA">
            <w:pPr>
              <w:pStyle w:val="TAL"/>
              <w:rPr>
                <w:sz w:val="16"/>
              </w:rPr>
            </w:pPr>
            <w:r w:rsidRPr="00190ACA">
              <w:rPr>
                <w:sz w:val="16"/>
              </w:rPr>
              <w:t>PatchItem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59E1" w14:textId="77777777" w:rsidR="008A467E" w:rsidRPr="00190ACA" w:rsidRDefault="008A467E" w:rsidP="00190ACA">
            <w:pPr>
              <w:pStyle w:val="TAL"/>
              <w:rPr>
                <w:sz w:val="16"/>
              </w:rPr>
            </w:pPr>
            <w:r w:rsidRPr="00190ACA">
              <w:rPr>
                <w:sz w:val="16"/>
              </w:rPr>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DF0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83A8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141F" w14:textId="77777777" w:rsidR="008A467E" w:rsidRPr="00190ACA" w:rsidRDefault="008A467E" w:rsidP="00190ACA">
            <w:pPr>
              <w:pStyle w:val="TAL"/>
              <w:rPr>
                <w:sz w:val="16"/>
              </w:rPr>
            </w:pPr>
          </w:p>
        </w:tc>
      </w:tr>
      <w:tr w:rsidR="00190ACA" w:rsidRPr="00190ACA" w14:paraId="3A6B639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2141" w14:textId="77777777" w:rsidR="008A467E" w:rsidRPr="00190ACA" w:rsidRDefault="008A467E" w:rsidP="00190ACA">
            <w:pPr>
              <w:pStyle w:val="TAL"/>
              <w:rPr>
                <w:sz w:val="16"/>
              </w:rPr>
            </w:pPr>
            <w:r w:rsidRPr="00190ACA">
              <w:rPr>
                <w:sz w:val="16"/>
              </w:rPr>
              <w:t>C4-220209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5B678" w14:textId="77777777" w:rsidR="008A467E" w:rsidRPr="00190ACA" w:rsidRDefault="008A467E" w:rsidP="00190ACA">
            <w:pPr>
              <w:pStyle w:val="TAL"/>
              <w:rPr>
                <w:sz w:val="16"/>
              </w:rPr>
            </w:pPr>
            <w:r w:rsidRPr="00190ACA">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5FD2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E6A43"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47A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D905" w14:textId="77777777" w:rsidR="008A467E" w:rsidRPr="00190ACA" w:rsidRDefault="008A467E" w:rsidP="00190ACA">
            <w:pPr>
              <w:pStyle w:val="TAL"/>
              <w:rPr>
                <w:sz w:val="16"/>
              </w:rPr>
            </w:pPr>
          </w:p>
        </w:tc>
      </w:tr>
      <w:tr w:rsidR="00190ACA" w:rsidRPr="00190ACA" w14:paraId="22D6209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87D8" w14:textId="77777777" w:rsidR="008A467E" w:rsidRPr="00190ACA" w:rsidRDefault="008A467E" w:rsidP="00190ACA">
            <w:pPr>
              <w:pStyle w:val="TAL"/>
              <w:rPr>
                <w:sz w:val="16"/>
              </w:rPr>
            </w:pPr>
            <w:r w:rsidRPr="00190ACA">
              <w:rPr>
                <w:sz w:val="16"/>
              </w:rPr>
              <w:t>C4-220210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3EF7" w14:textId="77777777" w:rsidR="008A467E" w:rsidRPr="00190ACA" w:rsidRDefault="008A467E" w:rsidP="00190ACA">
            <w:pPr>
              <w:pStyle w:val="TAL"/>
              <w:rPr>
                <w:sz w:val="16"/>
              </w:rPr>
            </w:pPr>
            <w:r w:rsidRPr="00190ACA">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46E0"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BB3F"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186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3FCA" w14:textId="77777777" w:rsidR="008A467E" w:rsidRPr="00190ACA" w:rsidRDefault="008A467E" w:rsidP="00190ACA">
            <w:pPr>
              <w:pStyle w:val="TAL"/>
              <w:rPr>
                <w:sz w:val="16"/>
              </w:rPr>
            </w:pPr>
          </w:p>
        </w:tc>
      </w:tr>
      <w:tr w:rsidR="00190ACA" w:rsidRPr="00190ACA" w14:paraId="3D7A84F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4201" w14:textId="77777777" w:rsidR="008A467E" w:rsidRPr="00190ACA" w:rsidRDefault="008A467E" w:rsidP="00190ACA">
            <w:pPr>
              <w:pStyle w:val="TAL"/>
              <w:rPr>
                <w:sz w:val="16"/>
              </w:rPr>
            </w:pPr>
            <w:r w:rsidRPr="00190ACA">
              <w:rPr>
                <w:sz w:val="16"/>
              </w:rPr>
              <w:t>C4-220211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E658" w14:textId="77777777" w:rsidR="008A467E" w:rsidRPr="00190ACA" w:rsidRDefault="008A467E" w:rsidP="00190ACA">
            <w:pPr>
              <w:pStyle w:val="TAL"/>
              <w:rPr>
                <w:sz w:val="16"/>
              </w:rPr>
            </w:pPr>
            <w:r w:rsidRPr="00190ACA">
              <w:rPr>
                <w:sz w:val="16"/>
              </w:rPr>
              <w:t>Wrong Oauth2 scope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DB0D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C6A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3B8E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88E5E" w14:textId="77777777" w:rsidR="008A467E" w:rsidRPr="00190ACA" w:rsidRDefault="008A467E" w:rsidP="00190ACA">
            <w:pPr>
              <w:pStyle w:val="TAL"/>
              <w:rPr>
                <w:sz w:val="16"/>
              </w:rPr>
            </w:pPr>
          </w:p>
        </w:tc>
      </w:tr>
      <w:tr w:rsidR="00190ACA" w:rsidRPr="00190ACA" w14:paraId="239369A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ACE65" w14:textId="77777777" w:rsidR="008A467E" w:rsidRPr="00190ACA" w:rsidRDefault="008A467E" w:rsidP="00190ACA">
            <w:pPr>
              <w:pStyle w:val="TAL"/>
              <w:rPr>
                <w:sz w:val="16"/>
              </w:rPr>
            </w:pPr>
            <w:r w:rsidRPr="00190ACA">
              <w:rPr>
                <w:sz w:val="16"/>
              </w:rPr>
              <w:t>C4-220212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BF0C" w14:textId="77777777" w:rsidR="008A467E" w:rsidRPr="00190ACA" w:rsidRDefault="008A467E" w:rsidP="00190ACA">
            <w:pPr>
              <w:pStyle w:val="TAL"/>
              <w:rPr>
                <w:sz w:val="16"/>
              </w:rPr>
            </w:pPr>
            <w:r w:rsidRPr="00190ACA">
              <w:rPr>
                <w:sz w:val="16"/>
              </w:rPr>
              <w:t>Style corrections and missing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A1EB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B63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E34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2FF93" w14:textId="77777777" w:rsidR="008A467E" w:rsidRPr="00190ACA" w:rsidRDefault="008A467E" w:rsidP="00190ACA">
            <w:pPr>
              <w:pStyle w:val="TAL"/>
              <w:rPr>
                <w:sz w:val="16"/>
              </w:rPr>
            </w:pPr>
          </w:p>
        </w:tc>
      </w:tr>
      <w:tr w:rsidR="00190ACA" w:rsidRPr="00190ACA" w14:paraId="411C5CC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9E1B" w14:textId="77777777" w:rsidR="008A467E" w:rsidRPr="00190ACA" w:rsidRDefault="008A467E" w:rsidP="00190ACA">
            <w:pPr>
              <w:pStyle w:val="TAL"/>
              <w:rPr>
                <w:sz w:val="16"/>
              </w:rPr>
            </w:pPr>
            <w:r w:rsidRPr="00190ACA">
              <w:rPr>
                <w:sz w:val="16"/>
              </w:rPr>
              <w:t>C4-220213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505F" w14:textId="77777777" w:rsidR="008A467E" w:rsidRPr="00190ACA" w:rsidRDefault="008A467E" w:rsidP="00190ACA">
            <w:pPr>
              <w:pStyle w:val="TAL"/>
              <w:rPr>
                <w:sz w:val="16"/>
              </w:rPr>
            </w:pPr>
            <w:r w:rsidRPr="00190ACA">
              <w:rPr>
                <w:sz w:val="16"/>
              </w:rPr>
              <w:t>Onboarding SUPI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08D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8F52"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0229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DB77" w14:textId="77777777" w:rsidR="008A467E" w:rsidRPr="00190ACA" w:rsidRDefault="008A467E" w:rsidP="00190ACA">
            <w:pPr>
              <w:pStyle w:val="TAL"/>
              <w:rPr>
                <w:sz w:val="16"/>
              </w:rPr>
            </w:pPr>
          </w:p>
        </w:tc>
      </w:tr>
      <w:tr w:rsidR="00190ACA" w:rsidRPr="00190ACA" w14:paraId="0598858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9542" w14:textId="77777777" w:rsidR="008A467E" w:rsidRPr="00190ACA" w:rsidRDefault="008A467E" w:rsidP="00190ACA">
            <w:pPr>
              <w:pStyle w:val="TAL"/>
              <w:rPr>
                <w:sz w:val="16"/>
              </w:rPr>
            </w:pPr>
            <w:r w:rsidRPr="00190ACA">
              <w:rPr>
                <w:sz w:val="16"/>
              </w:rPr>
              <w:t>C4-220214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0A0D" w14:textId="77777777" w:rsidR="008A467E" w:rsidRPr="00190ACA" w:rsidRDefault="008A467E" w:rsidP="00190ACA">
            <w:pPr>
              <w:pStyle w:val="TAL"/>
              <w:rPr>
                <w:sz w:val="16"/>
              </w:rPr>
            </w:pPr>
            <w:r w:rsidRPr="00190ACA">
              <w:rPr>
                <w:sz w:val="16"/>
              </w:rPr>
              <w:t>Determination of target PLMN based on GPSI using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5EFA"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176E2"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A2A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BA3C" w14:textId="77777777" w:rsidR="008A467E" w:rsidRPr="00190ACA" w:rsidRDefault="008A467E" w:rsidP="00190ACA">
            <w:pPr>
              <w:pStyle w:val="TAL"/>
              <w:rPr>
                <w:sz w:val="16"/>
              </w:rPr>
            </w:pPr>
          </w:p>
        </w:tc>
      </w:tr>
      <w:tr w:rsidR="00190ACA" w:rsidRPr="00190ACA" w14:paraId="43FBC64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B3DA" w14:textId="77777777" w:rsidR="008A467E" w:rsidRPr="00190ACA" w:rsidRDefault="008A467E" w:rsidP="00190ACA">
            <w:pPr>
              <w:pStyle w:val="TAL"/>
              <w:rPr>
                <w:sz w:val="16"/>
              </w:rPr>
            </w:pPr>
            <w:r w:rsidRPr="00190ACA">
              <w:rPr>
                <w:sz w:val="16"/>
              </w:rPr>
              <w:t>C4-220215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E940C" w14:textId="77777777" w:rsidR="008A467E" w:rsidRPr="00190ACA" w:rsidRDefault="008A467E" w:rsidP="00190ACA">
            <w:pPr>
              <w:pStyle w:val="TAL"/>
              <w:rPr>
                <w:sz w:val="16"/>
              </w:rPr>
            </w:pPr>
            <w:r w:rsidRPr="00190ACA">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991A"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86750"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0656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8F5D" w14:textId="77777777" w:rsidR="008A467E" w:rsidRPr="00190ACA" w:rsidRDefault="008A467E" w:rsidP="00190ACA">
            <w:pPr>
              <w:pStyle w:val="TAL"/>
              <w:rPr>
                <w:sz w:val="16"/>
              </w:rPr>
            </w:pPr>
            <w:r w:rsidRPr="00190ACA">
              <w:rPr>
                <w:sz w:val="16"/>
              </w:rPr>
              <w:t>C4-220435</w:t>
            </w:r>
          </w:p>
        </w:tc>
      </w:tr>
      <w:tr w:rsidR="00190ACA" w:rsidRPr="00190ACA" w14:paraId="5144E3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E71E" w14:textId="77777777" w:rsidR="008A467E" w:rsidRPr="00190ACA" w:rsidRDefault="008A467E" w:rsidP="00190ACA">
            <w:pPr>
              <w:pStyle w:val="TAL"/>
              <w:rPr>
                <w:sz w:val="16"/>
              </w:rPr>
            </w:pPr>
            <w:r w:rsidRPr="00190ACA">
              <w:rPr>
                <w:sz w:val="16"/>
              </w:rPr>
              <w:t>C4-220216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92264" w14:textId="77777777" w:rsidR="008A467E" w:rsidRPr="00190ACA" w:rsidRDefault="008A467E" w:rsidP="00190ACA">
            <w:pPr>
              <w:pStyle w:val="TAL"/>
              <w:rPr>
                <w:sz w:val="16"/>
              </w:rPr>
            </w:pPr>
            <w:r w:rsidRPr="00190ACA">
              <w:rPr>
                <w:sz w:val="16"/>
              </w:rPr>
              <w:t>Resource-based authorization on the NRF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954E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3400"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AC0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8918E" w14:textId="77777777" w:rsidR="008A467E" w:rsidRPr="00190ACA" w:rsidRDefault="008A467E" w:rsidP="00190ACA">
            <w:pPr>
              <w:pStyle w:val="TAL"/>
              <w:rPr>
                <w:sz w:val="16"/>
              </w:rPr>
            </w:pPr>
            <w:r w:rsidRPr="00190ACA">
              <w:rPr>
                <w:sz w:val="16"/>
              </w:rPr>
              <w:t>C4-220436</w:t>
            </w:r>
          </w:p>
        </w:tc>
      </w:tr>
      <w:tr w:rsidR="00190ACA" w:rsidRPr="00190ACA" w14:paraId="312C959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588A" w14:textId="77777777" w:rsidR="008A467E" w:rsidRPr="00190ACA" w:rsidRDefault="008A467E" w:rsidP="00190ACA">
            <w:pPr>
              <w:pStyle w:val="TAL"/>
              <w:rPr>
                <w:sz w:val="16"/>
              </w:rPr>
            </w:pPr>
            <w:r w:rsidRPr="00190ACA">
              <w:rPr>
                <w:sz w:val="16"/>
              </w:rPr>
              <w:t>C4-220217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9267" w14:textId="77777777" w:rsidR="008A467E" w:rsidRPr="00190ACA" w:rsidRDefault="008A467E" w:rsidP="00190ACA">
            <w:pPr>
              <w:pStyle w:val="TAL"/>
              <w:rPr>
                <w:sz w:val="16"/>
              </w:rPr>
            </w:pPr>
            <w:r w:rsidRPr="00190ACA">
              <w:rPr>
                <w:sz w:val="16"/>
              </w:rPr>
              <w:t>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655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9D7B"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555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9ECC2" w14:textId="77777777" w:rsidR="008A467E" w:rsidRPr="00190ACA" w:rsidRDefault="008A467E" w:rsidP="00190ACA">
            <w:pPr>
              <w:pStyle w:val="TAL"/>
              <w:rPr>
                <w:sz w:val="16"/>
              </w:rPr>
            </w:pPr>
            <w:r w:rsidRPr="00190ACA">
              <w:rPr>
                <w:sz w:val="16"/>
              </w:rPr>
              <w:t>C4-220437</w:t>
            </w:r>
          </w:p>
        </w:tc>
      </w:tr>
      <w:tr w:rsidR="00190ACA" w:rsidRPr="00190ACA" w14:paraId="6D02862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5D6F" w14:textId="77777777" w:rsidR="008A467E" w:rsidRPr="00190ACA" w:rsidRDefault="008A467E" w:rsidP="00190ACA">
            <w:pPr>
              <w:pStyle w:val="TAL"/>
              <w:rPr>
                <w:sz w:val="16"/>
              </w:rPr>
            </w:pPr>
            <w:r w:rsidRPr="00190ACA">
              <w:rPr>
                <w:sz w:val="16"/>
              </w:rPr>
              <w:t>C4-220218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18CE" w14:textId="77777777" w:rsidR="008A467E" w:rsidRPr="00190ACA" w:rsidRDefault="008A467E" w:rsidP="00190ACA">
            <w:pPr>
              <w:pStyle w:val="TAL"/>
              <w:rPr>
                <w:sz w:val="16"/>
              </w:rPr>
            </w:pPr>
            <w:r w:rsidRPr="00190ACA">
              <w:rPr>
                <w:sz w:val="16"/>
              </w:rPr>
              <w:t>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7A7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FD95"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ED7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816A" w14:textId="77777777" w:rsidR="008A467E" w:rsidRPr="00190ACA" w:rsidRDefault="008A467E" w:rsidP="00190ACA">
            <w:pPr>
              <w:pStyle w:val="TAL"/>
              <w:rPr>
                <w:sz w:val="16"/>
              </w:rPr>
            </w:pPr>
            <w:r w:rsidRPr="00190ACA">
              <w:rPr>
                <w:sz w:val="16"/>
              </w:rPr>
              <w:t>C4-220438</w:t>
            </w:r>
          </w:p>
        </w:tc>
      </w:tr>
      <w:tr w:rsidR="00190ACA" w:rsidRPr="00190ACA" w14:paraId="0718D23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1DE1D" w14:textId="77777777" w:rsidR="008A467E" w:rsidRPr="00190ACA" w:rsidRDefault="008A467E" w:rsidP="00190ACA">
            <w:pPr>
              <w:pStyle w:val="TAL"/>
              <w:rPr>
                <w:sz w:val="16"/>
              </w:rPr>
            </w:pPr>
            <w:r w:rsidRPr="00190ACA">
              <w:rPr>
                <w:sz w:val="16"/>
              </w:rPr>
              <w:t>C4-220219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C4E5" w14:textId="77777777" w:rsidR="008A467E" w:rsidRPr="00190ACA" w:rsidRDefault="008A467E" w:rsidP="00190ACA">
            <w:pPr>
              <w:pStyle w:val="TAL"/>
              <w:rPr>
                <w:sz w:val="16"/>
              </w:rPr>
            </w:pPr>
            <w:r w:rsidRPr="00190ACA">
              <w:rPr>
                <w:sz w:val="16"/>
              </w:rPr>
              <w:t>Failed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84E2C"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C4A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00C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AD921" w14:textId="77777777" w:rsidR="008A467E" w:rsidRPr="00190ACA" w:rsidRDefault="008A467E" w:rsidP="00190ACA">
            <w:pPr>
              <w:pStyle w:val="TAL"/>
              <w:rPr>
                <w:sz w:val="16"/>
              </w:rPr>
            </w:pPr>
          </w:p>
        </w:tc>
      </w:tr>
      <w:tr w:rsidR="00190ACA" w:rsidRPr="00190ACA" w14:paraId="161A6F6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5019C" w14:textId="77777777" w:rsidR="008A467E" w:rsidRPr="00190ACA" w:rsidRDefault="008A467E" w:rsidP="00190ACA">
            <w:pPr>
              <w:pStyle w:val="TAL"/>
              <w:rPr>
                <w:sz w:val="16"/>
              </w:rPr>
            </w:pPr>
            <w:r w:rsidRPr="00190ACA">
              <w:rPr>
                <w:sz w:val="16"/>
              </w:rPr>
              <w:t>C4-220220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AD05" w14:textId="77777777" w:rsidR="008A467E" w:rsidRPr="00190ACA" w:rsidRDefault="008A467E" w:rsidP="00190ACA">
            <w:pPr>
              <w:pStyle w:val="TAL"/>
              <w:rPr>
                <w:sz w:val="16"/>
              </w:rPr>
            </w:pPr>
            <w:r w:rsidRPr="00190ACA">
              <w:rPr>
                <w:sz w:val="16"/>
              </w:rPr>
              <w:t>Failed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492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F05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735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288C" w14:textId="77777777" w:rsidR="008A467E" w:rsidRPr="00190ACA" w:rsidRDefault="008A467E" w:rsidP="00190ACA">
            <w:pPr>
              <w:pStyle w:val="TAL"/>
              <w:rPr>
                <w:sz w:val="16"/>
              </w:rPr>
            </w:pPr>
          </w:p>
        </w:tc>
      </w:tr>
      <w:tr w:rsidR="00190ACA" w:rsidRPr="00190ACA" w14:paraId="53534ED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1B05F" w14:textId="77777777" w:rsidR="008A467E" w:rsidRPr="00190ACA" w:rsidRDefault="008A467E" w:rsidP="00190ACA">
            <w:pPr>
              <w:pStyle w:val="TAL"/>
              <w:rPr>
                <w:sz w:val="16"/>
              </w:rPr>
            </w:pPr>
            <w:r w:rsidRPr="00190ACA">
              <w:rPr>
                <w:sz w:val="16"/>
              </w:rPr>
              <w:t>C4-220221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E516" w14:textId="77777777" w:rsidR="008A467E" w:rsidRPr="00190ACA" w:rsidRDefault="008A467E" w:rsidP="00190ACA">
            <w:pPr>
              <w:pStyle w:val="TAL"/>
              <w:rPr>
                <w:sz w:val="16"/>
              </w:rPr>
            </w:pPr>
            <w:r w:rsidRPr="00190ACA">
              <w:rPr>
                <w:sz w:val="16"/>
              </w:rPr>
              <w:t>Failed P-CSCF AVPs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35C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8541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9FB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21383" w14:textId="77777777" w:rsidR="008A467E" w:rsidRPr="00190ACA" w:rsidRDefault="008A467E" w:rsidP="00190ACA">
            <w:pPr>
              <w:pStyle w:val="TAL"/>
              <w:rPr>
                <w:sz w:val="16"/>
              </w:rPr>
            </w:pPr>
          </w:p>
        </w:tc>
      </w:tr>
      <w:tr w:rsidR="00190ACA" w:rsidRPr="00190ACA" w14:paraId="3C7835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5A963" w14:textId="77777777" w:rsidR="008A467E" w:rsidRPr="00190ACA" w:rsidRDefault="008A467E" w:rsidP="00190ACA">
            <w:pPr>
              <w:pStyle w:val="TAL"/>
              <w:rPr>
                <w:sz w:val="16"/>
              </w:rPr>
            </w:pPr>
            <w:r w:rsidRPr="00190ACA">
              <w:rPr>
                <w:sz w:val="16"/>
              </w:rPr>
              <w:t>C4-220222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015C6" w14:textId="77777777" w:rsidR="008A467E" w:rsidRPr="00190ACA" w:rsidRDefault="008A467E" w:rsidP="00190ACA">
            <w:pPr>
              <w:pStyle w:val="TAL"/>
              <w:rPr>
                <w:sz w:val="16"/>
              </w:rPr>
            </w:pPr>
            <w:r w:rsidRPr="00190AC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52D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5945"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B862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8691" w14:textId="77777777" w:rsidR="008A467E" w:rsidRPr="00190ACA" w:rsidRDefault="008A467E" w:rsidP="00190ACA">
            <w:pPr>
              <w:pStyle w:val="TAL"/>
              <w:rPr>
                <w:sz w:val="16"/>
              </w:rPr>
            </w:pPr>
            <w:r w:rsidRPr="00190ACA">
              <w:rPr>
                <w:sz w:val="16"/>
              </w:rPr>
              <w:t>C4-220311</w:t>
            </w:r>
          </w:p>
        </w:tc>
      </w:tr>
      <w:tr w:rsidR="00190ACA" w:rsidRPr="00190ACA" w14:paraId="2EDBDC6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09BD" w14:textId="77777777" w:rsidR="008A467E" w:rsidRPr="00190ACA" w:rsidRDefault="008A467E" w:rsidP="00190ACA">
            <w:pPr>
              <w:pStyle w:val="TAL"/>
              <w:rPr>
                <w:sz w:val="16"/>
              </w:rPr>
            </w:pPr>
            <w:r w:rsidRPr="00190ACA">
              <w:rPr>
                <w:sz w:val="16"/>
              </w:rPr>
              <w:t>C4-220223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F7F37" w14:textId="77777777" w:rsidR="008A467E" w:rsidRPr="00190ACA" w:rsidRDefault="008A467E" w:rsidP="00190ACA">
            <w:pPr>
              <w:pStyle w:val="TAL"/>
              <w:rPr>
                <w:sz w:val="16"/>
              </w:rPr>
            </w:pPr>
            <w:r w:rsidRPr="00190ACA">
              <w:rPr>
                <w:sz w:val="16"/>
              </w:rPr>
              <w:t>Duplicated PDU Sessions in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0158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DC5D"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83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6CB9" w14:textId="77777777" w:rsidR="008A467E" w:rsidRPr="00190ACA" w:rsidRDefault="008A467E" w:rsidP="00190ACA">
            <w:pPr>
              <w:pStyle w:val="TAL"/>
              <w:rPr>
                <w:sz w:val="16"/>
              </w:rPr>
            </w:pPr>
          </w:p>
        </w:tc>
      </w:tr>
      <w:tr w:rsidR="00190ACA" w:rsidRPr="00190ACA" w14:paraId="180C637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27A03" w14:textId="77777777" w:rsidR="008A467E" w:rsidRPr="00190ACA" w:rsidRDefault="008A467E" w:rsidP="00190ACA">
            <w:pPr>
              <w:pStyle w:val="TAL"/>
              <w:rPr>
                <w:sz w:val="16"/>
              </w:rPr>
            </w:pPr>
            <w:r w:rsidRPr="00190ACA">
              <w:rPr>
                <w:sz w:val="16"/>
              </w:rPr>
              <w:t>C4-220224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F99D5" w14:textId="77777777" w:rsidR="008A467E" w:rsidRPr="00190ACA" w:rsidRDefault="008A467E" w:rsidP="00190ACA">
            <w:pPr>
              <w:pStyle w:val="TAL"/>
              <w:rPr>
                <w:sz w:val="16"/>
              </w:rPr>
            </w:pPr>
            <w:r w:rsidRPr="00190ACA">
              <w:rPr>
                <w:sz w:val="16"/>
              </w:rPr>
              <w:t>Remote NF Restart Detection via Intermediate 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6AEC"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EB2C"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F88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07BDC" w14:textId="77777777" w:rsidR="008A467E" w:rsidRPr="00190ACA" w:rsidRDefault="008A467E" w:rsidP="00190ACA">
            <w:pPr>
              <w:pStyle w:val="TAL"/>
              <w:rPr>
                <w:sz w:val="16"/>
              </w:rPr>
            </w:pPr>
          </w:p>
        </w:tc>
      </w:tr>
      <w:tr w:rsidR="00190ACA" w:rsidRPr="00190ACA" w14:paraId="2644AD5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9D14" w14:textId="77777777" w:rsidR="008A467E" w:rsidRPr="00190ACA" w:rsidRDefault="008A467E" w:rsidP="00190ACA">
            <w:pPr>
              <w:pStyle w:val="TAL"/>
              <w:rPr>
                <w:sz w:val="16"/>
              </w:rPr>
            </w:pPr>
            <w:r w:rsidRPr="00190ACA">
              <w:rPr>
                <w:sz w:val="16"/>
              </w:rPr>
              <w:t>C4-220225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E1BA" w14:textId="77777777" w:rsidR="008A467E" w:rsidRPr="00190ACA" w:rsidRDefault="008A467E" w:rsidP="00190ACA">
            <w:pPr>
              <w:pStyle w:val="TAL"/>
              <w:rPr>
                <w:sz w:val="16"/>
              </w:rPr>
            </w:pPr>
            <w:r w:rsidRPr="00190ACA">
              <w:rPr>
                <w:sz w:val="16"/>
              </w:rPr>
              <w:t>Group Binding for NF (Service)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9820"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F19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82D1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78EF8" w14:textId="77777777" w:rsidR="008A467E" w:rsidRPr="00190ACA" w:rsidRDefault="008A467E" w:rsidP="00190ACA">
            <w:pPr>
              <w:pStyle w:val="TAL"/>
              <w:rPr>
                <w:sz w:val="16"/>
              </w:rPr>
            </w:pPr>
            <w:r w:rsidRPr="00190ACA">
              <w:rPr>
                <w:sz w:val="16"/>
              </w:rPr>
              <w:t>C4-220373</w:t>
            </w:r>
          </w:p>
        </w:tc>
      </w:tr>
      <w:tr w:rsidR="00190ACA" w:rsidRPr="00190ACA" w14:paraId="4E97026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B627" w14:textId="77777777" w:rsidR="008A467E" w:rsidRPr="00190ACA" w:rsidRDefault="008A467E" w:rsidP="00190ACA">
            <w:pPr>
              <w:pStyle w:val="TAL"/>
              <w:rPr>
                <w:sz w:val="16"/>
              </w:rPr>
            </w:pPr>
            <w:r w:rsidRPr="00190ACA">
              <w:rPr>
                <w:sz w:val="16"/>
              </w:rPr>
              <w:t>C4-220226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ABDF4" w14:textId="77777777" w:rsidR="008A467E" w:rsidRPr="00190ACA" w:rsidRDefault="008A467E" w:rsidP="00190ACA">
            <w:pPr>
              <w:pStyle w:val="TAL"/>
              <w:rPr>
                <w:sz w:val="16"/>
              </w:rPr>
            </w:pPr>
            <w:r w:rsidRPr="00190ACA">
              <w:rPr>
                <w:sz w:val="16"/>
              </w:rPr>
              <w:t>Other-service Scope support to PDU Session resource for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ED90"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A8CB"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5AC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2E68" w14:textId="77777777" w:rsidR="008A467E" w:rsidRPr="00190ACA" w:rsidRDefault="008A467E" w:rsidP="00190ACA">
            <w:pPr>
              <w:pStyle w:val="TAL"/>
              <w:rPr>
                <w:sz w:val="16"/>
              </w:rPr>
            </w:pPr>
            <w:r w:rsidRPr="00190ACA">
              <w:rPr>
                <w:sz w:val="16"/>
              </w:rPr>
              <w:t>C4-220371</w:t>
            </w:r>
          </w:p>
        </w:tc>
      </w:tr>
      <w:tr w:rsidR="00190ACA" w:rsidRPr="00190ACA" w14:paraId="68AADA9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1338" w14:textId="77777777" w:rsidR="008A467E" w:rsidRPr="00190ACA" w:rsidRDefault="008A467E" w:rsidP="00190ACA">
            <w:pPr>
              <w:pStyle w:val="TAL"/>
              <w:rPr>
                <w:sz w:val="16"/>
              </w:rPr>
            </w:pPr>
            <w:r w:rsidRPr="00190ACA">
              <w:rPr>
                <w:sz w:val="16"/>
              </w:rPr>
              <w:t>C4-220227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111A" w14:textId="77777777" w:rsidR="008A467E" w:rsidRPr="00190ACA" w:rsidRDefault="008A467E" w:rsidP="00190ACA">
            <w:pPr>
              <w:pStyle w:val="TAL"/>
              <w:rPr>
                <w:sz w:val="16"/>
              </w:rPr>
            </w:pPr>
            <w:r w:rsidRPr="00190ACA">
              <w:rPr>
                <w:sz w:val="16"/>
              </w:rPr>
              <w:t>Producer ID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6F06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971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B72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91C2D" w14:textId="77777777" w:rsidR="008A467E" w:rsidRPr="00190ACA" w:rsidRDefault="008A467E" w:rsidP="00190ACA">
            <w:pPr>
              <w:pStyle w:val="TAL"/>
              <w:rPr>
                <w:sz w:val="16"/>
              </w:rPr>
            </w:pPr>
          </w:p>
        </w:tc>
      </w:tr>
      <w:tr w:rsidR="00190ACA" w:rsidRPr="00190ACA" w14:paraId="75C4102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B096" w14:textId="77777777" w:rsidR="008A467E" w:rsidRPr="00190ACA" w:rsidRDefault="008A467E" w:rsidP="00190ACA">
            <w:pPr>
              <w:pStyle w:val="TAL"/>
              <w:rPr>
                <w:sz w:val="16"/>
              </w:rPr>
            </w:pPr>
            <w:r w:rsidRPr="00190ACA">
              <w:rPr>
                <w:sz w:val="16"/>
              </w:rPr>
              <w:t>C4-220228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3739D" w14:textId="77777777" w:rsidR="008A467E" w:rsidRPr="00190ACA" w:rsidRDefault="008A467E" w:rsidP="00190ACA">
            <w:pPr>
              <w:pStyle w:val="TAL"/>
              <w:rPr>
                <w:sz w:val="16"/>
              </w:rPr>
            </w:pPr>
            <w:r w:rsidRPr="00190ACA">
              <w:rPr>
                <w:sz w:val="16"/>
              </w:rPr>
              <w:t>NF (Service) Set Status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1118"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B55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7D2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8514" w14:textId="77777777" w:rsidR="008A467E" w:rsidRPr="00190ACA" w:rsidRDefault="008A467E" w:rsidP="00190ACA">
            <w:pPr>
              <w:pStyle w:val="TAL"/>
              <w:rPr>
                <w:sz w:val="16"/>
              </w:rPr>
            </w:pPr>
          </w:p>
        </w:tc>
      </w:tr>
      <w:tr w:rsidR="00190ACA" w:rsidRPr="00190ACA" w14:paraId="7FF7169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8C39" w14:textId="77777777" w:rsidR="008A467E" w:rsidRPr="00190ACA" w:rsidRDefault="008A467E" w:rsidP="00190ACA">
            <w:pPr>
              <w:pStyle w:val="TAL"/>
              <w:rPr>
                <w:sz w:val="16"/>
              </w:rPr>
            </w:pPr>
            <w:r w:rsidRPr="00190ACA">
              <w:rPr>
                <w:sz w:val="16"/>
              </w:rPr>
              <w:t>C4-220229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96CE8" w14:textId="77777777" w:rsidR="008A467E" w:rsidRPr="00190ACA" w:rsidRDefault="008A467E" w:rsidP="00190ACA">
            <w:pPr>
              <w:pStyle w:val="TAL"/>
              <w:rPr>
                <w:sz w:val="16"/>
              </w:rPr>
            </w:pPr>
            <w:r w:rsidRPr="00190ACA">
              <w:rPr>
                <w:sz w:val="16"/>
              </w:rPr>
              <w:t>PCSCF Discovery by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3C00B"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55F1"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C04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AFA5" w14:textId="77777777" w:rsidR="008A467E" w:rsidRPr="00190ACA" w:rsidRDefault="008A467E" w:rsidP="00190ACA">
            <w:pPr>
              <w:pStyle w:val="TAL"/>
              <w:rPr>
                <w:sz w:val="16"/>
              </w:rPr>
            </w:pPr>
          </w:p>
        </w:tc>
      </w:tr>
      <w:tr w:rsidR="00190ACA" w:rsidRPr="00190ACA" w14:paraId="1550CFE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C2A6" w14:textId="77777777" w:rsidR="008A467E" w:rsidRPr="00190ACA" w:rsidRDefault="008A467E" w:rsidP="00190ACA">
            <w:pPr>
              <w:pStyle w:val="TAL"/>
              <w:rPr>
                <w:sz w:val="16"/>
              </w:rPr>
            </w:pPr>
            <w:r w:rsidRPr="00190ACA">
              <w:rPr>
                <w:sz w:val="16"/>
              </w:rPr>
              <w:t>C4-220230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36D8" w14:textId="77777777" w:rsidR="008A467E" w:rsidRPr="00190ACA" w:rsidRDefault="008A467E" w:rsidP="00190ACA">
            <w:pPr>
              <w:pStyle w:val="TAL"/>
              <w:rPr>
                <w:sz w:val="16"/>
              </w:rPr>
            </w:pPr>
            <w:r w:rsidRPr="00190ACA">
              <w:rPr>
                <w:sz w:val="16"/>
              </w:rPr>
              <w:t>Preferred PGW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BC7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B2FD"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76F9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20D31" w14:textId="77777777" w:rsidR="008A467E" w:rsidRPr="00190ACA" w:rsidRDefault="008A467E" w:rsidP="00190ACA">
            <w:pPr>
              <w:pStyle w:val="TAL"/>
              <w:rPr>
                <w:sz w:val="16"/>
              </w:rPr>
            </w:pPr>
            <w:r w:rsidRPr="00190ACA">
              <w:rPr>
                <w:sz w:val="16"/>
              </w:rPr>
              <w:t>C4-220370</w:t>
            </w:r>
          </w:p>
        </w:tc>
      </w:tr>
      <w:tr w:rsidR="00190ACA" w:rsidRPr="00190ACA" w14:paraId="4F69DF8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4356B" w14:textId="77777777" w:rsidR="008A467E" w:rsidRPr="00190ACA" w:rsidRDefault="008A467E" w:rsidP="00190ACA">
            <w:pPr>
              <w:pStyle w:val="TAL"/>
              <w:rPr>
                <w:sz w:val="16"/>
              </w:rPr>
            </w:pPr>
            <w:r w:rsidRPr="00190ACA">
              <w:rPr>
                <w:sz w:val="16"/>
              </w:rPr>
              <w:t>C4-220231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3C2C" w14:textId="77777777" w:rsidR="008A467E" w:rsidRPr="00190ACA" w:rsidRDefault="008A467E" w:rsidP="00190ACA">
            <w:pPr>
              <w:pStyle w:val="TAL"/>
              <w:rPr>
                <w:sz w:val="16"/>
              </w:rPr>
            </w:pPr>
            <w:r w:rsidRPr="00190ACA">
              <w:rPr>
                <w:sz w:val="16"/>
              </w:rPr>
              <w:t>TSCTSF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548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6922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337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161B" w14:textId="77777777" w:rsidR="008A467E" w:rsidRPr="00190ACA" w:rsidRDefault="008A467E" w:rsidP="00190ACA">
            <w:pPr>
              <w:pStyle w:val="TAL"/>
              <w:rPr>
                <w:sz w:val="16"/>
              </w:rPr>
            </w:pPr>
            <w:r w:rsidRPr="00190ACA">
              <w:rPr>
                <w:sz w:val="16"/>
              </w:rPr>
              <w:t>C4-220367</w:t>
            </w:r>
          </w:p>
        </w:tc>
      </w:tr>
      <w:tr w:rsidR="00190ACA" w:rsidRPr="00190ACA" w14:paraId="5384CD3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1017" w14:textId="77777777" w:rsidR="008A467E" w:rsidRPr="00190ACA" w:rsidRDefault="008A467E" w:rsidP="00190ACA">
            <w:pPr>
              <w:pStyle w:val="TAL"/>
              <w:rPr>
                <w:sz w:val="16"/>
              </w:rPr>
            </w:pPr>
            <w:r w:rsidRPr="00190ACA">
              <w:rPr>
                <w:sz w:val="16"/>
              </w:rPr>
              <w:t>C4-220232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31839" w14:textId="77777777" w:rsidR="008A467E" w:rsidRPr="00190ACA" w:rsidRDefault="008A467E" w:rsidP="00190ACA">
            <w:pPr>
              <w:pStyle w:val="TAL"/>
              <w:rPr>
                <w:sz w:val="16"/>
              </w:rPr>
            </w:pPr>
            <w:r w:rsidRPr="00190ACA">
              <w:rPr>
                <w:sz w:val="16"/>
              </w:rPr>
              <w:t>Essential Clarification for SMF ID in N1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22B0"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0ADE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3DD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DB0A" w14:textId="77777777" w:rsidR="008A467E" w:rsidRPr="00190ACA" w:rsidRDefault="008A467E" w:rsidP="00190ACA">
            <w:pPr>
              <w:pStyle w:val="TAL"/>
              <w:rPr>
                <w:sz w:val="16"/>
              </w:rPr>
            </w:pPr>
          </w:p>
        </w:tc>
      </w:tr>
      <w:tr w:rsidR="00190ACA" w:rsidRPr="00190ACA" w14:paraId="1ACAC4B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EAB5" w14:textId="77777777" w:rsidR="008A467E" w:rsidRPr="00190ACA" w:rsidRDefault="008A467E" w:rsidP="00190ACA">
            <w:pPr>
              <w:pStyle w:val="TAL"/>
              <w:rPr>
                <w:sz w:val="16"/>
              </w:rPr>
            </w:pPr>
            <w:r w:rsidRPr="00190ACA">
              <w:rPr>
                <w:sz w:val="16"/>
              </w:rPr>
              <w:t>C4-220233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D8AE" w14:textId="77777777" w:rsidR="008A467E" w:rsidRPr="00190ACA" w:rsidRDefault="008A467E" w:rsidP="00190ACA">
            <w:pPr>
              <w:pStyle w:val="TAL"/>
              <w:rPr>
                <w:sz w:val="16"/>
              </w:rPr>
            </w:pPr>
            <w:r w:rsidRPr="00190ACA">
              <w:rPr>
                <w:sz w:val="16"/>
              </w:rPr>
              <w:t>UE Access Behavior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4428"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8E2C"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6E71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D3D8" w14:textId="77777777" w:rsidR="008A467E" w:rsidRPr="00190ACA" w:rsidRDefault="008A467E" w:rsidP="00190ACA">
            <w:pPr>
              <w:pStyle w:val="TAL"/>
              <w:rPr>
                <w:sz w:val="16"/>
              </w:rPr>
            </w:pPr>
            <w:r w:rsidRPr="00190ACA">
              <w:rPr>
                <w:sz w:val="16"/>
              </w:rPr>
              <w:t>C4-220375</w:t>
            </w:r>
          </w:p>
        </w:tc>
      </w:tr>
      <w:tr w:rsidR="00190ACA" w:rsidRPr="00190ACA" w14:paraId="76F7178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8150" w14:textId="77777777" w:rsidR="008A467E" w:rsidRPr="00190ACA" w:rsidRDefault="008A467E" w:rsidP="00190ACA">
            <w:pPr>
              <w:pStyle w:val="TAL"/>
              <w:rPr>
                <w:sz w:val="16"/>
              </w:rPr>
            </w:pPr>
            <w:r w:rsidRPr="00190ACA">
              <w:rPr>
                <w:sz w:val="16"/>
              </w:rPr>
              <w:t>C4-220234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5DA3A" w14:textId="77777777" w:rsidR="008A467E" w:rsidRPr="00190ACA" w:rsidRDefault="008A467E" w:rsidP="00190ACA">
            <w:pPr>
              <w:pStyle w:val="TAL"/>
              <w:rPr>
                <w:sz w:val="16"/>
              </w:rPr>
            </w:pPr>
            <w:r w:rsidRPr="00190ACA">
              <w:rPr>
                <w:sz w:val="16"/>
              </w:rPr>
              <w:t>UE Location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C48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3B20"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F15A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E8D5" w14:textId="77777777" w:rsidR="008A467E" w:rsidRPr="00190ACA" w:rsidRDefault="008A467E" w:rsidP="00190ACA">
            <w:pPr>
              <w:pStyle w:val="TAL"/>
              <w:rPr>
                <w:sz w:val="16"/>
              </w:rPr>
            </w:pPr>
            <w:r w:rsidRPr="00190ACA">
              <w:rPr>
                <w:sz w:val="16"/>
              </w:rPr>
              <w:t>C4-220376</w:t>
            </w:r>
          </w:p>
        </w:tc>
      </w:tr>
      <w:tr w:rsidR="00190ACA" w:rsidRPr="00190ACA" w14:paraId="517A617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F9D2C" w14:textId="77777777" w:rsidR="008A467E" w:rsidRPr="00190ACA" w:rsidRDefault="008A467E" w:rsidP="00190ACA">
            <w:pPr>
              <w:pStyle w:val="TAL"/>
              <w:rPr>
                <w:sz w:val="16"/>
              </w:rPr>
            </w:pPr>
            <w:r w:rsidRPr="00190ACA">
              <w:rPr>
                <w:sz w:val="16"/>
              </w:rPr>
              <w:t>C4-220235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5AC2" w14:textId="77777777" w:rsidR="008A467E" w:rsidRPr="00190ACA" w:rsidRDefault="008A467E" w:rsidP="00190ACA">
            <w:pPr>
              <w:pStyle w:val="TAL"/>
              <w:rPr>
                <w:sz w:val="16"/>
              </w:rPr>
            </w:pPr>
            <w:r w:rsidRPr="00190ACA">
              <w:rPr>
                <w:sz w:val="16"/>
              </w:rPr>
              <w:t>UE MM Transactions 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79A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C8B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EE2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D1B9" w14:textId="77777777" w:rsidR="008A467E" w:rsidRPr="00190ACA" w:rsidRDefault="008A467E" w:rsidP="00190ACA">
            <w:pPr>
              <w:pStyle w:val="TAL"/>
              <w:rPr>
                <w:sz w:val="16"/>
              </w:rPr>
            </w:pPr>
            <w:r w:rsidRPr="00190ACA">
              <w:rPr>
                <w:sz w:val="16"/>
              </w:rPr>
              <w:t>C4-220377</w:t>
            </w:r>
          </w:p>
        </w:tc>
      </w:tr>
      <w:tr w:rsidR="00190ACA" w:rsidRPr="00190ACA" w14:paraId="56B3D9D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52CC" w14:textId="77777777" w:rsidR="008A467E" w:rsidRPr="00190ACA" w:rsidRDefault="008A467E" w:rsidP="00190ACA">
            <w:pPr>
              <w:pStyle w:val="TAL"/>
              <w:rPr>
                <w:sz w:val="16"/>
              </w:rPr>
            </w:pPr>
            <w:r w:rsidRPr="00190ACA">
              <w:rPr>
                <w:sz w:val="16"/>
              </w:rPr>
              <w:t>C4-220236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745E8" w14:textId="77777777" w:rsidR="008A467E" w:rsidRPr="00190ACA" w:rsidRDefault="008A467E" w:rsidP="00190ACA">
            <w:pPr>
              <w:pStyle w:val="TAL"/>
              <w:rPr>
                <w:sz w:val="16"/>
              </w:rPr>
            </w:pPr>
            <w:r w:rsidRPr="00190ACA">
              <w:rPr>
                <w:sz w:val="16"/>
              </w:rPr>
              <w:t>Update Binding Indication for Multiple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1C16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6A6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EDCA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106D" w14:textId="77777777" w:rsidR="008A467E" w:rsidRPr="00190ACA" w:rsidRDefault="008A467E" w:rsidP="00190ACA">
            <w:pPr>
              <w:pStyle w:val="TAL"/>
              <w:rPr>
                <w:sz w:val="16"/>
              </w:rPr>
            </w:pPr>
          </w:p>
        </w:tc>
      </w:tr>
      <w:tr w:rsidR="00190ACA" w:rsidRPr="00190ACA" w14:paraId="6813E3F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83E48" w14:textId="77777777" w:rsidR="008A467E" w:rsidRPr="00190ACA" w:rsidRDefault="008A467E" w:rsidP="00190ACA">
            <w:pPr>
              <w:pStyle w:val="TAL"/>
              <w:rPr>
                <w:sz w:val="16"/>
              </w:rPr>
            </w:pPr>
            <w:r w:rsidRPr="00190ACA">
              <w:rPr>
                <w:sz w:val="16"/>
              </w:rPr>
              <w:t>C4-220237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26B3" w14:textId="77777777" w:rsidR="008A467E" w:rsidRPr="00190ACA" w:rsidRDefault="008A467E" w:rsidP="00190ACA">
            <w:pPr>
              <w:pStyle w:val="TAL"/>
              <w:rPr>
                <w:sz w:val="16"/>
              </w:rPr>
            </w:pPr>
            <w:r w:rsidRPr="00190ACA">
              <w:rPr>
                <w:sz w:val="16"/>
              </w:rPr>
              <w:t>Unsuccessful Mobile Terminated short message transfer via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72FF"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95E5"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E7CB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0C96" w14:textId="77777777" w:rsidR="008A467E" w:rsidRPr="00190ACA" w:rsidRDefault="008A467E" w:rsidP="00190ACA">
            <w:pPr>
              <w:pStyle w:val="TAL"/>
              <w:rPr>
                <w:sz w:val="16"/>
              </w:rPr>
            </w:pPr>
            <w:r w:rsidRPr="00190ACA">
              <w:rPr>
                <w:sz w:val="16"/>
              </w:rPr>
              <w:t>C4-220408</w:t>
            </w:r>
          </w:p>
        </w:tc>
      </w:tr>
      <w:tr w:rsidR="00190ACA" w:rsidRPr="00190ACA" w14:paraId="43A8478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D0572" w14:textId="77777777" w:rsidR="008A467E" w:rsidRPr="00190ACA" w:rsidRDefault="008A467E" w:rsidP="00190ACA">
            <w:pPr>
              <w:pStyle w:val="TAL"/>
              <w:rPr>
                <w:sz w:val="16"/>
              </w:rPr>
            </w:pPr>
            <w:r w:rsidRPr="00190ACA">
              <w:rPr>
                <w:sz w:val="16"/>
              </w:rPr>
              <w:lastRenderedPageBreak/>
              <w:t>C4-220238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BF48" w14:textId="77777777" w:rsidR="008A467E" w:rsidRPr="00190ACA" w:rsidRDefault="008A467E" w:rsidP="00190ACA">
            <w:pPr>
              <w:pStyle w:val="TAL"/>
              <w:rPr>
                <w:sz w:val="16"/>
              </w:rPr>
            </w:pPr>
            <w:r w:rsidRPr="00190ACA">
              <w:rPr>
                <w:sz w:val="16"/>
              </w:rPr>
              <w:t>Unsuccessful Mobile Terminated short message transfer via SMS Router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F0F7"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1C5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B23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7AF7" w14:textId="77777777" w:rsidR="008A467E" w:rsidRPr="00190ACA" w:rsidRDefault="008A467E" w:rsidP="00190ACA">
            <w:pPr>
              <w:pStyle w:val="TAL"/>
              <w:rPr>
                <w:sz w:val="16"/>
              </w:rPr>
            </w:pPr>
            <w:r w:rsidRPr="00190ACA">
              <w:rPr>
                <w:sz w:val="16"/>
              </w:rPr>
              <w:t>C4-220409</w:t>
            </w:r>
          </w:p>
        </w:tc>
      </w:tr>
      <w:tr w:rsidR="00190ACA" w:rsidRPr="00190ACA" w14:paraId="47170A1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9C67" w14:textId="77777777" w:rsidR="008A467E" w:rsidRPr="00190ACA" w:rsidRDefault="008A467E" w:rsidP="00190ACA">
            <w:pPr>
              <w:pStyle w:val="TAL"/>
              <w:rPr>
                <w:sz w:val="16"/>
              </w:rPr>
            </w:pPr>
            <w:r w:rsidRPr="00190ACA">
              <w:rPr>
                <w:sz w:val="16"/>
              </w:rPr>
              <w:t>C4-220239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5ED64" w14:textId="77777777" w:rsidR="008A467E" w:rsidRPr="00190ACA" w:rsidRDefault="008A467E" w:rsidP="00190ACA">
            <w:pPr>
              <w:pStyle w:val="TAL"/>
              <w:rPr>
                <w:sz w:val="16"/>
              </w:rPr>
            </w:pPr>
            <w:r w:rsidRPr="00190ACA">
              <w:rPr>
                <w:sz w:val="16"/>
              </w:rPr>
              <w:t>Editor’s Note in BaselineDNSPattern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E43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692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FB09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6C1D7" w14:textId="77777777" w:rsidR="008A467E" w:rsidRPr="00190ACA" w:rsidRDefault="008A467E" w:rsidP="00190ACA">
            <w:pPr>
              <w:pStyle w:val="TAL"/>
              <w:rPr>
                <w:sz w:val="16"/>
              </w:rPr>
            </w:pPr>
          </w:p>
        </w:tc>
      </w:tr>
      <w:tr w:rsidR="00190ACA" w:rsidRPr="00190ACA" w14:paraId="4F335F1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8B37" w14:textId="77777777" w:rsidR="008A467E" w:rsidRPr="00190ACA" w:rsidRDefault="008A467E" w:rsidP="00190ACA">
            <w:pPr>
              <w:pStyle w:val="TAL"/>
              <w:rPr>
                <w:sz w:val="16"/>
              </w:rPr>
            </w:pPr>
            <w:r w:rsidRPr="00190ACA">
              <w:rPr>
                <w:sz w:val="16"/>
              </w:rPr>
              <w:t>C4-220240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90AE" w14:textId="77777777" w:rsidR="008A467E" w:rsidRPr="00190ACA" w:rsidRDefault="008A467E" w:rsidP="00190ACA">
            <w:pPr>
              <w:pStyle w:val="TAL"/>
              <w:rPr>
                <w:sz w:val="16"/>
              </w:rPr>
            </w:pPr>
            <w:r w:rsidRPr="00190ACA">
              <w:rPr>
                <w:sz w:val="16"/>
              </w:rPr>
              <w:t>Support of partial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129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16B9"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8D1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F1E3" w14:textId="77777777" w:rsidR="008A467E" w:rsidRPr="00190ACA" w:rsidRDefault="008A467E" w:rsidP="00190ACA">
            <w:pPr>
              <w:pStyle w:val="TAL"/>
              <w:rPr>
                <w:sz w:val="16"/>
              </w:rPr>
            </w:pPr>
            <w:r w:rsidRPr="00190ACA">
              <w:rPr>
                <w:sz w:val="16"/>
              </w:rPr>
              <w:t>C4-220399</w:t>
            </w:r>
          </w:p>
        </w:tc>
      </w:tr>
      <w:tr w:rsidR="00190ACA" w:rsidRPr="00190ACA" w14:paraId="09E5E15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D618" w14:textId="77777777" w:rsidR="008A467E" w:rsidRPr="00190ACA" w:rsidRDefault="008A467E" w:rsidP="00190ACA">
            <w:pPr>
              <w:pStyle w:val="TAL"/>
              <w:rPr>
                <w:sz w:val="16"/>
              </w:rPr>
            </w:pPr>
            <w:r w:rsidRPr="00190ACA">
              <w:rPr>
                <w:sz w:val="16"/>
              </w:rPr>
              <w:t>C4-220241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8F6F0" w14:textId="77777777" w:rsidR="008A467E" w:rsidRPr="00190ACA" w:rsidRDefault="008A467E" w:rsidP="00190ACA">
            <w:pPr>
              <w:pStyle w:val="TAL"/>
              <w:rPr>
                <w:sz w:val="16"/>
              </w:rPr>
            </w:pPr>
            <w:r w:rsidRPr="00190ACA">
              <w:rPr>
                <w:sz w:val="16"/>
              </w:rPr>
              <w:t>SMF triggered I-SMF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331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35B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2C6A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D2F6" w14:textId="77777777" w:rsidR="008A467E" w:rsidRPr="00190ACA" w:rsidRDefault="008A467E" w:rsidP="00190ACA">
            <w:pPr>
              <w:pStyle w:val="TAL"/>
              <w:rPr>
                <w:sz w:val="16"/>
              </w:rPr>
            </w:pPr>
            <w:r w:rsidRPr="00190ACA">
              <w:rPr>
                <w:sz w:val="16"/>
              </w:rPr>
              <w:t>C4-220410</w:t>
            </w:r>
          </w:p>
        </w:tc>
      </w:tr>
      <w:tr w:rsidR="00190ACA" w:rsidRPr="00190ACA" w14:paraId="1EAA6D4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76E3" w14:textId="77777777" w:rsidR="008A467E" w:rsidRPr="00190ACA" w:rsidRDefault="008A467E" w:rsidP="00190ACA">
            <w:pPr>
              <w:pStyle w:val="TAL"/>
              <w:rPr>
                <w:sz w:val="16"/>
              </w:rPr>
            </w:pPr>
            <w:r w:rsidRPr="00190ACA">
              <w:rPr>
                <w:sz w:val="16"/>
              </w:rPr>
              <w:t>C4-220242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D4F5" w14:textId="77777777" w:rsidR="008A467E" w:rsidRPr="00190ACA" w:rsidRDefault="008A467E" w:rsidP="00190ACA">
            <w:pPr>
              <w:pStyle w:val="TAL"/>
              <w:rPr>
                <w:sz w:val="16"/>
              </w:rPr>
            </w:pPr>
            <w:r w:rsidRPr="00190ACA">
              <w:rPr>
                <w:sz w:val="16"/>
              </w:rPr>
              <w:t>eEDGE_5GC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A837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21224"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EBD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A34DB" w14:textId="77777777" w:rsidR="008A467E" w:rsidRPr="00190ACA" w:rsidRDefault="008A467E" w:rsidP="00190ACA">
            <w:pPr>
              <w:pStyle w:val="TAL"/>
              <w:rPr>
                <w:sz w:val="16"/>
              </w:rPr>
            </w:pPr>
          </w:p>
        </w:tc>
      </w:tr>
      <w:tr w:rsidR="00190ACA" w:rsidRPr="00190ACA" w14:paraId="205212C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2893" w14:textId="77777777" w:rsidR="008A467E" w:rsidRPr="00190ACA" w:rsidRDefault="008A467E" w:rsidP="00190ACA">
            <w:pPr>
              <w:pStyle w:val="TAL"/>
              <w:rPr>
                <w:sz w:val="16"/>
              </w:rPr>
            </w:pPr>
            <w:r w:rsidRPr="00190ACA">
              <w:rPr>
                <w:sz w:val="16"/>
              </w:rPr>
              <w:t>C4-220243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13DB5"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92C5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6A214"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B40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62EE" w14:textId="77777777" w:rsidR="008A467E" w:rsidRPr="00190ACA" w:rsidRDefault="008A467E" w:rsidP="00190ACA">
            <w:pPr>
              <w:pStyle w:val="TAL"/>
              <w:rPr>
                <w:sz w:val="16"/>
              </w:rPr>
            </w:pPr>
          </w:p>
        </w:tc>
      </w:tr>
      <w:tr w:rsidR="00190ACA" w:rsidRPr="00190ACA" w14:paraId="2C18669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9590" w14:textId="77777777" w:rsidR="008A467E" w:rsidRPr="00190ACA" w:rsidRDefault="008A467E" w:rsidP="00190ACA">
            <w:pPr>
              <w:pStyle w:val="TAL"/>
              <w:rPr>
                <w:sz w:val="16"/>
              </w:rPr>
            </w:pPr>
            <w:r w:rsidRPr="00190ACA">
              <w:rPr>
                <w:sz w:val="16"/>
              </w:rPr>
              <w:t>C4-220244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7D2C"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BBE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E77BD"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4EB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BF5FB" w14:textId="77777777" w:rsidR="008A467E" w:rsidRPr="00190ACA" w:rsidRDefault="008A467E" w:rsidP="00190ACA">
            <w:pPr>
              <w:pStyle w:val="TAL"/>
              <w:rPr>
                <w:sz w:val="16"/>
              </w:rPr>
            </w:pPr>
            <w:r w:rsidRPr="00190ACA">
              <w:rPr>
                <w:sz w:val="16"/>
              </w:rPr>
              <w:t>C4-220400</w:t>
            </w:r>
          </w:p>
        </w:tc>
      </w:tr>
      <w:tr w:rsidR="00190ACA" w:rsidRPr="00190ACA" w14:paraId="2CB77CD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8DFC" w14:textId="77777777" w:rsidR="008A467E" w:rsidRPr="00190ACA" w:rsidRDefault="008A467E" w:rsidP="00190ACA">
            <w:pPr>
              <w:pStyle w:val="TAL"/>
              <w:rPr>
                <w:sz w:val="16"/>
              </w:rPr>
            </w:pPr>
            <w:r w:rsidRPr="00190ACA">
              <w:rPr>
                <w:sz w:val="16"/>
              </w:rPr>
              <w:t>C4-220245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D70F"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447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B0A0"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955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6BCD7" w14:textId="77777777" w:rsidR="008A467E" w:rsidRPr="00190ACA" w:rsidRDefault="008A467E" w:rsidP="00190ACA">
            <w:pPr>
              <w:pStyle w:val="TAL"/>
              <w:rPr>
                <w:sz w:val="16"/>
              </w:rPr>
            </w:pPr>
            <w:r w:rsidRPr="00190ACA">
              <w:rPr>
                <w:sz w:val="16"/>
              </w:rPr>
              <w:t>C4-220401</w:t>
            </w:r>
          </w:p>
        </w:tc>
      </w:tr>
      <w:tr w:rsidR="00190ACA" w:rsidRPr="00190ACA" w14:paraId="1E4A7C9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2962" w14:textId="77777777" w:rsidR="008A467E" w:rsidRPr="00190ACA" w:rsidRDefault="008A467E" w:rsidP="00190ACA">
            <w:pPr>
              <w:pStyle w:val="TAL"/>
              <w:rPr>
                <w:sz w:val="16"/>
              </w:rPr>
            </w:pPr>
            <w:r w:rsidRPr="00190ACA">
              <w:rPr>
                <w:sz w:val="16"/>
              </w:rPr>
              <w:t>C4-220246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C44B5" w14:textId="77777777" w:rsidR="008A467E" w:rsidRPr="00190ACA" w:rsidRDefault="008A467E" w:rsidP="00190ACA">
            <w:pPr>
              <w:pStyle w:val="TAL"/>
              <w:rPr>
                <w:sz w:val="16"/>
              </w:rPr>
            </w:pPr>
            <w:r w:rsidRPr="00190ACA">
              <w:rPr>
                <w:sz w:val="16"/>
              </w:rPr>
              <w:t>AF registration with support of mapping between UE IP address and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49EC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4B7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C2AD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5780" w14:textId="77777777" w:rsidR="008A467E" w:rsidRPr="00190ACA" w:rsidRDefault="008A467E" w:rsidP="00190ACA">
            <w:pPr>
              <w:pStyle w:val="TAL"/>
              <w:rPr>
                <w:sz w:val="16"/>
              </w:rPr>
            </w:pPr>
            <w:r w:rsidRPr="00190ACA">
              <w:rPr>
                <w:sz w:val="16"/>
              </w:rPr>
              <w:t>C4-220402</w:t>
            </w:r>
          </w:p>
        </w:tc>
      </w:tr>
      <w:tr w:rsidR="00190ACA" w:rsidRPr="00190ACA" w14:paraId="624F334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F524" w14:textId="77777777" w:rsidR="008A467E" w:rsidRPr="00190ACA" w:rsidRDefault="008A467E" w:rsidP="00190ACA">
            <w:pPr>
              <w:pStyle w:val="TAL"/>
              <w:rPr>
                <w:sz w:val="16"/>
              </w:rPr>
            </w:pPr>
            <w:r w:rsidRPr="00190ACA">
              <w:rPr>
                <w:sz w:val="16"/>
              </w:rPr>
              <w:t>C4-220247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2DB6" w14:textId="77777777" w:rsidR="008A467E" w:rsidRPr="00190ACA" w:rsidRDefault="008A467E" w:rsidP="00190ACA">
            <w:pPr>
              <w:pStyle w:val="TAL"/>
              <w:rPr>
                <w:sz w:val="16"/>
              </w:rPr>
            </w:pPr>
            <w:r w:rsidRPr="00190ACA">
              <w:rPr>
                <w:sz w:val="16"/>
              </w:rPr>
              <w:t>Percentage value in periodic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56B7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B7F4"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F1E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9BE3" w14:textId="77777777" w:rsidR="008A467E" w:rsidRPr="00190ACA" w:rsidRDefault="008A467E" w:rsidP="00190ACA">
            <w:pPr>
              <w:pStyle w:val="TAL"/>
              <w:rPr>
                <w:sz w:val="16"/>
              </w:rPr>
            </w:pPr>
            <w:r w:rsidRPr="00190ACA">
              <w:rPr>
                <w:sz w:val="16"/>
              </w:rPr>
              <w:t>C4-220411</w:t>
            </w:r>
          </w:p>
        </w:tc>
      </w:tr>
      <w:tr w:rsidR="00190ACA" w:rsidRPr="00190ACA" w14:paraId="7355C06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FD0AA" w14:textId="77777777" w:rsidR="008A467E" w:rsidRPr="00190ACA" w:rsidRDefault="008A467E" w:rsidP="00190ACA">
            <w:pPr>
              <w:pStyle w:val="TAL"/>
              <w:rPr>
                <w:sz w:val="16"/>
              </w:rPr>
            </w:pPr>
            <w:r w:rsidRPr="00190ACA">
              <w:rPr>
                <w:sz w:val="16"/>
              </w:rPr>
              <w:t>C4-220248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4CC5F" w14:textId="77777777" w:rsidR="008A467E" w:rsidRPr="00190ACA" w:rsidRDefault="008A467E" w:rsidP="00190ACA">
            <w:pPr>
              <w:pStyle w:val="TAL"/>
              <w:rPr>
                <w:sz w:val="16"/>
              </w:rPr>
            </w:pPr>
            <w:r w:rsidRPr="00190ACA">
              <w:rPr>
                <w:sz w:val="16"/>
              </w:rPr>
              <w:t>SACInfo in periodic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11E5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5FAE5"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16B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E15F" w14:textId="77777777" w:rsidR="008A467E" w:rsidRPr="00190ACA" w:rsidRDefault="008A467E" w:rsidP="00190ACA">
            <w:pPr>
              <w:pStyle w:val="TAL"/>
              <w:rPr>
                <w:sz w:val="16"/>
              </w:rPr>
            </w:pPr>
            <w:r w:rsidRPr="00190ACA">
              <w:rPr>
                <w:sz w:val="16"/>
              </w:rPr>
              <w:t>C4-220412</w:t>
            </w:r>
          </w:p>
        </w:tc>
      </w:tr>
      <w:tr w:rsidR="00190ACA" w:rsidRPr="00190ACA" w14:paraId="7D1BA72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2B616" w14:textId="77777777" w:rsidR="008A467E" w:rsidRPr="00190ACA" w:rsidRDefault="008A467E" w:rsidP="00190ACA">
            <w:pPr>
              <w:pStyle w:val="TAL"/>
              <w:rPr>
                <w:sz w:val="16"/>
              </w:rPr>
            </w:pPr>
            <w:r w:rsidRPr="00190ACA">
              <w:rPr>
                <w:sz w:val="16"/>
              </w:rPr>
              <w:t>C4-220249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4A47" w14:textId="77777777" w:rsidR="008A467E" w:rsidRPr="00190ACA" w:rsidRDefault="008A467E" w:rsidP="00190ACA">
            <w:pPr>
              <w:pStyle w:val="TAL"/>
              <w:rPr>
                <w:sz w:val="16"/>
              </w:rPr>
            </w:pPr>
            <w:r w:rsidRPr="00190ACA">
              <w:rPr>
                <w:sz w:val="16"/>
              </w:rPr>
              <w:t>Current number of UEs or current number of PDU Sessions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48E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0A2B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E83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EBC54" w14:textId="77777777" w:rsidR="008A467E" w:rsidRPr="00190ACA" w:rsidRDefault="008A467E" w:rsidP="00190ACA">
            <w:pPr>
              <w:pStyle w:val="TAL"/>
              <w:rPr>
                <w:sz w:val="16"/>
              </w:rPr>
            </w:pPr>
            <w:r w:rsidRPr="00190ACA">
              <w:rPr>
                <w:sz w:val="16"/>
              </w:rPr>
              <w:t>C4-220413</w:t>
            </w:r>
          </w:p>
        </w:tc>
      </w:tr>
      <w:tr w:rsidR="00190ACA" w:rsidRPr="00190ACA" w14:paraId="41816FF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84555" w14:textId="77777777" w:rsidR="008A467E" w:rsidRPr="00190ACA" w:rsidRDefault="008A467E" w:rsidP="00190ACA">
            <w:pPr>
              <w:pStyle w:val="TAL"/>
              <w:rPr>
                <w:sz w:val="16"/>
              </w:rPr>
            </w:pPr>
            <w:r w:rsidRPr="00190ACA">
              <w:rPr>
                <w:sz w:val="16"/>
              </w:rPr>
              <w:t>C4-220250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89056" w14:textId="77777777" w:rsidR="008A467E" w:rsidRPr="00190ACA" w:rsidRDefault="008A467E" w:rsidP="00190ACA">
            <w:pPr>
              <w:pStyle w:val="TAL"/>
              <w:rPr>
                <w:sz w:val="16"/>
              </w:rPr>
            </w:pPr>
            <w:r w:rsidRPr="00190ACA">
              <w:rPr>
                <w:sz w:val="16"/>
              </w:rPr>
              <w:t>ipEndPoints attribute in inter-PLMN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637D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069B"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42A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69C93" w14:textId="77777777" w:rsidR="008A467E" w:rsidRPr="00190ACA" w:rsidRDefault="008A467E" w:rsidP="00190ACA">
            <w:pPr>
              <w:pStyle w:val="TAL"/>
              <w:rPr>
                <w:sz w:val="16"/>
              </w:rPr>
            </w:pPr>
          </w:p>
        </w:tc>
      </w:tr>
      <w:tr w:rsidR="00190ACA" w:rsidRPr="00190ACA" w14:paraId="1C35C89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067C4" w14:textId="77777777" w:rsidR="008A467E" w:rsidRPr="00190ACA" w:rsidRDefault="008A467E" w:rsidP="00190ACA">
            <w:pPr>
              <w:pStyle w:val="TAL"/>
              <w:rPr>
                <w:sz w:val="16"/>
              </w:rPr>
            </w:pPr>
            <w:r w:rsidRPr="00190ACA">
              <w:rPr>
                <w:sz w:val="16"/>
              </w:rPr>
              <w:t>C4-220251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7D4F" w14:textId="77777777" w:rsidR="008A467E" w:rsidRPr="00190ACA" w:rsidRDefault="008A467E" w:rsidP="00190ACA">
            <w:pPr>
              <w:pStyle w:val="TAL"/>
              <w:rPr>
                <w:sz w:val="16"/>
              </w:rPr>
            </w:pPr>
            <w:r w:rsidRPr="00190ACA">
              <w:rPr>
                <w:sz w:val="16"/>
              </w:rPr>
              <w:t>MB-SMF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8EE8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9F0A"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90EF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0B6E9" w14:textId="77777777" w:rsidR="008A467E" w:rsidRPr="00190ACA" w:rsidRDefault="008A467E" w:rsidP="00190ACA">
            <w:pPr>
              <w:pStyle w:val="TAL"/>
              <w:rPr>
                <w:sz w:val="16"/>
              </w:rPr>
            </w:pPr>
          </w:p>
        </w:tc>
      </w:tr>
      <w:tr w:rsidR="00190ACA" w:rsidRPr="00190ACA" w14:paraId="7582C67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BED77" w14:textId="77777777" w:rsidR="008A467E" w:rsidRPr="00190ACA" w:rsidRDefault="008A467E" w:rsidP="00190ACA">
            <w:pPr>
              <w:pStyle w:val="TAL"/>
              <w:rPr>
                <w:sz w:val="16"/>
              </w:rPr>
            </w:pPr>
            <w:r w:rsidRPr="00190ACA">
              <w:rPr>
                <w:sz w:val="16"/>
              </w:rPr>
              <w:t>C4-220252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CE11" w14:textId="77777777" w:rsidR="008A467E" w:rsidRPr="00190ACA" w:rsidRDefault="008A467E" w:rsidP="00190ACA">
            <w:pPr>
              <w:pStyle w:val="TAL"/>
              <w:rPr>
                <w:sz w:val="16"/>
              </w:rPr>
            </w:pPr>
            <w:r w:rsidRPr="00190ACA">
              <w:rPr>
                <w:sz w:val="16"/>
              </w:rPr>
              <w:t>Correct the IEs included in EnableGroupReachability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B21D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044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442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47EA" w14:textId="77777777" w:rsidR="008A467E" w:rsidRPr="00190ACA" w:rsidRDefault="008A467E" w:rsidP="00190ACA">
            <w:pPr>
              <w:pStyle w:val="TAL"/>
              <w:rPr>
                <w:sz w:val="16"/>
              </w:rPr>
            </w:pPr>
          </w:p>
        </w:tc>
      </w:tr>
      <w:tr w:rsidR="00190ACA" w:rsidRPr="00190ACA" w14:paraId="18DF042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53ACB" w14:textId="77777777" w:rsidR="008A467E" w:rsidRPr="00190ACA" w:rsidRDefault="008A467E" w:rsidP="00190ACA">
            <w:pPr>
              <w:pStyle w:val="TAL"/>
              <w:rPr>
                <w:sz w:val="16"/>
              </w:rPr>
            </w:pPr>
            <w:r w:rsidRPr="00190ACA">
              <w:rPr>
                <w:sz w:val="16"/>
              </w:rPr>
              <w:t>C4-220253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5CFB" w14:textId="77777777" w:rsidR="008A467E" w:rsidRPr="00190ACA" w:rsidRDefault="008A467E" w:rsidP="00190ACA">
            <w:pPr>
              <w:pStyle w:val="TAL"/>
              <w:rPr>
                <w:sz w:val="16"/>
              </w:rPr>
            </w:pPr>
            <w:r w:rsidRPr="00190ACA">
              <w:rPr>
                <w:sz w:val="16"/>
              </w:rPr>
              <w:t>Service operation definition of UEReachabilityInfoNotify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4DDD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FD7C6"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B02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BCB9" w14:textId="77777777" w:rsidR="008A467E" w:rsidRPr="00190ACA" w:rsidRDefault="008A467E" w:rsidP="00190ACA">
            <w:pPr>
              <w:pStyle w:val="TAL"/>
              <w:rPr>
                <w:sz w:val="16"/>
              </w:rPr>
            </w:pPr>
          </w:p>
        </w:tc>
      </w:tr>
      <w:tr w:rsidR="00190ACA" w:rsidRPr="00190ACA" w14:paraId="3688EA8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E812A" w14:textId="77777777" w:rsidR="008A467E" w:rsidRPr="00190ACA" w:rsidRDefault="008A467E" w:rsidP="00190ACA">
            <w:pPr>
              <w:pStyle w:val="TAL"/>
              <w:rPr>
                <w:sz w:val="16"/>
              </w:rPr>
            </w:pPr>
            <w:r w:rsidRPr="00190ACA">
              <w:rPr>
                <w:sz w:val="16"/>
              </w:rPr>
              <w:t>C4-220254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E08EA" w14:textId="77777777" w:rsidR="008A467E" w:rsidRPr="00190ACA" w:rsidRDefault="008A467E" w:rsidP="00190ACA">
            <w:pPr>
              <w:pStyle w:val="TAL"/>
              <w:rPr>
                <w:sz w:val="16"/>
              </w:rPr>
            </w:pPr>
            <w:r w:rsidRPr="00190ACA">
              <w:rPr>
                <w:sz w:val="16"/>
              </w:rPr>
              <w:t>Resource and data types definition of UEReachabilityInfoNotify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DEF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4B8D"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2508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8A2C3" w14:textId="77777777" w:rsidR="008A467E" w:rsidRPr="00190ACA" w:rsidRDefault="008A467E" w:rsidP="00190ACA">
            <w:pPr>
              <w:pStyle w:val="TAL"/>
              <w:rPr>
                <w:sz w:val="16"/>
              </w:rPr>
            </w:pPr>
            <w:r w:rsidRPr="00190ACA">
              <w:rPr>
                <w:sz w:val="16"/>
              </w:rPr>
              <w:t>C4-220403</w:t>
            </w:r>
          </w:p>
        </w:tc>
      </w:tr>
      <w:tr w:rsidR="00190ACA" w:rsidRPr="00190ACA" w14:paraId="486EB2E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44A2" w14:textId="77777777" w:rsidR="008A467E" w:rsidRPr="00190ACA" w:rsidRDefault="008A467E" w:rsidP="00190ACA">
            <w:pPr>
              <w:pStyle w:val="TAL"/>
              <w:rPr>
                <w:sz w:val="16"/>
              </w:rPr>
            </w:pPr>
            <w:r w:rsidRPr="00190ACA">
              <w:rPr>
                <w:sz w:val="16"/>
              </w:rPr>
              <w:t>C4-220255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D8AA" w14:textId="77777777" w:rsidR="008A467E" w:rsidRPr="00190ACA" w:rsidRDefault="008A467E" w:rsidP="00190ACA">
            <w:pPr>
              <w:pStyle w:val="TAL"/>
              <w:rPr>
                <w:sz w:val="16"/>
              </w:rPr>
            </w:pPr>
            <w:r w:rsidRPr="00190ACA">
              <w:rPr>
                <w:sz w:val="16"/>
              </w:rPr>
              <w:t>Rerouted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B51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250D"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D45C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C0C2" w14:textId="77777777" w:rsidR="008A467E" w:rsidRPr="00190ACA" w:rsidRDefault="008A467E" w:rsidP="00190ACA">
            <w:pPr>
              <w:pStyle w:val="TAL"/>
              <w:rPr>
                <w:sz w:val="16"/>
              </w:rPr>
            </w:pPr>
          </w:p>
        </w:tc>
      </w:tr>
      <w:tr w:rsidR="00190ACA" w:rsidRPr="00190ACA" w14:paraId="5F75D0A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65CA" w14:textId="77777777" w:rsidR="008A467E" w:rsidRPr="00190ACA" w:rsidRDefault="008A467E" w:rsidP="00190ACA">
            <w:pPr>
              <w:pStyle w:val="TAL"/>
              <w:rPr>
                <w:sz w:val="16"/>
              </w:rPr>
            </w:pPr>
            <w:r w:rsidRPr="00190ACA">
              <w:rPr>
                <w:sz w:val="16"/>
              </w:rPr>
              <w:t>C4-220256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EBB8" w14:textId="77777777" w:rsidR="008A467E" w:rsidRPr="00190ACA" w:rsidRDefault="008A467E" w:rsidP="00190ACA">
            <w:pPr>
              <w:pStyle w:val="TAL"/>
              <w:rPr>
                <w:sz w:val="16"/>
              </w:rPr>
            </w:pPr>
            <w:r w:rsidRPr="00190ACA">
              <w:rPr>
                <w:sz w:val="16"/>
              </w:rPr>
              <w:t>Support of ODB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ADCE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9EC9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AF0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7668C" w14:textId="77777777" w:rsidR="008A467E" w:rsidRPr="00190ACA" w:rsidRDefault="008A467E" w:rsidP="00190ACA">
            <w:pPr>
              <w:pStyle w:val="TAL"/>
              <w:rPr>
                <w:sz w:val="16"/>
              </w:rPr>
            </w:pPr>
            <w:r w:rsidRPr="00190ACA">
              <w:rPr>
                <w:sz w:val="16"/>
              </w:rPr>
              <w:t>C4-220405</w:t>
            </w:r>
          </w:p>
        </w:tc>
      </w:tr>
      <w:tr w:rsidR="00190ACA" w:rsidRPr="00190ACA" w14:paraId="46DC0C6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FDDE" w14:textId="77777777" w:rsidR="008A467E" w:rsidRPr="00190ACA" w:rsidRDefault="008A467E" w:rsidP="00190ACA">
            <w:pPr>
              <w:pStyle w:val="TAL"/>
              <w:rPr>
                <w:sz w:val="16"/>
              </w:rPr>
            </w:pPr>
            <w:r w:rsidRPr="00190ACA">
              <w:rPr>
                <w:sz w:val="16"/>
              </w:rPr>
              <w:t>C4-220257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02C5" w14:textId="77777777" w:rsidR="008A467E" w:rsidRPr="00190ACA" w:rsidRDefault="008A467E" w:rsidP="00190ACA">
            <w:pPr>
              <w:pStyle w:val="TAL"/>
              <w:rPr>
                <w:sz w:val="16"/>
              </w:rPr>
            </w:pPr>
            <w:r w:rsidRPr="00190ACA">
              <w:rPr>
                <w:sz w:val="16"/>
              </w:rPr>
              <w:t>Clarification of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003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A7E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4C6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3763E" w14:textId="77777777" w:rsidR="008A467E" w:rsidRPr="00190ACA" w:rsidRDefault="008A467E" w:rsidP="00190ACA">
            <w:pPr>
              <w:pStyle w:val="TAL"/>
              <w:rPr>
                <w:sz w:val="16"/>
              </w:rPr>
            </w:pPr>
          </w:p>
        </w:tc>
      </w:tr>
      <w:tr w:rsidR="00190ACA" w:rsidRPr="00190ACA" w14:paraId="60EFC3F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AA22" w14:textId="77777777" w:rsidR="008A467E" w:rsidRPr="00190ACA" w:rsidRDefault="008A467E" w:rsidP="00190ACA">
            <w:pPr>
              <w:pStyle w:val="TAL"/>
              <w:rPr>
                <w:sz w:val="16"/>
              </w:rPr>
            </w:pPr>
            <w:r w:rsidRPr="00190ACA">
              <w:rPr>
                <w:sz w:val="16"/>
              </w:rPr>
              <w:t>C4-220258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7E3E" w14:textId="77777777" w:rsidR="008A467E" w:rsidRPr="00190ACA" w:rsidRDefault="008A467E" w:rsidP="00190ACA">
            <w:pPr>
              <w:pStyle w:val="TAL"/>
              <w:rPr>
                <w:sz w:val="16"/>
              </w:rPr>
            </w:pPr>
            <w:r w:rsidRPr="00190ACA">
              <w:rPr>
                <w:sz w:val="16"/>
              </w:rPr>
              <w:t>PLMN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EA9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7A1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EED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6475" w14:textId="77777777" w:rsidR="008A467E" w:rsidRPr="00190ACA" w:rsidRDefault="008A467E" w:rsidP="00190ACA">
            <w:pPr>
              <w:pStyle w:val="TAL"/>
              <w:rPr>
                <w:sz w:val="16"/>
              </w:rPr>
            </w:pPr>
            <w:r w:rsidRPr="00190ACA">
              <w:rPr>
                <w:sz w:val="16"/>
              </w:rPr>
              <w:t>C4-220404</w:t>
            </w:r>
          </w:p>
        </w:tc>
      </w:tr>
      <w:tr w:rsidR="00190ACA" w:rsidRPr="00190ACA" w14:paraId="68043AA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481A" w14:textId="77777777" w:rsidR="008A467E" w:rsidRPr="00190ACA" w:rsidRDefault="008A467E" w:rsidP="00190ACA">
            <w:pPr>
              <w:pStyle w:val="TAL"/>
              <w:rPr>
                <w:sz w:val="16"/>
              </w:rPr>
            </w:pPr>
            <w:r w:rsidRPr="00190ACA">
              <w:rPr>
                <w:sz w:val="16"/>
              </w:rPr>
              <w:t>C4-220259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F812" w14:textId="77777777" w:rsidR="008A467E" w:rsidRPr="00190ACA" w:rsidRDefault="008A467E" w:rsidP="00190ACA">
            <w:pPr>
              <w:pStyle w:val="TAL"/>
              <w:rPr>
                <w:sz w:val="16"/>
              </w:rPr>
            </w:pPr>
            <w:r w:rsidRPr="00190ACA">
              <w:rPr>
                <w:sz w:val="16"/>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903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B1B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F57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BF2F3" w14:textId="77777777" w:rsidR="008A467E" w:rsidRPr="00190ACA" w:rsidRDefault="008A467E" w:rsidP="00190ACA">
            <w:pPr>
              <w:pStyle w:val="TAL"/>
              <w:rPr>
                <w:sz w:val="16"/>
              </w:rPr>
            </w:pPr>
            <w:r w:rsidRPr="00190ACA">
              <w:rPr>
                <w:sz w:val="16"/>
              </w:rPr>
              <w:t>C4-220440</w:t>
            </w:r>
          </w:p>
        </w:tc>
      </w:tr>
      <w:tr w:rsidR="00190ACA" w:rsidRPr="00190ACA" w14:paraId="00BD060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A10FA" w14:textId="77777777" w:rsidR="008A467E" w:rsidRPr="00190ACA" w:rsidRDefault="008A467E" w:rsidP="00190ACA">
            <w:pPr>
              <w:pStyle w:val="TAL"/>
              <w:rPr>
                <w:sz w:val="16"/>
              </w:rPr>
            </w:pPr>
            <w:r w:rsidRPr="00190ACA">
              <w:rPr>
                <w:sz w:val="16"/>
              </w:rPr>
              <w:t>C4-220260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FC2C" w14:textId="77777777" w:rsidR="008A467E" w:rsidRPr="00190ACA" w:rsidRDefault="008A467E" w:rsidP="00190ACA">
            <w:pPr>
              <w:pStyle w:val="TAL"/>
              <w:rPr>
                <w:sz w:val="16"/>
              </w:rPr>
            </w:pPr>
            <w:r w:rsidRPr="00190ACA">
              <w:rPr>
                <w:sz w:val="16"/>
              </w:rPr>
              <w:t>Reply LS on Parameter adding in UEContext to support NSSRG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E40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85D0"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2542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342F8" w14:textId="77777777" w:rsidR="008A467E" w:rsidRPr="00190ACA" w:rsidRDefault="008A467E" w:rsidP="00190ACA">
            <w:pPr>
              <w:pStyle w:val="TAL"/>
              <w:rPr>
                <w:sz w:val="16"/>
              </w:rPr>
            </w:pPr>
          </w:p>
        </w:tc>
      </w:tr>
      <w:tr w:rsidR="00190ACA" w:rsidRPr="00190ACA" w14:paraId="284D1CE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CFD87" w14:textId="77777777" w:rsidR="008A467E" w:rsidRPr="00190ACA" w:rsidRDefault="008A467E" w:rsidP="00190ACA">
            <w:pPr>
              <w:pStyle w:val="TAL"/>
              <w:rPr>
                <w:sz w:val="16"/>
              </w:rPr>
            </w:pPr>
            <w:r w:rsidRPr="00190ACA">
              <w:rPr>
                <w:sz w:val="16"/>
              </w:rPr>
              <w:t>C4-220261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0CB9" w14:textId="77777777" w:rsidR="008A467E" w:rsidRPr="00190ACA" w:rsidRDefault="008A467E" w:rsidP="00190ACA">
            <w:pPr>
              <w:pStyle w:val="TAL"/>
              <w:rPr>
                <w:sz w:val="16"/>
              </w:rPr>
            </w:pPr>
            <w:r w:rsidRPr="00190ACA">
              <w:rPr>
                <w:sz w:val="16"/>
              </w:rPr>
              <w:t>Evaluation and conclusion to Key issue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FCAC7" w14:textId="77777777" w:rsidR="008A467E" w:rsidRPr="00190ACA" w:rsidRDefault="008A467E" w:rsidP="00190ACA">
            <w:pPr>
              <w:pStyle w:val="TAL"/>
              <w:rPr>
                <w:sz w:val="16"/>
              </w:rPr>
            </w:pPr>
            <w:r w:rsidRPr="00190ACA">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32FA0"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6E63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AA4B3" w14:textId="77777777" w:rsidR="008A467E" w:rsidRPr="00190ACA" w:rsidRDefault="008A467E" w:rsidP="00190ACA">
            <w:pPr>
              <w:pStyle w:val="TAL"/>
              <w:rPr>
                <w:sz w:val="16"/>
              </w:rPr>
            </w:pPr>
            <w:r w:rsidRPr="00190ACA">
              <w:rPr>
                <w:sz w:val="16"/>
              </w:rPr>
              <w:t>C4-220444</w:t>
            </w:r>
          </w:p>
        </w:tc>
      </w:tr>
      <w:tr w:rsidR="00190ACA" w:rsidRPr="00190ACA" w14:paraId="3EE6C68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A9466" w14:textId="77777777" w:rsidR="008A467E" w:rsidRPr="00190ACA" w:rsidRDefault="008A467E" w:rsidP="00190ACA">
            <w:pPr>
              <w:pStyle w:val="TAL"/>
              <w:rPr>
                <w:sz w:val="16"/>
              </w:rPr>
            </w:pPr>
            <w:r w:rsidRPr="00190ACA">
              <w:rPr>
                <w:sz w:val="16"/>
              </w:rPr>
              <w:t>C4-220262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BD5A8" w14:textId="77777777" w:rsidR="008A467E" w:rsidRPr="00190ACA" w:rsidRDefault="008A467E" w:rsidP="00190ACA">
            <w:pPr>
              <w:pStyle w:val="TAL"/>
              <w:rPr>
                <w:sz w:val="16"/>
              </w:rPr>
            </w:pPr>
            <w:r w:rsidRPr="00190ACA">
              <w:rPr>
                <w:sz w:val="16"/>
              </w:rPr>
              <w:t>Removing editor's note in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8E9C" w14:textId="77777777" w:rsidR="008A467E" w:rsidRPr="00190ACA" w:rsidRDefault="008A467E" w:rsidP="00190ACA">
            <w:pPr>
              <w:pStyle w:val="TAL"/>
              <w:rPr>
                <w:sz w:val="16"/>
              </w:rPr>
            </w:pPr>
            <w:r w:rsidRPr="00190ACA">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C4D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977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73C9" w14:textId="77777777" w:rsidR="008A467E" w:rsidRPr="00190ACA" w:rsidRDefault="008A467E" w:rsidP="00190ACA">
            <w:pPr>
              <w:pStyle w:val="TAL"/>
              <w:rPr>
                <w:sz w:val="16"/>
              </w:rPr>
            </w:pPr>
          </w:p>
        </w:tc>
      </w:tr>
      <w:tr w:rsidR="00190ACA" w:rsidRPr="00190ACA" w14:paraId="7A85ECC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0116" w14:textId="77777777" w:rsidR="008A467E" w:rsidRPr="00190ACA" w:rsidRDefault="008A467E" w:rsidP="00190ACA">
            <w:pPr>
              <w:pStyle w:val="TAL"/>
              <w:rPr>
                <w:sz w:val="16"/>
              </w:rPr>
            </w:pPr>
            <w:r w:rsidRPr="00190ACA">
              <w:rPr>
                <w:sz w:val="16"/>
              </w:rPr>
              <w:t>C4-220263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56CE0" w14:textId="77777777" w:rsidR="008A467E" w:rsidRPr="00190ACA" w:rsidRDefault="008A467E" w:rsidP="00190ACA">
            <w:pPr>
              <w:pStyle w:val="TAL"/>
              <w:rPr>
                <w:sz w:val="16"/>
              </w:rPr>
            </w:pPr>
            <w:r w:rsidRPr="00190ACA">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BCF1" w14:textId="77777777" w:rsidR="008A467E" w:rsidRPr="00190ACA" w:rsidRDefault="008A467E" w:rsidP="00190ACA">
            <w:pPr>
              <w:pStyle w:val="TAL"/>
              <w:rPr>
                <w:sz w:val="16"/>
              </w:rPr>
            </w:pPr>
            <w:r w:rsidRPr="00190ACA">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552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6665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527B" w14:textId="77777777" w:rsidR="008A467E" w:rsidRPr="00190ACA" w:rsidRDefault="008A467E" w:rsidP="00190ACA">
            <w:pPr>
              <w:pStyle w:val="TAL"/>
              <w:rPr>
                <w:sz w:val="16"/>
              </w:rPr>
            </w:pPr>
            <w:r w:rsidRPr="00190ACA">
              <w:rPr>
                <w:sz w:val="16"/>
              </w:rPr>
              <w:t>C4-220445</w:t>
            </w:r>
          </w:p>
        </w:tc>
      </w:tr>
      <w:tr w:rsidR="00190ACA" w:rsidRPr="00190ACA" w14:paraId="5037F85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B187" w14:textId="77777777" w:rsidR="008A467E" w:rsidRPr="00190ACA" w:rsidRDefault="008A467E" w:rsidP="00190ACA">
            <w:pPr>
              <w:pStyle w:val="TAL"/>
              <w:rPr>
                <w:sz w:val="16"/>
              </w:rPr>
            </w:pPr>
            <w:r w:rsidRPr="00190ACA">
              <w:rPr>
                <w:sz w:val="16"/>
              </w:rPr>
              <w:t>C4-220264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F8D57" w14:textId="77777777" w:rsidR="008A467E" w:rsidRPr="00190ACA" w:rsidRDefault="008A467E" w:rsidP="00190ACA">
            <w:pPr>
              <w:pStyle w:val="TAL"/>
              <w:rPr>
                <w:sz w:val="16"/>
              </w:rPr>
            </w:pPr>
            <w:r w:rsidRPr="00190ACA">
              <w:rPr>
                <w:sz w:val="16"/>
              </w:rPr>
              <w:t>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21D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509C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4D482" w14:textId="77777777" w:rsidR="008A467E" w:rsidRPr="00190ACA" w:rsidRDefault="008A467E" w:rsidP="00190ACA">
            <w:pPr>
              <w:pStyle w:val="TAL"/>
              <w:rPr>
                <w:sz w:val="16"/>
              </w:rPr>
            </w:pPr>
            <w:r w:rsidRPr="00190ACA">
              <w:rPr>
                <w:sz w:val="16"/>
              </w:rPr>
              <w:t>C4-220038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9686D" w14:textId="77777777" w:rsidR="008A467E" w:rsidRPr="00190ACA" w:rsidRDefault="008A467E" w:rsidP="00190ACA">
            <w:pPr>
              <w:pStyle w:val="TAL"/>
              <w:rPr>
                <w:sz w:val="16"/>
              </w:rPr>
            </w:pPr>
          </w:p>
        </w:tc>
      </w:tr>
      <w:tr w:rsidR="00190ACA" w:rsidRPr="00190ACA" w14:paraId="4EE58E9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D3D0" w14:textId="77777777" w:rsidR="008A467E" w:rsidRPr="00190ACA" w:rsidRDefault="008A467E" w:rsidP="00190ACA">
            <w:pPr>
              <w:pStyle w:val="TAL"/>
              <w:rPr>
                <w:sz w:val="16"/>
              </w:rPr>
            </w:pPr>
            <w:r w:rsidRPr="00190ACA">
              <w:rPr>
                <w:sz w:val="16"/>
              </w:rPr>
              <w:t>C4-220265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7A80" w14:textId="77777777" w:rsidR="008A467E" w:rsidRPr="00190ACA" w:rsidRDefault="008A467E" w:rsidP="00190ACA">
            <w:pPr>
              <w:pStyle w:val="TAL"/>
              <w:rPr>
                <w:sz w:val="16"/>
              </w:rPr>
            </w:pPr>
            <w:r w:rsidRPr="00190ACA">
              <w:rPr>
                <w:sz w:val="16"/>
              </w:rPr>
              <w:t>New TS skeleton - 3GPP registry for Service Names and Port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8533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799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6AA5" w14:textId="77777777" w:rsidR="008A467E" w:rsidRPr="00190ACA" w:rsidRDefault="008A467E" w:rsidP="00190ACA">
            <w:pPr>
              <w:pStyle w:val="TAL"/>
              <w:rPr>
                <w:sz w:val="16"/>
              </w:rPr>
            </w:pPr>
            <w:r w:rsidRPr="00190ACA">
              <w:rPr>
                <w:sz w:val="16"/>
              </w:rPr>
              <w:t>C4-220039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113E9" w14:textId="77777777" w:rsidR="008A467E" w:rsidRPr="00190ACA" w:rsidRDefault="008A467E" w:rsidP="00190ACA">
            <w:pPr>
              <w:pStyle w:val="TAL"/>
              <w:rPr>
                <w:sz w:val="16"/>
              </w:rPr>
            </w:pPr>
          </w:p>
        </w:tc>
      </w:tr>
      <w:tr w:rsidR="00190ACA" w:rsidRPr="00190ACA" w14:paraId="13EED0B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F7A3" w14:textId="77777777" w:rsidR="008A467E" w:rsidRPr="00190ACA" w:rsidRDefault="008A467E" w:rsidP="00190ACA">
            <w:pPr>
              <w:pStyle w:val="TAL"/>
              <w:rPr>
                <w:sz w:val="16"/>
              </w:rPr>
            </w:pPr>
            <w:r w:rsidRPr="00190ACA">
              <w:rPr>
                <w:sz w:val="16"/>
              </w:rPr>
              <w:t>C4-220266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136F" w14:textId="77777777" w:rsidR="008A467E" w:rsidRPr="00190ACA" w:rsidRDefault="008A467E" w:rsidP="00190ACA">
            <w:pPr>
              <w:pStyle w:val="TAL"/>
              <w:rPr>
                <w:sz w:val="16"/>
              </w:rPr>
            </w:pPr>
            <w:r w:rsidRPr="00190ACA">
              <w:rPr>
                <w:sz w:val="16"/>
              </w:rPr>
              <w:t>Repository for the 3GPP Allocated Port Numbers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586C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76A6"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A4B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7F63" w14:textId="77777777" w:rsidR="008A467E" w:rsidRPr="00190ACA" w:rsidRDefault="008A467E" w:rsidP="00190ACA">
            <w:pPr>
              <w:pStyle w:val="TAL"/>
              <w:rPr>
                <w:sz w:val="16"/>
              </w:rPr>
            </w:pPr>
            <w:r w:rsidRPr="00190ACA">
              <w:rPr>
                <w:sz w:val="16"/>
              </w:rPr>
              <w:t>C4-220312</w:t>
            </w:r>
          </w:p>
        </w:tc>
      </w:tr>
      <w:tr w:rsidR="00190ACA" w:rsidRPr="00190ACA" w14:paraId="5EDE207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7E21" w14:textId="77777777" w:rsidR="008A467E" w:rsidRPr="00190ACA" w:rsidRDefault="008A467E" w:rsidP="00190ACA">
            <w:pPr>
              <w:pStyle w:val="TAL"/>
              <w:rPr>
                <w:sz w:val="16"/>
              </w:rPr>
            </w:pPr>
            <w:r w:rsidRPr="00190ACA">
              <w:rPr>
                <w:sz w:val="16"/>
              </w:rPr>
              <w:t>C4-220267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91AE" w14:textId="77777777" w:rsidR="008A467E" w:rsidRPr="00190ACA" w:rsidRDefault="008A467E" w:rsidP="00190ACA">
            <w:pPr>
              <w:pStyle w:val="TAL"/>
              <w:rPr>
                <w:sz w:val="16"/>
              </w:rPr>
            </w:pPr>
            <w:r w:rsidRPr="00190ACA">
              <w:rPr>
                <w:sz w:val="16"/>
              </w:rPr>
              <w:t>Support of Access Restriction for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983F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BC8B"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145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FA09" w14:textId="77777777" w:rsidR="008A467E" w:rsidRPr="00190ACA" w:rsidRDefault="008A467E" w:rsidP="00190ACA">
            <w:pPr>
              <w:pStyle w:val="TAL"/>
              <w:rPr>
                <w:sz w:val="16"/>
              </w:rPr>
            </w:pPr>
          </w:p>
        </w:tc>
      </w:tr>
      <w:tr w:rsidR="00190ACA" w:rsidRPr="00190ACA" w14:paraId="3513C9A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05A5" w14:textId="77777777" w:rsidR="008A467E" w:rsidRPr="00190ACA" w:rsidRDefault="008A467E" w:rsidP="00190ACA">
            <w:pPr>
              <w:pStyle w:val="TAL"/>
              <w:rPr>
                <w:sz w:val="16"/>
              </w:rPr>
            </w:pPr>
            <w:r w:rsidRPr="00190ACA">
              <w:rPr>
                <w:sz w:val="16"/>
              </w:rPr>
              <w:t>C4-220268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535F3" w14:textId="77777777" w:rsidR="008A467E" w:rsidRPr="00190ACA" w:rsidRDefault="008A467E" w:rsidP="00190ACA">
            <w:pPr>
              <w:pStyle w:val="TAL"/>
              <w:rPr>
                <w:sz w:val="16"/>
              </w:rPr>
            </w:pPr>
            <w:r w:rsidRPr="00190ACA">
              <w:rPr>
                <w:sz w:val="16"/>
              </w:rPr>
              <w:t>Update on the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8F2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D03E"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CA4C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405B" w14:textId="77777777" w:rsidR="008A467E" w:rsidRPr="00190ACA" w:rsidRDefault="008A467E" w:rsidP="00190ACA">
            <w:pPr>
              <w:pStyle w:val="TAL"/>
              <w:rPr>
                <w:sz w:val="16"/>
              </w:rPr>
            </w:pPr>
          </w:p>
        </w:tc>
      </w:tr>
      <w:tr w:rsidR="00190ACA" w:rsidRPr="00190ACA" w14:paraId="5B8BC4F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B3F3E" w14:textId="77777777" w:rsidR="008A467E" w:rsidRPr="00190ACA" w:rsidRDefault="008A467E" w:rsidP="00190ACA">
            <w:pPr>
              <w:pStyle w:val="TAL"/>
              <w:rPr>
                <w:sz w:val="16"/>
              </w:rPr>
            </w:pPr>
            <w:r w:rsidRPr="00190ACA">
              <w:rPr>
                <w:sz w:val="16"/>
              </w:rPr>
              <w:t>C4-220269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5FCDF" w14:textId="77777777" w:rsidR="008A467E" w:rsidRPr="00190ACA" w:rsidRDefault="008A467E" w:rsidP="00190ACA">
            <w:pPr>
              <w:pStyle w:val="TAL"/>
              <w:rPr>
                <w:sz w:val="16"/>
              </w:rPr>
            </w:pPr>
            <w:r w:rsidRPr="00190ACA">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2DE8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1153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72C1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D4EA" w14:textId="77777777" w:rsidR="008A467E" w:rsidRPr="00190ACA" w:rsidRDefault="008A467E" w:rsidP="00190ACA">
            <w:pPr>
              <w:pStyle w:val="TAL"/>
              <w:rPr>
                <w:sz w:val="16"/>
              </w:rPr>
            </w:pPr>
            <w:r w:rsidRPr="00190ACA">
              <w:rPr>
                <w:sz w:val="16"/>
              </w:rPr>
              <w:t>C4-220339</w:t>
            </w:r>
          </w:p>
        </w:tc>
      </w:tr>
      <w:tr w:rsidR="00190ACA" w:rsidRPr="00190ACA" w14:paraId="5165243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FF4CD" w14:textId="77777777" w:rsidR="008A467E" w:rsidRPr="00190ACA" w:rsidRDefault="008A467E" w:rsidP="00190ACA">
            <w:pPr>
              <w:pStyle w:val="TAL"/>
              <w:rPr>
                <w:sz w:val="16"/>
              </w:rPr>
            </w:pPr>
            <w:r w:rsidRPr="00190ACA">
              <w:rPr>
                <w:sz w:val="16"/>
              </w:rPr>
              <w:t>C4-220270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1160" w14:textId="77777777" w:rsidR="008A467E" w:rsidRPr="00190ACA" w:rsidRDefault="008A467E" w:rsidP="00190ACA">
            <w:pPr>
              <w:pStyle w:val="TAL"/>
              <w:rPr>
                <w:sz w:val="16"/>
              </w:rPr>
            </w:pPr>
            <w:r w:rsidRPr="00190ACA">
              <w:rPr>
                <w:sz w:val="16"/>
              </w:rPr>
              <w:t>Update on the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4C7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5597"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573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1519" w14:textId="77777777" w:rsidR="008A467E" w:rsidRPr="00190ACA" w:rsidRDefault="008A467E" w:rsidP="00190ACA">
            <w:pPr>
              <w:pStyle w:val="TAL"/>
              <w:rPr>
                <w:sz w:val="16"/>
              </w:rPr>
            </w:pPr>
          </w:p>
        </w:tc>
      </w:tr>
      <w:tr w:rsidR="00190ACA" w:rsidRPr="00190ACA" w14:paraId="7E5BDE1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A49E9" w14:textId="77777777" w:rsidR="008A467E" w:rsidRPr="00190ACA" w:rsidRDefault="008A467E" w:rsidP="00190ACA">
            <w:pPr>
              <w:pStyle w:val="TAL"/>
              <w:rPr>
                <w:sz w:val="16"/>
              </w:rPr>
            </w:pPr>
            <w:r w:rsidRPr="00190ACA">
              <w:rPr>
                <w:sz w:val="16"/>
              </w:rPr>
              <w:t>C4-220271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4EE0" w14:textId="77777777" w:rsidR="008A467E" w:rsidRPr="00190ACA" w:rsidRDefault="008A467E" w:rsidP="00190ACA">
            <w:pPr>
              <w:pStyle w:val="TAL"/>
              <w:rPr>
                <w:sz w:val="16"/>
              </w:rPr>
            </w:pPr>
            <w:r w:rsidRPr="00190ACA">
              <w:rPr>
                <w:sz w:val="16"/>
              </w:rPr>
              <w:t>Update on the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E26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935D"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199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C381" w14:textId="77777777" w:rsidR="008A467E" w:rsidRPr="00190ACA" w:rsidRDefault="008A467E" w:rsidP="00190ACA">
            <w:pPr>
              <w:pStyle w:val="TAL"/>
              <w:rPr>
                <w:sz w:val="16"/>
              </w:rPr>
            </w:pPr>
          </w:p>
        </w:tc>
      </w:tr>
      <w:tr w:rsidR="00190ACA" w:rsidRPr="00190ACA" w14:paraId="7846DF7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007A" w14:textId="77777777" w:rsidR="008A467E" w:rsidRPr="00190ACA" w:rsidRDefault="008A467E" w:rsidP="00190ACA">
            <w:pPr>
              <w:pStyle w:val="TAL"/>
              <w:rPr>
                <w:sz w:val="16"/>
              </w:rPr>
            </w:pPr>
            <w:r w:rsidRPr="00190ACA">
              <w:rPr>
                <w:sz w:val="16"/>
              </w:rPr>
              <w:t>C4-220272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1B1D" w14:textId="77777777" w:rsidR="008A467E" w:rsidRPr="00190ACA" w:rsidRDefault="008A467E" w:rsidP="00190ACA">
            <w:pPr>
              <w:pStyle w:val="TAL"/>
              <w:rPr>
                <w:sz w:val="16"/>
              </w:rPr>
            </w:pPr>
            <w:r w:rsidRPr="00190ACA">
              <w:rPr>
                <w:sz w:val="16"/>
              </w:rPr>
              <w:t>Update on the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1CB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C257"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7B5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9CA2" w14:textId="77777777" w:rsidR="008A467E" w:rsidRPr="00190ACA" w:rsidRDefault="008A467E" w:rsidP="00190ACA">
            <w:pPr>
              <w:pStyle w:val="TAL"/>
              <w:rPr>
                <w:sz w:val="16"/>
              </w:rPr>
            </w:pPr>
          </w:p>
        </w:tc>
      </w:tr>
      <w:tr w:rsidR="00190ACA" w:rsidRPr="00190ACA" w14:paraId="232E658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8F383" w14:textId="77777777" w:rsidR="008A467E" w:rsidRPr="00190ACA" w:rsidRDefault="008A467E" w:rsidP="00190ACA">
            <w:pPr>
              <w:pStyle w:val="TAL"/>
              <w:rPr>
                <w:sz w:val="16"/>
              </w:rPr>
            </w:pPr>
            <w:r w:rsidRPr="00190ACA">
              <w:rPr>
                <w:sz w:val="16"/>
              </w:rPr>
              <w:t>C4-220273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C37A" w14:textId="77777777" w:rsidR="008A467E" w:rsidRPr="00190ACA" w:rsidRDefault="008A467E" w:rsidP="00190ACA">
            <w:pPr>
              <w:pStyle w:val="TAL"/>
              <w:rPr>
                <w:sz w:val="16"/>
              </w:rPr>
            </w:pPr>
            <w:r w:rsidRPr="00190ACA">
              <w:rPr>
                <w:sz w:val="16"/>
              </w:rPr>
              <w:t>Corrections on the RelativeCartesianLocation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205D3" w14:textId="77777777" w:rsidR="008A467E" w:rsidRPr="00190ACA" w:rsidRDefault="008A467E" w:rsidP="00190ACA">
            <w:pPr>
              <w:pStyle w:val="TAL"/>
              <w:rPr>
                <w:sz w:val="16"/>
              </w:rPr>
            </w:pPr>
            <w:r w:rsidRPr="00190AC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35B6"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75A9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13AC" w14:textId="77777777" w:rsidR="008A467E" w:rsidRPr="00190ACA" w:rsidRDefault="008A467E" w:rsidP="00190ACA">
            <w:pPr>
              <w:pStyle w:val="TAL"/>
              <w:rPr>
                <w:sz w:val="16"/>
              </w:rPr>
            </w:pPr>
          </w:p>
        </w:tc>
      </w:tr>
      <w:tr w:rsidR="00190ACA" w:rsidRPr="00190ACA" w14:paraId="50663FE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9E726" w14:textId="77777777" w:rsidR="008A467E" w:rsidRPr="00190ACA" w:rsidRDefault="008A467E" w:rsidP="00190ACA">
            <w:pPr>
              <w:pStyle w:val="TAL"/>
              <w:rPr>
                <w:sz w:val="16"/>
              </w:rPr>
            </w:pPr>
            <w:r w:rsidRPr="00190ACA">
              <w:rPr>
                <w:sz w:val="16"/>
              </w:rPr>
              <w:t>C4-220274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5875B" w14:textId="77777777" w:rsidR="008A467E" w:rsidRPr="00190ACA" w:rsidRDefault="008A467E" w:rsidP="00190ACA">
            <w:pPr>
              <w:pStyle w:val="TAL"/>
              <w:rPr>
                <w:sz w:val="16"/>
              </w:rPr>
            </w:pPr>
            <w:r w:rsidRPr="00190ACA">
              <w:rPr>
                <w:sz w:val="16"/>
              </w:rPr>
              <w:t>Removal of the redundant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6CC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C30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2520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29B2" w14:textId="77777777" w:rsidR="008A467E" w:rsidRPr="00190ACA" w:rsidRDefault="008A467E" w:rsidP="00190ACA">
            <w:pPr>
              <w:pStyle w:val="TAL"/>
              <w:rPr>
                <w:sz w:val="16"/>
              </w:rPr>
            </w:pPr>
          </w:p>
        </w:tc>
      </w:tr>
      <w:tr w:rsidR="00190ACA" w:rsidRPr="00190ACA" w14:paraId="5801841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E10CD" w14:textId="77777777" w:rsidR="008A467E" w:rsidRPr="00190ACA" w:rsidRDefault="008A467E" w:rsidP="00190ACA">
            <w:pPr>
              <w:pStyle w:val="TAL"/>
              <w:rPr>
                <w:sz w:val="16"/>
              </w:rPr>
            </w:pPr>
            <w:r w:rsidRPr="00190ACA">
              <w:rPr>
                <w:sz w:val="16"/>
              </w:rPr>
              <w:t>C4-220275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75CC" w14:textId="77777777" w:rsidR="008A467E" w:rsidRPr="00190ACA" w:rsidRDefault="008A467E" w:rsidP="00190ACA">
            <w:pPr>
              <w:pStyle w:val="TAL"/>
              <w:rPr>
                <w:sz w:val="16"/>
              </w:rPr>
            </w:pPr>
            <w:r w:rsidRPr="00190ACA">
              <w:rPr>
                <w:sz w:val="16"/>
              </w:rPr>
              <w:t>Update on missing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C73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C392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85C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0CE28" w14:textId="77777777" w:rsidR="008A467E" w:rsidRPr="00190ACA" w:rsidRDefault="008A467E" w:rsidP="00190ACA">
            <w:pPr>
              <w:pStyle w:val="TAL"/>
              <w:rPr>
                <w:sz w:val="16"/>
              </w:rPr>
            </w:pPr>
            <w:r w:rsidRPr="00190ACA">
              <w:rPr>
                <w:sz w:val="16"/>
              </w:rPr>
              <w:t>C4-220340</w:t>
            </w:r>
          </w:p>
        </w:tc>
      </w:tr>
      <w:tr w:rsidR="00190ACA" w:rsidRPr="00190ACA" w14:paraId="1EDF935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60D1F" w14:textId="77777777" w:rsidR="008A467E" w:rsidRPr="00190ACA" w:rsidRDefault="008A467E" w:rsidP="00190ACA">
            <w:pPr>
              <w:pStyle w:val="TAL"/>
              <w:rPr>
                <w:sz w:val="16"/>
              </w:rPr>
            </w:pPr>
            <w:r w:rsidRPr="00190ACA">
              <w:rPr>
                <w:sz w:val="16"/>
              </w:rPr>
              <w:t>C4-220276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4E22" w14:textId="77777777" w:rsidR="008A467E" w:rsidRPr="00190ACA" w:rsidRDefault="008A467E" w:rsidP="00190ACA">
            <w:pPr>
              <w:pStyle w:val="TAL"/>
              <w:rPr>
                <w:sz w:val="16"/>
              </w:rPr>
            </w:pPr>
            <w:r w:rsidRPr="00190ACA">
              <w:rPr>
                <w:sz w:val="16"/>
              </w:rPr>
              <w:t>Update on the URI scheme for ScpInfo and SeppInfo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291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6724" w14:textId="77777777" w:rsidR="008A467E" w:rsidRPr="00190ACA" w:rsidRDefault="008A467E" w:rsidP="00190ACA">
            <w:pPr>
              <w:pStyle w:val="TAL"/>
              <w:rPr>
                <w:sz w:val="16"/>
              </w:rPr>
            </w:pPr>
            <w:r w:rsidRPr="00190ACA">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BFB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E88F" w14:textId="77777777" w:rsidR="008A467E" w:rsidRPr="00190ACA" w:rsidRDefault="008A467E" w:rsidP="00190ACA">
            <w:pPr>
              <w:pStyle w:val="TAL"/>
              <w:rPr>
                <w:sz w:val="16"/>
              </w:rPr>
            </w:pPr>
          </w:p>
        </w:tc>
      </w:tr>
      <w:tr w:rsidR="00190ACA" w:rsidRPr="00190ACA" w14:paraId="5B0B3CA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323FB" w14:textId="77777777" w:rsidR="008A467E" w:rsidRPr="00190ACA" w:rsidRDefault="008A467E" w:rsidP="00190ACA">
            <w:pPr>
              <w:pStyle w:val="TAL"/>
              <w:rPr>
                <w:sz w:val="16"/>
              </w:rPr>
            </w:pPr>
            <w:r w:rsidRPr="00190ACA">
              <w:rPr>
                <w:sz w:val="16"/>
              </w:rPr>
              <w:t>C4-220277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80557" w14:textId="77777777" w:rsidR="008A467E" w:rsidRPr="00190ACA" w:rsidRDefault="008A467E" w:rsidP="00190ACA">
            <w:pPr>
              <w:pStyle w:val="TAL"/>
              <w:rPr>
                <w:sz w:val="16"/>
              </w:rPr>
            </w:pPr>
            <w:r w:rsidRPr="00190ACA">
              <w:rPr>
                <w:sz w:val="16"/>
              </w:rPr>
              <w:t>Pseudo-CR on MSISDN-to-Subscription-Network resolution with MNP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9414"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99F5"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12BE9"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76AA" w14:textId="77777777" w:rsidR="008A467E" w:rsidRPr="00190ACA" w:rsidRDefault="008A467E" w:rsidP="00190ACA">
            <w:pPr>
              <w:pStyle w:val="TAL"/>
              <w:rPr>
                <w:sz w:val="16"/>
              </w:rPr>
            </w:pPr>
            <w:r w:rsidRPr="00190ACA">
              <w:rPr>
                <w:sz w:val="16"/>
              </w:rPr>
              <w:t>C4-220341</w:t>
            </w:r>
          </w:p>
        </w:tc>
      </w:tr>
      <w:tr w:rsidR="00190ACA" w:rsidRPr="00190ACA" w14:paraId="78B96E9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F91D" w14:textId="77777777" w:rsidR="008A467E" w:rsidRPr="00190ACA" w:rsidRDefault="008A467E" w:rsidP="00190ACA">
            <w:pPr>
              <w:pStyle w:val="TAL"/>
              <w:rPr>
                <w:sz w:val="16"/>
              </w:rPr>
            </w:pPr>
            <w:r w:rsidRPr="00190ACA">
              <w:rPr>
                <w:sz w:val="16"/>
              </w:rPr>
              <w:t>C4-220278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AAD2" w14:textId="77777777" w:rsidR="008A467E" w:rsidRPr="00190ACA" w:rsidRDefault="008A467E" w:rsidP="00190ACA">
            <w:pPr>
              <w:pStyle w:val="TAL"/>
              <w:rPr>
                <w:sz w:val="16"/>
              </w:rPr>
            </w:pPr>
            <w:r w:rsidRPr="00190ACA">
              <w:rPr>
                <w:sz w:val="16"/>
              </w:rPr>
              <w:t>Pseudo-CR on MSISDN-to-Subscription-Network resolution with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1999"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DE39"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1E9C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470D" w14:textId="77777777" w:rsidR="008A467E" w:rsidRPr="00190ACA" w:rsidRDefault="008A467E" w:rsidP="00190ACA">
            <w:pPr>
              <w:pStyle w:val="TAL"/>
              <w:rPr>
                <w:sz w:val="16"/>
              </w:rPr>
            </w:pPr>
            <w:r w:rsidRPr="00190ACA">
              <w:rPr>
                <w:sz w:val="16"/>
              </w:rPr>
              <w:t>C4-220342</w:t>
            </w:r>
          </w:p>
        </w:tc>
      </w:tr>
      <w:tr w:rsidR="00190ACA" w:rsidRPr="00190ACA" w14:paraId="58FBE92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E7B9" w14:textId="77777777" w:rsidR="008A467E" w:rsidRPr="00190ACA" w:rsidRDefault="008A467E" w:rsidP="00190ACA">
            <w:pPr>
              <w:pStyle w:val="TAL"/>
              <w:rPr>
                <w:sz w:val="16"/>
              </w:rPr>
            </w:pPr>
            <w:r w:rsidRPr="00190ACA">
              <w:rPr>
                <w:sz w:val="16"/>
              </w:rPr>
              <w:t>C4-220279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A65B" w14:textId="77777777" w:rsidR="008A467E" w:rsidRPr="00190ACA" w:rsidRDefault="008A467E" w:rsidP="00190ACA">
            <w:pPr>
              <w:pStyle w:val="TAL"/>
              <w:rPr>
                <w:sz w:val="16"/>
              </w:rPr>
            </w:pPr>
            <w:r w:rsidRPr="00190ACA">
              <w:rPr>
                <w:sz w:val="16"/>
              </w:rPr>
              <w:t>Pseudo-CR on SCP supported MSISDN-to-Subscription-Network resolution with MNP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DE87"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C958"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08D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F738" w14:textId="77777777" w:rsidR="008A467E" w:rsidRPr="00190ACA" w:rsidRDefault="008A467E" w:rsidP="00190ACA">
            <w:pPr>
              <w:pStyle w:val="TAL"/>
              <w:rPr>
                <w:sz w:val="16"/>
              </w:rPr>
            </w:pPr>
            <w:r w:rsidRPr="00190ACA">
              <w:rPr>
                <w:sz w:val="16"/>
              </w:rPr>
              <w:t>C4-220343</w:t>
            </w:r>
          </w:p>
        </w:tc>
      </w:tr>
      <w:tr w:rsidR="00190ACA" w:rsidRPr="00190ACA" w14:paraId="47E691B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2D6C" w14:textId="77777777" w:rsidR="008A467E" w:rsidRPr="00190ACA" w:rsidRDefault="008A467E" w:rsidP="00190ACA">
            <w:pPr>
              <w:pStyle w:val="TAL"/>
              <w:rPr>
                <w:sz w:val="16"/>
              </w:rPr>
            </w:pPr>
            <w:r w:rsidRPr="00190ACA">
              <w:rPr>
                <w:sz w:val="16"/>
              </w:rPr>
              <w:t>C4-220280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612C" w14:textId="77777777" w:rsidR="008A467E" w:rsidRPr="00190ACA" w:rsidRDefault="008A467E" w:rsidP="00190ACA">
            <w:pPr>
              <w:pStyle w:val="TAL"/>
              <w:rPr>
                <w:sz w:val="16"/>
              </w:rPr>
            </w:pPr>
            <w:r w:rsidRPr="00190ACA">
              <w:rPr>
                <w:sz w:val="16"/>
              </w:rPr>
              <w:t>Pseudo-CR on SCP supported MSISDN-to-Subscription-Network resolution with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7C620"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89E1B"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63B8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6ECC9" w14:textId="77777777" w:rsidR="008A467E" w:rsidRPr="00190ACA" w:rsidRDefault="008A467E" w:rsidP="00190ACA">
            <w:pPr>
              <w:pStyle w:val="TAL"/>
              <w:rPr>
                <w:sz w:val="16"/>
              </w:rPr>
            </w:pPr>
          </w:p>
        </w:tc>
      </w:tr>
      <w:tr w:rsidR="00190ACA" w:rsidRPr="00190ACA" w14:paraId="17F51A8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0A3F" w14:textId="77777777" w:rsidR="008A467E" w:rsidRPr="00190ACA" w:rsidRDefault="008A467E" w:rsidP="00190ACA">
            <w:pPr>
              <w:pStyle w:val="TAL"/>
              <w:rPr>
                <w:sz w:val="16"/>
              </w:rPr>
            </w:pPr>
            <w:r w:rsidRPr="00190ACA">
              <w:rPr>
                <w:sz w:val="16"/>
              </w:rPr>
              <w:t>C4-220281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FAE3" w14:textId="77777777" w:rsidR="008A467E" w:rsidRPr="00190ACA" w:rsidRDefault="008A467E" w:rsidP="00190ACA">
            <w:pPr>
              <w:pStyle w:val="TAL"/>
              <w:rPr>
                <w:sz w:val="16"/>
              </w:rPr>
            </w:pPr>
            <w:r w:rsidRPr="00190ACA">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FB4C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EA4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618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6949" w14:textId="77777777" w:rsidR="008A467E" w:rsidRPr="00190ACA" w:rsidRDefault="008A467E" w:rsidP="00190ACA">
            <w:pPr>
              <w:pStyle w:val="TAL"/>
              <w:rPr>
                <w:sz w:val="16"/>
              </w:rPr>
            </w:pPr>
          </w:p>
        </w:tc>
      </w:tr>
      <w:tr w:rsidR="00190ACA" w:rsidRPr="00190ACA" w14:paraId="2B4D59B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2F38" w14:textId="77777777" w:rsidR="008A467E" w:rsidRPr="00190ACA" w:rsidRDefault="008A467E" w:rsidP="00190ACA">
            <w:pPr>
              <w:pStyle w:val="TAL"/>
              <w:rPr>
                <w:sz w:val="16"/>
              </w:rPr>
            </w:pPr>
            <w:r w:rsidRPr="00190ACA">
              <w:rPr>
                <w:sz w:val="16"/>
              </w:rPr>
              <w:t>C4-220282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3515" w14:textId="77777777" w:rsidR="008A467E" w:rsidRPr="00190ACA" w:rsidRDefault="008A467E" w:rsidP="00190ACA">
            <w:pPr>
              <w:pStyle w:val="TAL"/>
              <w:rPr>
                <w:sz w:val="16"/>
              </w:rPr>
            </w:pPr>
            <w:r w:rsidRPr="00190ACA">
              <w:rPr>
                <w:sz w:val="16"/>
              </w:rPr>
              <w:t>Update on UDM Services for GBA SBA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5A3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E0DA"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ED6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94D74" w14:textId="77777777" w:rsidR="008A467E" w:rsidRPr="00190ACA" w:rsidRDefault="008A467E" w:rsidP="00190ACA">
            <w:pPr>
              <w:pStyle w:val="TAL"/>
              <w:rPr>
                <w:sz w:val="16"/>
              </w:rPr>
            </w:pPr>
          </w:p>
        </w:tc>
      </w:tr>
      <w:tr w:rsidR="00190ACA" w:rsidRPr="00190ACA" w14:paraId="171FF76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6D37C" w14:textId="77777777" w:rsidR="008A467E" w:rsidRPr="00190ACA" w:rsidRDefault="008A467E" w:rsidP="00190ACA">
            <w:pPr>
              <w:pStyle w:val="TAL"/>
              <w:rPr>
                <w:sz w:val="16"/>
              </w:rPr>
            </w:pPr>
            <w:r w:rsidRPr="00190ACA">
              <w:rPr>
                <w:sz w:val="16"/>
              </w:rPr>
              <w:t>C4-220283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235F" w14:textId="77777777" w:rsidR="008A467E" w:rsidRPr="00190ACA" w:rsidRDefault="008A467E" w:rsidP="00190ACA">
            <w:pPr>
              <w:pStyle w:val="TAL"/>
              <w:rPr>
                <w:sz w:val="16"/>
              </w:rPr>
            </w:pPr>
            <w:r w:rsidRPr="00190ACA">
              <w:rPr>
                <w:sz w:val="16"/>
              </w:rPr>
              <w:t>Corrections on support UAS NF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DFD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C76C"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658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F071" w14:textId="77777777" w:rsidR="008A467E" w:rsidRPr="00190ACA" w:rsidRDefault="008A467E" w:rsidP="00190ACA">
            <w:pPr>
              <w:pStyle w:val="TAL"/>
              <w:rPr>
                <w:sz w:val="16"/>
              </w:rPr>
            </w:pPr>
          </w:p>
        </w:tc>
      </w:tr>
      <w:tr w:rsidR="00190ACA" w:rsidRPr="00190ACA" w14:paraId="362471A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9716" w14:textId="77777777" w:rsidR="008A467E" w:rsidRPr="00190ACA" w:rsidRDefault="008A467E" w:rsidP="00190ACA">
            <w:pPr>
              <w:pStyle w:val="TAL"/>
              <w:rPr>
                <w:sz w:val="16"/>
              </w:rPr>
            </w:pPr>
            <w:r w:rsidRPr="00190ACA">
              <w:rPr>
                <w:sz w:val="16"/>
              </w:rPr>
              <w:t>C4-220284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B0614" w14:textId="77777777" w:rsidR="008A467E" w:rsidRPr="00190ACA" w:rsidRDefault="008A467E" w:rsidP="00190ACA">
            <w:pPr>
              <w:pStyle w:val="TAL"/>
              <w:rPr>
                <w:sz w:val="16"/>
              </w:rPr>
            </w:pPr>
            <w:r w:rsidRPr="00190ACA">
              <w:rPr>
                <w:sz w:val="16"/>
              </w:rPr>
              <w:t>Pseudo-CR on Clarification on result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F3F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697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95F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936C" w14:textId="77777777" w:rsidR="008A467E" w:rsidRPr="00190ACA" w:rsidRDefault="008A467E" w:rsidP="00190ACA">
            <w:pPr>
              <w:pStyle w:val="TAL"/>
              <w:rPr>
                <w:sz w:val="16"/>
              </w:rPr>
            </w:pPr>
          </w:p>
        </w:tc>
      </w:tr>
      <w:tr w:rsidR="00190ACA" w:rsidRPr="00190ACA" w14:paraId="464C6B5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8B7DC" w14:textId="77777777" w:rsidR="008A467E" w:rsidRPr="00190ACA" w:rsidRDefault="008A467E" w:rsidP="00190ACA">
            <w:pPr>
              <w:pStyle w:val="TAL"/>
              <w:rPr>
                <w:sz w:val="16"/>
              </w:rPr>
            </w:pPr>
            <w:r w:rsidRPr="00190ACA">
              <w:rPr>
                <w:sz w:val="16"/>
              </w:rPr>
              <w:t>C4-220285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427F" w14:textId="77777777" w:rsidR="008A467E" w:rsidRPr="00190ACA" w:rsidRDefault="008A467E" w:rsidP="00190ACA">
            <w:pPr>
              <w:pStyle w:val="TAL"/>
              <w:rPr>
                <w:sz w:val="16"/>
              </w:rPr>
            </w:pPr>
            <w:r w:rsidRPr="00190ACA">
              <w:rPr>
                <w:sz w:val="16"/>
              </w:rPr>
              <w:t>Pseudo-CR on Failure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D83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1DF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327A2"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42D59" w14:textId="77777777" w:rsidR="008A467E" w:rsidRPr="00190ACA" w:rsidRDefault="008A467E" w:rsidP="00190ACA">
            <w:pPr>
              <w:pStyle w:val="TAL"/>
              <w:rPr>
                <w:sz w:val="16"/>
              </w:rPr>
            </w:pPr>
          </w:p>
        </w:tc>
      </w:tr>
      <w:tr w:rsidR="00190ACA" w:rsidRPr="00190ACA" w14:paraId="0F5AD5E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2220" w14:textId="77777777" w:rsidR="008A467E" w:rsidRPr="00190ACA" w:rsidRDefault="008A467E" w:rsidP="00190ACA">
            <w:pPr>
              <w:pStyle w:val="TAL"/>
              <w:rPr>
                <w:sz w:val="16"/>
              </w:rPr>
            </w:pPr>
            <w:r w:rsidRPr="00190ACA">
              <w:rPr>
                <w:sz w:val="16"/>
              </w:rPr>
              <w:t>C4-220286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1BF0" w14:textId="77777777" w:rsidR="008A467E" w:rsidRPr="00190ACA" w:rsidRDefault="008A467E" w:rsidP="00190ACA">
            <w:pPr>
              <w:pStyle w:val="TAL"/>
              <w:rPr>
                <w:sz w:val="16"/>
              </w:rPr>
            </w:pPr>
            <w:r w:rsidRPr="00190ACA">
              <w:rPr>
                <w:sz w:val="16"/>
              </w:rPr>
              <w:t>Pseudo-CR on Update on NEF (UAS-NF)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98D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0AA1" w14:textId="77777777" w:rsidR="008A467E" w:rsidRPr="00190ACA" w:rsidRDefault="008A467E" w:rsidP="00190ACA">
            <w:pPr>
              <w:pStyle w:val="TAL"/>
              <w:rPr>
                <w:sz w:val="16"/>
              </w:rPr>
            </w:pPr>
            <w:r w:rsidRPr="00190ACA">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A80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B8003" w14:textId="77777777" w:rsidR="008A467E" w:rsidRPr="00190ACA" w:rsidRDefault="008A467E" w:rsidP="00190ACA">
            <w:pPr>
              <w:pStyle w:val="TAL"/>
              <w:rPr>
                <w:sz w:val="16"/>
              </w:rPr>
            </w:pPr>
          </w:p>
        </w:tc>
      </w:tr>
      <w:tr w:rsidR="00190ACA" w:rsidRPr="00190ACA" w14:paraId="65F97DB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D889E" w14:textId="77777777" w:rsidR="008A467E" w:rsidRPr="00190ACA" w:rsidRDefault="008A467E" w:rsidP="00190ACA">
            <w:pPr>
              <w:pStyle w:val="TAL"/>
              <w:rPr>
                <w:sz w:val="16"/>
              </w:rPr>
            </w:pPr>
            <w:r w:rsidRPr="00190ACA">
              <w:rPr>
                <w:sz w:val="16"/>
              </w:rPr>
              <w:t>C4-220287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ECC9F" w14:textId="77777777" w:rsidR="008A467E" w:rsidRPr="00190ACA" w:rsidRDefault="008A467E" w:rsidP="00190ACA">
            <w:pPr>
              <w:pStyle w:val="TAL"/>
              <w:rPr>
                <w:sz w:val="16"/>
              </w:rPr>
            </w:pPr>
            <w:r w:rsidRPr="00190ACA">
              <w:rPr>
                <w:sz w:val="16"/>
              </w:rPr>
              <w:t>PortAl -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CC49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534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D21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7E06" w14:textId="77777777" w:rsidR="008A467E" w:rsidRPr="00190ACA" w:rsidRDefault="008A467E" w:rsidP="00190ACA">
            <w:pPr>
              <w:pStyle w:val="TAL"/>
              <w:rPr>
                <w:sz w:val="16"/>
              </w:rPr>
            </w:pPr>
          </w:p>
        </w:tc>
      </w:tr>
      <w:tr w:rsidR="00190ACA" w:rsidRPr="00190ACA" w14:paraId="7B77BC8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2DD8" w14:textId="77777777" w:rsidR="008A467E" w:rsidRPr="00190ACA" w:rsidRDefault="008A467E" w:rsidP="00190ACA">
            <w:pPr>
              <w:pStyle w:val="TAL"/>
              <w:rPr>
                <w:sz w:val="16"/>
              </w:rPr>
            </w:pPr>
            <w:r w:rsidRPr="00190ACA">
              <w:rPr>
                <w:sz w:val="16"/>
              </w:rPr>
              <w:t>C4-220288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8DEF" w14:textId="77777777" w:rsidR="008A467E" w:rsidRPr="00190ACA" w:rsidRDefault="008A467E" w:rsidP="00190ACA">
            <w:pPr>
              <w:pStyle w:val="TAL"/>
              <w:rPr>
                <w:sz w:val="16"/>
              </w:rPr>
            </w:pPr>
            <w:r w:rsidRPr="00190ACA">
              <w:rPr>
                <w:sz w:val="16"/>
              </w:rPr>
              <w:t>PortAl - Principles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FB3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59D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B104"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EDD97" w14:textId="77777777" w:rsidR="008A467E" w:rsidRPr="00190ACA" w:rsidRDefault="008A467E" w:rsidP="00190ACA">
            <w:pPr>
              <w:pStyle w:val="TAL"/>
              <w:rPr>
                <w:sz w:val="16"/>
              </w:rPr>
            </w:pPr>
          </w:p>
        </w:tc>
      </w:tr>
      <w:tr w:rsidR="00190ACA" w:rsidRPr="00190ACA" w14:paraId="3612D63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761C0" w14:textId="77777777" w:rsidR="008A467E" w:rsidRPr="00190ACA" w:rsidRDefault="008A467E" w:rsidP="00190ACA">
            <w:pPr>
              <w:pStyle w:val="TAL"/>
              <w:rPr>
                <w:sz w:val="16"/>
              </w:rPr>
            </w:pPr>
            <w:r w:rsidRPr="00190ACA">
              <w:rPr>
                <w:sz w:val="16"/>
              </w:rPr>
              <w:t>C4-220289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E847" w14:textId="77777777" w:rsidR="008A467E" w:rsidRPr="00190ACA" w:rsidRDefault="008A467E" w:rsidP="00190ACA">
            <w:pPr>
              <w:pStyle w:val="TAL"/>
              <w:rPr>
                <w:sz w:val="16"/>
              </w:rPr>
            </w:pPr>
            <w:r w:rsidRPr="00190ACA">
              <w:rPr>
                <w:sz w:val="16"/>
              </w:rPr>
              <w:t>PortAl - Repository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4CA5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C15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E622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96489" w14:textId="77777777" w:rsidR="008A467E" w:rsidRPr="00190ACA" w:rsidRDefault="008A467E" w:rsidP="00190ACA">
            <w:pPr>
              <w:pStyle w:val="TAL"/>
              <w:rPr>
                <w:sz w:val="16"/>
              </w:rPr>
            </w:pPr>
          </w:p>
        </w:tc>
      </w:tr>
      <w:tr w:rsidR="00190ACA" w:rsidRPr="00190ACA" w14:paraId="5B508D0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5B3E" w14:textId="77777777" w:rsidR="008A467E" w:rsidRPr="00190ACA" w:rsidRDefault="008A467E" w:rsidP="00190ACA">
            <w:pPr>
              <w:pStyle w:val="TAL"/>
              <w:rPr>
                <w:sz w:val="16"/>
              </w:rPr>
            </w:pPr>
            <w:r w:rsidRPr="00190ACA">
              <w:rPr>
                <w:sz w:val="16"/>
              </w:rPr>
              <w:t>C4-220290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FE8B" w14:textId="77777777" w:rsidR="008A467E" w:rsidRPr="00190ACA" w:rsidRDefault="008A467E" w:rsidP="00190ACA">
            <w:pPr>
              <w:pStyle w:val="TAL"/>
              <w:rPr>
                <w:sz w:val="16"/>
              </w:rPr>
            </w:pPr>
            <w:r w:rsidRPr="00190ACA">
              <w:rPr>
                <w:sz w:val="16"/>
              </w:rPr>
              <w:t>Resource paths in Group Subscription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9C3A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ECF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A057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08D7C" w14:textId="77777777" w:rsidR="008A467E" w:rsidRPr="00190ACA" w:rsidRDefault="008A467E" w:rsidP="00190ACA">
            <w:pPr>
              <w:pStyle w:val="TAL"/>
              <w:rPr>
                <w:sz w:val="16"/>
              </w:rPr>
            </w:pPr>
          </w:p>
        </w:tc>
      </w:tr>
      <w:tr w:rsidR="00190ACA" w:rsidRPr="00190ACA" w14:paraId="0FF12D8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6F70" w14:textId="77777777" w:rsidR="008A467E" w:rsidRPr="00190ACA" w:rsidRDefault="008A467E" w:rsidP="00190ACA">
            <w:pPr>
              <w:pStyle w:val="TAL"/>
              <w:rPr>
                <w:sz w:val="16"/>
              </w:rPr>
            </w:pPr>
            <w:r w:rsidRPr="00190ACA">
              <w:rPr>
                <w:sz w:val="16"/>
              </w:rPr>
              <w:t>C4-220291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FE040" w14:textId="77777777" w:rsidR="008A467E" w:rsidRPr="00190ACA" w:rsidRDefault="008A467E" w:rsidP="00190ACA">
            <w:pPr>
              <w:pStyle w:val="TAL"/>
              <w:rPr>
                <w:sz w:val="16"/>
              </w:rPr>
            </w:pPr>
            <w:r w:rsidRPr="00190ACA">
              <w:rPr>
                <w:sz w:val="16"/>
              </w:rPr>
              <w:t>Removal of editor's note on notification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B272"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85E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85A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261F" w14:textId="77777777" w:rsidR="008A467E" w:rsidRPr="00190ACA" w:rsidRDefault="008A467E" w:rsidP="00190ACA">
            <w:pPr>
              <w:pStyle w:val="TAL"/>
              <w:rPr>
                <w:sz w:val="16"/>
              </w:rPr>
            </w:pPr>
          </w:p>
        </w:tc>
      </w:tr>
      <w:tr w:rsidR="00190ACA" w:rsidRPr="00190ACA" w14:paraId="69319E3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8691" w14:textId="77777777" w:rsidR="008A467E" w:rsidRPr="00190ACA" w:rsidRDefault="008A467E" w:rsidP="00190ACA">
            <w:pPr>
              <w:pStyle w:val="TAL"/>
              <w:rPr>
                <w:sz w:val="16"/>
              </w:rPr>
            </w:pPr>
            <w:r w:rsidRPr="00190ACA">
              <w:rPr>
                <w:sz w:val="16"/>
              </w:rPr>
              <w:lastRenderedPageBreak/>
              <w:t>C4-220292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02452" w14:textId="77777777" w:rsidR="008A467E" w:rsidRPr="00190ACA" w:rsidRDefault="008A467E" w:rsidP="00190ACA">
            <w:pPr>
              <w:pStyle w:val="TAL"/>
              <w:rPr>
                <w:sz w:val="16"/>
              </w:rPr>
            </w:pPr>
            <w:r w:rsidRPr="00190ACA">
              <w:rPr>
                <w:sz w:val="16"/>
              </w:rPr>
              <w:t>Clarification on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27BF"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7889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667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C5C3" w14:textId="77777777" w:rsidR="008A467E" w:rsidRPr="00190ACA" w:rsidRDefault="008A467E" w:rsidP="00190ACA">
            <w:pPr>
              <w:pStyle w:val="TAL"/>
              <w:rPr>
                <w:sz w:val="16"/>
              </w:rPr>
            </w:pPr>
          </w:p>
        </w:tc>
      </w:tr>
      <w:tr w:rsidR="00190ACA" w:rsidRPr="00190ACA" w14:paraId="1A0CFD4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F4553" w14:textId="77777777" w:rsidR="008A467E" w:rsidRPr="00190ACA" w:rsidRDefault="008A467E" w:rsidP="00190ACA">
            <w:pPr>
              <w:pStyle w:val="TAL"/>
              <w:rPr>
                <w:sz w:val="16"/>
              </w:rPr>
            </w:pPr>
            <w:r w:rsidRPr="00190ACA">
              <w:rPr>
                <w:sz w:val="16"/>
              </w:rPr>
              <w:t>C4-220293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35479" w14:textId="77777777" w:rsidR="008A467E" w:rsidRPr="00190ACA" w:rsidRDefault="008A467E" w:rsidP="00190ACA">
            <w:pPr>
              <w:pStyle w:val="TAL"/>
              <w:rPr>
                <w:sz w:val="16"/>
              </w:rPr>
            </w:pPr>
            <w:r w:rsidRPr="00190ACA">
              <w:rPr>
                <w:sz w:val="16"/>
              </w:rPr>
              <w:t>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7F32"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887D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30E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498F6" w14:textId="77777777" w:rsidR="008A467E" w:rsidRPr="00190ACA" w:rsidRDefault="008A467E" w:rsidP="00190ACA">
            <w:pPr>
              <w:pStyle w:val="TAL"/>
              <w:rPr>
                <w:sz w:val="16"/>
              </w:rPr>
            </w:pPr>
          </w:p>
        </w:tc>
      </w:tr>
      <w:tr w:rsidR="00190ACA" w:rsidRPr="00190ACA" w14:paraId="3877DC8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FD9C" w14:textId="77777777" w:rsidR="008A467E" w:rsidRPr="00190ACA" w:rsidRDefault="008A467E" w:rsidP="00190ACA">
            <w:pPr>
              <w:pStyle w:val="TAL"/>
              <w:rPr>
                <w:sz w:val="16"/>
              </w:rPr>
            </w:pPr>
            <w:r w:rsidRPr="00190ACA">
              <w:rPr>
                <w:sz w:val="16"/>
              </w:rPr>
              <w:t>C4-220294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41EE" w14:textId="77777777" w:rsidR="008A467E" w:rsidRPr="00190ACA" w:rsidRDefault="008A467E" w:rsidP="00190ACA">
            <w:pPr>
              <w:pStyle w:val="TAL"/>
              <w:rPr>
                <w:sz w:val="16"/>
              </w:rPr>
            </w:pPr>
            <w:r w:rsidRPr="00190ACA">
              <w:rPr>
                <w:sz w:val="16"/>
              </w:rPr>
              <w:t>Correction of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35D6"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2F535"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5E16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E1BD" w14:textId="77777777" w:rsidR="008A467E" w:rsidRPr="00190ACA" w:rsidRDefault="008A467E" w:rsidP="00190ACA">
            <w:pPr>
              <w:pStyle w:val="TAL"/>
              <w:rPr>
                <w:sz w:val="16"/>
              </w:rPr>
            </w:pPr>
            <w:r w:rsidRPr="00190ACA">
              <w:rPr>
                <w:sz w:val="16"/>
              </w:rPr>
              <w:t>C4-220387</w:t>
            </w:r>
          </w:p>
        </w:tc>
      </w:tr>
      <w:tr w:rsidR="00190ACA" w:rsidRPr="00190ACA" w14:paraId="033FD92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5B8B" w14:textId="77777777" w:rsidR="008A467E" w:rsidRPr="00190ACA" w:rsidRDefault="008A467E" w:rsidP="00190ACA">
            <w:pPr>
              <w:pStyle w:val="TAL"/>
              <w:rPr>
                <w:sz w:val="16"/>
              </w:rPr>
            </w:pPr>
            <w:r w:rsidRPr="00190ACA">
              <w:rPr>
                <w:sz w:val="16"/>
              </w:rPr>
              <w:t>C4-220295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8D34A" w14:textId="77777777" w:rsidR="008A467E" w:rsidRPr="00190ACA" w:rsidRDefault="008A467E" w:rsidP="00190ACA">
            <w:pPr>
              <w:pStyle w:val="TAL"/>
              <w:rPr>
                <w:sz w:val="16"/>
              </w:rPr>
            </w:pPr>
            <w:r w:rsidRPr="00190ACA">
              <w:rPr>
                <w:sz w:val="16"/>
              </w:rPr>
              <w:t>Added reference to UAV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9805"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E55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DE9B0"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AFB1A" w14:textId="77777777" w:rsidR="008A467E" w:rsidRPr="00190ACA" w:rsidRDefault="008A467E" w:rsidP="00190ACA">
            <w:pPr>
              <w:pStyle w:val="TAL"/>
              <w:rPr>
                <w:sz w:val="16"/>
              </w:rPr>
            </w:pPr>
          </w:p>
        </w:tc>
      </w:tr>
      <w:tr w:rsidR="00190ACA" w:rsidRPr="00190ACA" w14:paraId="71D7EA3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A9CA9" w14:textId="77777777" w:rsidR="008A467E" w:rsidRPr="00190ACA" w:rsidRDefault="008A467E" w:rsidP="00190ACA">
            <w:pPr>
              <w:pStyle w:val="TAL"/>
              <w:rPr>
                <w:sz w:val="16"/>
              </w:rPr>
            </w:pPr>
            <w:r w:rsidRPr="00190ACA">
              <w:rPr>
                <w:sz w:val="16"/>
              </w:rPr>
              <w:t>C4-220296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E406" w14:textId="77777777" w:rsidR="008A467E" w:rsidRPr="00190ACA" w:rsidRDefault="008A467E" w:rsidP="00190ACA">
            <w:pPr>
              <w:pStyle w:val="TAL"/>
              <w:rPr>
                <w:sz w:val="16"/>
              </w:rPr>
            </w:pPr>
            <w:r w:rsidRPr="00190ACA">
              <w:rPr>
                <w:sz w:val="16"/>
              </w:rPr>
              <w:t>ID_UAS CT4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A8DA"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7188"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7367"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2024" w14:textId="77777777" w:rsidR="008A467E" w:rsidRPr="00190ACA" w:rsidRDefault="008A467E" w:rsidP="00190ACA">
            <w:pPr>
              <w:pStyle w:val="TAL"/>
              <w:rPr>
                <w:sz w:val="16"/>
              </w:rPr>
            </w:pPr>
          </w:p>
        </w:tc>
      </w:tr>
      <w:tr w:rsidR="00190ACA" w:rsidRPr="00190ACA" w14:paraId="70557A7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1BB85" w14:textId="77777777" w:rsidR="008A467E" w:rsidRPr="00190ACA" w:rsidRDefault="008A467E" w:rsidP="00190ACA">
            <w:pPr>
              <w:pStyle w:val="TAL"/>
              <w:rPr>
                <w:sz w:val="16"/>
              </w:rPr>
            </w:pPr>
            <w:r w:rsidRPr="00190ACA">
              <w:rPr>
                <w:sz w:val="16"/>
              </w:rPr>
              <w:t>C4-220297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87F4" w14:textId="77777777" w:rsidR="008A467E" w:rsidRPr="00190ACA" w:rsidRDefault="008A467E" w:rsidP="00190ACA">
            <w:pPr>
              <w:pStyle w:val="TAL"/>
              <w:rPr>
                <w:sz w:val="16"/>
              </w:rPr>
            </w:pPr>
            <w:r w:rsidRPr="00190ACA">
              <w:rPr>
                <w:sz w:val="16"/>
              </w:rPr>
              <w:t>Correction to SNPN realm part of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5CAE"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6329"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CBE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30723" w14:textId="77777777" w:rsidR="008A467E" w:rsidRPr="00190ACA" w:rsidRDefault="008A467E" w:rsidP="00190ACA">
            <w:pPr>
              <w:pStyle w:val="TAL"/>
              <w:rPr>
                <w:sz w:val="16"/>
              </w:rPr>
            </w:pPr>
          </w:p>
        </w:tc>
      </w:tr>
      <w:tr w:rsidR="00190ACA" w:rsidRPr="00190ACA" w14:paraId="4EC31CE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1722" w14:textId="77777777" w:rsidR="008A467E" w:rsidRPr="00190ACA" w:rsidRDefault="008A467E" w:rsidP="00190ACA">
            <w:pPr>
              <w:pStyle w:val="TAL"/>
              <w:rPr>
                <w:sz w:val="16"/>
              </w:rPr>
            </w:pPr>
            <w:r w:rsidRPr="00190ACA">
              <w:rPr>
                <w:sz w:val="16"/>
              </w:rPr>
              <w:t>C4-220298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2170" w14:textId="77777777" w:rsidR="008A467E" w:rsidRPr="00190ACA" w:rsidRDefault="008A467E" w:rsidP="00190ACA">
            <w:pPr>
              <w:pStyle w:val="TAL"/>
              <w:rPr>
                <w:sz w:val="16"/>
              </w:rPr>
            </w:pPr>
            <w:r w:rsidRPr="00190ACA">
              <w:rPr>
                <w:sz w:val="16"/>
              </w:rPr>
              <w:t>Resource-based authorization on the Nudm_UEAU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6DF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C53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61A9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876C" w14:textId="77777777" w:rsidR="008A467E" w:rsidRPr="00190ACA" w:rsidRDefault="008A467E" w:rsidP="00190ACA">
            <w:pPr>
              <w:pStyle w:val="TAL"/>
              <w:rPr>
                <w:sz w:val="16"/>
              </w:rPr>
            </w:pPr>
          </w:p>
        </w:tc>
      </w:tr>
      <w:tr w:rsidR="00190ACA" w:rsidRPr="00190ACA" w14:paraId="7E56B06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9D76A" w14:textId="77777777" w:rsidR="008A467E" w:rsidRPr="00190ACA" w:rsidRDefault="008A467E" w:rsidP="00190ACA">
            <w:pPr>
              <w:pStyle w:val="TAL"/>
              <w:rPr>
                <w:sz w:val="16"/>
              </w:rPr>
            </w:pPr>
            <w:r w:rsidRPr="00190ACA">
              <w:rPr>
                <w:sz w:val="16"/>
              </w:rPr>
              <w:t>C4-220299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C822" w14:textId="77777777" w:rsidR="008A467E" w:rsidRPr="00190ACA" w:rsidRDefault="008A467E" w:rsidP="00190ACA">
            <w:pPr>
              <w:pStyle w:val="TAL"/>
              <w:rPr>
                <w:sz w:val="16"/>
              </w:rPr>
            </w:pPr>
            <w:r w:rsidRPr="00190ACA">
              <w:rPr>
                <w:sz w:val="16"/>
              </w:rPr>
              <w:t>Combined number of UE and PDU counting for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BD42" w14:textId="77777777" w:rsidR="008A467E" w:rsidRPr="00190ACA" w:rsidRDefault="008A467E" w:rsidP="00190ACA">
            <w:pPr>
              <w:pStyle w:val="TAL"/>
              <w:rPr>
                <w:sz w:val="16"/>
              </w:rPr>
            </w:pPr>
            <w:r w:rsidRPr="00190ACA">
              <w:rPr>
                <w:sz w:val="16"/>
              </w:rPr>
              <w:t>NEC,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C5F05"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63F0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8F7D" w14:textId="77777777" w:rsidR="008A467E" w:rsidRPr="00190ACA" w:rsidRDefault="008A467E" w:rsidP="00190ACA">
            <w:pPr>
              <w:pStyle w:val="TAL"/>
              <w:rPr>
                <w:sz w:val="16"/>
              </w:rPr>
            </w:pPr>
          </w:p>
        </w:tc>
      </w:tr>
      <w:tr w:rsidR="00190ACA" w:rsidRPr="00190ACA" w14:paraId="37622C8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8BAD" w14:textId="77777777" w:rsidR="008A467E" w:rsidRPr="00190ACA" w:rsidRDefault="008A467E" w:rsidP="00190ACA">
            <w:pPr>
              <w:pStyle w:val="TAL"/>
              <w:rPr>
                <w:sz w:val="16"/>
              </w:rPr>
            </w:pPr>
            <w:r w:rsidRPr="00190ACA">
              <w:rPr>
                <w:sz w:val="16"/>
              </w:rPr>
              <w:t>C4-220300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5C77" w14:textId="77777777" w:rsidR="008A467E" w:rsidRPr="00190ACA" w:rsidRDefault="008A467E" w:rsidP="00190ACA">
            <w:pPr>
              <w:pStyle w:val="TAL"/>
              <w:rPr>
                <w:sz w:val="16"/>
              </w:rPr>
            </w:pPr>
            <w:r w:rsidRPr="00190ACA">
              <w:rPr>
                <w:sz w:val="16"/>
              </w:rPr>
              <w:t>Miscellaneous corrections to the 5GC SBI TS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1B4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0F2D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055A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C390" w14:textId="77777777" w:rsidR="008A467E" w:rsidRPr="00190ACA" w:rsidRDefault="008A467E" w:rsidP="00190ACA">
            <w:pPr>
              <w:pStyle w:val="TAL"/>
              <w:rPr>
                <w:sz w:val="16"/>
              </w:rPr>
            </w:pPr>
            <w:r w:rsidRPr="00190ACA">
              <w:rPr>
                <w:sz w:val="16"/>
              </w:rPr>
              <w:t>C4-220447</w:t>
            </w:r>
          </w:p>
        </w:tc>
      </w:tr>
      <w:tr w:rsidR="00190ACA" w:rsidRPr="00190ACA" w14:paraId="7BC6F02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0563" w14:textId="77777777" w:rsidR="008A467E" w:rsidRPr="00190ACA" w:rsidRDefault="008A467E" w:rsidP="00190ACA">
            <w:pPr>
              <w:pStyle w:val="TAL"/>
              <w:rPr>
                <w:sz w:val="16"/>
              </w:rPr>
            </w:pPr>
            <w:r w:rsidRPr="00190ACA">
              <w:rPr>
                <w:sz w:val="16"/>
              </w:rPr>
              <w:t>C4-220301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8D79" w14:textId="77777777" w:rsidR="008A467E" w:rsidRPr="00190ACA" w:rsidRDefault="008A467E" w:rsidP="00190ACA">
            <w:pPr>
              <w:pStyle w:val="TAL"/>
              <w:rPr>
                <w:sz w:val="16"/>
              </w:rPr>
            </w:pPr>
            <w:r w:rsidRPr="00190ACA">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0FAA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CAC24"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AD5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5273" w14:textId="77777777" w:rsidR="008A467E" w:rsidRPr="00190ACA" w:rsidRDefault="008A467E" w:rsidP="00190ACA">
            <w:pPr>
              <w:pStyle w:val="TAL"/>
              <w:rPr>
                <w:sz w:val="16"/>
              </w:rPr>
            </w:pPr>
            <w:r w:rsidRPr="00190ACA">
              <w:rPr>
                <w:sz w:val="16"/>
              </w:rPr>
              <w:t>C4-220448</w:t>
            </w:r>
          </w:p>
        </w:tc>
      </w:tr>
      <w:tr w:rsidR="00190ACA" w:rsidRPr="00190ACA" w14:paraId="18CF326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C57E" w14:textId="77777777" w:rsidR="008A467E" w:rsidRPr="00190ACA" w:rsidRDefault="008A467E" w:rsidP="00190ACA">
            <w:pPr>
              <w:pStyle w:val="TAL"/>
              <w:rPr>
                <w:sz w:val="16"/>
              </w:rPr>
            </w:pPr>
            <w:r w:rsidRPr="00190ACA">
              <w:rPr>
                <w:sz w:val="16"/>
              </w:rPr>
              <w:t>C4-220302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D2FD6" w14:textId="77777777" w:rsidR="008A467E" w:rsidRPr="00190ACA" w:rsidRDefault="008A467E" w:rsidP="00190ACA">
            <w:pPr>
              <w:pStyle w:val="TAL"/>
              <w:rPr>
                <w:sz w:val="16"/>
              </w:rPr>
            </w:pPr>
            <w:r w:rsidRPr="00190ACA">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1265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9C74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D48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CC1D" w14:textId="77777777" w:rsidR="008A467E" w:rsidRPr="00190ACA" w:rsidRDefault="008A467E" w:rsidP="00190ACA">
            <w:pPr>
              <w:pStyle w:val="TAL"/>
              <w:rPr>
                <w:sz w:val="16"/>
              </w:rPr>
            </w:pPr>
            <w:r w:rsidRPr="00190ACA">
              <w:rPr>
                <w:sz w:val="16"/>
              </w:rPr>
              <w:t>C4-220388</w:t>
            </w:r>
          </w:p>
        </w:tc>
      </w:tr>
      <w:tr w:rsidR="00190ACA" w:rsidRPr="00190ACA" w14:paraId="0E4A46F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E5AC9" w14:textId="77777777" w:rsidR="008A467E" w:rsidRPr="00190ACA" w:rsidRDefault="008A467E" w:rsidP="00190ACA">
            <w:pPr>
              <w:pStyle w:val="TAL"/>
              <w:rPr>
                <w:sz w:val="16"/>
              </w:rPr>
            </w:pPr>
            <w:r w:rsidRPr="00190ACA">
              <w:rPr>
                <w:sz w:val="16"/>
              </w:rPr>
              <w:t>C4-220303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AD09" w14:textId="77777777" w:rsidR="008A467E" w:rsidRPr="00190ACA" w:rsidRDefault="008A467E" w:rsidP="00190ACA">
            <w:pPr>
              <w:pStyle w:val="TAL"/>
              <w:rPr>
                <w:sz w:val="16"/>
              </w:rPr>
            </w:pPr>
            <w:r w:rsidRPr="00190ACA">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3E7D9" w14:textId="77777777" w:rsidR="008A467E" w:rsidRPr="00190ACA" w:rsidRDefault="008A467E" w:rsidP="00190ACA">
            <w:pPr>
              <w:pStyle w:val="TAL"/>
              <w:rPr>
                <w:sz w:val="16"/>
              </w:rPr>
            </w:pPr>
            <w:r w:rsidRPr="00190AC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21E7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687C7" w14:textId="77777777" w:rsidR="008A467E" w:rsidRPr="00190ACA" w:rsidRDefault="008A467E" w:rsidP="00190ACA">
            <w:pPr>
              <w:pStyle w:val="TAL"/>
              <w:rPr>
                <w:sz w:val="16"/>
              </w:rPr>
            </w:pPr>
            <w:r w:rsidRPr="00190ACA">
              <w:rPr>
                <w:sz w:val="16"/>
              </w:rPr>
              <w:t>CP-213210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3B601" w14:textId="77777777" w:rsidR="008A467E" w:rsidRPr="00190ACA" w:rsidRDefault="008A467E" w:rsidP="00190ACA">
            <w:pPr>
              <w:pStyle w:val="TAL"/>
              <w:rPr>
                <w:sz w:val="16"/>
              </w:rPr>
            </w:pPr>
            <w:r w:rsidRPr="00190ACA">
              <w:rPr>
                <w:sz w:val="16"/>
              </w:rPr>
              <w:t>C4-220330</w:t>
            </w:r>
          </w:p>
        </w:tc>
      </w:tr>
      <w:tr w:rsidR="00190ACA" w:rsidRPr="00190ACA" w14:paraId="54ABE99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3C35" w14:textId="77777777" w:rsidR="008A467E" w:rsidRPr="00190ACA" w:rsidRDefault="008A467E" w:rsidP="00190ACA">
            <w:pPr>
              <w:pStyle w:val="TAL"/>
              <w:rPr>
                <w:sz w:val="16"/>
              </w:rPr>
            </w:pPr>
            <w:r w:rsidRPr="00190ACA">
              <w:rPr>
                <w:sz w:val="16"/>
              </w:rPr>
              <w:t>C4-220304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AC39" w14:textId="77777777" w:rsidR="008A467E" w:rsidRPr="00190ACA" w:rsidRDefault="008A467E" w:rsidP="00190ACA">
            <w:pPr>
              <w:pStyle w:val="TAL"/>
              <w:rPr>
                <w:sz w:val="16"/>
              </w:rPr>
            </w:pPr>
            <w:r w:rsidRPr="00190ACA">
              <w:rPr>
                <w:sz w:val="16"/>
              </w:rPr>
              <w:t>Protocol selection for MT SMS with IP-SM-GW SMS Router in TR29.829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EE0EB"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8BE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E4840" w14:textId="77777777" w:rsidR="008A467E" w:rsidRPr="00190ACA" w:rsidRDefault="008A467E" w:rsidP="00190ACA">
            <w:pPr>
              <w:pStyle w:val="TAL"/>
              <w:rPr>
                <w:sz w:val="16"/>
              </w:rPr>
            </w:pPr>
            <w:r w:rsidRPr="00190ACA">
              <w:rPr>
                <w:sz w:val="16"/>
              </w:rPr>
              <w:t>C4-220027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8F7F" w14:textId="77777777" w:rsidR="008A467E" w:rsidRPr="00190ACA" w:rsidRDefault="008A467E" w:rsidP="00190ACA">
            <w:pPr>
              <w:pStyle w:val="TAL"/>
              <w:rPr>
                <w:sz w:val="16"/>
              </w:rPr>
            </w:pPr>
          </w:p>
        </w:tc>
      </w:tr>
      <w:tr w:rsidR="00190ACA" w:rsidRPr="00190ACA" w14:paraId="750E5E5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C913" w14:textId="77777777" w:rsidR="008A467E" w:rsidRPr="00190ACA" w:rsidRDefault="008A467E" w:rsidP="00190ACA">
            <w:pPr>
              <w:pStyle w:val="TAL"/>
              <w:rPr>
                <w:sz w:val="16"/>
              </w:rPr>
            </w:pPr>
            <w:r w:rsidRPr="00190ACA">
              <w:rPr>
                <w:sz w:val="16"/>
              </w:rPr>
              <w:t>C4-220305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AD6D6" w14:textId="77777777" w:rsidR="008A467E" w:rsidRPr="00190ACA" w:rsidRDefault="008A467E" w:rsidP="00190ACA">
            <w:pPr>
              <w:pStyle w:val="TAL"/>
              <w:rPr>
                <w:sz w:val="16"/>
              </w:rPr>
            </w:pPr>
            <w:r w:rsidRPr="00190ACA">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B006" w14:textId="77777777" w:rsidR="008A467E" w:rsidRPr="00190ACA" w:rsidRDefault="008A467E" w:rsidP="00190ACA">
            <w:pPr>
              <w:pStyle w:val="TAL"/>
              <w:rPr>
                <w:sz w:val="16"/>
              </w:rPr>
            </w:pPr>
            <w:r w:rsidRPr="00190ACA">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BFC2"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22654" w14:textId="77777777" w:rsidR="008A467E" w:rsidRPr="00190ACA" w:rsidRDefault="008A467E" w:rsidP="00190ACA">
            <w:pPr>
              <w:pStyle w:val="TAL"/>
              <w:rPr>
                <w:sz w:val="16"/>
              </w:rPr>
            </w:pPr>
            <w:r w:rsidRPr="00190ACA">
              <w:rPr>
                <w:sz w:val="16"/>
              </w:rPr>
              <w:t>C4-220008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4ED7" w14:textId="77777777" w:rsidR="008A467E" w:rsidRPr="00190ACA" w:rsidRDefault="008A467E" w:rsidP="00190ACA">
            <w:pPr>
              <w:pStyle w:val="TAL"/>
              <w:rPr>
                <w:sz w:val="16"/>
              </w:rPr>
            </w:pPr>
          </w:p>
        </w:tc>
      </w:tr>
      <w:tr w:rsidR="00190ACA" w:rsidRPr="00190ACA" w14:paraId="2A2871E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9124" w14:textId="77777777" w:rsidR="008A467E" w:rsidRPr="00190ACA" w:rsidRDefault="008A467E" w:rsidP="00190ACA">
            <w:pPr>
              <w:pStyle w:val="TAL"/>
              <w:rPr>
                <w:sz w:val="16"/>
              </w:rPr>
            </w:pPr>
            <w:r w:rsidRPr="00190ACA">
              <w:rPr>
                <w:sz w:val="16"/>
              </w:rPr>
              <w:t>C4-220306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E208" w14:textId="77777777" w:rsidR="008A467E" w:rsidRPr="00190ACA" w:rsidRDefault="008A467E" w:rsidP="00190ACA">
            <w:pPr>
              <w:pStyle w:val="TAL"/>
              <w:rPr>
                <w:sz w:val="16"/>
              </w:rPr>
            </w:pPr>
            <w:r w:rsidRPr="00190ACA">
              <w:rPr>
                <w:sz w:val="16"/>
              </w:rPr>
              <w:t>Clarification on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DF91D" w14:textId="77777777" w:rsidR="008A467E" w:rsidRPr="00190ACA" w:rsidRDefault="008A467E" w:rsidP="00190ACA">
            <w:pPr>
              <w:pStyle w:val="TAL"/>
              <w:rPr>
                <w:sz w:val="16"/>
              </w:rPr>
            </w:pPr>
            <w:r w:rsidRPr="00190AC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ADD2"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146D"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69D9" w14:textId="77777777" w:rsidR="008A467E" w:rsidRPr="00190ACA" w:rsidRDefault="008A467E" w:rsidP="00190ACA">
            <w:pPr>
              <w:pStyle w:val="TAL"/>
              <w:rPr>
                <w:sz w:val="16"/>
              </w:rPr>
            </w:pPr>
          </w:p>
        </w:tc>
      </w:tr>
      <w:tr w:rsidR="00190ACA" w:rsidRPr="00190ACA" w14:paraId="3461F7B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6EDCE" w14:textId="77777777" w:rsidR="008A467E" w:rsidRPr="00190ACA" w:rsidRDefault="008A467E" w:rsidP="00190ACA">
            <w:pPr>
              <w:pStyle w:val="TAL"/>
              <w:rPr>
                <w:sz w:val="16"/>
              </w:rPr>
            </w:pPr>
            <w:r w:rsidRPr="00190ACA">
              <w:rPr>
                <w:sz w:val="16"/>
              </w:rPr>
              <w:t>C4-220307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E2D5" w14:textId="77777777" w:rsidR="008A467E" w:rsidRPr="00190ACA" w:rsidRDefault="008A467E" w:rsidP="00190ACA">
            <w:pPr>
              <w:pStyle w:val="TAL"/>
              <w:rPr>
                <w:sz w:val="16"/>
              </w:rPr>
            </w:pPr>
            <w:r w:rsidRPr="00190ACA">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3EDE7" w14:textId="77777777" w:rsidR="008A467E" w:rsidRPr="00190ACA" w:rsidRDefault="008A467E" w:rsidP="00190ACA">
            <w:pPr>
              <w:pStyle w:val="TAL"/>
              <w:rPr>
                <w:sz w:val="16"/>
              </w:rPr>
            </w:pPr>
            <w:r w:rsidRPr="00190AC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9FAC"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C3A6A"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BF70" w14:textId="77777777" w:rsidR="008A467E" w:rsidRPr="00190ACA" w:rsidRDefault="008A467E" w:rsidP="00190ACA">
            <w:pPr>
              <w:pStyle w:val="TAL"/>
              <w:rPr>
                <w:sz w:val="16"/>
              </w:rPr>
            </w:pPr>
          </w:p>
        </w:tc>
      </w:tr>
      <w:tr w:rsidR="00190ACA" w:rsidRPr="00190ACA" w14:paraId="43316A8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F583" w14:textId="77777777" w:rsidR="008A467E" w:rsidRPr="00190ACA" w:rsidRDefault="008A467E" w:rsidP="00190ACA">
            <w:pPr>
              <w:pStyle w:val="TAL"/>
              <w:rPr>
                <w:sz w:val="16"/>
              </w:rPr>
            </w:pPr>
            <w:r w:rsidRPr="00190ACA">
              <w:rPr>
                <w:sz w:val="16"/>
              </w:rPr>
              <w:t>C4-220308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C72FD" w14:textId="77777777" w:rsidR="008A467E" w:rsidRPr="00190ACA" w:rsidRDefault="008A467E" w:rsidP="00190ACA">
            <w:pPr>
              <w:pStyle w:val="TAL"/>
              <w:rPr>
                <w:sz w:val="16"/>
              </w:rPr>
            </w:pPr>
            <w:r w:rsidRPr="00190ACA">
              <w:rPr>
                <w:sz w:val="16"/>
              </w:rPr>
              <w:t>MBS session restoration for NG-RAN failure with or without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29ED" w14:textId="77777777" w:rsidR="008A467E" w:rsidRPr="00190ACA" w:rsidRDefault="008A467E" w:rsidP="00190ACA">
            <w:pPr>
              <w:pStyle w:val="TAL"/>
              <w:rPr>
                <w:sz w:val="16"/>
              </w:rPr>
            </w:pPr>
            <w:r w:rsidRPr="00190AC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5705"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C204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05E1" w14:textId="77777777" w:rsidR="008A467E" w:rsidRPr="00190ACA" w:rsidRDefault="008A467E" w:rsidP="00190ACA">
            <w:pPr>
              <w:pStyle w:val="TAL"/>
              <w:rPr>
                <w:sz w:val="16"/>
              </w:rPr>
            </w:pPr>
          </w:p>
        </w:tc>
      </w:tr>
      <w:tr w:rsidR="00190ACA" w:rsidRPr="00190ACA" w14:paraId="2CE6896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4BBA" w14:textId="77777777" w:rsidR="008A467E" w:rsidRPr="00190ACA" w:rsidRDefault="008A467E" w:rsidP="00190ACA">
            <w:pPr>
              <w:pStyle w:val="TAL"/>
              <w:rPr>
                <w:sz w:val="16"/>
              </w:rPr>
            </w:pPr>
            <w:r w:rsidRPr="00190ACA">
              <w:rPr>
                <w:sz w:val="16"/>
              </w:rPr>
              <w:t>C4-220309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0F7D" w14:textId="77777777" w:rsidR="008A467E" w:rsidRPr="00190ACA" w:rsidRDefault="008A467E" w:rsidP="00190ACA">
            <w:pPr>
              <w:pStyle w:val="TAL"/>
              <w:rPr>
                <w:sz w:val="16"/>
              </w:rPr>
            </w:pPr>
            <w:r w:rsidRPr="00190ACA">
              <w:rPr>
                <w:sz w:val="16"/>
              </w:rPr>
              <w:t>SNPN impacts - NID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CFDF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82A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89C1A" w14:textId="77777777" w:rsidR="008A467E" w:rsidRPr="00190ACA" w:rsidRDefault="008A467E" w:rsidP="00190ACA">
            <w:pPr>
              <w:pStyle w:val="TAL"/>
              <w:rPr>
                <w:sz w:val="16"/>
              </w:rPr>
            </w:pPr>
            <w:r w:rsidRPr="00190ACA">
              <w:rPr>
                <w:sz w:val="16"/>
              </w:rPr>
              <w:t>C4-220014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97911" w14:textId="77777777" w:rsidR="008A467E" w:rsidRPr="00190ACA" w:rsidRDefault="008A467E" w:rsidP="00190ACA">
            <w:pPr>
              <w:pStyle w:val="TAL"/>
              <w:rPr>
                <w:sz w:val="16"/>
              </w:rPr>
            </w:pPr>
          </w:p>
        </w:tc>
      </w:tr>
      <w:tr w:rsidR="00190ACA" w:rsidRPr="00190ACA" w14:paraId="39FC807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CA39" w14:textId="77777777" w:rsidR="008A467E" w:rsidRPr="00190ACA" w:rsidRDefault="008A467E" w:rsidP="00190ACA">
            <w:pPr>
              <w:pStyle w:val="TAL"/>
              <w:rPr>
                <w:sz w:val="16"/>
              </w:rPr>
            </w:pPr>
            <w:r w:rsidRPr="00190ACA">
              <w:rPr>
                <w:sz w:val="16"/>
              </w:rPr>
              <w:t>C4-220310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C113" w14:textId="77777777" w:rsidR="008A467E" w:rsidRPr="00190ACA" w:rsidRDefault="008A467E" w:rsidP="00190ACA">
            <w:pPr>
              <w:pStyle w:val="TAL"/>
              <w:rPr>
                <w:sz w:val="16"/>
              </w:rPr>
            </w:pPr>
            <w:r w:rsidRPr="00190ACA">
              <w:rPr>
                <w:sz w:val="16"/>
              </w:rPr>
              <w:t>Moving Annex D into new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E3F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9AC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9D89" w14:textId="77777777" w:rsidR="008A467E" w:rsidRPr="00190ACA" w:rsidRDefault="008A467E" w:rsidP="00190ACA">
            <w:pPr>
              <w:pStyle w:val="TAL"/>
              <w:rPr>
                <w:sz w:val="16"/>
              </w:rPr>
            </w:pPr>
            <w:r w:rsidRPr="00190ACA">
              <w:rPr>
                <w:sz w:val="16"/>
              </w:rPr>
              <w:t>C4-220040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510E" w14:textId="77777777" w:rsidR="008A467E" w:rsidRPr="00190ACA" w:rsidRDefault="008A467E" w:rsidP="00190ACA">
            <w:pPr>
              <w:pStyle w:val="TAL"/>
              <w:rPr>
                <w:sz w:val="16"/>
              </w:rPr>
            </w:pPr>
          </w:p>
        </w:tc>
      </w:tr>
      <w:tr w:rsidR="00190ACA" w:rsidRPr="00190ACA" w14:paraId="2951578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60A5" w14:textId="77777777" w:rsidR="008A467E" w:rsidRPr="00190ACA" w:rsidRDefault="008A467E" w:rsidP="00190ACA">
            <w:pPr>
              <w:pStyle w:val="TAL"/>
              <w:rPr>
                <w:sz w:val="16"/>
              </w:rPr>
            </w:pPr>
            <w:r w:rsidRPr="00190ACA">
              <w:rPr>
                <w:sz w:val="16"/>
              </w:rPr>
              <w:t>C4-220311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05B81" w14:textId="77777777" w:rsidR="008A467E" w:rsidRPr="00190ACA" w:rsidRDefault="008A467E" w:rsidP="00190ACA">
            <w:pPr>
              <w:pStyle w:val="TAL"/>
              <w:rPr>
                <w:sz w:val="16"/>
              </w:rPr>
            </w:pPr>
            <w:r w:rsidRPr="00190AC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3B3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4185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63CCE" w14:textId="77777777" w:rsidR="008A467E" w:rsidRPr="00190ACA" w:rsidRDefault="008A467E" w:rsidP="00190ACA">
            <w:pPr>
              <w:pStyle w:val="TAL"/>
              <w:rPr>
                <w:sz w:val="16"/>
              </w:rPr>
            </w:pPr>
            <w:r w:rsidRPr="00190ACA">
              <w:rPr>
                <w:sz w:val="16"/>
              </w:rPr>
              <w:t>C4-220222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B96D" w14:textId="77777777" w:rsidR="008A467E" w:rsidRPr="00190ACA" w:rsidRDefault="008A467E" w:rsidP="00190ACA">
            <w:pPr>
              <w:pStyle w:val="TAL"/>
              <w:rPr>
                <w:sz w:val="16"/>
              </w:rPr>
            </w:pPr>
          </w:p>
        </w:tc>
      </w:tr>
      <w:tr w:rsidR="00190ACA" w:rsidRPr="00190ACA" w14:paraId="15198BA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849B" w14:textId="77777777" w:rsidR="008A467E" w:rsidRPr="00190ACA" w:rsidRDefault="008A467E" w:rsidP="00190ACA">
            <w:pPr>
              <w:pStyle w:val="TAL"/>
              <w:rPr>
                <w:sz w:val="16"/>
              </w:rPr>
            </w:pPr>
            <w:r w:rsidRPr="00190ACA">
              <w:rPr>
                <w:sz w:val="16"/>
              </w:rPr>
              <w:t>C4-220312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F39E" w14:textId="77777777" w:rsidR="008A467E" w:rsidRPr="00190ACA" w:rsidRDefault="008A467E" w:rsidP="00190ACA">
            <w:pPr>
              <w:pStyle w:val="TAL"/>
              <w:rPr>
                <w:sz w:val="16"/>
              </w:rPr>
            </w:pPr>
            <w:r w:rsidRPr="00190ACA">
              <w:rPr>
                <w:sz w:val="16"/>
              </w:rPr>
              <w:t>Repository for the 3GPP Allocated Port Numbers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5CEE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AAA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3CC8" w14:textId="77777777" w:rsidR="008A467E" w:rsidRPr="00190ACA" w:rsidRDefault="008A467E" w:rsidP="00190ACA">
            <w:pPr>
              <w:pStyle w:val="TAL"/>
              <w:rPr>
                <w:sz w:val="16"/>
              </w:rPr>
            </w:pPr>
            <w:r w:rsidRPr="00190ACA">
              <w:rPr>
                <w:sz w:val="16"/>
              </w:rPr>
              <w:t>C4-220266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FBCC5" w14:textId="77777777" w:rsidR="008A467E" w:rsidRPr="00190ACA" w:rsidRDefault="008A467E" w:rsidP="00190ACA">
            <w:pPr>
              <w:pStyle w:val="TAL"/>
              <w:rPr>
                <w:sz w:val="16"/>
              </w:rPr>
            </w:pPr>
          </w:p>
        </w:tc>
      </w:tr>
      <w:tr w:rsidR="00190ACA" w:rsidRPr="00190ACA" w14:paraId="7940576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BD4A" w14:textId="77777777" w:rsidR="008A467E" w:rsidRPr="00190ACA" w:rsidRDefault="008A467E" w:rsidP="00190ACA">
            <w:pPr>
              <w:pStyle w:val="TAL"/>
              <w:rPr>
                <w:sz w:val="16"/>
              </w:rPr>
            </w:pPr>
            <w:r w:rsidRPr="00190ACA">
              <w:rPr>
                <w:sz w:val="16"/>
              </w:rPr>
              <w:t>C4-220313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087E4" w14:textId="77777777" w:rsidR="008A467E" w:rsidRPr="00190ACA" w:rsidRDefault="008A467E" w:rsidP="00190ACA">
            <w:pPr>
              <w:pStyle w:val="TAL"/>
              <w:rPr>
                <w:sz w:val="16"/>
              </w:rPr>
            </w:pPr>
            <w:r w:rsidRPr="00190ACA">
              <w:rPr>
                <w:sz w:val="16"/>
              </w:rPr>
              <w:t>LS on Clarification on UE Onboarding aspects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FEA8" w14:textId="77777777" w:rsidR="008A467E" w:rsidRPr="00190ACA" w:rsidRDefault="008A467E" w:rsidP="00190ACA">
            <w:pPr>
              <w:pStyle w:val="TAL"/>
              <w:rPr>
                <w:sz w:val="16"/>
              </w:rPr>
            </w:pPr>
            <w:r w:rsidRPr="00190AC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B6227"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3408"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5E3C9" w14:textId="77777777" w:rsidR="008A467E" w:rsidRPr="00190ACA" w:rsidRDefault="008A467E" w:rsidP="00190ACA">
            <w:pPr>
              <w:pStyle w:val="TAL"/>
              <w:rPr>
                <w:sz w:val="16"/>
              </w:rPr>
            </w:pPr>
          </w:p>
        </w:tc>
      </w:tr>
      <w:tr w:rsidR="00190ACA" w:rsidRPr="00190ACA" w14:paraId="4960A9E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06C1" w14:textId="77777777" w:rsidR="008A467E" w:rsidRPr="00190ACA" w:rsidRDefault="008A467E" w:rsidP="00190ACA">
            <w:pPr>
              <w:pStyle w:val="TAL"/>
              <w:rPr>
                <w:sz w:val="16"/>
              </w:rPr>
            </w:pPr>
            <w:r w:rsidRPr="00190ACA">
              <w:rPr>
                <w:sz w:val="16"/>
              </w:rPr>
              <w:t>C4-220314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F440" w14:textId="77777777" w:rsidR="008A467E" w:rsidRPr="00190ACA" w:rsidRDefault="008A467E" w:rsidP="00190ACA">
            <w:pPr>
              <w:pStyle w:val="TAL"/>
              <w:rPr>
                <w:sz w:val="16"/>
              </w:rPr>
            </w:pPr>
            <w:r w:rsidRPr="00190ACA">
              <w:rPr>
                <w:sz w:val="16"/>
              </w:rPr>
              <w:t>Changing the title of the TS 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28C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E32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D9FEC" w14:textId="77777777" w:rsidR="008A467E" w:rsidRPr="00190ACA" w:rsidRDefault="008A467E" w:rsidP="00190ACA">
            <w:pPr>
              <w:pStyle w:val="TAL"/>
              <w:rPr>
                <w:sz w:val="16"/>
              </w:rPr>
            </w:pPr>
            <w:r w:rsidRPr="00190ACA">
              <w:rPr>
                <w:sz w:val="16"/>
              </w:rPr>
              <w:t>C4-220025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D628" w14:textId="77777777" w:rsidR="008A467E" w:rsidRPr="00190ACA" w:rsidRDefault="008A467E" w:rsidP="00190ACA">
            <w:pPr>
              <w:pStyle w:val="TAL"/>
              <w:rPr>
                <w:sz w:val="16"/>
              </w:rPr>
            </w:pPr>
          </w:p>
        </w:tc>
      </w:tr>
      <w:tr w:rsidR="00190ACA" w:rsidRPr="00190ACA" w14:paraId="1ABF212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A6F" w14:textId="77777777" w:rsidR="008A467E" w:rsidRPr="00190ACA" w:rsidRDefault="008A467E" w:rsidP="00190ACA">
            <w:pPr>
              <w:pStyle w:val="TAL"/>
              <w:rPr>
                <w:sz w:val="16"/>
              </w:rPr>
            </w:pPr>
            <w:r w:rsidRPr="00190ACA">
              <w:rPr>
                <w:sz w:val="16"/>
              </w:rPr>
              <w:t>C4-220315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B5ED" w14:textId="77777777" w:rsidR="008A467E" w:rsidRPr="00190ACA" w:rsidRDefault="008A467E" w:rsidP="00190ACA">
            <w:pPr>
              <w:pStyle w:val="TAL"/>
              <w:rPr>
                <w:sz w:val="16"/>
              </w:rPr>
            </w:pPr>
            <w:r w:rsidRPr="00190ACA">
              <w:rPr>
                <w:sz w:val="16"/>
              </w:rPr>
              <w:t>SNPN onboarding impacts on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286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DE9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2589" w14:textId="77777777" w:rsidR="008A467E" w:rsidRPr="00190ACA" w:rsidRDefault="008A467E" w:rsidP="00190ACA">
            <w:pPr>
              <w:pStyle w:val="TAL"/>
              <w:rPr>
                <w:sz w:val="16"/>
              </w:rPr>
            </w:pPr>
            <w:r w:rsidRPr="00190ACA">
              <w:rPr>
                <w:sz w:val="16"/>
              </w:rPr>
              <w:t>C4-220015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1CFD7" w14:textId="77777777" w:rsidR="008A467E" w:rsidRPr="00190ACA" w:rsidRDefault="008A467E" w:rsidP="00190ACA">
            <w:pPr>
              <w:pStyle w:val="TAL"/>
              <w:rPr>
                <w:sz w:val="16"/>
              </w:rPr>
            </w:pPr>
            <w:r w:rsidRPr="00190ACA">
              <w:rPr>
                <w:sz w:val="16"/>
              </w:rPr>
              <w:t>C4-220424</w:t>
            </w:r>
          </w:p>
        </w:tc>
      </w:tr>
      <w:tr w:rsidR="00190ACA" w:rsidRPr="00190ACA" w14:paraId="25A2A20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C768" w14:textId="77777777" w:rsidR="008A467E" w:rsidRPr="00190ACA" w:rsidRDefault="008A467E" w:rsidP="00190ACA">
            <w:pPr>
              <w:pStyle w:val="TAL"/>
              <w:rPr>
                <w:sz w:val="16"/>
              </w:rPr>
            </w:pPr>
            <w:r w:rsidRPr="00190ACA">
              <w:rPr>
                <w:sz w:val="16"/>
              </w:rPr>
              <w:t>C4-220316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A125" w14:textId="77777777" w:rsidR="008A467E" w:rsidRPr="00190ACA" w:rsidRDefault="008A467E" w:rsidP="00190ACA">
            <w:pPr>
              <w:pStyle w:val="TAL"/>
              <w:rPr>
                <w:sz w:val="16"/>
              </w:rPr>
            </w:pPr>
            <w:r w:rsidRPr="00190ACA">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EE36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6D3E3"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B93C4" w14:textId="77777777" w:rsidR="008A467E" w:rsidRPr="00190ACA" w:rsidRDefault="008A467E" w:rsidP="00190ACA">
            <w:pPr>
              <w:pStyle w:val="TAL"/>
              <w:rPr>
                <w:sz w:val="16"/>
              </w:rPr>
            </w:pPr>
            <w:r w:rsidRPr="00190ACA">
              <w:rPr>
                <w:sz w:val="16"/>
              </w:rPr>
              <w:t>C4-220016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9A0D" w14:textId="77777777" w:rsidR="008A467E" w:rsidRPr="00190ACA" w:rsidRDefault="008A467E" w:rsidP="00190ACA">
            <w:pPr>
              <w:pStyle w:val="TAL"/>
              <w:rPr>
                <w:sz w:val="16"/>
              </w:rPr>
            </w:pPr>
          </w:p>
        </w:tc>
      </w:tr>
      <w:tr w:rsidR="00190ACA" w:rsidRPr="00190ACA" w14:paraId="4AC3E38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E3D41" w14:textId="77777777" w:rsidR="008A467E" w:rsidRPr="00190ACA" w:rsidRDefault="008A467E" w:rsidP="00190ACA">
            <w:pPr>
              <w:pStyle w:val="TAL"/>
              <w:rPr>
                <w:sz w:val="16"/>
              </w:rPr>
            </w:pPr>
            <w:r w:rsidRPr="00190ACA">
              <w:rPr>
                <w:sz w:val="16"/>
              </w:rPr>
              <w:t>C4-220317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0E397" w14:textId="77777777" w:rsidR="008A467E" w:rsidRPr="00190ACA" w:rsidRDefault="008A467E" w:rsidP="00190ACA">
            <w:pPr>
              <w:pStyle w:val="TAL"/>
              <w:rPr>
                <w:sz w:val="16"/>
              </w:rPr>
            </w:pPr>
            <w:r w:rsidRPr="00190ACA">
              <w:rPr>
                <w:sz w:val="16"/>
              </w:rPr>
              <w:t>SNPN impacts on NRF – OnboardingCapability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172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4AA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8CF7" w14:textId="77777777" w:rsidR="008A467E" w:rsidRPr="00190ACA" w:rsidRDefault="008A467E" w:rsidP="00190ACA">
            <w:pPr>
              <w:pStyle w:val="TAL"/>
              <w:rPr>
                <w:sz w:val="16"/>
              </w:rPr>
            </w:pPr>
            <w:r w:rsidRPr="00190ACA">
              <w:rPr>
                <w:sz w:val="16"/>
              </w:rPr>
              <w:t>C4-220019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A976" w14:textId="77777777" w:rsidR="008A467E" w:rsidRPr="00190ACA" w:rsidRDefault="008A467E" w:rsidP="00190ACA">
            <w:pPr>
              <w:pStyle w:val="TAL"/>
              <w:rPr>
                <w:sz w:val="16"/>
              </w:rPr>
            </w:pPr>
          </w:p>
        </w:tc>
      </w:tr>
      <w:tr w:rsidR="00190ACA" w:rsidRPr="00190ACA" w14:paraId="6989C1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C1C03" w14:textId="77777777" w:rsidR="008A467E" w:rsidRPr="00190ACA" w:rsidRDefault="008A467E" w:rsidP="00190ACA">
            <w:pPr>
              <w:pStyle w:val="TAL"/>
              <w:rPr>
                <w:sz w:val="16"/>
              </w:rPr>
            </w:pPr>
            <w:r w:rsidRPr="00190ACA">
              <w:rPr>
                <w:sz w:val="16"/>
              </w:rPr>
              <w:t>C4-220318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8FDA" w14:textId="77777777" w:rsidR="008A467E" w:rsidRPr="00190ACA" w:rsidRDefault="008A467E" w:rsidP="00190ACA">
            <w:pPr>
              <w:pStyle w:val="TAL"/>
              <w:rPr>
                <w:sz w:val="16"/>
              </w:rPr>
            </w:pPr>
            <w:r w:rsidRPr="00190ACA">
              <w:rPr>
                <w:sz w:val="16"/>
              </w:rPr>
              <w:t>SNPN impacts on UDM -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AC9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AC84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2664D" w14:textId="77777777" w:rsidR="008A467E" w:rsidRPr="00190ACA" w:rsidRDefault="008A467E" w:rsidP="00190ACA">
            <w:pPr>
              <w:pStyle w:val="TAL"/>
              <w:rPr>
                <w:sz w:val="16"/>
              </w:rPr>
            </w:pPr>
            <w:r w:rsidRPr="00190ACA">
              <w:rPr>
                <w:sz w:val="16"/>
              </w:rPr>
              <w:t>C4-220020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B39EC" w14:textId="77777777" w:rsidR="008A467E" w:rsidRPr="00190ACA" w:rsidRDefault="008A467E" w:rsidP="00190ACA">
            <w:pPr>
              <w:pStyle w:val="TAL"/>
              <w:rPr>
                <w:sz w:val="16"/>
              </w:rPr>
            </w:pPr>
          </w:p>
        </w:tc>
      </w:tr>
      <w:tr w:rsidR="00190ACA" w:rsidRPr="00190ACA" w14:paraId="38A141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0311" w14:textId="77777777" w:rsidR="008A467E" w:rsidRPr="00190ACA" w:rsidRDefault="008A467E" w:rsidP="00190ACA">
            <w:pPr>
              <w:pStyle w:val="TAL"/>
              <w:rPr>
                <w:sz w:val="16"/>
              </w:rPr>
            </w:pPr>
            <w:r w:rsidRPr="00190ACA">
              <w:rPr>
                <w:sz w:val="16"/>
              </w:rPr>
              <w:t>C4-220319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839B" w14:textId="77777777" w:rsidR="008A467E" w:rsidRPr="00190ACA" w:rsidRDefault="008A467E" w:rsidP="00190ACA">
            <w:pPr>
              <w:pStyle w:val="TAL"/>
              <w:rPr>
                <w:sz w:val="16"/>
              </w:rPr>
            </w:pPr>
            <w:r w:rsidRPr="00190ACA">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C8B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0F8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1E43" w14:textId="77777777" w:rsidR="008A467E" w:rsidRPr="00190ACA" w:rsidRDefault="008A467E" w:rsidP="00190ACA">
            <w:pPr>
              <w:pStyle w:val="TAL"/>
              <w:rPr>
                <w:sz w:val="16"/>
              </w:rPr>
            </w:pPr>
            <w:r w:rsidRPr="00190ACA">
              <w:rPr>
                <w:sz w:val="16"/>
              </w:rPr>
              <w:t>C4-220021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4D737" w14:textId="77777777" w:rsidR="008A467E" w:rsidRPr="00190ACA" w:rsidRDefault="008A467E" w:rsidP="00190ACA">
            <w:pPr>
              <w:pStyle w:val="TAL"/>
              <w:rPr>
                <w:sz w:val="16"/>
              </w:rPr>
            </w:pPr>
          </w:p>
        </w:tc>
      </w:tr>
      <w:tr w:rsidR="00190ACA" w:rsidRPr="00190ACA" w14:paraId="3826EC2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39F8" w14:textId="77777777" w:rsidR="008A467E" w:rsidRPr="00190ACA" w:rsidRDefault="008A467E" w:rsidP="00190ACA">
            <w:pPr>
              <w:pStyle w:val="TAL"/>
              <w:rPr>
                <w:sz w:val="16"/>
              </w:rPr>
            </w:pPr>
            <w:r w:rsidRPr="00190ACA">
              <w:rPr>
                <w:sz w:val="16"/>
              </w:rPr>
              <w:t>C4-220320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1A1C7" w14:textId="77777777" w:rsidR="008A467E" w:rsidRPr="00190ACA" w:rsidRDefault="008A467E" w:rsidP="00190ACA">
            <w:pPr>
              <w:pStyle w:val="TAL"/>
              <w:rPr>
                <w:sz w:val="16"/>
              </w:rPr>
            </w:pPr>
            <w:r w:rsidRPr="00190ACA">
              <w:rPr>
                <w:sz w:val="16"/>
              </w:rPr>
              <w:t>SNPN impacts on AUSF - PVS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427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634F"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C19D" w14:textId="77777777" w:rsidR="008A467E" w:rsidRPr="00190ACA" w:rsidRDefault="008A467E" w:rsidP="00190ACA">
            <w:pPr>
              <w:pStyle w:val="TAL"/>
              <w:rPr>
                <w:sz w:val="16"/>
              </w:rPr>
            </w:pPr>
            <w:r w:rsidRPr="00190ACA">
              <w:rPr>
                <w:sz w:val="16"/>
              </w:rPr>
              <w:t>C4-220024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07DCD" w14:textId="77777777" w:rsidR="008A467E" w:rsidRPr="00190ACA" w:rsidRDefault="008A467E" w:rsidP="00190ACA">
            <w:pPr>
              <w:pStyle w:val="TAL"/>
              <w:rPr>
                <w:sz w:val="16"/>
              </w:rPr>
            </w:pPr>
          </w:p>
        </w:tc>
      </w:tr>
      <w:tr w:rsidR="00190ACA" w:rsidRPr="00190ACA" w14:paraId="3A52089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57DC" w14:textId="77777777" w:rsidR="008A467E" w:rsidRPr="00190ACA" w:rsidRDefault="008A467E" w:rsidP="00190ACA">
            <w:pPr>
              <w:pStyle w:val="TAL"/>
              <w:rPr>
                <w:sz w:val="16"/>
              </w:rPr>
            </w:pPr>
            <w:r w:rsidRPr="00190ACA">
              <w:rPr>
                <w:sz w:val="16"/>
              </w:rPr>
              <w:t>C4-220321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A60C6" w14:textId="77777777" w:rsidR="008A467E" w:rsidRPr="00190ACA" w:rsidRDefault="008A467E" w:rsidP="00190ACA">
            <w:pPr>
              <w:pStyle w:val="TAL"/>
              <w:rPr>
                <w:sz w:val="16"/>
              </w:rPr>
            </w:pPr>
            <w:r w:rsidRPr="00190ACA">
              <w:rPr>
                <w:sz w:val="16"/>
              </w:rPr>
              <w:t>Static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5B3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BA7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92F7" w14:textId="77777777" w:rsidR="008A467E" w:rsidRPr="00190ACA" w:rsidRDefault="008A467E" w:rsidP="00190ACA">
            <w:pPr>
              <w:pStyle w:val="TAL"/>
              <w:rPr>
                <w:sz w:val="16"/>
              </w:rPr>
            </w:pPr>
            <w:r w:rsidRPr="00190ACA">
              <w:rPr>
                <w:sz w:val="16"/>
              </w:rPr>
              <w:t>C4-220032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F3DD" w14:textId="77777777" w:rsidR="008A467E" w:rsidRPr="00190ACA" w:rsidRDefault="008A467E" w:rsidP="00190ACA">
            <w:pPr>
              <w:pStyle w:val="TAL"/>
              <w:rPr>
                <w:sz w:val="16"/>
              </w:rPr>
            </w:pPr>
          </w:p>
        </w:tc>
      </w:tr>
      <w:tr w:rsidR="00190ACA" w:rsidRPr="00190ACA" w14:paraId="4983A29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FDE71" w14:textId="77777777" w:rsidR="008A467E" w:rsidRPr="00190ACA" w:rsidRDefault="008A467E" w:rsidP="00190ACA">
            <w:pPr>
              <w:pStyle w:val="TAL"/>
              <w:rPr>
                <w:sz w:val="16"/>
              </w:rPr>
            </w:pPr>
            <w:r w:rsidRPr="00190ACA">
              <w:rPr>
                <w:sz w:val="16"/>
              </w:rPr>
              <w:t>C4-220322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9C98" w14:textId="77777777" w:rsidR="008A467E" w:rsidRPr="00190ACA" w:rsidRDefault="008A467E" w:rsidP="00190ACA">
            <w:pPr>
              <w:pStyle w:val="TAL"/>
              <w:rPr>
                <w:sz w:val="16"/>
              </w:rPr>
            </w:pPr>
            <w:r w:rsidRPr="00190ACA">
              <w:rPr>
                <w:sz w:val="16"/>
              </w:rPr>
              <w:t>Static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563A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E232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EB80" w14:textId="77777777" w:rsidR="008A467E" w:rsidRPr="00190ACA" w:rsidRDefault="008A467E" w:rsidP="00190ACA">
            <w:pPr>
              <w:pStyle w:val="TAL"/>
              <w:rPr>
                <w:sz w:val="16"/>
              </w:rPr>
            </w:pPr>
            <w:r w:rsidRPr="00190ACA">
              <w:rPr>
                <w:sz w:val="16"/>
              </w:rPr>
              <w:t>C4-220033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57C04" w14:textId="77777777" w:rsidR="008A467E" w:rsidRPr="00190ACA" w:rsidRDefault="008A467E" w:rsidP="00190ACA">
            <w:pPr>
              <w:pStyle w:val="TAL"/>
              <w:rPr>
                <w:sz w:val="16"/>
              </w:rPr>
            </w:pPr>
          </w:p>
        </w:tc>
      </w:tr>
      <w:tr w:rsidR="00190ACA" w:rsidRPr="00190ACA" w14:paraId="31CEBAD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1527" w14:textId="77777777" w:rsidR="008A467E" w:rsidRPr="00190ACA" w:rsidRDefault="008A467E" w:rsidP="00190ACA">
            <w:pPr>
              <w:pStyle w:val="TAL"/>
              <w:rPr>
                <w:sz w:val="16"/>
              </w:rPr>
            </w:pPr>
            <w:r w:rsidRPr="00190ACA">
              <w:rPr>
                <w:sz w:val="16"/>
              </w:rPr>
              <w:t>C4-220323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7000" w14:textId="77777777" w:rsidR="008A467E" w:rsidRPr="00190ACA" w:rsidRDefault="008A467E" w:rsidP="00190ACA">
            <w:pPr>
              <w:pStyle w:val="TAL"/>
              <w:rPr>
                <w:sz w:val="16"/>
              </w:rPr>
            </w:pPr>
            <w:r w:rsidRPr="00190ACA">
              <w:rPr>
                <w:sz w:val="16"/>
              </w:rPr>
              <w:t>Adding examples to the Resource URI structure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6B35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473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88FB" w14:textId="77777777" w:rsidR="008A467E" w:rsidRPr="00190ACA" w:rsidRDefault="008A467E" w:rsidP="00190ACA">
            <w:pPr>
              <w:pStyle w:val="TAL"/>
              <w:rPr>
                <w:sz w:val="16"/>
              </w:rPr>
            </w:pPr>
            <w:r w:rsidRPr="00190ACA">
              <w:rPr>
                <w:sz w:val="16"/>
              </w:rPr>
              <w:t>C4-220034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EDF07" w14:textId="77777777" w:rsidR="008A467E" w:rsidRPr="00190ACA" w:rsidRDefault="008A467E" w:rsidP="00190ACA">
            <w:pPr>
              <w:pStyle w:val="TAL"/>
              <w:rPr>
                <w:sz w:val="16"/>
              </w:rPr>
            </w:pPr>
          </w:p>
        </w:tc>
      </w:tr>
      <w:tr w:rsidR="00190ACA" w:rsidRPr="00190ACA" w14:paraId="17E82E3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1695" w14:textId="77777777" w:rsidR="008A467E" w:rsidRPr="00190ACA" w:rsidRDefault="008A467E" w:rsidP="00190ACA">
            <w:pPr>
              <w:pStyle w:val="TAL"/>
              <w:rPr>
                <w:sz w:val="16"/>
              </w:rPr>
            </w:pPr>
            <w:r w:rsidRPr="00190ACA">
              <w:rPr>
                <w:sz w:val="16"/>
              </w:rPr>
              <w:t>C4-220324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646B8" w14:textId="77777777" w:rsidR="008A467E" w:rsidRPr="00190ACA" w:rsidRDefault="008A467E" w:rsidP="00190ACA">
            <w:pPr>
              <w:pStyle w:val="TAL"/>
              <w:rPr>
                <w:sz w:val="16"/>
              </w:rPr>
            </w:pPr>
            <w:r w:rsidRPr="00190ACA">
              <w:rPr>
                <w:sz w:val="16"/>
              </w:rPr>
              <w:t>Handling Description field along with the '$ref'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CC9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D59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AFD5" w14:textId="77777777" w:rsidR="008A467E" w:rsidRPr="00190ACA" w:rsidRDefault="008A467E" w:rsidP="00190ACA">
            <w:pPr>
              <w:pStyle w:val="TAL"/>
              <w:rPr>
                <w:sz w:val="16"/>
              </w:rPr>
            </w:pPr>
            <w:r w:rsidRPr="00190ACA">
              <w:rPr>
                <w:sz w:val="16"/>
              </w:rPr>
              <w:t>C4-220035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B52E6" w14:textId="77777777" w:rsidR="008A467E" w:rsidRPr="00190ACA" w:rsidRDefault="008A467E" w:rsidP="00190ACA">
            <w:pPr>
              <w:pStyle w:val="TAL"/>
              <w:rPr>
                <w:sz w:val="16"/>
              </w:rPr>
            </w:pPr>
          </w:p>
        </w:tc>
      </w:tr>
      <w:tr w:rsidR="00190ACA" w:rsidRPr="00190ACA" w14:paraId="61C2F3E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1430D" w14:textId="77777777" w:rsidR="008A467E" w:rsidRPr="00190ACA" w:rsidRDefault="008A467E" w:rsidP="00190ACA">
            <w:pPr>
              <w:pStyle w:val="TAL"/>
              <w:rPr>
                <w:sz w:val="16"/>
              </w:rPr>
            </w:pPr>
            <w:r w:rsidRPr="00190ACA">
              <w:rPr>
                <w:sz w:val="16"/>
              </w:rPr>
              <w:t>C4-220325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3278" w14:textId="77777777" w:rsidR="008A467E" w:rsidRPr="00190ACA" w:rsidRDefault="008A467E" w:rsidP="00190ACA">
            <w:pPr>
              <w:pStyle w:val="TAL"/>
              <w:rPr>
                <w:sz w:val="16"/>
              </w:rPr>
            </w:pPr>
            <w:r w:rsidRPr="00190ACA">
              <w:rPr>
                <w:sz w:val="16"/>
              </w:rPr>
              <w:t>Aligning SBI-Stage3-Template with TS 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234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4194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A5A2" w14:textId="77777777" w:rsidR="008A467E" w:rsidRPr="00190ACA" w:rsidRDefault="008A467E" w:rsidP="00190ACA">
            <w:pPr>
              <w:pStyle w:val="TAL"/>
              <w:rPr>
                <w:sz w:val="16"/>
              </w:rPr>
            </w:pPr>
            <w:r w:rsidRPr="00190ACA">
              <w:rPr>
                <w:sz w:val="16"/>
              </w:rPr>
              <w:t>C4-220036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41B94" w14:textId="77777777" w:rsidR="008A467E" w:rsidRPr="00190ACA" w:rsidRDefault="008A467E" w:rsidP="00190ACA">
            <w:pPr>
              <w:pStyle w:val="TAL"/>
              <w:rPr>
                <w:sz w:val="16"/>
              </w:rPr>
            </w:pPr>
          </w:p>
        </w:tc>
      </w:tr>
      <w:tr w:rsidR="00190ACA" w:rsidRPr="00190ACA" w14:paraId="724C463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B791" w14:textId="77777777" w:rsidR="008A467E" w:rsidRPr="00190ACA" w:rsidRDefault="008A467E" w:rsidP="00190ACA">
            <w:pPr>
              <w:pStyle w:val="TAL"/>
              <w:rPr>
                <w:sz w:val="16"/>
              </w:rPr>
            </w:pPr>
            <w:r w:rsidRPr="00190ACA">
              <w:rPr>
                <w:sz w:val="16"/>
              </w:rPr>
              <w:t>C4-220326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5F691" w14:textId="77777777" w:rsidR="008A467E" w:rsidRPr="00190ACA" w:rsidRDefault="008A467E" w:rsidP="00190ACA">
            <w:pPr>
              <w:pStyle w:val="TAL"/>
              <w:rPr>
                <w:sz w:val="16"/>
              </w:rPr>
            </w:pPr>
            <w:r w:rsidRPr="00190ACA">
              <w:rPr>
                <w:sz w:val="16"/>
              </w:rPr>
              <w:t>Clarification to the MBS Session N4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D7B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71E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6CA8" w14:textId="77777777" w:rsidR="008A467E" w:rsidRPr="00190ACA" w:rsidRDefault="008A467E" w:rsidP="00190ACA">
            <w:pPr>
              <w:pStyle w:val="TAL"/>
              <w:rPr>
                <w:sz w:val="16"/>
              </w:rPr>
            </w:pPr>
            <w:r w:rsidRPr="00190ACA">
              <w:rPr>
                <w:sz w:val="16"/>
              </w:rPr>
              <w:t>C4-220037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F39E2" w14:textId="77777777" w:rsidR="008A467E" w:rsidRPr="00190ACA" w:rsidRDefault="008A467E" w:rsidP="00190ACA">
            <w:pPr>
              <w:pStyle w:val="TAL"/>
              <w:rPr>
                <w:sz w:val="16"/>
              </w:rPr>
            </w:pPr>
          </w:p>
        </w:tc>
      </w:tr>
      <w:tr w:rsidR="00190ACA" w:rsidRPr="00190ACA" w14:paraId="19B25D3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E0E15" w14:textId="77777777" w:rsidR="008A467E" w:rsidRPr="00190ACA" w:rsidRDefault="008A467E" w:rsidP="00190ACA">
            <w:pPr>
              <w:pStyle w:val="TAL"/>
              <w:rPr>
                <w:sz w:val="16"/>
              </w:rPr>
            </w:pPr>
            <w:r w:rsidRPr="00190ACA">
              <w:rPr>
                <w:sz w:val="16"/>
              </w:rPr>
              <w:t>C4-220327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F29B3" w14:textId="77777777" w:rsidR="008A467E" w:rsidRPr="00190ACA" w:rsidRDefault="008A467E" w:rsidP="00190ACA">
            <w:pPr>
              <w:pStyle w:val="TAL"/>
              <w:rPr>
                <w:sz w:val="16"/>
              </w:rPr>
            </w:pPr>
            <w:r w:rsidRPr="00190ACA">
              <w:rPr>
                <w:sz w:val="16"/>
              </w:rPr>
              <w:t>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F8B6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8E7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96795" w14:textId="77777777" w:rsidR="008A467E" w:rsidRPr="00190ACA" w:rsidRDefault="008A467E" w:rsidP="00190ACA">
            <w:pPr>
              <w:pStyle w:val="TAL"/>
              <w:rPr>
                <w:sz w:val="16"/>
              </w:rPr>
            </w:pPr>
            <w:r w:rsidRPr="00190ACA">
              <w:rPr>
                <w:sz w:val="16"/>
              </w:rPr>
              <w:t>C4-220041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9380" w14:textId="77777777" w:rsidR="008A467E" w:rsidRPr="00190ACA" w:rsidRDefault="008A467E" w:rsidP="00190ACA">
            <w:pPr>
              <w:pStyle w:val="TAL"/>
              <w:rPr>
                <w:sz w:val="16"/>
              </w:rPr>
            </w:pPr>
          </w:p>
        </w:tc>
      </w:tr>
      <w:tr w:rsidR="00190ACA" w:rsidRPr="00190ACA" w14:paraId="19E41B0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E8D92" w14:textId="77777777" w:rsidR="008A467E" w:rsidRPr="00190ACA" w:rsidRDefault="008A467E" w:rsidP="00190ACA">
            <w:pPr>
              <w:pStyle w:val="TAL"/>
              <w:rPr>
                <w:sz w:val="16"/>
              </w:rPr>
            </w:pPr>
            <w:r w:rsidRPr="00190ACA">
              <w:rPr>
                <w:sz w:val="16"/>
              </w:rPr>
              <w:t>C4-220328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19A4" w14:textId="77777777" w:rsidR="008A467E" w:rsidRPr="00190ACA" w:rsidRDefault="008A467E" w:rsidP="00190ACA">
            <w:pPr>
              <w:pStyle w:val="TAL"/>
              <w:rPr>
                <w:sz w:val="16"/>
              </w:rPr>
            </w:pPr>
            <w:r w:rsidRPr="00190ACA">
              <w:rPr>
                <w:sz w:val="16"/>
              </w:rPr>
              <w:t>Associated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8F3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19E6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7AD45" w14:textId="77777777" w:rsidR="008A467E" w:rsidRPr="00190ACA" w:rsidRDefault="008A467E" w:rsidP="00190ACA">
            <w:pPr>
              <w:pStyle w:val="TAL"/>
              <w:rPr>
                <w:sz w:val="16"/>
              </w:rPr>
            </w:pPr>
            <w:r w:rsidRPr="00190ACA">
              <w:rPr>
                <w:sz w:val="16"/>
              </w:rPr>
              <w:t>C4-220084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ED23B" w14:textId="77777777" w:rsidR="008A467E" w:rsidRPr="00190ACA" w:rsidRDefault="008A467E" w:rsidP="00190ACA">
            <w:pPr>
              <w:pStyle w:val="TAL"/>
              <w:rPr>
                <w:sz w:val="16"/>
              </w:rPr>
            </w:pPr>
          </w:p>
        </w:tc>
      </w:tr>
      <w:tr w:rsidR="00190ACA" w:rsidRPr="00190ACA" w14:paraId="7D85DBE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4757" w14:textId="77777777" w:rsidR="008A467E" w:rsidRPr="00190ACA" w:rsidRDefault="008A467E" w:rsidP="00190ACA">
            <w:pPr>
              <w:pStyle w:val="TAL"/>
              <w:rPr>
                <w:sz w:val="16"/>
              </w:rPr>
            </w:pPr>
            <w:r w:rsidRPr="00190ACA">
              <w:rPr>
                <w:sz w:val="16"/>
              </w:rPr>
              <w:t>C4-220329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3C658" w14:textId="77777777" w:rsidR="008A467E" w:rsidRPr="00190ACA" w:rsidRDefault="008A467E" w:rsidP="00190ACA">
            <w:pPr>
              <w:pStyle w:val="TAL"/>
              <w:rPr>
                <w:sz w:val="16"/>
              </w:rPr>
            </w:pPr>
            <w:r w:rsidRPr="00190ACA">
              <w:rPr>
                <w:sz w:val="16"/>
              </w:rPr>
              <w:t>29.273 Addition of MPS statement to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13D5" w14:textId="77777777" w:rsidR="008A467E" w:rsidRPr="00190ACA" w:rsidRDefault="008A467E" w:rsidP="00190ACA">
            <w:pPr>
              <w:pStyle w:val="TAL"/>
              <w:rPr>
                <w:sz w:val="16"/>
              </w:rPr>
            </w:pPr>
            <w:r w:rsidRPr="00190ACA">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A19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8461" w14:textId="77777777" w:rsidR="008A467E" w:rsidRPr="00190ACA" w:rsidRDefault="008A467E" w:rsidP="00190ACA">
            <w:pPr>
              <w:pStyle w:val="TAL"/>
              <w:rPr>
                <w:sz w:val="16"/>
              </w:rPr>
            </w:pPr>
            <w:r w:rsidRPr="00190ACA">
              <w:rPr>
                <w:sz w:val="16"/>
              </w:rPr>
              <w:t>C4-220186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605E" w14:textId="77777777" w:rsidR="008A467E" w:rsidRPr="00190ACA" w:rsidRDefault="008A467E" w:rsidP="00190ACA">
            <w:pPr>
              <w:pStyle w:val="TAL"/>
              <w:rPr>
                <w:sz w:val="16"/>
              </w:rPr>
            </w:pPr>
          </w:p>
        </w:tc>
      </w:tr>
      <w:tr w:rsidR="00190ACA" w:rsidRPr="00190ACA" w14:paraId="5BBBF9E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FA06" w14:textId="77777777" w:rsidR="008A467E" w:rsidRPr="00190ACA" w:rsidRDefault="008A467E" w:rsidP="00190ACA">
            <w:pPr>
              <w:pStyle w:val="TAL"/>
              <w:rPr>
                <w:sz w:val="16"/>
              </w:rPr>
            </w:pPr>
            <w:r w:rsidRPr="00190ACA">
              <w:rPr>
                <w:sz w:val="16"/>
              </w:rPr>
              <w:t>C4-220330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16835" w14:textId="77777777" w:rsidR="008A467E" w:rsidRPr="00190ACA" w:rsidRDefault="008A467E" w:rsidP="00190ACA">
            <w:pPr>
              <w:pStyle w:val="TAL"/>
              <w:rPr>
                <w:sz w:val="16"/>
              </w:rPr>
            </w:pPr>
            <w:r w:rsidRPr="00190ACA">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7A3A7" w14:textId="77777777" w:rsidR="008A467E" w:rsidRPr="00190ACA" w:rsidRDefault="008A467E" w:rsidP="00190ACA">
            <w:pPr>
              <w:pStyle w:val="TAL"/>
              <w:rPr>
                <w:sz w:val="16"/>
              </w:rPr>
            </w:pPr>
            <w:r w:rsidRPr="00190AC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14D0" w14:textId="77777777" w:rsidR="008A467E" w:rsidRPr="00190ACA" w:rsidRDefault="008A467E" w:rsidP="00190ACA">
            <w:pPr>
              <w:pStyle w:val="TAL"/>
              <w:rPr>
                <w:sz w:val="16"/>
              </w:rPr>
            </w:pPr>
            <w:r w:rsidRPr="00190ACA">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2C8D" w14:textId="77777777" w:rsidR="008A467E" w:rsidRPr="00190ACA" w:rsidRDefault="008A467E" w:rsidP="00190ACA">
            <w:pPr>
              <w:pStyle w:val="TAL"/>
              <w:rPr>
                <w:sz w:val="16"/>
              </w:rPr>
            </w:pPr>
            <w:r w:rsidRPr="00190ACA">
              <w:rPr>
                <w:sz w:val="16"/>
              </w:rPr>
              <w:t>C4-220303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717E1" w14:textId="77777777" w:rsidR="008A467E" w:rsidRPr="00190ACA" w:rsidRDefault="008A467E" w:rsidP="00190ACA">
            <w:pPr>
              <w:pStyle w:val="TAL"/>
              <w:rPr>
                <w:sz w:val="16"/>
              </w:rPr>
            </w:pPr>
          </w:p>
        </w:tc>
      </w:tr>
      <w:tr w:rsidR="00190ACA" w:rsidRPr="00190ACA" w14:paraId="0D427DD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646B" w14:textId="77777777" w:rsidR="008A467E" w:rsidRPr="00190ACA" w:rsidRDefault="008A467E" w:rsidP="00190ACA">
            <w:pPr>
              <w:pStyle w:val="TAL"/>
              <w:rPr>
                <w:sz w:val="16"/>
              </w:rPr>
            </w:pPr>
            <w:r w:rsidRPr="00190ACA">
              <w:rPr>
                <w:sz w:val="16"/>
              </w:rPr>
              <w:t>C4-220331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C319E" w14:textId="77777777" w:rsidR="008A467E" w:rsidRPr="00190ACA" w:rsidRDefault="008A467E" w:rsidP="00190ACA">
            <w:pPr>
              <w:pStyle w:val="TAL"/>
              <w:rPr>
                <w:sz w:val="16"/>
              </w:rPr>
            </w:pPr>
            <w:r w:rsidRPr="00190ACA">
              <w:rPr>
                <w:sz w:val="16"/>
              </w:rPr>
              <w:t>A single operation for updating both number of UE and number of PDU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83E96" w14:textId="77777777" w:rsidR="008A467E" w:rsidRPr="00190ACA" w:rsidRDefault="008A467E" w:rsidP="00190ACA">
            <w:pPr>
              <w:pStyle w:val="TAL"/>
              <w:rPr>
                <w:sz w:val="16"/>
              </w:rPr>
            </w:pPr>
            <w:r w:rsidRPr="00190AC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5BF34"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2F5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6FE31" w14:textId="77777777" w:rsidR="008A467E" w:rsidRPr="00190ACA" w:rsidRDefault="008A467E" w:rsidP="00190ACA">
            <w:pPr>
              <w:pStyle w:val="TAL"/>
              <w:rPr>
                <w:sz w:val="16"/>
              </w:rPr>
            </w:pPr>
          </w:p>
        </w:tc>
      </w:tr>
      <w:tr w:rsidR="00190ACA" w:rsidRPr="00190ACA" w14:paraId="5F678A5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33584" w14:textId="77777777" w:rsidR="008A467E" w:rsidRPr="00190ACA" w:rsidRDefault="008A467E" w:rsidP="00190ACA">
            <w:pPr>
              <w:pStyle w:val="TAL"/>
              <w:rPr>
                <w:sz w:val="16"/>
              </w:rPr>
            </w:pPr>
            <w:r w:rsidRPr="00190ACA">
              <w:rPr>
                <w:sz w:val="16"/>
              </w:rPr>
              <w:t>C4-220332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E591" w14:textId="77777777" w:rsidR="008A467E" w:rsidRPr="00190ACA" w:rsidRDefault="008A467E" w:rsidP="00190ACA">
            <w:pPr>
              <w:pStyle w:val="TAL"/>
              <w:rPr>
                <w:sz w:val="16"/>
              </w:rPr>
            </w:pPr>
            <w:r w:rsidRPr="00190ACA">
              <w:rPr>
                <w:sz w:val="16"/>
              </w:rPr>
              <w:t>NAT between the PSA UPF and the EASDF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B2A2" w14:textId="77777777" w:rsidR="008A467E" w:rsidRPr="00190ACA" w:rsidRDefault="008A467E" w:rsidP="00190ACA">
            <w:pPr>
              <w:pStyle w:val="TAL"/>
              <w:rPr>
                <w:sz w:val="16"/>
              </w:rPr>
            </w:pPr>
            <w:r w:rsidRPr="00190AC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0CB36"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D91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4428" w14:textId="77777777" w:rsidR="008A467E" w:rsidRPr="00190ACA" w:rsidRDefault="008A467E" w:rsidP="00190ACA">
            <w:pPr>
              <w:pStyle w:val="TAL"/>
              <w:rPr>
                <w:sz w:val="16"/>
              </w:rPr>
            </w:pPr>
          </w:p>
        </w:tc>
      </w:tr>
      <w:tr w:rsidR="00190ACA" w:rsidRPr="00190ACA" w14:paraId="1D98C54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4DAD" w14:textId="77777777" w:rsidR="008A467E" w:rsidRPr="00190ACA" w:rsidRDefault="008A467E" w:rsidP="00190ACA">
            <w:pPr>
              <w:pStyle w:val="TAL"/>
              <w:rPr>
                <w:sz w:val="16"/>
              </w:rPr>
            </w:pPr>
            <w:r w:rsidRPr="00190ACA">
              <w:rPr>
                <w:sz w:val="16"/>
              </w:rPr>
              <w:t>C4-220333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BB6B" w14:textId="77777777" w:rsidR="008A467E" w:rsidRPr="00190ACA" w:rsidRDefault="008A467E" w:rsidP="00190ACA">
            <w:pPr>
              <w:pStyle w:val="TAL"/>
              <w:rPr>
                <w:sz w:val="16"/>
              </w:rPr>
            </w:pPr>
            <w:r w:rsidRPr="00190ACA">
              <w:rPr>
                <w:sz w:val="16"/>
              </w:rPr>
              <w:t>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DBBFB" w14:textId="77777777" w:rsidR="008A467E" w:rsidRPr="00190ACA" w:rsidRDefault="008A467E" w:rsidP="00190ACA">
            <w:pPr>
              <w:pStyle w:val="TAL"/>
              <w:rPr>
                <w:sz w:val="16"/>
              </w:rPr>
            </w:pPr>
            <w:r w:rsidRPr="00190AC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16A4C"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9E7B"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A95A" w14:textId="77777777" w:rsidR="008A467E" w:rsidRPr="00190ACA" w:rsidRDefault="008A467E" w:rsidP="00190ACA">
            <w:pPr>
              <w:pStyle w:val="TAL"/>
              <w:rPr>
                <w:sz w:val="16"/>
              </w:rPr>
            </w:pPr>
          </w:p>
        </w:tc>
      </w:tr>
      <w:tr w:rsidR="00190ACA" w:rsidRPr="00190ACA" w14:paraId="4365472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4F7A2" w14:textId="77777777" w:rsidR="008A467E" w:rsidRPr="00190ACA" w:rsidRDefault="008A467E" w:rsidP="00190ACA">
            <w:pPr>
              <w:pStyle w:val="TAL"/>
              <w:rPr>
                <w:sz w:val="16"/>
              </w:rPr>
            </w:pPr>
            <w:r w:rsidRPr="00190ACA">
              <w:rPr>
                <w:sz w:val="16"/>
              </w:rPr>
              <w:t>C4-220334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B639" w14:textId="77777777" w:rsidR="008A467E" w:rsidRPr="00190ACA" w:rsidRDefault="008A467E" w:rsidP="00190ACA">
            <w:pPr>
              <w:pStyle w:val="TAL"/>
              <w:rPr>
                <w:sz w:val="16"/>
              </w:rPr>
            </w:pPr>
            <w:r w:rsidRPr="00190ACA">
              <w:rPr>
                <w:sz w:val="16"/>
              </w:rPr>
              <w:t>3GPP Forge User Manual for CT WG delegates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7A7A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E6AB"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E86A" w14:textId="77777777" w:rsidR="008A467E" w:rsidRPr="00190ACA" w:rsidRDefault="008A467E" w:rsidP="00190ACA">
            <w:pPr>
              <w:pStyle w:val="TAL"/>
              <w:rPr>
                <w:sz w:val="16"/>
              </w:rPr>
            </w:pPr>
            <w:r w:rsidRPr="00190ACA">
              <w:rPr>
                <w:sz w:val="16"/>
              </w:rPr>
              <w:t>C4-220013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0107D" w14:textId="77777777" w:rsidR="008A467E" w:rsidRPr="00190ACA" w:rsidRDefault="008A467E" w:rsidP="00190ACA">
            <w:pPr>
              <w:pStyle w:val="TAL"/>
              <w:rPr>
                <w:sz w:val="16"/>
              </w:rPr>
            </w:pPr>
          </w:p>
        </w:tc>
      </w:tr>
      <w:tr w:rsidR="00190ACA" w:rsidRPr="00190ACA" w14:paraId="2CE2B09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8DEA" w14:textId="77777777" w:rsidR="008A467E" w:rsidRPr="00190ACA" w:rsidRDefault="008A467E" w:rsidP="00190ACA">
            <w:pPr>
              <w:pStyle w:val="TAL"/>
              <w:rPr>
                <w:sz w:val="16"/>
              </w:rPr>
            </w:pPr>
            <w:r w:rsidRPr="00190ACA">
              <w:rPr>
                <w:sz w:val="16"/>
              </w:rPr>
              <w:t>C4-220335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0414" w14:textId="77777777" w:rsidR="008A467E" w:rsidRPr="00190ACA" w:rsidRDefault="008A467E" w:rsidP="00190ACA">
            <w:pPr>
              <w:pStyle w:val="TAL"/>
              <w:rPr>
                <w:sz w:val="16"/>
              </w:rPr>
            </w:pPr>
            <w:r w:rsidRPr="00190ACA">
              <w:rPr>
                <w:sz w:val="16"/>
              </w:rPr>
              <w:t>RedCap access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C4457" w14:textId="77777777" w:rsidR="008A467E" w:rsidRPr="00190ACA" w:rsidRDefault="008A467E" w:rsidP="00190ACA">
            <w:pPr>
              <w:pStyle w:val="TAL"/>
              <w:rPr>
                <w:sz w:val="16"/>
              </w:rPr>
            </w:pPr>
            <w:r w:rsidRPr="00190ACA">
              <w:rPr>
                <w:sz w:val="16"/>
              </w:rPr>
              <w:t>China Mobile,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859C"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A0DE" w14:textId="77777777" w:rsidR="008A467E" w:rsidRPr="00190ACA" w:rsidRDefault="008A467E" w:rsidP="00190ACA">
            <w:pPr>
              <w:pStyle w:val="TAL"/>
              <w:rPr>
                <w:sz w:val="16"/>
              </w:rPr>
            </w:pPr>
            <w:r w:rsidRPr="00190ACA">
              <w:rPr>
                <w:sz w:val="16"/>
              </w:rPr>
              <w:t>C4-220150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82D67" w14:textId="77777777" w:rsidR="008A467E" w:rsidRPr="00190ACA" w:rsidRDefault="008A467E" w:rsidP="00190ACA">
            <w:pPr>
              <w:pStyle w:val="TAL"/>
              <w:rPr>
                <w:sz w:val="16"/>
              </w:rPr>
            </w:pPr>
            <w:r w:rsidRPr="00190ACA">
              <w:rPr>
                <w:sz w:val="16"/>
              </w:rPr>
              <w:t>C4-220355</w:t>
            </w:r>
          </w:p>
        </w:tc>
      </w:tr>
      <w:tr w:rsidR="00190ACA" w:rsidRPr="00190ACA" w14:paraId="22755F9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971A" w14:textId="77777777" w:rsidR="008A467E" w:rsidRPr="00190ACA" w:rsidRDefault="008A467E" w:rsidP="00190ACA">
            <w:pPr>
              <w:pStyle w:val="TAL"/>
              <w:rPr>
                <w:sz w:val="16"/>
              </w:rPr>
            </w:pPr>
            <w:r w:rsidRPr="00190ACA">
              <w:rPr>
                <w:sz w:val="16"/>
              </w:rPr>
              <w:t>C4-220336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6D8E" w14:textId="77777777" w:rsidR="008A467E" w:rsidRPr="00190ACA" w:rsidRDefault="008A467E" w:rsidP="00190ACA">
            <w:pPr>
              <w:pStyle w:val="TAL"/>
              <w:rPr>
                <w:sz w:val="16"/>
              </w:rPr>
            </w:pPr>
            <w:r w:rsidRPr="00190ACA">
              <w:rPr>
                <w:sz w:val="16"/>
              </w:rPr>
              <w:t>SUCI information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A166"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CA478"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3DF9" w14:textId="77777777" w:rsidR="008A467E" w:rsidRPr="00190ACA" w:rsidRDefault="008A467E" w:rsidP="00190ACA">
            <w:pPr>
              <w:pStyle w:val="TAL"/>
              <w:rPr>
                <w:sz w:val="16"/>
              </w:rPr>
            </w:pPr>
            <w:r w:rsidRPr="00190ACA">
              <w:rPr>
                <w:sz w:val="16"/>
              </w:rPr>
              <w:t>C4-220152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C6400" w14:textId="77777777" w:rsidR="008A467E" w:rsidRPr="00190ACA" w:rsidRDefault="008A467E" w:rsidP="00190ACA">
            <w:pPr>
              <w:pStyle w:val="TAL"/>
              <w:rPr>
                <w:sz w:val="16"/>
              </w:rPr>
            </w:pPr>
            <w:r w:rsidRPr="00190ACA">
              <w:rPr>
                <w:sz w:val="16"/>
              </w:rPr>
              <w:t>C4-220384</w:t>
            </w:r>
          </w:p>
        </w:tc>
      </w:tr>
      <w:tr w:rsidR="00190ACA" w:rsidRPr="00190ACA" w14:paraId="5CEF8E2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0CFC" w14:textId="77777777" w:rsidR="008A467E" w:rsidRPr="00190ACA" w:rsidRDefault="008A467E" w:rsidP="00190ACA">
            <w:pPr>
              <w:pStyle w:val="TAL"/>
              <w:rPr>
                <w:sz w:val="16"/>
              </w:rPr>
            </w:pPr>
            <w:r w:rsidRPr="00190ACA">
              <w:rPr>
                <w:sz w:val="16"/>
              </w:rPr>
              <w:t>C4-220337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BCCF4" w14:textId="77777777" w:rsidR="008A467E" w:rsidRPr="00190ACA" w:rsidRDefault="008A467E" w:rsidP="00190ACA">
            <w:pPr>
              <w:pStyle w:val="TAL"/>
              <w:rPr>
                <w:sz w:val="16"/>
              </w:rPr>
            </w:pPr>
            <w:r w:rsidRPr="00190ACA">
              <w:rPr>
                <w:sz w:val="16"/>
              </w:rPr>
              <w:t>UDR restoration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8953"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297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1AA4B" w14:textId="77777777" w:rsidR="008A467E" w:rsidRPr="00190ACA" w:rsidRDefault="008A467E" w:rsidP="00190ACA">
            <w:pPr>
              <w:pStyle w:val="TAL"/>
              <w:rPr>
                <w:sz w:val="16"/>
              </w:rPr>
            </w:pPr>
            <w:r w:rsidRPr="00190ACA">
              <w:rPr>
                <w:sz w:val="16"/>
              </w:rPr>
              <w:t>C4-220154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EDBB5" w14:textId="77777777" w:rsidR="008A467E" w:rsidRPr="00190ACA" w:rsidRDefault="008A467E" w:rsidP="00190ACA">
            <w:pPr>
              <w:pStyle w:val="TAL"/>
              <w:rPr>
                <w:sz w:val="16"/>
              </w:rPr>
            </w:pPr>
          </w:p>
        </w:tc>
      </w:tr>
      <w:tr w:rsidR="00190ACA" w:rsidRPr="00190ACA" w14:paraId="1E72F15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B751" w14:textId="77777777" w:rsidR="008A467E" w:rsidRPr="00190ACA" w:rsidRDefault="008A467E" w:rsidP="00190ACA">
            <w:pPr>
              <w:pStyle w:val="TAL"/>
              <w:rPr>
                <w:sz w:val="16"/>
              </w:rPr>
            </w:pPr>
            <w:r w:rsidRPr="00190ACA">
              <w:rPr>
                <w:sz w:val="16"/>
              </w:rPr>
              <w:t>C4-220338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A020" w14:textId="77777777" w:rsidR="008A467E" w:rsidRPr="00190ACA" w:rsidRDefault="008A467E" w:rsidP="00190ACA">
            <w:pPr>
              <w:pStyle w:val="TAL"/>
              <w:rPr>
                <w:sz w:val="16"/>
              </w:rPr>
            </w:pPr>
            <w:r w:rsidRPr="00190ACA">
              <w:rPr>
                <w:sz w:val="16"/>
              </w:rPr>
              <w:t>3gpp-Sbi-NF-Peer-Info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8D5A5"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1BF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2CAD8" w14:textId="77777777" w:rsidR="008A467E" w:rsidRPr="00190ACA" w:rsidRDefault="008A467E" w:rsidP="00190ACA">
            <w:pPr>
              <w:pStyle w:val="TAL"/>
              <w:rPr>
                <w:sz w:val="16"/>
              </w:rPr>
            </w:pPr>
            <w:r w:rsidRPr="00190ACA">
              <w:rPr>
                <w:sz w:val="16"/>
              </w:rPr>
              <w:t>C4-220155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C7A77" w14:textId="77777777" w:rsidR="008A467E" w:rsidRPr="00190ACA" w:rsidRDefault="008A467E" w:rsidP="00190ACA">
            <w:pPr>
              <w:pStyle w:val="TAL"/>
              <w:rPr>
                <w:sz w:val="16"/>
              </w:rPr>
            </w:pPr>
          </w:p>
        </w:tc>
      </w:tr>
      <w:tr w:rsidR="00190ACA" w:rsidRPr="00190ACA" w14:paraId="2ED7F81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13C5F" w14:textId="77777777" w:rsidR="008A467E" w:rsidRPr="00190ACA" w:rsidRDefault="008A467E" w:rsidP="00190ACA">
            <w:pPr>
              <w:pStyle w:val="TAL"/>
              <w:rPr>
                <w:sz w:val="16"/>
              </w:rPr>
            </w:pPr>
            <w:r w:rsidRPr="00190ACA">
              <w:rPr>
                <w:sz w:val="16"/>
              </w:rPr>
              <w:t>C4-220339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D0F7" w14:textId="77777777" w:rsidR="008A467E" w:rsidRPr="00190ACA" w:rsidRDefault="008A467E" w:rsidP="00190ACA">
            <w:pPr>
              <w:pStyle w:val="TAL"/>
              <w:rPr>
                <w:sz w:val="16"/>
              </w:rPr>
            </w:pPr>
            <w:r w:rsidRPr="00190ACA">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E865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5C0E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4850" w14:textId="77777777" w:rsidR="008A467E" w:rsidRPr="00190ACA" w:rsidRDefault="008A467E" w:rsidP="00190ACA">
            <w:pPr>
              <w:pStyle w:val="TAL"/>
              <w:rPr>
                <w:sz w:val="16"/>
              </w:rPr>
            </w:pPr>
            <w:r w:rsidRPr="00190ACA">
              <w:rPr>
                <w:sz w:val="16"/>
              </w:rPr>
              <w:t>C4-220269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12292" w14:textId="77777777" w:rsidR="008A467E" w:rsidRPr="00190ACA" w:rsidRDefault="008A467E" w:rsidP="00190ACA">
            <w:pPr>
              <w:pStyle w:val="TAL"/>
              <w:rPr>
                <w:sz w:val="16"/>
              </w:rPr>
            </w:pPr>
          </w:p>
        </w:tc>
      </w:tr>
      <w:tr w:rsidR="00190ACA" w:rsidRPr="00190ACA" w14:paraId="4218076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5FF13" w14:textId="77777777" w:rsidR="008A467E" w:rsidRPr="00190ACA" w:rsidRDefault="008A467E" w:rsidP="00190ACA">
            <w:pPr>
              <w:pStyle w:val="TAL"/>
              <w:rPr>
                <w:sz w:val="16"/>
              </w:rPr>
            </w:pPr>
            <w:r w:rsidRPr="00190ACA">
              <w:rPr>
                <w:sz w:val="16"/>
              </w:rPr>
              <w:t>C4-220340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3885" w14:textId="77777777" w:rsidR="008A467E" w:rsidRPr="00190ACA" w:rsidRDefault="008A467E" w:rsidP="00190ACA">
            <w:pPr>
              <w:pStyle w:val="TAL"/>
              <w:rPr>
                <w:sz w:val="16"/>
              </w:rPr>
            </w:pPr>
            <w:r w:rsidRPr="00190ACA">
              <w:rPr>
                <w:sz w:val="16"/>
              </w:rPr>
              <w:t>Update on missing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1E21" w14:textId="77777777" w:rsidR="008A467E" w:rsidRPr="00190ACA" w:rsidRDefault="008A467E" w:rsidP="00190ACA">
            <w:pPr>
              <w:pStyle w:val="TAL"/>
              <w:rPr>
                <w:sz w:val="16"/>
              </w:rPr>
            </w:pPr>
            <w:r w:rsidRPr="00190ACA">
              <w:rPr>
                <w:sz w:val="16"/>
              </w:rPr>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0D3B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293C" w14:textId="77777777" w:rsidR="008A467E" w:rsidRPr="00190ACA" w:rsidRDefault="008A467E" w:rsidP="00190ACA">
            <w:pPr>
              <w:pStyle w:val="TAL"/>
              <w:rPr>
                <w:sz w:val="16"/>
              </w:rPr>
            </w:pPr>
            <w:r w:rsidRPr="00190ACA">
              <w:rPr>
                <w:sz w:val="16"/>
              </w:rPr>
              <w:t>C4-220275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8A6E8" w14:textId="77777777" w:rsidR="008A467E" w:rsidRPr="00190ACA" w:rsidRDefault="008A467E" w:rsidP="00190ACA">
            <w:pPr>
              <w:pStyle w:val="TAL"/>
              <w:rPr>
                <w:sz w:val="16"/>
              </w:rPr>
            </w:pPr>
          </w:p>
        </w:tc>
      </w:tr>
      <w:tr w:rsidR="00190ACA" w:rsidRPr="00190ACA" w14:paraId="688DFD0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83DC" w14:textId="77777777" w:rsidR="008A467E" w:rsidRPr="00190ACA" w:rsidRDefault="008A467E" w:rsidP="00190ACA">
            <w:pPr>
              <w:pStyle w:val="TAL"/>
              <w:rPr>
                <w:sz w:val="16"/>
              </w:rPr>
            </w:pPr>
            <w:r w:rsidRPr="00190ACA">
              <w:rPr>
                <w:sz w:val="16"/>
              </w:rPr>
              <w:t>C4-220341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6469" w14:textId="77777777" w:rsidR="008A467E" w:rsidRPr="00190ACA" w:rsidRDefault="008A467E" w:rsidP="00190ACA">
            <w:pPr>
              <w:pStyle w:val="TAL"/>
              <w:rPr>
                <w:sz w:val="16"/>
              </w:rPr>
            </w:pPr>
            <w:r w:rsidRPr="00190ACA">
              <w:rPr>
                <w:sz w:val="16"/>
              </w:rPr>
              <w:t>Pseudo-CR on MSISDN-to-Subscription-Network resolution with MNP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1A04"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C75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173A5" w14:textId="77777777" w:rsidR="008A467E" w:rsidRPr="00190ACA" w:rsidRDefault="008A467E" w:rsidP="00190ACA">
            <w:pPr>
              <w:pStyle w:val="TAL"/>
              <w:rPr>
                <w:sz w:val="16"/>
              </w:rPr>
            </w:pPr>
            <w:r w:rsidRPr="00190ACA">
              <w:rPr>
                <w:sz w:val="16"/>
              </w:rPr>
              <w:t>C4-220277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E7F7E" w14:textId="77777777" w:rsidR="008A467E" w:rsidRPr="00190ACA" w:rsidRDefault="008A467E" w:rsidP="00190ACA">
            <w:pPr>
              <w:pStyle w:val="TAL"/>
              <w:rPr>
                <w:sz w:val="16"/>
              </w:rPr>
            </w:pPr>
          </w:p>
        </w:tc>
      </w:tr>
      <w:tr w:rsidR="00190ACA" w:rsidRPr="00190ACA" w14:paraId="2EB9C21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0A47" w14:textId="77777777" w:rsidR="008A467E" w:rsidRPr="00190ACA" w:rsidRDefault="008A467E" w:rsidP="00190ACA">
            <w:pPr>
              <w:pStyle w:val="TAL"/>
              <w:rPr>
                <w:sz w:val="16"/>
              </w:rPr>
            </w:pPr>
            <w:r w:rsidRPr="00190ACA">
              <w:rPr>
                <w:sz w:val="16"/>
              </w:rPr>
              <w:lastRenderedPageBreak/>
              <w:t>C4-220342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0EA0" w14:textId="77777777" w:rsidR="008A467E" w:rsidRPr="00190ACA" w:rsidRDefault="008A467E" w:rsidP="00190ACA">
            <w:pPr>
              <w:pStyle w:val="TAL"/>
              <w:rPr>
                <w:sz w:val="16"/>
              </w:rPr>
            </w:pPr>
            <w:r w:rsidRPr="00190ACA">
              <w:rPr>
                <w:sz w:val="16"/>
              </w:rPr>
              <w:t>Pseudo-CR on MSISDN-to-Subscription-Network resolution with NRF for MNP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1D8E2"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17E3"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4BBC" w14:textId="77777777" w:rsidR="008A467E" w:rsidRPr="00190ACA" w:rsidRDefault="008A467E" w:rsidP="00190ACA">
            <w:pPr>
              <w:pStyle w:val="TAL"/>
              <w:rPr>
                <w:sz w:val="16"/>
              </w:rPr>
            </w:pPr>
            <w:r w:rsidRPr="00190ACA">
              <w:rPr>
                <w:sz w:val="16"/>
              </w:rPr>
              <w:t>C4-220278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5744" w14:textId="77777777" w:rsidR="008A467E" w:rsidRPr="00190ACA" w:rsidRDefault="008A467E" w:rsidP="00190ACA">
            <w:pPr>
              <w:pStyle w:val="TAL"/>
              <w:rPr>
                <w:sz w:val="16"/>
              </w:rPr>
            </w:pPr>
          </w:p>
        </w:tc>
      </w:tr>
      <w:tr w:rsidR="00190ACA" w:rsidRPr="00190ACA" w14:paraId="3B6152B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C5E6" w14:textId="77777777" w:rsidR="008A467E" w:rsidRPr="00190ACA" w:rsidRDefault="008A467E" w:rsidP="00190ACA">
            <w:pPr>
              <w:pStyle w:val="TAL"/>
              <w:rPr>
                <w:sz w:val="16"/>
              </w:rPr>
            </w:pPr>
            <w:r w:rsidRPr="00190ACA">
              <w:rPr>
                <w:sz w:val="16"/>
              </w:rPr>
              <w:t>C4-220343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BE5A" w14:textId="77777777" w:rsidR="008A467E" w:rsidRPr="00190ACA" w:rsidRDefault="008A467E" w:rsidP="00190ACA">
            <w:pPr>
              <w:pStyle w:val="TAL"/>
              <w:rPr>
                <w:sz w:val="16"/>
              </w:rPr>
            </w:pPr>
            <w:r w:rsidRPr="00190ACA">
              <w:rPr>
                <w:sz w:val="16"/>
              </w:rPr>
              <w:t>Pseudo-CR on SCP supported MSISDN-to-Subscription-Network resolution with MNP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6C92"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E9D7"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ABDEB" w14:textId="77777777" w:rsidR="008A467E" w:rsidRPr="00190ACA" w:rsidRDefault="008A467E" w:rsidP="00190ACA">
            <w:pPr>
              <w:pStyle w:val="TAL"/>
              <w:rPr>
                <w:sz w:val="16"/>
              </w:rPr>
            </w:pPr>
            <w:r w:rsidRPr="00190ACA">
              <w:rPr>
                <w:sz w:val="16"/>
              </w:rPr>
              <w:t>C4-220279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878E" w14:textId="77777777" w:rsidR="008A467E" w:rsidRPr="00190ACA" w:rsidRDefault="008A467E" w:rsidP="00190ACA">
            <w:pPr>
              <w:pStyle w:val="TAL"/>
              <w:rPr>
                <w:sz w:val="16"/>
              </w:rPr>
            </w:pPr>
          </w:p>
        </w:tc>
      </w:tr>
      <w:tr w:rsidR="00190ACA" w:rsidRPr="00190ACA" w14:paraId="2B95013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0156" w14:textId="77777777" w:rsidR="008A467E" w:rsidRPr="00190ACA" w:rsidRDefault="008A467E" w:rsidP="00190ACA">
            <w:pPr>
              <w:pStyle w:val="TAL"/>
              <w:rPr>
                <w:sz w:val="16"/>
              </w:rPr>
            </w:pPr>
            <w:r w:rsidRPr="00190ACA">
              <w:rPr>
                <w:sz w:val="16"/>
              </w:rPr>
              <w:t>C4-220344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30554" w14:textId="77777777" w:rsidR="008A467E" w:rsidRPr="00190ACA" w:rsidRDefault="008A467E" w:rsidP="00190ACA">
            <w:pPr>
              <w:pStyle w:val="TAL"/>
              <w:rPr>
                <w:sz w:val="16"/>
              </w:rPr>
            </w:pPr>
            <w:r w:rsidRPr="00190ACA">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02D20" w14:textId="77777777" w:rsidR="008A467E" w:rsidRPr="00190ACA" w:rsidRDefault="008A467E" w:rsidP="00190ACA">
            <w:pPr>
              <w:pStyle w:val="TAL"/>
              <w:rPr>
                <w:sz w:val="16"/>
              </w:rPr>
            </w:pPr>
            <w:r w:rsidRPr="00190AC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F4A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5DD9" w14:textId="77777777" w:rsidR="008A467E" w:rsidRPr="00190ACA" w:rsidRDefault="008A467E" w:rsidP="00190ACA">
            <w:pPr>
              <w:pStyle w:val="TAL"/>
              <w:rPr>
                <w:sz w:val="16"/>
              </w:rPr>
            </w:pPr>
            <w:r w:rsidRPr="00190ACA">
              <w:rPr>
                <w:sz w:val="16"/>
              </w:rPr>
              <w:t>C4-220137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203B5" w14:textId="77777777" w:rsidR="008A467E" w:rsidRPr="00190ACA" w:rsidRDefault="008A467E" w:rsidP="00190ACA">
            <w:pPr>
              <w:pStyle w:val="TAL"/>
              <w:rPr>
                <w:sz w:val="16"/>
              </w:rPr>
            </w:pPr>
          </w:p>
        </w:tc>
      </w:tr>
      <w:tr w:rsidR="00190ACA" w:rsidRPr="00190ACA" w14:paraId="75BED88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D2368" w14:textId="77777777" w:rsidR="008A467E" w:rsidRPr="00190ACA" w:rsidRDefault="008A467E" w:rsidP="00190ACA">
            <w:pPr>
              <w:pStyle w:val="TAL"/>
              <w:rPr>
                <w:sz w:val="16"/>
              </w:rPr>
            </w:pPr>
            <w:r w:rsidRPr="00190ACA">
              <w:rPr>
                <w:sz w:val="16"/>
              </w:rPr>
              <w:t>C4-220345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00A2" w14:textId="77777777" w:rsidR="008A467E" w:rsidRPr="00190ACA" w:rsidRDefault="008A467E" w:rsidP="00190ACA">
            <w:pPr>
              <w:pStyle w:val="TAL"/>
              <w:rPr>
                <w:sz w:val="16"/>
              </w:rPr>
            </w:pPr>
            <w:r w:rsidRPr="00190ACA">
              <w:rPr>
                <w:sz w:val="16"/>
              </w:rPr>
              <w:t>Per access type NSAC for number of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91500"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8C2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85DE8" w14:textId="77777777" w:rsidR="008A467E" w:rsidRPr="00190ACA" w:rsidRDefault="008A467E" w:rsidP="00190ACA">
            <w:pPr>
              <w:pStyle w:val="TAL"/>
              <w:rPr>
                <w:sz w:val="16"/>
              </w:rPr>
            </w:pPr>
            <w:r w:rsidRPr="00190ACA">
              <w:rPr>
                <w:sz w:val="16"/>
              </w:rPr>
              <w:t>C4-220088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74780" w14:textId="77777777" w:rsidR="008A467E" w:rsidRPr="00190ACA" w:rsidRDefault="008A467E" w:rsidP="00190ACA">
            <w:pPr>
              <w:pStyle w:val="TAL"/>
              <w:rPr>
                <w:sz w:val="16"/>
              </w:rPr>
            </w:pPr>
          </w:p>
        </w:tc>
      </w:tr>
      <w:tr w:rsidR="00190ACA" w:rsidRPr="00190ACA" w14:paraId="03EF3B2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D95B" w14:textId="77777777" w:rsidR="008A467E" w:rsidRPr="00190ACA" w:rsidRDefault="008A467E" w:rsidP="00190ACA">
            <w:pPr>
              <w:pStyle w:val="TAL"/>
              <w:rPr>
                <w:sz w:val="16"/>
              </w:rPr>
            </w:pPr>
            <w:r w:rsidRPr="00190ACA">
              <w:rPr>
                <w:sz w:val="16"/>
              </w:rPr>
              <w:t>C4-220346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341B7" w14:textId="77777777" w:rsidR="008A467E" w:rsidRPr="00190ACA" w:rsidRDefault="008A467E" w:rsidP="00190ACA">
            <w:pPr>
              <w:pStyle w:val="TAL"/>
              <w:rPr>
                <w:sz w:val="16"/>
              </w:rPr>
            </w:pPr>
            <w:r w:rsidRPr="00190ACA">
              <w:rPr>
                <w:sz w:val="16"/>
              </w:rPr>
              <w:t>Per access type NSAC for number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D229"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501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7D94B" w14:textId="77777777" w:rsidR="008A467E" w:rsidRPr="00190ACA" w:rsidRDefault="008A467E" w:rsidP="00190ACA">
            <w:pPr>
              <w:pStyle w:val="TAL"/>
              <w:rPr>
                <w:sz w:val="16"/>
              </w:rPr>
            </w:pPr>
            <w:r w:rsidRPr="00190ACA">
              <w:rPr>
                <w:sz w:val="16"/>
              </w:rPr>
              <w:t>C4-220089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7FDC6" w14:textId="77777777" w:rsidR="008A467E" w:rsidRPr="00190ACA" w:rsidRDefault="008A467E" w:rsidP="00190ACA">
            <w:pPr>
              <w:pStyle w:val="TAL"/>
              <w:rPr>
                <w:sz w:val="16"/>
              </w:rPr>
            </w:pPr>
          </w:p>
        </w:tc>
      </w:tr>
      <w:tr w:rsidR="00190ACA" w:rsidRPr="00190ACA" w14:paraId="7A12A68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C659" w14:textId="77777777" w:rsidR="008A467E" w:rsidRPr="00190ACA" w:rsidRDefault="008A467E" w:rsidP="00190ACA">
            <w:pPr>
              <w:pStyle w:val="TAL"/>
              <w:rPr>
                <w:sz w:val="16"/>
              </w:rPr>
            </w:pPr>
            <w:r w:rsidRPr="00190ACA">
              <w:rPr>
                <w:sz w:val="16"/>
              </w:rPr>
              <w:t>C4-220347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F7E1" w14:textId="77777777" w:rsidR="008A467E" w:rsidRPr="00190ACA" w:rsidRDefault="008A467E" w:rsidP="00190ACA">
            <w:pPr>
              <w:pStyle w:val="TAL"/>
              <w:rPr>
                <w:sz w:val="16"/>
              </w:rPr>
            </w:pPr>
            <w:r w:rsidRPr="00190ACA">
              <w:rPr>
                <w:sz w:val="16"/>
              </w:rPr>
              <w:t>Capitalize allowed NSSAI and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71BE"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5B4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A1AD8" w14:textId="77777777" w:rsidR="008A467E" w:rsidRPr="00190ACA" w:rsidRDefault="008A467E" w:rsidP="00190ACA">
            <w:pPr>
              <w:pStyle w:val="TAL"/>
              <w:rPr>
                <w:sz w:val="16"/>
              </w:rPr>
            </w:pPr>
            <w:r w:rsidRPr="00190ACA">
              <w:rPr>
                <w:sz w:val="16"/>
              </w:rPr>
              <w:t>C4-220091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4BF10" w14:textId="77777777" w:rsidR="008A467E" w:rsidRPr="00190ACA" w:rsidRDefault="008A467E" w:rsidP="00190ACA">
            <w:pPr>
              <w:pStyle w:val="TAL"/>
              <w:rPr>
                <w:sz w:val="16"/>
              </w:rPr>
            </w:pPr>
          </w:p>
        </w:tc>
      </w:tr>
      <w:tr w:rsidR="00190ACA" w:rsidRPr="00190ACA" w14:paraId="06BD545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C2B9E" w14:textId="77777777" w:rsidR="008A467E" w:rsidRPr="00190ACA" w:rsidRDefault="008A467E" w:rsidP="00190ACA">
            <w:pPr>
              <w:pStyle w:val="TAL"/>
              <w:rPr>
                <w:sz w:val="16"/>
              </w:rPr>
            </w:pPr>
            <w:r w:rsidRPr="00190ACA">
              <w:rPr>
                <w:sz w:val="16"/>
              </w:rPr>
              <w:t>C4-220348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0F75" w14:textId="77777777" w:rsidR="008A467E" w:rsidRPr="00190ACA" w:rsidRDefault="008A467E" w:rsidP="00190ACA">
            <w:pPr>
              <w:pStyle w:val="TAL"/>
              <w:rPr>
                <w:sz w:val="16"/>
              </w:rPr>
            </w:pPr>
            <w:r w:rsidRPr="00190ACA">
              <w:rPr>
                <w:sz w:val="16"/>
              </w:rPr>
              <w:t>NSAC for existing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EB25" w14:textId="77777777" w:rsidR="008A467E" w:rsidRPr="00190ACA" w:rsidRDefault="008A467E" w:rsidP="00190ACA">
            <w:pPr>
              <w:pStyle w:val="TAL"/>
              <w:rPr>
                <w:sz w:val="16"/>
              </w:rPr>
            </w:pPr>
            <w:r w:rsidRPr="00190AC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DD2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524E4" w14:textId="77777777" w:rsidR="008A467E" w:rsidRPr="00190ACA" w:rsidRDefault="008A467E" w:rsidP="00190ACA">
            <w:pPr>
              <w:pStyle w:val="TAL"/>
              <w:rPr>
                <w:sz w:val="16"/>
              </w:rPr>
            </w:pPr>
            <w:r w:rsidRPr="00190ACA">
              <w:rPr>
                <w:sz w:val="16"/>
              </w:rPr>
              <w:t>C4-220092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5251B" w14:textId="77777777" w:rsidR="008A467E" w:rsidRPr="00190ACA" w:rsidRDefault="008A467E" w:rsidP="00190ACA">
            <w:pPr>
              <w:pStyle w:val="TAL"/>
              <w:rPr>
                <w:sz w:val="16"/>
              </w:rPr>
            </w:pPr>
          </w:p>
        </w:tc>
      </w:tr>
      <w:tr w:rsidR="00190ACA" w:rsidRPr="00190ACA" w14:paraId="2A9BE2B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8D3FD" w14:textId="77777777" w:rsidR="008A467E" w:rsidRPr="00190ACA" w:rsidRDefault="008A467E" w:rsidP="00190ACA">
            <w:pPr>
              <w:pStyle w:val="TAL"/>
              <w:rPr>
                <w:sz w:val="16"/>
              </w:rPr>
            </w:pPr>
            <w:r w:rsidRPr="00190ACA">
              <w:rPr>
                <w:sz w:val="16"/>
              </w:rPr>
              <w:t>C4-220349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5099" w14:textId="77777777" w:rsidR="008A467E" w:rsidRPr="00190ACA" w:rsidRDefault="008A467E" w:rsidP="00190ACA">
            <w:pPr>
              <w:pStyle w:val="TAL"/>
              <w:rPr>
                <w:sz w:val="16"/>
              </w:rPr>
            </w:pPr>
            <w:r w:rsidRPr="00190ACA">
              <w:rPr>
                <w:sz w:val="16"/>
              </w:rPr>
              <w:t>New WID on Non-Seamless WLAN offload Authentication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E68F"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AC1D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BDA74" w14:textId="77777777" w:rsidR="008A467E" w:rsidRPr="00190ACA" w:rsidRDefault="008A467E" w:rsidP="00190ACA">
            <w:pPr>
              <w:pStyle w:val="TAL"/>
              <w:rPr>
                <w:sz w:val="16"/>
              </w:rPr>
            </w:pPr>
            <w:r w:rsidRPr="00190ACA">
              <w:rPr>
                <w:sz w:val="16"/>
              </w:rPr>
              <w:t>C4-220136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8838E" w14:textId="77777777" w:rsidR="008A467E" w:rsidRPr="00190ACA" w:rsidRDefault="008A467E" w:rsidP="00190ACA">
            <w:pPr>
              <w:pStyle w:val="TAL"/>
              <w:rPr>
                <w:sz w:val="16"/>
              </w:rPr>
            </w:pPr>
          </w:p>
        </w:tc>
      </w:tr>
      <w:tr w:rsidR="00190ACA" w:rsidRPr="00190ACA" w14:paraId="6F09FA5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3668" w14:textId="77777777" w:rsidR="008A467E" w:rsidRPr="00190ACA" w:rsidRDefault="008A467E" w:rsidP="00190ACA">
            <w:pPr>
              <w:pStyle w:val="TAL"/>
              <w:rPr>
                <w:sz w:val="16"/>
              </w:rPr>
            </w:pPr>
            <w:r w:rsidRPr="00190ACA">
              <w:rPr>
                <w:sz w:val="16"/>
              </w:rPr>
              <w:t>C4-220350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7FDA8" w14:textId="77777777" w:rsidR="008A467E" w:rsidRPr="00190ACA" w:rsidRDefault="008A467E" w:rsidP="00190ACA">
            <w:pPr>
              <w:pStyle w:val="TAL"/>
              <w:rPr>
                <w:sz w:val="16"/>
              </w:rPr>
            </w:pPr>
            <w:r w:rsidRPr="00190ACA">
              <w:rPr>
                <w:sz w:val="16"/>
              </w:rPr>
              <w:t>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B19FB" w14:textId="77777777" w:rsidR="008A467E" w:rsidRPr="00190ACA" w:rsidRDefault="008A467E" w:rsidP="00190ACA">
            <w:pPr>
              <w:pStyle w:val="TAL"/>
              <w:rPr>
                <w:sz w:val="16"/>
              </w:rPr>
            </w:pPr>
            <w:r w:rsidRPr="00190ACA">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871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ADC63" w14:textId="77777777" w:rsidR="008A467E" w:rsidRPr="00190ACA" w:rsidRDefault="008A467E" w:rsidP="00190ACA">
            <w:pPr>
              <w:pStyle w:val="TAL"/>
              <w:rPr>
                <w:sz w:val="16"/>
              </w:rPr>
            </w:pPr>
            <w:r w:rsidRPr="00190ACA">
              <w:rPr>
                <w:sz w:val="16"/>
              </w:rPr>
              <w:t>C4-220172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59ECD" w14:textId="77777777" w:rsidR="008A467E" w:rsidRPr="00190ACA" w:rsidRDefault="008A467E" w:rsidP="00190ACA">
            <w:pPr>
              <w:pStyle w:val="TAL"/>
              <w:rPr>
                <w:sz w:val="16"/>
              </w:rPr>
            </w:pPr>
          </w:p>
        </w:tc>
      </w:tr>
      <w:tr w:rsidR="00190ACA" w:rsidRPr="00190ACA" w14:paraId="3B10932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833D" w14:textId="77777777" w:rsidR="008A467E" w:rsidRPr="00190ACA" w:rsidRDefault="008A467E" w:rsidP="00190ACA">
            <w:pPr>
              <w:pStyle w:val="TAL"/>
              <w:rPr>
                <w:sz w:val="16"/>
              </w:rPr>
            </w:pPr>
            <w:r w:rsidRPr="00190ACA">
              <w:rPr>
                <w:sz w:val="16"/>
              </w:rPr>
              <w:t>C4-220351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BECF" w14:textId="77777777" w:rsidR="008A467E" w:rsidRPr="00190ACA" w:rsidRDefault="008A467E" w:rsidP="00190ACA">
            <w:pPr>
              <w:pStyle w:val="TAL"/>
              <w:rPr>
                <w:sz w:val="16"/>
              </w:rPr>
            </w:pPr>
            <w:r w:rsidRPr="00190ACA">
              <w:rPr>
                <w:sz w:val="16"/>
              </w:rPr>
              <w:t>Add ProSe Capability in PcfInfo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EA96"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038BD"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5FA3" w14:textId="77777777" w:rsidR="008A467E" w:rsidRPr="00190ACA" w:rsidRDefault="008A467E" w:rsidP="00190ACA">
            <w:pPr>
              <w:pStyle w:val="TAL"/>
              <w:rPr>
                <w:sz w:val="16"/>
              </w:rPr>
            </w:pPr>
            <w:r w:rsidRPr="00190ACA">
              <w:rPr>
                <w:sz w:val="16"/>
              </w:rPr>
              <w:t>C4-220175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B3CC" w14:textId="77777777" w:rsidR="008A467E" w:rsidRPr="00190ACA" w:rsidRDefault="008A467E" w:rsidP="00190ACA">
            <w:pPr>
              <w:pStyle w:val="TAL"/>
              <w:rPr>
                <w:sz w:val="16"/>
              </w:rPr>
            </w:pPr>
            <w:r w:rsidRPr="00190ACA">
              <w:rPr>
                <w:sz w:val="16"/>
              </w:rPr>
              <w:t>C4-220385</w:t>
            </w:r>
          </w:p>
        </w:tc>
      </w:tr>
      <w:tr w:rsidR="00190ACA" w:rsidRPr="00190ACA" w14:paraId="3E970D4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AAE58" w14:textId="77777777" w:rsidR="008A467E" w:rsidRPr="00190ACA" w:rsidRDefault="008A467E" w:rsidP="00190ACA">
            <w:pPr>
              <w:pStyle w:val="TAL"/>
              <w:rPr>
                <w:sz w:val="16"/>
              </w:rPr>
            </w:pPr>
            <w:r w:rsidRPr="00190ACA">
              <w:rPr>
                <w:sz w:val="16"/>
              </w:rPr>
              <w:t>C4-220352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11A8" w14:textId="77777777" w:rsidR="008A467E" w:rsidRPr="00190ACA" w:rsidRDefault="008A467E" w:rsidP="00190ACA">
            <w:pPr>
              <w:pStyle w:val="TAL"/>
              <w:rPr>
                <w:sz w:val="16"/>
              </w:rPr>
            </w:pPr>
            <w:r w:rsidRPr="00190AC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5098A"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ACC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35BE" w14:textId="77777777" w:rsidR="008A467E" w:rsidRPr="00190ACA" w:rsidRDefault="008A467E" w:rsidP="00190ACA">
            <w:pPr>
              <w:pStyle w:val="TAL"/>
              <w:rPr>
                <w:sz w:val="16"/>
              </w:rPr>
            </w:pPr>
            <w:r w:rsidRPr="00190ACA">
              <w:rPr>
                <w:sz w:val="16"/>
              </w:rPr>
              <w:t>C4-220179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7464" w14:textId="77777777" w:rsidR="008A467E" w:rsidRPr="00190ACA" w:rsidRDefault="008A467E" w:rsidP="00190ACA">
            <w:pPr>
              <w:pStyle w:val="TAL"/>
              <w:rPr>
                <w:sz w:val="16"/>
              </w:rPr>
            </w:pPr>
          </w:p>
        </w:tc>
      </w:tr>
      <w:tr w:rsidR="00190ACA" w:rsidRPr="00190ACA" w14:paraId="5260C34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1451" w14:textId="77777777" w:rsidR="008A467E" w:rsidRPr="00190ACA" w:rsidRDefault="008A467E" w:rsidP="00190ACA">
            <w:pPr>
              <w:pStyle w:val="TAL"/>
              <w:rPr>
                <w:sz w:val="16"/>
              </w:rPr>
            </w:pPr>
            <w:r w:rsidRPr="00190ACA">
              <w:rPr>
                <w:sz w:val="16"/>
              </w:rPr>
              <w:t>C4-220353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931C1" w14:textId="77777777" w:rsidR="008A467E" w:rsidRPr="00190ACA" w:rsidRDefault="008A467E" w:rsidP="00190ACA">
            <w:pPr>
              <w:pStyle w:val="TAL"/>
              <w:rPr>
                <w:sz w:val="16"/>
              </w:rPr>
            </w:pPr>
            <w:r w:rsidRPr="00190ACA">
              <w:rPr>
                <w:sz w:val="16"/>
              </w:rPr>
              <w:t>Add V2X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9A26"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5FE5"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C7F5" w14:textId="77777777" w:rsidR="008A467E" w:rsidRPr="00190ACA" w:rsidRDefault="008A467E" w:rsidP="00190ACA">
            <w:pPr>
              <w:pStyle w:val="TAL"/>
              <w:rPr>
                <w:sz w:val="16"/>
              </w:rPr>
            </w:pPr>
            <w:r w:rsidRPr="00190ACA">
              <w:rPr>
                <w:sz w:val="16"/>
              </w:rPr>
              <w:t>C4-220184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6D972" w14:textId="77777777" w:rsidR="008A467E" w:rsidRPr="00190ACA" w:rsidRDefault="008A467E" w:rsidP="00190ACA">
            <w:pPr>
              <w:pStyle w:val="TAL"/>
              <w:rPr>
                <w:sz w:val="16"/>
              </w:rPr>
            </w:pPr>
            <w:r w:rsidRPr="00190ACA">
              <w:rPr>
                <w:sz w:val="16"/>
              </w:rPr>
              <w:t>C4-220406</w:t>
            </w:r>
          </w:p>
        </w:tc>
      </w:tr>
      <w:tr w:rsidR="00190ACA" w:rsidRPr="00190ACA" w14:paraId="32248DB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064F7" w14:textId="77777777" w:rsidR="008A467E" w:rsidRPr="00190ACA" w:rsidRDefault="008A467E" w:rsidP="00190ACA">
            <w:pPr>
              <w:pStyle w:val="TAL"/>
              <w:rPr>
                <w:sz w:val="16"/>
              </w:rPr>
            </w:pPr>
            <w:r w:rsidRPr="00190ACA">
              <w:rPr>
                <w:sz w:val="16"/>
              </w:rPr>
              <w:t>C4-220354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E4055" w14:textId="77777777" w:rsidR="008A467E" w:rsidRPr="00190ACA" w:rsidRDefault="008A467E" w:rsidP="00190ACA">
            <w:pPr>
              <w:pStyle w:val="TAL"/>
              <w:rPr>
                <w:sz w:val="16"/>
              </w:rPr>
            </w:pPr>
            <w:r w:rsidRPr="00190ACA">
              <w:rPr>
                <w:sz w:val="16"/>
              </w:rPr>
              <w:t>NSSAAF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6C63C"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FBEF8"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FB65" w14:textId="77777777" w:rsidR="008A467E" w:rsidRPr="00190ACA" w:rsidRDefault="008A467E" w:rsidP="00190ACA">
            <w:pPr>
              <w:pStyle w:val="TAL"/>
              <w:rPr>
                <w:sz w:val="16"/>
              </w:rPr>
            </w:pPr>
            <w:r w:rsidRPr="00190ACA">
              <w:rPr>
                <w:sz w:val="16"/>
              </w:rPr>
              <w:t>C4-220185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4096" w14:textId="77777777" w:rsidR="008A467E" w:rsidRPr="00190ACA" w:rsidRDefault="008A467E" w:rsidP="00190ACA">
            <w:pPr>
              <w:pStyle w:val="TAL"/>
              <w:rPr>
                <w:sz w:val="16"/>
              </w:rPr>
            </w:pPr>
            <w:r w:rsidRPr="00190ACA">
              <w:rPr>
                <w:sz w:val="16"/>
              </w:rPr>
              <w:t>C4-220407</w:t>
            </w:r>
          </w:p>
        </w:tc>
      </w:tr>
      <w:tr w:rsidR="00190ACA" w:rsidRPr="00190ACA" w14:paraId="3C8C5E4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E5DEF" w14:textId="77777777" w:rsidR="008A467E" w:rsidRPr="00190ACA" w:rsidRDefault="008A467E" w:rsidP="00190ACA">
            <w:pPr>
              <w:pStyle w:val="TAL"/>
              <w:rPr>
                <w:sz w:val="16"/>
              </w:rPr>
            </w:pPr>
            <w:r w:rsidRPr="00190ACA">
              <w:rPr>
                <w:sz w:val="16"/>
              </w:rPr>
              <w:t>C4-220355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65E3C" w14:textId="77777777" w:rsidR="008A467E" w:rsidRPr="00190ACA" w:rsidRDefault="008A467E" w:rsidP="00190ACA">
            <w:pPr>
              <w:pStyle w:val="TAL"/>
              <w:rPr>
                <w:sz w:val="16"/>
              </w:rPr>
            </w:pPr>
            <w:r w:rsidRPr="00190ACA">
              <w:rPr>
                <w:sz w:val="16"/>
              </w:rPr>
              <w:t>RedCap access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F76C" w14:textId="77777777" w:rsidR="008A467E" w:rsidRPr="00190ACA" w:rsidRDefault="008A467E" w:rsidP="00190ACA">
            <w:pPr>
              <w:pStyle w:val="TAL"/>
              <w:rPr>
                <w:sz w:val="16"/>
              </w:rPr>
            </w:pPr>
            <w:r w:rsidRPr="00190ACA">
              <w:rPr>
                <w:sz w:val="16"/>
              </w:rPr>
              <w:t>China Mobile,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929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6B3EF" w14:textId="77777777" w:rsidR="008A467E" w:rsidRPr="00190ACA" w:rsidRDefault="008A467E" w:rsidP="00190ACA">
            <w:pPr>
              <w:pStyle w:val="TAL"/>
              <w:rPr>
                <w:sz w:val="16"/>
              </w:rPr>
            </w:pPr>
            <w:r w:rsidRPr="00190ACA">
              <w:rPr>
                <w:sz w:val="16"/>
              </w:rPr>
              <w:t>C4-220335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9275" w14:textId="77777777" w:rsidR="008A467E" w:rsidRPr="00190ACA" w:rsidRDefault="008A467E" w:rsidP="00190ACA">
            <w:pPr>
              <w:pStyle w:val="TAL"/>
              <w:rPr>
                <w:sz w:val="16"/>
              </w:rPr>
            </w:pPr>
          </w:p>
        </w:tc>
      </w:tr>
      <w:tr w:rsidR="00190ACA" w:rsidRPr="00190ACA" w14:paraId="79FF88D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45D9" w14:textId="77777777" w:rsidR="008A467E" w:rsidRPr="00190ACA" w:rsidRDefault="008A467E" w:rsidP="00190ACA">
            <w:pPr>
              <w:pStyle w:val="TAL"/>
              <w:rPr>
                <w:sz w:val="16"/>
              </w:rPr>
            </w:pPr>
            <w:r w:rsidRPr="00190ACA">
              <w:rPr>
                <w:sz w:val="16"/>
              </w:rPr>
              <w:t>C4-220356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9788" w14:textId="77777777" w:rsidR="008A467E" w:rsidRPr="00190ACA" w:rsidRDefault="008A467E" w:rsidP="00190ACA">
            <w:pPr>
              <w:pStyle w:val="TAL"/>
              <w:rPr>
                <w:sz w:val="16"/>
              </w:rPr>
            </w:pPr>
            <w:r w:rsidRPr="00190ACA">
              <w:rPr>
                <w:sz w:val="16"/>
              </w:rPr>
              <w:t>PDU session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266E"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F249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DFB8" w14:textId="77777777" w:rsidR="008A467E" w:rsidRPr="00190ACA" w:rsidRDefault="008A467E" w:rsidP="00190ACA">
            <w:pPr>
              <w:pStyle w:val="TAL"/>
              <w:rPr>
                <w:sz w:val="16"/>
              </w:rPr>
            </w:pPr>
            <w:r w:rsidRPr="00190ACA">
              <w:rPr>
                <w:sz w:val="16"/>
              </w:rPr>
              <w:t>C4-220140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8EA1" w14:textId="77777777" w:rsidR="008A467E" w:rsidRPr="00190ACA" w:rsidRDefault="008A467E" w:rsidP="00190ACA">
            <w:pPr>
              <w:pStyle w:val="TAL"/>
              <w:rPr>
                <w:sz w:val="16"/>
              </w:rPr>
            </w:pPr>
          </w:p>
        </w:tc>
      </w:tr>
      <w:tr w:rsidR="00190ACA" w:rsidRPr="00190ACA" w14:paraId="046453B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451E" w14:textId="77777777" w:rsidR="008A467E" w:rsidRPr="00190ACA" w:rsidRDefault="008A467E" w:rsidP="00190ACA">
            <w:pPr>
              <w:pStyle w:val="TAL"/>
              <w:rPr>
                <w:sz w:val="16"/>
              </w:rPr>
            </w:pPr>
            <w:r w:rsidRPr="00190ACA">
              <w:rPr>
                <w:sz w:val="16"/>
              </w:rPr>
              <w:t>C4-220357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85EA" w14:textId="77777777" w:rsidR="008A467E" w:rsidRPr="00190ACA" w:rsidRDefault="008A467E" w:rsidP="00190ACA">
            <w:pPr>
              <w:pStyle w:val="TAL"/>
              <w:rPr>
                <w:sz w:val="16"/>
              </w:rPr>
            </w:pPr>
            <w:r w:rsidRPr="00190ACA">
              <w:rPr>
                <w:sz w:val="16"/>
              </w:rPr>
              <w:t>Remove EAC Notification Callback URI Fetching from NRF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18B4" w14:textId="77777777" w:rsidR="008A467E" w:rsidRPr="00190ACA" w:rsidRDefault="008A467E" w:rsidP="00190ACA">
            <w:pPr>
              <w:pStyle w:val="TAL"/>
              <w:rPr>
                <w:sz w:val="16"/>
              </w:rPr>
            </w:pPr>
            <w:r w:rsidRPr="00190ACA">
              <w:rPr>
                <w:sz w:val="16"/>
              </w:rPr>
              <w:t>ZTE, Nokia, Nokia Shanghai Bell,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A22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0C09C" w14:textId="77777777" w:rsidR="008A467E" w:rsidRPr="00190ACA" w:rsidRDefault="008A467E" w:rsidP="00190ACA">
            <w:pPr>
              <w:pStyle w:val="TAL"/>
              <w:rPr>
                <w:sz w:val="16"/>
              </w:rPr>
            </w:pPr>
            <w:r w:rsidRPr="00190ACA">
              <w:rPr>
                <w:sz w:val="16"/>
              </w:rPr>
              <w:t>C4-220068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DF9D" w14:textId="77777777" w:rsidR="008A467E" w:rsidRPr="00190ACA" w:rsidRDefault="008A467E" w:rsidP="00190ACA">
            <w:pPr>
              <w:pStyle w:val="TAL"/>
              <w:rPr>
                <w:sz w:val="16"/>
              </w:rPr>
            </w:pPr>
          </w:p>
        </w:tc>
      </w:tr>
      <w:tr w:rsidR="00190ACA" w:rsidRPr="00190ACA" w14:paraId="2BCA572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75FC" w14:textId="77777777" w:rsidR="008A467E" w:rsidRPr="00190ACA" w:rsidRDefault="008A467E" w:rsidP="00190ACA">
            <w:pPr>
              <w:pStyle w:val="TAL"/>
              <w:rPr>
                <w:sz w:val="16"/>
              </w:rPr>
            </w:pPr>
            <w:r w:rsidRPr="00190ACA">
              <w:rPr>
                <w:sz w:val="16"/>
              </w:rPr>
              <w:t>C4-220358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9FF5E" w14:textId="77777777" w:rsidR="008A467E" w:rsidRPr="00190ACA" w:rsidRDefault="008A467E" w:rsidP="00190ACA">
            <w:pPr>
              <w:pStyle w:val="TAL"/>
              <w:rPr>
                <w:sz w:val="16"/>
              </w:rPr>
            </w:pPr>
            <w:r w:rsidRPr="00190ACA">
              <w:rPr>
                <w:sz w:val="16"/>
              </w:rPr>
              <w:t>Clarification on NSAC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832D"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340D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7796" w14:textId="77777777" w:rsidR="008A467E" w:rsidRPr="00190ACA" w:rsidRDefault="008A467E" w:rsidP="00190ACA">
            <w:pPr>
              <w:pStyle w:val="TAL"/>
              <w:rPr>
                <w:sz w:val="16"/>
              </w:rPr>
            </w:pPr>
            <w:r w:rsidRPr="00190ACA">
              <w:rPr>
                <w:sz w:val="16"/>
              </w:rPr>
              <w:t>C4-220069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4A7E9" w14:textId="77777777" w:rsidR="008A467E" w:rsidRPr="00190ACA" w:rsidRDefault="008A467E" w:rsidP="00190ACA">
            <w:pPr>
              <w:pStyle w:val="TAL"/>
              <w:rPr>
                <w:sz w:val="16"/>
              </w:rPr>
            </w:pPr>
            <w:r w:rsidRPr="00190ACA">
              <w:rPr>
                <w:sz w:val="16"/>
              </w:rPr>
              <w:t>C4-220459</w:t>
            </w:r>
          </w:p>
        </w:tc>
      </w:tr>
      <w:tr w:rsidR="00190ACA" w:rsidRPr="00190ACA" w14:paraId="390C0E9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D83C1" w14:textId="77777777" w:rsidR="008A467E" w:rsidRPr="00190ACA" w:rsidRDefault="008A467E" w:rsidP="00190ACA">
            <w:pPr>
              <w:pStyle w:val="TAL"/>
              <w:rPr>
                <w:sz w:val="16"/>
              </w:rPr>
            </w:pPr>
            <w:r w:rsidRPr="00190ACA">
              <w:rPr>
                <w:sz w:val="16"/>
              </w:rPr>
              <w:t>C4-220359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432C5" w14:textId="77777777" w:rsidR="008A467E" w:rsidRPr="00190ACA" w:rsidRDefault="008A467E" w:rsidP="00190ACA">
            <w:pPr>
              <w:pStyle w:val="TAL"/>
              <w:rPr>
                <w:sz w:val="16"/>
              </w:rPr>
            </w:pPr>
            <w:r w:rsidRPr="00190ACA">
              <w:rPr>
                <w:sz w:val="16"/>
              </w:rPr>
              <w:t>PLMN ID associated to S-NSSAI for NSAC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C771F"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CC02"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94A35" w14:textId="77777777" w:rsidR="008A467E" w:rsidRPr="00190ACA" w:rsidRDefault="008A467E" w:rsidP="00190ACA">
            <w:pPr>
              <w:pStyle w:val="TAL"/>
              <w:rPr>
                <w:sz w:val="16"/>
              </w:rPr>
            </w:pPr>
            <w:r w:rsidRPr="00190ACA">
              <w:rPr>
                <w:sz w:val="16"/>
              </w:rPr>
              <w:t>C4-220071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0B928" w14:textId="77777777" w:rsidR="008A467E" w:rsidRPr="00190ACA" w:rsidRDefault="008A467E" w:rsidP="00190ACA">
            <w:pPr>
              <w:pStyle w:val="TAL"/>
              <w:rPr>
                <w:sz w:val="16"/>
              </w:rPr>
            </w:pPr>
            <w:r w:rsidRPr="00190ACA">
              <w:rPr>
                <w:sz w:val="16"/>
              </w:rPr>
              <w:t>C4-220389</w:t>
            </w:r>
          </w:p>
        </w:tc>
      </w:tr>
      <w:tr w:rsidR="00190ACA" w:rsidRPr="00190ACA" w14:paraId="578865F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7C51E" w14:textId="77777777" w:rsidR="008A467E" w:rsidRPr="00190ACA" w:rsidRDefault="008A467E" w:rsidP="00190ACA">
            <w:pPr>
              <w:pStyle w:val="TAL"/>
              <w:rPr>
                <w:sz w:val="16"/>
              </w:rPr>
            </w:pPr>
            <w:r w:rsidRPr="00190ACA">
              <w:rPr>
                <w:sz w:val="16"/>
              </w:rPr>
              <w:t>C4-220360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CDB7" w14:textId="77777777" w:rsidR="008A467E" w:rsidRPr="00190ACA" w:rsidRDefault="008A467E" w:rsidP="00190ACA">
            <w:pPr>
              <w:pStyle w:val="TAL"/>
              <w:rPr>
                <w:sz w:val="16"/>
              </w:rPr>
            </w:pPr>
            <w:r w:rsidRPr="00190ACA">
              <w:rPr>
                <w:sz w:val="16"/>
              </w:rPr>
              <w:t>Access Restriction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B9B4"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E82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4875" w14:textId="77777777" w:rsidR="008A467E" w:rsidRPr="00190ACA" w:rsidRDefault="008A467E" w:rsidP="00190ACA">
            <w:pPr>
              <w:pStyle w:val="TAL"/>
              <w:rPr>
                <w:sz w:val="16"/>
              </w:rPr>
            </w:pPr>
            <w:r w:rsidRPr="00190ACA">
              <w:rPr>
                <w:sz w:val="16"/>
              </w:rPr>
              <w:t>C4-220076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88FE" w14:textId="77777777" w:rsidR="008A467E" w:rsidRPr="00190ACA" w:rsidRDefault="008A467E" w:rsidP="00190ACA">
            <w:pPr>
              <w:pStyle w:val="TAL"/>
              <w:rPr>
                <w:sz w:val="16"/>
              </w:rPr>
            </w:pPr>
          </w:p>
        </w:tc>
      </w:tr>
      <w:tr w:rsidR="00190ACA" w:rsidRPr="00190ACA" w14:paraId="002FDD6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CB1F0" w14:textId="77777777" w:rsidR="008A467E" w:rsidRPr="00190ACA" w:rsidRDefault="008A467E" w:rsidP="00190ACA">
            <w:pPr>
              <w:pStyle w:val="TAL"/>
              <w:rPr>
                <w:sz w:val="16"/>
              </w:rPr>
            </w:pPr>
            <w:r w:rsidRPr="00190ACA">
              <w:rPr>
                <w:sz w:val="16"/>
              </w:rPr>
              <w:t>C4-220361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0BAC" w14:textId="77777777" w:rsidR="008A467E" w:rsidRPr="00190ACA" w:rsidRDefault="008A467E" w:rsidP="00190ACA">
            <w:pPr>
              <w:pStyle w:val="TAL"/>
              <w:rPr>
                <w:sz w:val="16"/>
              </w:rPr>
            </w:pPr>
            <w:r w:rsidRPr="00190ACA">
              <w:rPr>
                <w:sz w:val="16"/>
              </w:rPr>
              <w:t>Access Restriction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83E5"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F42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8810" w14:textId="77777777" w:rsidR="008A467E" w:rsidRPr="00190ACA" w:rsidRDefault="008A467E" w:rsidP="00190ACA">
            <w:pPr>
              <w:pStyle w:val="TAL"/>
              <w:rPr>
                <w:sz w:val="16"/>
              </w:rPr>
            </w:pPr>
            <w:r w:rsidRPr="00190ACA">
              <w:rPr>
                <w:sz w:val="16"/>
              </w:rPr>
              <w:t>C4-220077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8603" w14:textId="77777777" w:rsidR="008A467E" w:rsidRPr="00190ACA" w:rsidRDefault="008A467E" w:rsidP="00190ACA">
            <w:pPr>
              <w:pStyle w:val="TAL"/>
              <w:rPr>
                <w:sz w:val="16"/>
              </w:rPr>
            </w:pPr>
          </w:p>
        </w:tc>
      </w:tr>
      <w:tr w:rsidR="00190ACA" w:rsidRPr="00190ACA" w14:paraId="33D0981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C116" w14:textId="77777777" w:rsidR="008A467E" w:rsidRPr="00190ACA" w:rsidRDefault="008A467E" w:rsidP="00190ACA">
            <w:pPr>
              <w:pStyle w:val="TAL"/>
              <w:rPr>
                <w:sz w:val="16"/>
              </w:rPr>
            </w:pPr>
            <w:r w:rsidRPr="00190ACA">
              <w:rPr>
                <w:sz w:val="16"/>
              </w:rPr>
              <w:t>C4-220362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4ED3" w14:textId="77777777" w:rsidR="008A467E" w:rsidRPr="00190ACA" w:rsidRDefault="008A467E" w:rsidP="00190ACA">
            <w:pPr>
              <w:pStyle w:val="TAL"/>
              <w:rPr>
                <w:sz w:val="16"/>
              </w:rPr>
            </w:pPr>
            <w:r w:rsidRPr="00190ACA">
              <w:rPr>
                <w:sz w:val="16"/>
              </w:rPr>
              <w:t>Introduce HTTP PATCH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B0BF"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25CC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E7D37" w14:textId="77777777" w:rsidR="008A467E" w:rsidRPr="00190ACA" w:rsidRDefault="008A467E" w:rsidP="00190ACA">
            <w:pPr>
              <w:pStyle w:val="TAL"/>
              <w:rPr>
                <w:sz w:val="16"/>
              </w:rPr>
            </w:pPr>
            <w:r w:rsidRPr="00190ACA">
              <w:rPr>
                <w:sz w:val="16"/>
              </w:rPr>
              <w:t>C4-220078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65390" w14:textId="77777777" w:rsidR="008A467E" w:rsidRPr="00190ACA" w:rsidRDefault="008A467E" w:rsidP="00190ACA">
            <w:pPr>
              <w:pStyle w:val="TAL"/>
              <w:rPr>
                <w:sz w:val="16"/>
              </w:rPr>
            </w:pPr>
          </w:p>
        </w:tc>
      </w:tr>
      <w:tr w:rsidR="00190ACA" w:rsidRPr="00190ACA" w14:paraId="39F6CA9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E5CB" w14:textId="77777777" w:rsidR="008A467E" w:rsidRPr="00190ACA" w:rsidRDefault="008A467E" w:rsidP="00190ACA">
            <w:pPr>
              <w:pStyle w:val="TAL"/>
              <w:rPr>
                <w:sz w:val="16"/>
              </w:rPr>
            </w:pPr>
            <w:r w:rsidRPr="00190ACA">
              <w:rPr>
                <w:sz w:val="16"/>
              </w:rPr>
              <w:t>C4-220363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A953B" w14:textId="77777777" w:rsidR="008A467E" w:rsidRPr="00190ACA" w:rsidRDefault="008A467E" w:rsidP="00190ACA">
            <w:pPr>
              <w:pStyle w:val="TAL"/>
              <w:rPr>
                <w:sz w:val="16"/>
              </w:rPr>
            </w:pPr>
            <w:r w:rsidRPr="00190ACA">
              <w:rPr>
                <w:sz w:val="16"/>
              </w:rPr>
              <w:t>Remove Editor’s Note related to SA2/SA3 feedback for L2TP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D546"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93E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4DF76" w14:textId="77777777" w:rsidR="008A467E" w:rsidRPr="00190ACA" w:rsidRDefault="008A467E" w:rsidP="00190ACA">
            <w:pPr>
              <w:pStyle w:val="TAL"/>
              <w:rPr>
                <w:sz w:val="16"/>
              </w:rPr>
            </w:pPr>
            <w:r w:rsidRPr="00190ACA">
              <w:rPr>
                <w:sz w:val="16"/>
              </w:rPr>
              <w:t>C4-220081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8F15" w14:textId="77777777" w:rsidR="008A467E" w:rsidRPr="00190ACA" w:rsidRDefault="008A467E" w:rsidP="00190ACA">
            <w:pPr>
              <w:pStyle w:val="TAL"/>
              <w:rPr>
                <w:sz w:val="16"/>
              </w:rPr>
            </w:pPr>
          </w:p>
        </w:tc>
      </w:tr>
      <w:tr w:rsidR="00190ACA" w:rsidRPr="00190ACA" w14:paraId="4771BE2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77C11" w14:textId="77777777" w:rsidR="008A467E" w:rsidRPr="00190ACA" w:rsidRDefault="008A467E" w:rsidP="00190ACA">
            <w:pPr>
              <w:pStyle w:val="TAL"/>
              <w:rPr>
                <w:sz w:val="16"/>
              </w:rPr>
            </w:pPr>
            <w:r w:rsidRPr="00190ACA">
              <w:rPr>
                <w:sz w:val="16"/>
              </w:rPr>
              <w:t>C4-220364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7743" w14:textId="77777777" w:rsidR="008A467E" w:rsidRPr="00190ACA" w:rsidRDefault="008A467E" w:rsidP="00190ACA">
            <w:pPr>
              <w:pStyle w:val="TAL"/>
              <w:rPr>
                <w:sz w:val="16"/>
              </w:rPr>
            </w:pPr>
            <w:r w:rsidRPr="00190ACA">
              <w:rPr>
                <w:sz w:val="16"/>
              </w:rPr>
              <w:t>Handling of PLMN ID in Subscription to NF Profile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0C13"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EFA5C"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83E0" w14:textId="77777777" w:rsidR="008A467E" w:rsidRPr="00190ACA" w:rsidRDefault="008A467E" w:rsidP="00190ACA">
            <w:pPr>
              <w:pStyle w:val="TAL"/>
              <w:rPr>
                <w:sz w:val="16"/>
              </w:rPr>
            </w:pPr>
            <w:r w:rsidRPr="00190ACA">
              <w:rPr>
                <w:sz w:val="16"/>
              </w:rPr>
              <w:t>C4-220189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E3CB" w14:textId="77777777" w:rsidR="008A467E" w:rsidRPr="00190ACA" w:rsidRDefault="008A467E" w:rsidP="00190ACA">
            <w:pPr>
              <w:pStyle w:val="TAL"/>
              <w:rPr>
                <w:sz w:val="16"/>
              </w:rPr>
            </w:pPr>
            <w:r w:rsidRPr="00190ACA">
              <w:rPr>
                <w:sz w:val="16"/>
              </w:rPr>
              <w:t>C4-220383</w:t>
            </w:r>
          </w:p>
        </w:tc>
      </w:tr>
      <w:tr w:rsidR="00190ACA" w:rsidRPr="00190ACA" w14:paraId="5601CDD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F572" w14:textId="77777777" w:rsidR="008A467E" w:rsidRPr="00190ACA" w:rsidRDefault="008A467E" w:rsidP="00190ACA">
            <w:pPr>
              <w:pStyle w:val="TAL"/>
              <w:rPr>
                <w:sz w:val="16"/>
              </w:rPr>
            </w:pPr>
            <w:r w:rsidRPr="00190ACA">
              <w:rPr>
                <w:sz w:val="16"/>
              </w:rPr>
              <w:t>C4-220365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D0C5B" w14:textId="77777777" w:rsidR="008A467E" w:rsidRPr="00190ACA" w:rsidRDefault="008A467E" w:rsidP="00190ACA">
            <w:pPr>
              <w:pStyle w:val="TAL"/>
              <w:rPr>
                <w:sz w:val="16"/>
              </w:rPr>
            </w:pPr>
            <w:r w:rsidRPr="00190ACA">
              <w:rPr>
                <w:sz w:val="16"/>
              </w:rPr>
              <w:t>UAS Capability Indication for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AEF0" w14:textId="77777777" w:rsidR="008A467E" w:rsidRPr="00190ACA" w:rsidRDefault="008A467E" w:rsidP="00190ACA">
            <w:pPr>
              <w:pStyle w:val="TAL"/>
              <w:rPr>
                <w:sz w:val="16"/>
              </w:rPr>
            </w:pPr>
            <w:r w:rsidRPr="00190AC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709A6"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04B1" w14:textId="77777777" w:rsidR="008A467E" w:rsidRPr="00190ACA" w:rsidRDefault="008A467E" w:rsidP="00190ACA">
            <w:pPr>
              <w:pStyle w:val="TAL"/>
              <w:rPr>
                <w:sz w:val="16"/>
              </w:rPr>
            </w:pPr>
            <w:r w:rsidRPr="00190ACA">
              <w:rPr>
                <w:sz w:val="16"/>
              </w:rPr>
              <w:t>C4-220123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B68B" w14:textId="77777777" w:rsidR="008A467E" w:rsidRPr="00190ACA" w:rsidRDefault="008A467E" w:rsidP="00190ACA">
            <w:pPr>
              <w:pStyle w:val="TAL"/>
              <w:rPr>
                <w:sz w:val="16"/>
              </w:rPr>
            </w:pPr>
          </w:p>
        </w:tc>
      </w:tr>
      <w:tr w:rsidR="00190ACA" w:rsidRPr="00190ACA" w14:paraId="445DFCE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4E54" w14:textId="77777777" w:rsidR="008A467E" w:rsidRPr="00190ACA" w:rsidRDefault="008A467E" w:rsidP="00190ACA">
            <w:pPr>
              <w:pStyle w:val="TAL"/>
              <w:rPr>
                <w:sz w:val="16"/>
              </w:rPr>
            </w:pPr>
            <w:r w:rsidRPr="00190ACA">
              <w:rPr>
                <w:sz w:val="16"/>
              </w:rPr>
              <w:t>C4-220366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C035" w14:textId="77777777" w:rsidR="008A467E" w:rsidRPr="00190ACA" w:rsidRDefault="008A467E" w:rsidP="00190ACA">
            <w:pPr>
              <w:pStyle w:val="TAL"/>
              <w:rPr>
                <w:sz w:val="16"/>
              </w:rPr>
            </w:pPr>
            <w:r w:rsidRPr="00190ACA">
              <w:rPr>
                <w:sz w:val="16"/>
              </w:rPr>
              <w:t>User consent for analytics and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1AD56" w14:textId="77777777" w:rsidR="008A467E" w:rsidRPr="00190ACA" w:rsidRDefault="008A467E" w:rsidP="00190ACA">
            <w:pPr>
              <w:pStyle w:val="TAL"/>
              <w:rPr>
                <w:sz w:val="16"/>
              </w:rPr>
            </w:pPr>
            <w:r w:rsidRPr="00190AC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8E4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82C1" w14:textId="77777777" w:rsidR="008A467E" w:rsidRPr="00190ACA" w:rsidRDefault="008A467E" w:rsidP="00190ACA">
            <w:pPr>
              <w:pStyle w:val="TAL"/>
              <w:rPr>
                <w:sz w:val="16"/>
              </w:rPr>
            </w:pPr>
            <w:r w:rsidRPr="00190ACA">
              <w:rPr>
                <w:sz w:val="16"/>
              </w:rPr>
              <w:t>C4-220128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DFBB" w14:textId="77777777" w:rsidR="008A467E" w:rsidRPr="00190ACA" w:rsidRDefault="008A467E" w:rsidP="00190ACA">
            <w:pPr>
              <w:pStyle w:val="TAL"/>
              <w:rPr>
                <w:sz w:val="16"/>
              </w:rPr>
            </w:pPr>
          </w:p>
        </w:tc>
      </w:tr>
      <w:tr w:rsidR="00190ACA" w:rsidRPr="00190ACA" w14:paraId="5BFD9FC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CCA77" w14:textId="77777777" w:rsidR="008A467E" w:rsidRPr="00190ACA" w:rsidRDefault="008A467E" w:rsidP="00190ACA">
            <w:pPr>
              <w:pStyle w:val="TAL"/>
              <w:rPr>
                <w:sz w:val="16"/>
              </w:rPr>
            </w:pPr>
            <w:r w:rsidRPr="00190ACA">
              <w:rPr>
                <w:sz w:val="16"/>
              </w:rPr>
              <w:t>C4-220367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242D" w14:textId="77777777" w:rsidR="008A467E" w:rsidRPr="00190ACA" w:rsidRDefault="008A467E" w:rsidP="00190ACA">
            <w:pPr>
              <w:pStyle w:val="TAL"/>
              <w:rPr>
                <w:sz w:val="16"/>
              </w:rPr>
            </w:pPr>
            <w:r w:rsidRPr="00190ACA">
              <w:rPr>
                <w:sz w:val="16"/>
              </w:rPr>
              <w:t>TSCTSF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B03C" w14:textId="77777777" w:rsidR="008A467E" w:rsidRPr="00190ACA" w:rsidRDefault="008A467E" w:rsidP="00190ACA">
            <w:pPr>
              <w:pStyle w:val="TAL"/>
              <w:rPr>
                <w:sz w:val="16"/>
              </w:rPr>
            </w:pPr>
            <w:r w:rsidRPr="00190AC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DB82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84A8" w14:textId="77777777" w:rsidR="008A467E" w:rsidRPr="00190ACA" w:rsidRDefault="008A467E" w:rsidP="00190ACA">
            <w:pPr>
              <w:pStyle w:val="TAL"/>
              <w:rPr>
                <w:sz w:val="16"/>
              </w:rPr>
            </w:pPr>
            <w:r w:rsidRPr="00190ACA">
              <w:rPr>
                <w:sz w:val="16"/>
              </w:rPr>
              <w:t>C4-220231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7037E" w14:textId="77777777" w:rsidR="008A467E" w:rsidRPr="00190ACA" w:rsidRDefault="008A467E" w:rsidP="00190ACA">
            <w:pPr>
              <w:pStyle w:val="TAL"/>
              <w:rPr>
                <w:sz w:val="16"/>
              </w:rPr>
            </w:pPr>
          </w:p>
        </w:tc>
      </w:tr>
      <w:tr w:rsidR="00190ACA" w:rsidRPr="00190ACA" w14:paraId="61BCED6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BA64" w14:textId="77777777" w:rsidR="008A467E" w:rsidRPr="00190ACA" w:rsidRDefault="008A467E" w:rsidP="00190ACA">
            <w:pPr>
              <w:pStyle w:val="TAL"/>
              <w:rPr>
                <w:sz w:val="16"/>
              </w:rPr>
            </w:pPr>
            <w:r w:rsidRPr="00190ACA">
              <w:rPr>
                <w:sz w:val="16"/>
              </w:rPr>
              <w:t>C4-220368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6147" w14:textId="77777777" w:rsidR="008A467E" w:rsidRPr="00190ACA" w:rsidRDefault="008A467E" w:rsidP="00190ACA">
            <w:pPr>
              <w:pStyle w:val="TAL"/>
              <w:rPr>
                <w:sz w:val="16"/>
              </w:rPr>
            </w:pPr>
            <w:r w:rsidRPr="00190ACA">
              <w:rPr>
                <w:sz w:val="16"/>
              </w:rPr>
              <w:t>Schedule location time for GMLC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9731" w14:textId="77777777" w:rsidR="008A467E" w:rsidRPr="00190ACA" w:rsidRDefault="008A467E" w:rsidP="00190ACA">
            <w:pPr>
              <w:pStyle w:val="TAL"/>
              <w:rPr>
                <w:sz w:val="16"/>
              </w:rPr>
            </w:pPr>
            <w:r w:rsidRPr="00190ACA">
              <w:rPr>
                <w:sz w:val="16"/>
              </w:rPr>
              <w:t>Nokia, Nokia Shanghai Bell, 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007B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09C9" w14:textId="77777777" w:rsidR="008A467E" w:rsidRPr="00190ACA" w:rsidRDefault="008A467E" w:rsidP="00190ACA">
            <w:pPr>
              <w:pStyle w:val="TAL"/>
              <w:rPr>
                <w:sz w:val="16"/>
              </w:rPr>
            </w:pPr>
            <w:r w:rsidRPr="00190ACA">
              <w:rPr>
                <w:sz w:val="16"/>
              </w:rPr>
              <w:t>C4-220131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40DA" w14:textId="77777777" w:rsidR="008A467E" w:rsidRPr="00190ACA" w:rsidRDefault="008A467E" w:rsidP="00190ACA">
            <w:pPr>
              <w:pStyle w:val="TAL"/>
              <w:rPr>
                <w:sz w:val="16"/>
              </w:rPr>
            </w:pPr>
          </w:p>
        </w:tc>
      </w:tr>
      <w:tr w:rsidR="00190ACA" w:rsidRPr="00190ACA" w14:paraId="14E4B40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D1663" w14:textId="77777777" w:rsidR="008A467E" w:rsidRPr="00190ACA" w:rsidRDefault="008A467E" w:rsidP="00190ACA">
            <w:pPr>
              <w:pStyle w:val="TAL"/>
              <w:rPr>
                <w:sz w:val="16"/>
              </w:rPr>
            </w:pPr>
            <w:r w:rsidRPr="00190ACA">
              <w:rPr>
                <w:sz w:val="16"/>
              </w:rPr>
              <w:t>C4-220369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98C0" w14:textId="77777777" w:rsidR="008A467E" w:rsidRPr="00190ACA" w:rsidRDefault="008A467E" w:rsidP="00190ACA">
            <w:pPr>
              <w:pStyle w:val="TAL"/>
              <w:rPr>
                <w:sz w:val="16"/>
              </w:rPr>
            </w:pPr>
            <w:r w:rsidRPr="00190ACA">
              <w:rPr>
                <w:sz w:val="16"/>
              </w:rPr>
              <w:t>Schedule location time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0CDD9" w14:textId="77777777" w:rsidR="008A467E" w:rsidRPr="00190ACA" w:rsidRDefault="008A467E" w:rsidP="00190ACA">
            <w:pPr>
              <w:pStyle w:val="TAL"/>
              <w:rPr>
                <w:sz w:val="16"/>
              </w:rPr>
            </w:pPr>
            <w:r w:rsidRPr="00190ACA">
              <w:rPr>
                <w:sz w:val="16"/>
              </w:rPr>
              <w:t>Nokia, Nokia Shanghai Bell, 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DE5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87A6" w14:textId="77777777" w:rsidR="008A467E" w:rsidRPr="00190ACA" w:rsidRDefault="008A467E" w:rsidP="00190ACA">
            <w:pPr>
              <w:pStyle w:val="TAL"/>
              <w:rPr>
                <w:sz w:val="16"/>
              </w:rPr>
            </w:pPr>
            <w:r w:rsidRPr="00190ACA">
              <w:rPr>
                <w:sz w:val="16"/>
              </w:rPr>
              <w:t>C4-220132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3AF30" w14:textId="77777777" w:rsidR="008A467E" w:rsidRPr="00190ACA" w:rsidRDefault="008A467E" w:rsidP="00190ACA">
            <w:pPr>
              <w:pStyle w:val="TAL"/>
              <w:rPr>
                <w:sz w:val="16"/>
              </w:rPr>
            </w:pPr>
          </w:p>
        </w:tc>
      </w:tr>
      <w:tr w:rsidR="00190ACA" w:rsidRPr="00190ACA" w14:paraId="2E63965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75F6" w14:textId="77777777" w:rsidR="008A467E" w:rsidRPr="00190ACA" w:rsidRDefault="008A467E" w:rsidP="00190ACA">
            <w:pPr>
              <w:pStyle w:val="TAL"/>
              <w:rPr>
                <w:sz w:val="16"/>
              </w:rPr>
            </w:pPr>
            <w:r w:rsidRPr="00190ACA">
              <w:rPr>
                <w:sz w:val="16"/>
              </w:rPr>
              <w:t>C4-220370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31E9" w14:textId="77777777" w:rsidR="008A467E" w:rsidRPr="00190ACA" w:rsidRDefault="008A467E" w:rsidP="00190ACA">
            <w:pPr>
              <w:pStyle w:val="TAL"/>
              <w:rPr>
                <w:sz w:val="16"/>
              </w:rPr>
            </w:pPr>
            <w:r w:rsidRPr="00190ACA">
              <w:rPr>
                <w:sz w:val="16"/>
              </w:rPr>
              <w:t>Preferred PGW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A5CA"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10D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E2B58" w14:textId="77777777" w:rsidR="008A467E" w:rsidRPr="00190ACA" w:rsidRDefault="008A467E" w:rsidP="00190ACA">
            <w:pPr>
              <w:pStyle w:val="TAL"/>
              <w:rPr>
                <w:sz w:val="16"/>
              </w:rPr>
            </w:pPr>
            <w:r w:rsidRPr="00190ACA">
              <w:rPr>
                <w:sz w:val="16"/>
              </w:rPr>
              <w:t>C4-220230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ADC2" w14:textId="77777777" w:rsidR="008A467E" w:rsidRPr="00190ACA" w:rsidRDefault="008A467E" w:rsidP="00190ACA">
            <w:pPr>
              <w:pStyle w:val="TAL"/>
              <w:rPr>
                <w:sz w:val="16"/>
              </w:rPr>
            </w:pPr>
          </w:p>
        </w:tc>
      </w:tr>
      <w:tr w:rsidR="00190ACA" w:rsidRPr="00190ACA" w14:paraId="3C1ED56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372F" w14:textId="77777777" w:rsidR="008A467E" w:rsidRPr="00190ACA" w:rsidRDefault="008A467E" w:rsidP="00190ACA">
            <w:pPr>
              <w:pStyle w:val="TAL"/>
              <w:rPr>
                <w:sz w:val="16"/>
              </w:rPr>
            </w:pPr>
            <w:r w:rsidRPr="00190ACA">
              <w:rPr>
                <w:sz w:val="16"/>
              </w:rPr>
              <w:t>C4-220371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0ED07" w14:textId="77777777" w:rsidR="008A467E" w:rsidRPr="00190ACA" w:rsidRDefault="008A467E" w:rsidP="00190ACA">
            <w:pPr>
              <w:pStyle w:val="TAL"/>
              <w:rPr>
                <w:sz w:val="16"/>
              </w:rPr>
            </w:pPr>
            <w:r w:rsidRPr="00190ACA">
              <w:rPr>
                <w:sz w:val="16"/>
              </w:rPr>
              <w:t>Other-service Scope support to PDU Session resource for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EF0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807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3EA7" w14:textId="77777777" w:rsidR="008A467E" w:rsidRPr="00190ACA" w:rsidRDefault="008A467E" w:rsidP="00190ACA">
            <w:pPr>
              <w:pStyle w:val="TAL"/>
              <w:rPr>
                <w:sz w:val="16"/>
              </w:rPr>
            </w:pPr>
            <w:r w:rsidRPr="00190ACA">
              <w:rPr>
                <w:sz w:val="16"/>
              </w:rPr>
              <w:t>C4-220226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7C4F" w14:textId="77777777" w:rsidR="008A467E" w:rsidRPr="00190ACA" w:rsidRDefault="008A467E" w:rsidP="00190ACA">
            <w:pPr>
              <w:pStyle w:val="TAL"/>
              <w:rPr>
                <w:sz w:val="16"/>
              </w:rPr>
            </w:pPr>
          </w:p>
        </w:tc>
      </w:tr>
      <w:tr w:rsidR="00190ACA" w:rsidRPr="00190ACA" w14:paraId="7BFE3CE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20DF" w14:textId="77777777" w:rsidR="008A467E" w:rsidRPr="00190ACA" w:rsidRDefault="008A467E" w:rsidP="00190ACA">
            <w:pPr>
              <w:pStyle w:val="TAL"/>
              <w:rPr>
                <w:sz w:val="16"/>
              </w:rPr>
            </w:pPr>
            <w:r w:rsidRPr="00190ACA">
              <w:rPr>
                <w:sz w:val="16"/>
              </w:rPr>
              <w:t>C4-220372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FCAEE" w14:textId="77777777" w:rsidR="008A467E" w:rsidRPr="00190ACA" w:rsidRDefault="008A467E" w:rsidP="00190ACA">
            <w:pPr>
              <w:pStyle w:val="TAL"/>
              <w:rPr>
                <w:sz w:val="16"/>
              </w:rPr>
            </w:pPr>
            <w:r w:rsidRPr="00190ACA">
              <w:rPr>
                <w:sz w:val="16"/>
              </w:rPr>
              <w:t>NSAC for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8BD9E" w14:textId="77777777" w:rsidR="008A467E" w:rsidRPr="00190ACA" w:rsidRDefault="008A467E" w:rsidP="00190ACA">
            <w:pPr>
              <w:pStyle w:val="TAL"/>
              <w:rPr>
                <w:sz w:val="16"/>
              </w:rPr>
            </w:pPr>
            <w:r w:rsidRPr="00190ACA">
              <w:rPr>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0FD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09DB4" w14:textId="77777777" w:rsidR="008A467E" w:rsidRPr="00190ACA" w:rsidRDefault="008A467E" w:rsidP="00190ACA">
            <w:pPr>
              <w:pStyle w:val="TAL"/>
              <w:rPr>
                <w:sz w:val="16"/>
              </w:rPr>
            </w:pPr>
            <w:r w:rsidRPr="00190ACA">
              <w:rPr>
                <w:sz w:val="16"/>
              </w:rPr>
              <w:t>C4-220127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C528" w14:textId="77777777" w:rsidR="008A467E" w:rsidRPr="00190ACA" w:rsidRDefault="008A467E" w:rsidP="00190ACA">
            <w:pPr>
              <w:pStyle w:val="TAL"/>
              <w:rPr>
                <w:sz w:val="16"/>
              </w:rPr>
            </w:pPr>
          </w:p>
        </w:tc>
      </w:tr>
      <w:tr w:rsidR="00190ACA" w:rsidRPr="00190ACA" w14:paraId="57E9D6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49FDF" w14:textId="77777777" w:rsidR="008A467E" w:rsidRPr="00190ACA" w:rsidRDefault="008A467E" w:rsidP="00190ACA">
            <w:pPr>
              <w:pStyle w:val="TAL"/>
              <w:rPr>
                <w:sz w:val="16"/>
              </w:rPr>
            </w:pPr>
            <w:r w:rsidRPr="00190ACA">
              <w:rPr>
                <w:sz w:val="16"/>
              </w:rPr>
              <w:t>C4-220373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2261" w14:textId="77777777" w:rsidR="008A467E" w:rsidRPr="00190ACA" w:rsidRDefault="008A467E" w:rsidP="00190ACA">
            <w:pPr>
              <w:pStyle w:val="TAL"/>
              <w:rPr>
                <w:sz w:val="16"/>
              </w:rPr>
            </w:pPr>
            <w:r w:rsidRPr="00190ACA">
              <w:rPr>
                <w:sz w:val="16"/>
              </w:rPr>
              <w:t>Group Binding for NF (Service)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19A1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11656"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29AA4" w14:textId="77777777" w:rsidR="008A467E" w:rsidRPr="00190ACA" w:rsidRDefault="008A467E" w:rsidP="00190ACA">
            <w:pPr>
              <w:pStyle w:val="TAL"/>
              <w:rPr>
                <w:sz w:val="16"/>
              </w:rPr>
            </w:pPr>
            <w:r w:rsidRPr="00190ACA">
              <w:rPr>
                <w:sz w:val="16"/>
              </w:rPr>
              <w:t>C4-220225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33E4C" w14:textId="77777777" w:rsidR="008A467E" w:rsidRPr="00190ACA" w:rsidRDefault="008A467E" w:rsidP="00190ACA">
            <w:pPr>
              <w:pStyle w:val="TAL"/>
              <w:rPr>
                <w:sz w:val="16"/>
              </w:rPr>
            </w:pPr>
          </w:p>
        </w:tc>
      </w:tr>
      <w:tr w:rsidR="00190ACA" w:rsidRPr="00190ACA" w14:paraId="32AA4C1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A336" w14:textId="77777777" w:rsidR="008A467E" w:rsidRPr="00190ACA" w:rsidRDefault="008A467E" w:rsidP="00190ACA">
            <w:pPr>
              <w:pStyle w:val="TAL"/>
              <w:rPr>
                <w:sz w:val="16"/>
              </w:rPr>
            </w:pPr>
            <w:r w:rsidRPr="00190ACA">
              <w:rPr>
                <w:sz w:val="16"/>
              </w:rPr>
              <w:t>C4-220374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83711" w14:textId="77777777" w:rsidR="008A467E" w:rsidRPr="00190ACA" w:rsidRDefault="008A467E" w:rsidP="00190ACA">
            <w:pPr>
              <w:pStyle w:val="TAL"/>
              <w:rPr>
                <w:sz w:val="16"/>
              </w:rPr>
            </w:pPr>
            <w:r w:rsidRPr="00190ACA">
              <w:rPr>
                <w:sz w:val="16"/>
              </w:rPr>
              <w:t>pCR for Procedure for alert in TS23.540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68F4"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5A6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856D" w14:textId="77777777" w:rsidR="008A467E" w:rsidRPr="00190ACA" w:rsidRDefault="008A467E" w:rsidP="00190ACA">
            <w:pPr>
              <w:pStyle w:val="TAL"/>
              <w:rPr>
                <w:sz w:val="16"/>
              </w:rPr>
            </w:pPr>
            <w:r w:rsidRPr="00190ACA">
              <w:rPr>
                <w:sz w:val="16"/>
              </w:rPr>
              <w:t>C4-220028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762B" w14:textId="77777777" w:rsidR="008A467E" w:rsidRPr="00190ACA" w:rsidRDefault="008A467E" w:rsidP="00190ACA">
            <w:pPr>
              <w:pStyle w:val="TAL"/>
              <w:rPr>
                <w:sz w:val="16"/>
              </w:rPr>
            </w:pPr>
          </w:p>
        </w:tc>
      </w:tr>
      <w:tr w:rsidR="00190ACA" w:rsidRPr="00190ACA" w14:paraId="1A5C20E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69DD" w14:textId="77777777" w:rsidR="008A467E" w:rsidRPr="00190ACA" w:rsidRDefault="008A467E" w:rsidP="00190ACA">
            <w:pPr>
              <w:pStyle w:val="TAL"/>
              <w:rPr>
                <w:sz w:val="16"/>
              </w:rPr>
            </w:pPr>
            <w:r w:rsidRPr="00190ACA">
              <w:rPr>
                <w:sz w:val="16"/>
              </w:rPr>
              <w:t>C4-220375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31E0" w14:textId="77777777" w:rsidR="008A467E" w:rsidRPr="00190ACA" w:rsidRDefault="008A467E" w:rsidP="00190ACA">
            <w:pPr>
              <w:pStyle w:val="TAL"/>
              <w:rPr>
                <w:sz w:val="16"/>
              </w:rPr>
            </w:pPr>
            <w:r w:rsidRPr="00190ACA">
              <w:rPr>
                <w:sz w:val="16"/>
              </w:rPr>
              <w:t>UE Access Behavior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627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9EC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7544" w14:textId="77777777" w:rsidR="008A467E" w:rsidRPr="00190ACA" w:rsidRDefault="008A467E" w:rsidP="00190ACA">
            <w:pPr>
              <w:pStyle w:val="TAL"/>
              <w:rPr>
                <w:sz w:val="16"/>
              </w:rPr>
            </w:pPr>
            <w:r w:rsidRPr="00190ACA">
              <w:rPr>
                <w:sz w:val="16"/>
              </w:rPr>
              <w:t>C4-220233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E68ED" w14:textId="77777777" w:rsidR="008A467E" w:rsidRPr="00190ACA" w:rsidRDefault="008A467E" w:rsidP="00190ACA">
            <w:pPr>
              <w:pStyle w:val="TAL"/>
              <w:rPr>
                <w:sz w:val="16"/>
              </w:rPr>
            </w:pPr>
          </w:p>
        </w:tc>
      </w:tr>
      <w:tr w:rsidR="00190ACA" w:rsidRPr="00190ACA" w14:paraId="361A183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A286" w14:textId="77777777" w:rsidR="008A467E" w:rsidRPr="00190ACA" w:rsidRDefault="008A467E" w:rsidP="00190ACA">
            <w:pPr>
              <w:pStyle w:val="TAL"/>
              <w:rPr>
                <w:sz w:val="16"/>
              </w:rPr>
            </w:pPr>
            <w:r w:rsidRPr="00190ACA">
              <w:rPr>
                <w:sz w:val="16"/>
              </w:rPr>
              <w:t>C4-220376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CFA3" w14:textId="77777777" w:rsidR="008A467E" w:rsidRPr="00190ACA" w:rsidRDefault="008A467E" w:rsidP="00190ACA">
            <w:pPr>
              <w:pStyle w:val="TAL"/>
              <w:rPr>
                <w:sz w:val="16"/>
              </w:rPr>
            </w:pPr>
            <w:r w:rsidRPr="00190ACA">
              <w:rPr>
                <w:sz w:val="16"/>
              </w:rPr>
              <w:t>UE Location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7BB3"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79E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3D176" w14:textId="77777777" w:rsidR="008A467E" w:rsidRPr="00190ACA" w:rsidRDefault="008A467E" w:rsidP="00190ACA">
            <w:pPr>
              <w:pStyle w:val="TAL"/>
              <w:rPr>
                <w:sz w:val="16"/>
              </w:rPr>
            </w:pPr>
            <w:r w:rsidRPr="00190ACA">
              <w:rPr>
                <w:sz w:val="16"/>
              </w:rPr>
              <w:t>C4-220234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77255" w14:textId="77777777" w:rsidR="008A467E" w:rsidRPr="00190ACA" w:rsidRDefault="008A467E" w:rsidP="00190ACA">
            <w:pPr>
              <w:pStyle w:val="TAL"/>
              <w:rPr>
                <w:sz w:val="16"/>
              </w:rPr>
            </w:pPr>
          </w:p>
        </w:tc>
      </w:tr>
      <w:tr w:rsidR="00190ACA" w:rsidRPr="00190ACA" w14:paraId="23CB883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FBE9" w14:textId="77777777" w:rsidR="008A467E" w:rsidRPr="00190ACA" w:rsidRDefault="008A467E" w:rsidP="00190ACA">
            <w:pPr>
              <w:pStyle w:val="TAL"/>
              <w:rPr>
                <w:sz w:val="16"/>
              </w:rPr>
            </w:pPr>
            <w:r w:rsidRPr="00190ACA">
              <w:rPr>
                <w:sz w:val="16"/>
              </w:rPr>
              <w:t>C4-220377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D702" w14:textId="77777777" w:rsidR="008A467E" w:rsidRPr="00190ACA" w:rsidRDefault="008A467E" w:rsidP="00190ACA">
            <w:pPr>
              <w:pStyle w:val="TAL"/>
              <w:rPr>
                <w:sz w:val="16"/>
              </w:rPr>
            </w:pPr>
            <w:r w:rsidRPr="00190ACA">
              <w:rPr>
                <w:sz w:val="16"/>
              </w:rPr>
              <w:t>UE MM Transactions 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5EDC"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116C9"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D00D" w14:textId="77777777" w:rsidR="008A467E" w:rsidRPr="00190ACA" w:rsidRDefault="008A467E" w:rsidP="00190ACA">
            <w:pPr>
              <w:pStyle w:val="TAL"/>
              <w:rPr>
                <w:sz w:val="16"/>
              </w:rPr>
            </w:pPr>
            <w:r w:rsidRPr="00190ACA">
              <w:rPr>
                <w:sz w:val="16"/>
              </w:rPr>
              <w:t>C4-220235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2A97" w14:textId="77777777" w:rsidR="008A467E" w:rsidRPr="00190ACA" w:rsidRDefault="008A467E" w:rsidP="00190ACA">
            <w:pPr>
              <w:pStyle w:val="TAL"/>
              <w:rPr>
                <w:sz w:val="16"/>
              </w:rPr>
            </w:pPr>
          </w:p>
        </w:tc>
      </w:tr>
      <w:tr w:rsidR="00190ACA" w:rsidRPr="00190ACA" w14:paraId="4504BFD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6A4DD" w14:textId="77777777" w:rsidR="008A467E" w:rsidRPr="00190ACA" w:rsidRDefault="008A467E" w:rsidP="00190ACA">
            <w:pPr>
              <w:pStyle w:val="TAL"/>
              <w:rPr>
                <w:sz w:val="16"/>
              </w:rPr>
            </w:pPr>
            <w:r w:rsidRPr="00190ACA">
              <w:rPr>
                <w:sz w:val="16"/>
              </w:rPr>
              <w:t>C4-220378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932C" w14:textId="77777777" w:rsidR="008A467E" w:rsidRPr="00190ACA" w:rsidRDefault="008A467E" w:rsidP="00190ACA">
            <w:pPr>
              <w:pStyle w:val="TAL"/>
              <w:rPr>
                <w:sz w:val="16"/>
              </w:rPr>
            </w:pPr>
            <w:r w:rsidRPr="00190ACA">
              <w:rPr>
                <w:sz w:val="16"/>
              </w:rPr>
              <w:t>Clarification on NSAC procedure for controlling the number of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DAD25" w14:textId="77777777" w:rsidR="008A467E" w:rsidRPr="00190ACA" w:rsidRDefault="008A467E" w:rsidP="00190ACA">
            <w:pPr>
              <w:pStyle w:val="TAL"/>
              <w:rPr>
                <w:sz w:val="16"/>
              </w:rPr>
            </w:pPr>
            <w:r w:rsidRPr="00190AC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13B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96B4A" w14:textId="77777777" w:rsidR="008A467E" w:rsidRPr="00190ACA" w:rsidRDefault="008A467E" w:rsidP="00190ACA">
            <w:pPr>
              <w:pStyle w:val="TAL"/>
              <w:rPr>
                <w:sz w:val="16"/>
              </w:rPr>
            </w:pPr>
            <w:r w:rsidRPr="00190ACA">
              <w:rPr>
                <w:sz w:val="16"/>
              </w:rPr>
              <w:t>C4-220051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A983" w14:textId="77777777" w:rsidR="008A467E" w:rsidRPr="00190ACA" w:rsidRDefault="008A467E" w:rsidP="00190ACA">
            <w:pPr>
              <w:pStyle w:val="TAL"/>
              <w:rPr>
                <w:sz w:val="16"/>
              </w:rPr>
            </w:pPr>
          </w:p>
        </w:tc>
      </w:tr>
      <w:tr w:rsidR="00190ACA" w:rsidRPr="00190ACA" w14:paraId="4DF5B2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45E3" w14:textId="77777777" w:rsidR="008A467E" w:rsidRPr="00190ACA" w:rsidRDefault="008A467E" w:rsidP="00190ACA">
            <w:pPr>
              <w:pStyle w:val="TAL"/>
              <w:rPr>
                <w:sz w:val="16"/>
              </w:rPr>
            </w:pPr>
            <w:r w:rsidRPr="00190ACA">
              <w:rPr>
                <w:sz w:val="16"/>
              </w:rPr>
              <w:t>C4-220379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0ACD" w14:textId="77777777" w:rsidR="008A467E" w:rsidRPr="00190ACA" w:rsidRDefault="008A467E" w:rsidP="00190ACA">
            <w:pPr>
              <w:pStyle w:val="TAL"/>
              <w:rPr>
                <w:sz w:val="16"/>
              </w:rPr>
            </w:pPr>
            <w:r w:rsidRPr="00190ACA">
              <w:rPr>
                <w:sz w:val="16"/>
              </w:rPr>
              <w:t>Corrections on EACNotify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458D" w14:textId="77777777" w:rsidR="008A467E" w:rsidRPr="00190ACA" w:rsidRDefault="008A467E" w:rsidP="00190ACA">
            <w:pPr>
              <w:pStyle w:val="TAL"/>
              <w:rPr>
                <w:sz w:val="16"/>
              </w:rPr>
            </w:pPr>
            <w:r w:rsidRPr="00190AC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DD4F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D28A" w14:textId="77777777" w:rsidR="008A467E" w:rsidRPr="00190ACA" w:rsidRDefault="008A467E" w:rsidP="00190ACA">
            <w:pPr>
              <w:pStyle w:val="TAL"/>
              <w:rPr>
                <w:sz w:val="16"/>
              </w:rPr>
            </w:pPr>
            <w:r w:rsidRPr="00190ACA">
              <w:rPr>
                <w:sz w:val="16"/>
              </w:rPr>
              <w:t>C4-220052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9CFCC" w14:textId="77777777" w:rsidR="008A467E" w:rsidRPr="00190ACA" w:rsidRDefault="008A467E" w:rsidP="00190ACA">
            <w:pPr>
              <w:pStyle w:val="TAL"/>
              <w:rPr>
                <w:sz w:val="16"/>
              </w:rPr>
            </w:pPr>
          </w:p>
        </w:tc>
      </w:tr>
      <w:tr w:rsidR="00190ACA" w:rsidRPr="00190ACA" w14:paraId="6C741A5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C3F9F" w14:textId="77777777" w:rsidR="008A467E" w:rsidRPr="00190ACA" w:rsidRDefault="008A467E" w:rsidP="00190ACA">
            <w:pPr>
              <w:pStyle w:val="TAL"/>
              <w:rPr>
                <w:sz w:val="16"/>
              </w:rPr>
            </w:pPr>
            <w:r w:rsidRPr="00190ACA">
              <w:rPr>
                <w:sz w:val="16"/>
              </w:rPr>
              <w:t>C4-220380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A774" w14:textId="77777777" w:rsidR="008A467E" w:rsidRPr="00190ACA" w:rsidRDefault="008A467E" w:rsidP="00190ACA">
            <w:pPr>
              <w:pStyle w:val="TAL"/>
              <w:rPr>
                <w:sz w:val="16"/>
              </w:rPr>
            </w:pPr>
            <w:r w:rsidRPr="00190ACA">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1EE2D"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F07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EC74" w14:textId="77777777" w:rsidR="008A467E" w:rsidRPr="00190ACA" w:rsidRDefault="008A467E" w:rsidP="00190ACA">
            <w:pPr>
              <w:pStyle w:val="TAL"/>
              <w:rPr>
                <w:sz w:val="16"/>
              </w:rPr>
            </w:pPr>
            <w:r w:rsidRPr="00190ACA">
              <w:rPr>
                <w:sz w:val="16"/>
              </w:rPr>
              <w:t>C4-220072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A00F9" w14:textId="77777777" w:rsidR="008A467E" w:rsidRPr="00190ACA" w:rsidRDefault="008A467E" w:rsidP="00190ACA">
            <w:pPr>
              <w:pStyle w:val="TAL"/>
              <w:rPr>
                <w:sz w:val="16"/>
              </w:rPr>
            </w:pPr>
            <w:r w:rsidRPr="00190ACA">
              <w:rPr>
                <w:sz w:val="16"/>
              </w:rPr>
              <w:t>C4-220441</w:t>
            </w:r>
          </w:p>
        </w:tc>
      </w:tr>
      <w:tr w:rsidR="00190ACA" w:rsidRPr="00190ACA" w14:paraId="3EE07BE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32D4" w14:textId="77777777" w:rsidR="008A467E" w:rsidRPr="00190ACA" w:rsidRDefault="008A467E" w:rsidP="00190ACA">
            <w:pPr>
              <w:pStyle w:val="TAL"/>
              <w:rPr>
                <w:sz w:val="16"/>
              </w:rPr>
            </w:pPr>
            <w:r w:rsidRPr="00190ACA">
              <w:rPr>
                <w:sz w:val="16"/>
              </w:rPr>
              <w:t>C4-220381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C3EA" w14:textId="77777777" w:rsidR="008A467E" w:rsidRPr="00190ACA" w:rsidRDefault="008A467E" w:rsidP="00190ACA">
            <w:pPr>
              <w:pStyle w:val="TAL"/>
              <w:rPr>
                <w:sz w:val="16"/>
              </w:rPr>
            </w:pPr>
            <w:r w:rsidRPr="00190ACA">
              <w:rPr>
                <w:sz w:val="16"/>
              </w:rPr>
              <w:t>Clarification on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593C4"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A30A"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927E" w14:textId="77777777" w:rsidR="008A467E" w:rsidRPr="00190ACA" w:rsidRDefault="008A467E" w:rsidP="00190ACA">
            <w:pPr>
              <w:pStyle w:val="TAL"/>
              <w:rPr>
                <w:sz w:val="16"/>
              </w:rPr>
            </w:pPr>
            <w:r w:rsidRPr="00190ACA">
              <w:rPr>
                <w:sz w:val="16"/>
              </w:rPr>
              <w:t>C4-220082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E023" w14:textId="77777777" w:rsidR="008A467E" w:rsidRPr="00190ACA" w:rsidRDefault="008A467E" w:rsidP="00190ACA">
            <w:pPr>
              <w:pStyle w:val="TAL"/>
              <w:rPr>
                <w:sz w:val="16"/>
              </w:rPr>
            </w:pPr>
            <w:r w:rsidRPr="00190ACA">
              <w:rPr>
                <w:sz w:val="16"/>
              </w:rPr>
              <w:t>C4-220442</w:t>
            </w:r>
          </w:p>
        </w:tc>
      </w:tr>
      <w:tr w:rsidR="00190ACA" w:rsidRPr="00190ACA" w14:paraId="7E4F489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F0B70" w14:textId="77777777" w:rsidR="008A467E" w:rsidRPr="00190ACA" w:rsidRDefault="008A467E" w:rsidP="00190ACA">
            <w:pPr>
              <w:pStyle w:val="TAL"/>
              <w:rPr>
                <w:sz w:val="16"/>
              </w:rPr>
            </w:pPr>
            <w:r w:rsidRPr="00190ACA">
              <w:rPr>
                <w:sz w:val="16"/>
              </w:rPr>
              <w:t>C4-220382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6A773" w14:textId="77777777" w:rsidR="008A467E" w:rsidRPr="00190ACA" w:rsidRDefault="008A467E" w:rsidP="00190ACA">
            <w:pPr>
              <w:pStyle w:val="TAL"/>
              <w:rPr>
                <w:sz w:val="16"/>
              </w:rPr>
            </w:pPr>
            <w:r w:rsidRPr="00190ACA">
              <w:rPr>
                <w:sz w:val="16"/>
              </w:rPr>
              <w:t>Conclusion on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29F80"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DB83C"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9B42" w14:textId="77777777" w:rsidR="008A467E" w:rsidRPr="00190ACA" w:rsidRDefault="008A467E" w:rsidP="00190ACA">
            <w:pPr>
              <w:pStyle w:val="TAL"/>
              <w:rPr>
                <w:sz w:val="16"/>
              </w:rPr>
            </w:pPr>
            <w:r w:rsidRPr="00190ACA">
              <w:rPr>
                <w:sz w:val="16"/>
              </w:rPr>
              <w:t>C4-220083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F511" w14:textId="77777777" w:rsidR="008A467E" w:rsidRPr="00190ACA" w:rsidRDefault="008A467E" w:rsidP="00190ACA">
            <w:pPr>
              <w:pStyle w:val="TAL"/>
              <w:rPr>
                <w:sz w:val="16"/>
              </w:rPr>
            </w:pPr>
          </w:p>
        </w:tc>
      </w:tr>
      <w:tr w:rsidR="00190ACA" w:rsidRPr="00190ACA" w14:paraId="52619DF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0CAA2" w14:textId="77777777" w:rsidR="008A467E" w:rsidRPr="00190ACA" w:rsidRDefault="008A467E" w:rsidP="00190ACA">
            <w:pPr>
              <w:pStyle w:val="TAL"/>
              <w:rPr>
                <w:sz w:val="16"/>
              </w:rPr>
            </w:pPr>
            <w:r w:rsidRPr="00190ACA">
              <w:rPr>
                <w:sz w:val="16"/>
              </w:rPr>
              <w:t>C4-220383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A7368" w14:textId="77777777" w:rsidR="008A467E" w:rsidRPr="00190ACA" w:rsidRDefault="008A467E" w:rsidP="00190ACA">
            <w:pPr>
              <w:pStyle w:val="TAL"/>
              <w:rPr>
                <w:sz w:val="16"/>
              </w:rPr>
            </w:pPr>
            <w:r w:rsidRPr="00190ACA">
              <w:rPr>
                <w:sz w:val="16"/>
              </w:rPr>
              <w:t>Handling of PLMN ID in Subscription to NF Profile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A2C5B"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7526"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F27B1" w14:textId="77777777" w:rsidR="008A467E" w:rsidRPr="00190ACA" w:rsidRDefault="008A467E" w:rsidP="00190ACA">
            <w:pPr>
              <w:pStyle w:val="TAL"/>
              <w:rPr>
                <w:sz w:val="16"/>
              </w:rPr>
            </w:pPr>
            <w:r w:rsidRPr="00190ACA">
              <w:rPr>
                <w:sz w:val="16"/>
              </w:rPr>
              <w:t>C4-220364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298EE" w14:textId="77777777" w:rsidR="008A467E" w:rsidRPr="00190ACA" w:rsidRDefault="008A467E" w:rsidP="00190ACA">
            <w:pPr>
              <w:pStyle w:val="TAL"/>
              <w:rPr>
                <w:sz w:val="16"/>
              </w:rPr>
            </w:pPr>
          </w:p>
        </w:tc>
      </w:tr>
      <w:tr w:rsidR="00190ACA" w:rsidRPr="00190ACA" w14:paraId="00C3D0D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57C06" w14:textId="77777777" w:rsidR="008A467E" w:rsidRPr="00190ACA" w:rsidRDefault="008A467E" w:rsidP="00190ACA">
            <w:pPr>
              <w:pStyle w:val="TAL"/>
              <w:rPr>
                <w:sz w:val="16"/>
              </w:rPr>
            </w:pPr>
            <w:r w:rsidRPr="00190ACA">
              <w:rPr>
                <w:sz w:val="16"/>
              </w:rPr>
              <w:t>C4-220384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B89D" w14:textId="77777777" w:rsidR="008A467E" w:rsidRPr="00190ACA" w:rsidRDefault="008A467E" w:rsidP="00190ACA">
            <w:pPr>
              <w:pStyle w:val="TAL"/>
              <w:rPr>
                <w:sz w:val="16"/>
              </w:rPr>
            </w:pPr>
            <w:r w:rsidRPr="00190ACA">
              <w:rPr>
                <w:sz w:val="16"/>
              </w:rPr>
              <w:t>SUCI information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E2EFB"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D4C1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FB2E" w14:textId="77777777" w:rsidR="008A467E" w:rsidRPr="00190ACA" w:rsidRDefault="008A467E" w:rsidP="00190ACA">
            <w:pPr>
              <w:pStyle w:val="TAL"/>
              <w:rPr>
                <w:sz w:val="16"/>
              </w:rPr>
            </w:pPr>
            <w:r w:rsidRPr="00190ACA">
              <w:rPr>
                <w:sz w:val="16"/>
              </w:rPr>
              <w:t>C4-220336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9FD36" w14:textId="77777777" w:rsidR="008A467E" w:rsidRPr="00190ACA" w:rsidRDefault="008A467E" w:rsidP="00190ACA">
            <w:pPr>
              <w:pStyle w:val="TAL"/>
              <w:rPr>
                <w:sz w:val="16"/>
              </w:rPr>
            </w:pPr>
          </w:p>
        </w:tc>
      </w:tr>
      <w:tr w:rsidR="00190ACA" w:rsidRPr="00190ACA" w14:paraId="4D77240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9CBA" w14:textId="77777777" w:rsidR="008A467E" w:rsidRPr="00190ACA" w:rsidRDefault="008A467E" w:rsidP="00190ACA">
            <w:pPr>
              <w:pStyle w:val="TAL"/>
              <w:rPr>
                <w:sz w:val="16"/>
              </w:rPr>
            </w:pPr>
            <w:r w:rsidRPr="00190ACA">
              <w:rPr>
                <w:sz w:val="16"/>
              </w:rPr>
              <w:t>C4-220385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81BC" w14:textId="77777777" w:rsidR="008A467E" w:rsidRPr="00190ACA" w:rsidRDefault="008A467E" w:rsidP="00190ACA">
            <w:pPr>
              <w:pStyle w:val="TAL"/>
              <w:rPr>
                <w:sz w:val="16"/>
              </w:rPr>
            </w:pPr>
            <w:r w:rsidRPr="00190ACA">
              <w:rPr>
                <w:sz w:val="16"/>
              </w:rPr>
              <w:t>Add ProSe Capability in PcfInfo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2D98C" w14:textId="77777777" w:rsidR="008A467E" w:rsidRPr="00190ACA" w:rsidRDefault="008A467E" w:rsidP="00190ACA">
            <w:pPr>
              <w:pStyle w:val="TAL"/>
              <w:rPr>
                <w:sz w:val="16"/>
              </w:rPr>
            </w:pPr>
            <w:r w:rsidRPr="00190ACA">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97F1"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C85A" w14:textId="77777777" w:rsidR="008A467E" w:rsidRPr="00190ACA" w:rsidRDefault="008A467E" w:rsidP="00190ACA">
            <w:pPr>
              <w:pStyle w:val="TAL"/>
              <w:rPr>
                <w:sz w:val="16"/>
              </w:rPr>
            </w:pPr>
            <w:r w:rsidRPr="00190ACA">
              <w:rPr>
                <w:sz w:val="16"/>
              </w:rPr>
              <w:t>C4-220351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E955" w14:textId="77777777" w:rsidR="008A467E" w:rsidRPr="00190ACA" w:rsidRDefault="008A467E" w:rsidP="00190ACA">
            <w:pPr>
              <w:pStyle w:val="TAL"/>
              <w:rPr>
                <w:sz w:val="16"/>
              </w:rPr>
            </w:pPr>
            <w:r w:rsidRPr="00190ACA">
              <w:rPr>
                <w:sz w:val="16"/>
              </w:rPr>
              <w:t>C4-220439</w:t>
            </w:r>
          </w:p>
        </w:tc>
      </w:tr>
      <w:tr w:rsidR="00190ACA" w:rsidRPr="00190ACA" w14:paraId="336D3F2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E7C61" w14:textId="77777777" w:rsidR="008A467E" w:rsidRPr="00190ACA" w:rsidRDefault="008A467E" w:rsidP="00190ACA">
            <w:pPr>
              <w:pStyle w:val="TAL"/>
              <w:rPr>
                <w:sz w:val="16"/>
              </w:rPr>
            </w:pPr>
            <w:r w:rsidRPr="00190ACA">
              <w:rPr>
                <w:sz w:val="16"/>
              </w:rPr>
              <w:t>C4-220386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692E5" w14:textId="77777777" w:rsidR="008A467E" w:rsidRPr="00190ACA" w:rsidRDefault="008A467E" w:rsidP="00190ACA">
            <w:pPr>
              <w:pStyle w:val="TAL"/>
              <w:rPr>
                <w:sz w:val="16"/>
              </w:rPr>
            </w:pPr>
            <w:r w:rsidRPr="00190ACA">
              <w:rPr>
                <w:sz w:val="16"/>
              </w:rPr>
              <w:t>3GPP Forge User Manual for CT WG delegates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263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C1F2F"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531C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7C9B" w14:textId="77777777" w:rsidR="008A467E" w:rsidRPr="00190ACA" w:rsidRDefault="008A467E" w:rsidP="00190ACA">
            <w:pPr>
              <w:pStyle w:val="TAL"/>
              <w:rPr>
                <w:sz w:val="16"/>
              </w:rPr>
            </w:pPr>
          </w:p>
        </w:tc>
      </w:tr>
      <w:tr w:rsidR="00190ACA" w:rsidRPr="00190ACA" w14:paraId="43C51FB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D2DF1" w14:textId="77777777" w:rsidR="008A467E" w:rsidRPr="00190ACA" w:rsidRDefault="008A467E" w:rsidP="00190ACA">
            <w:pPr>
              <w:pStyle w:val="TAL"/>
              <w:rPr>
                <w:sz w:val="16"/>
              </w:rPr>
            </w:pPr>
            <w:r w:rsidRPr="00190ACA">
              <w:rPr>
                <w:sz w:val="16"/>
              </w:rPr>
              <w:t>C4-220387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1771" w14:textId="77777777" w:rsidR="008A467E" w:rsidRPr="00190ACA" w:rsidRDefault="008A467E" w:rsidP="00190ACA">
            <w:pPr>
              <w:pStyle w:val="TAL"/>
              <w:rPr>
                <w:sz w:val="16"/>
              </w:rPr>
            </w:pPr>
            <w:r w:rsidRPr="00190ACA">
              <w:rPr>
                <w:sz w:val="16"/>
              </w:rPr>
              <w:t>Correction of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404A"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72DF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9FAA" w14:textId="77777777" w:rsidR="008A467E" w:rsidRPr="00190ACA" w:rsidRDefault="008A467E" w:rsidP="00190ACA">
            <w:pPr>
              <w:pStyle w:val="TAL"/>
              <w:rPr>
                <w:sz w:val="16"/>
              </w:rPr>
            </w:pPr>
            <w:r w:rsidRPr="00190ACA">
              <w:rPr>
                <w:sz w:val="16"/>
              </w:rPr>
              <w:t>C4-220294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152C" w14:textId="77777777" w:rsidR="008A467E" w:rsidRPr="00190ACA" w:rsidRDefault="008A467E" w:rsidP="00190ACA">
            <w:pPr>
              <w:pStyle w:val="TAL"/>
              <w:rPr>
                <w:sz w:val="16"/>
              </w:rPr>
            </w:pPr>
          </w:p>
        </w:tc>
      </w:tr>
      <w:tr w:rsidR="00190ACA" w:rsidRPr="00190ACA" w14:paraId="6392DBD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6414" w14:textId="77777777" w:rsidR="008A467E" w:rsidRPr="00190ACA" w:rsidRDefault="008A467E" w:rsidP="00190ACA">
            <w:pPr>
              <w:pStyle w:val="TAL"/>
              <w:rPr>
                <w:sz w:val="16"/>
              </w:rPr>
            </w:pPr>
            <w:r w:rsidRPr="00190ACA">
              <w:rPr>
                <w:sz w:val="16"/>
              </w:rPr>
              <w:t>C4-220388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240BC" w14:textId="77777777" w:rsidR="008A467E" w:rsidRPr="00190ACA" w:rsidRDefault="008A467E" w:rsidP="00190ACA">
            <w:pPr>
              <w:pStyle w:val="TAL"/>
              <w:rPr>
                <w:sz w:val="16"/>
              </w:rPr>
            </w:pPr>
            <w:r w:rsidRPr="00190ACA">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A54A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F254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6B425" w14:textId="77777777" w:rsidR="008A467E" w:rsidRPr="00190ACA" w:rsidRDefault="008A467E" w:rsidP="00190ACA">
            <w:pPr>
              <w:pStyle w:val="TAL"/>
              <w:rPr>
                <w:sz w:val="16"/>
              </w:rPr>
            </w:pPr>
            <w:r w:rsidRPr="00190ACA">
              <w:rPr>
                <w:sz w:val="16"/>
              </w:rPr>
              <w:t>C4-220302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B9A0" w14:textId="77777777" w:rsidR="008A467E" w:rsidRPr="00190ACA" w:rsidRDefault="008A467E" w:rsidP="00190ACA">
            <w:pPr>
              <w:pStyle w:val="TAL"/>
              <w:rPr>
                <w:sz w:val="16"/>
              </w:rPr>
            </w:pPr>
          </w:p>
        </w:tc>
      </w:tr>
      <w:tr w:rsidR="00190ACA" w:rsidRPr="00190ACA" w14:paraId="6C677EF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94B42" w14:textId="77777777" w:rsidR="008A467E" w:rsidRPr="00190ACA" w:rsidRDefault="008A467E" w:rsidP="00190ACA">
            <w:pPr>
              <w:pStyle w:val="TAL"/>
              <w:rPr>
                <w:sz w:val="16"/>
              </w:rPr>
            </w:pPr>
            <w:r w:rsidRPr="00190ACA">
              <w:rPr>
                <w:sz w:val="16"/>
              </w:rPr>
              <w:t>C4-220389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8EFA1" w14:textId="77777777" w:rsidR="008A467E" w:rsidRPr="00190ACA" w:rsidRDefault="008A467E" w:rsidP="00190ACA">
            <w:pPr>
              <w:pStyle w:val="TAL"/>
              <w:rPr>
                <w:sz w:val="16"/>
              </w:rPr>
            </w:pPr>
            <w:r w:rsidRPr="00190ACA">
              <w:rPr>
                <w:sz w:val="16"/>
              </w:rPr>
              <w:t>PLMN ID associated to S-NSSAI for NSAC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C65C"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8D3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5000" w14:textId="77777777" w:rsidR="008A467E" w:rsidRPr="00190ACA" w:rsidRDefault="008A467E" w:rsidP="00190ACA">
            <w:pPr>
              <w:pStyle w:val="TAL"/>
              <w:rPr>
                <w:sz w:val="16"/>
              </w:rPr>
            </w:pPr>
            <w:r w:rsidRPr="00190ACA">
              <w:rPr>
                <w:sz w:val="16"/>
              </w:rPr>
              <w:t>C4-220359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BB62" w14:textId="77777777" w:rsidR="008A467E" w:rsidRPr="00190ACA" w:rsidRDefault="008A467E" w:rsidP="00190ACA">
            <w:pPr>
              <w:pStyle w:val="TAL"/>
              <w:rPr>
                <w:sz w:val="16"/>
              </w:rPr>
            </w:pPr>
          </w:p>
        </w:tc>
      </w:tr>
      <w:tr w:rsidR="00190ACA" w:rsidRPr="00190ACA" w14:paraId="37185EC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6D78" w14:textId="77777777" w:rsidR="008A467E" w:rsidRPr="00190ACA" w:rsidRDefault="008A467E" w:rsidP="00190ACA">
            <w:pPr>
              <w:pStyle w:val="TAL"/>
              <w:rPr>
                <w:sz w:val="16"/>
              </w:rPr>
            </w:pPr>
            <w:r w:rsidRPr="00190ACA">
              <w:rPr>
                <w:sz w:val="16"/>
              </w:rPr>
              <w:lastRenderedPageBreak/>
              <w:t>C4-220390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8728" w14:textId="77777777" w:rsidR="008A467E" w:rsidRPr="00190ACA" w:rsidRDefault="008A467E" w:rsidP="00190ACA">
            <w:pPr>
              <w:pStyle w:val="TAL"/>
              <w:rPr>
                <w:sz w:val="16"/>
              </w:rPr>
            </w:pPr>
            <w:r w:rsidRPr="00190ACA">
              <w:rPr>
                <w:sz w:val="16"/>
              </w:rPr>
              <w:t>Detection and 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FF5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2B4F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7EC1" w14:textId="77777777" w:rsidR="008A467E" w:rsidRPr="00190ACA" w:rsidRDefault="008A467E" w:rsidP="00190ACA">
            <w:pPr>
              <w:pStyle w:val="TAL"/>
              <w:rPr>
                <w:sz w:val="16"/>
              </w:rPr>
            </w:pPr>
            <w:r w:rsidRPr="00190ACA">
              <w:rPr>
                <w:sz w:val="16"/>
              </w:rPr>
              <w:t>C4-220160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F9FF5" w14:textId="77777777" w:rsidR="008A467E" w:rsidRPr="00190ACA" w:rsidRDefault="008A467E" w:rsidP="00190ACA">
            <w:pPr>
              <w:pStyle w:val="TAL"/>
              <w:rPr>
                <w:sz w:val="16"/>
              </w:rPr>
            </w:pPr>
          </w:p>
        </w:tc>
      </w:tr>
      <w:tr w:rsidR="00190ACA" w:rsidRPr="00190ACA" w14:paraId="33BF54E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0442" w14:textId="77777777" w:rsidR="008A467E" w:rsidRPr="00190ACA" w:rsidRDefault="008A467E" w:rsidP="00190ACA">
            <w:pPr>
              <w:pStyle w:val="TAL"/>
              <w:rPr>
                <w:sz w:val="16"/>
              </w:rPr>
            </w:pPr>
            <w:r w:rsidRPr="00190ACA">
              <w:rPr>
                <w:sz w:val="16"/>
              </w:rPr>
              <w:t>C4-220391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3D81" w14:textId="77777777" w:rsidR="008A467E" w:rsidRPr="00190ACA" w:rsidRDefault="008A467E" w:rsidP="00190ACA">
            <w:pPr>
              <w:pStyle w:val="TAL"/>
              <w:rPr>
                <w:sz w:val="16"/>
              </w:rPr>
            </w:pPr>
            <w:r w:rsidRPr="00190ACA">
              <w:rPr>
                <w:sz w:val="16"/>
              </w:rPr>
              <w:t>Detection and 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55C6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7DE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5C50" w14:textId="77777777" w:rsidR="008A467E" w:rsidRPr="00190ACA" w:rsidRDefault="008A467E" w:rsidP="00190ACA">
            <w:pPr>
              <w:pStyle w:val="TAL"/>
              <w:rPr>
                <w:sz w:val="16"/>
              </w:rPr>
            </w:pPr>
            <w:r w:rsidRPr="00190ACA">
              <w:rPr>
                <w:sz w:val="16"/>
              </w:rPr>
              <w:t>C4-220161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4EE4" w14:textId="77777777" w:rsidR="008A467E" w:rsidRPr="00190ACA" w:rsidRDefault="008A467E" w:rsidP="00190ACA">
            <w:pPr>
              <w:pStyle w:val="TAL"/>
              <w:rPr>
                <w:sz w:val="16"/>
              </w:rPr>
            </w:pPr>
          </w:p>
        </w:tc>
      </w:tr>
      <w:tr w:rsidR="00190ACA" w:rsidRPr="00190ACA" w14:paraId="4A665F5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CDC0" w14:textId="77777777" w:rsidR="008A467E" w:rsidRPr="00190ACA" w:rsidRDefault="008A467E" w:rsidP="00190ACA">
            <w:pPr>
              <w:pStyle w:val="TAL"/>
              <w:rPr>
                <w:sz w:val="16"/>
              </w:rPr>
            </w:pPr>
            <w:r w:rsidRPr="00190ACA">
              <w:rPr>
                <w:sz w:val="16"/>
              </w:rPr>
              <w:t>C4-220392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228F" w14:textId="77777777" w:rsidR="008A467E" w:rsidRPr="00190ACA" w:rsidRDefault="008A467E" w:rsidP="00190ACA">
            <w:pPr>
              <w:pStyle w:val="TAL"/>
              <w:rPr>
                <w:sz w:val="16"/>
              </w:rPr>
            </w:pPr>
            <w:r w:rsidRPr="00190ACA">
              <w:rPr>
                <w:sz w:val="16"/>
              </w:rPr>
              <w:t>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C795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59E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5985" w14:textId="77777777" w:rsidR="008A467E" w:rsidRPr="00190ACA" w:rsidRDefault="008A467E" w:rsidP="00190ACA">
            <w:pPr>
              <w:pStyle w:val="TAL"/>
              <w:rPr>
                <w:sz w:val="16"/>
              </w:rPr>
            </w:pPr>
            <w:r w:rsidRPr="00190ACA">
              <w:rPr>
                <w:sz w:val="16"/>
              </w:rPr>
              <w:t>C4-220162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7070E" w14:textId="77777777" w:rsidR="008A467E" w:rsidRPr="00190ACA" w:rsidRDefault="008A467E" w:rsidP="00190ACA">
            <w:pPr>
              <w:pStyle w:val="TAL"/>
              <w:rPr>
                <w:sz w:val="16"/>
              </w:rPr>
            </w:pPr>
          </w:p>
        </w:tc>
      </w:tr>
      <w:tr w:rsidR="00190ACA" w:rsidRPr="00190ACA" w14:paraId="6173B84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F389" w14:textId="77777777" w:rsidR="008A467E" w:rsidRPr="00190ACA" w:rsidRDefault="008A467E" w:rsidP="00190ACA">
            <w:pPr>
              <w:pStyle w:val="TAL"/>
              <w:rPr>
                <w:sz w:val="16"/>
              </w:rPr>
            </w:pPr>
            <w:r w:rsidRPr="00190ACA">
              <w:rPr>
                <w:sz w:val="16"/>
              </w:rPr>
              <w:t>C4-220393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A191" w14:textId="77777777" w:rsidR="008A467E" w:rsidRPr="00190ACA" w:rsidRDefault="008A467E" w:rsidP="00190ACA">
            <w:pPr>
              <w:pStyle w:val="TAL"/>
              <w:rPr>
                <w:sz w:val="16"/>
              </w:rPr>
            </w:pPr>
            <w:r w:rsidRPr="00190ACA">
              <w:rPr>
                <w:sz w:val="16"/>
              </w:rPr>
              <w:t>Detecting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068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439A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3F396" w14:textId="77777777" w:rsidR="008A467E" w:rsidRPr="00190ACA" w:rsidRDefault="008A467E" w:rsidP="00190ACA">
            <w:pPr>
              <w:pStyle w:val="TAL"/>
              <w:rPr>
                <w:sz w:val="16"/>
              </w:rPr>
            </w:pPr>
            <w:r w:rsidRPr="00190ACA">
              <w:rPr>
                <w:sz w:val="16"/>
              </w:rPr>
              <w:t>C4-220163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B0E9" w14:textId="77777777" w:rsidR="008A467E" w:rsidRPr="00190ACA" w:rsidRDefault="008A467E" w:rsidP="00190ACA">
            <w:pPr>
              <w:pStyle w:val="TAL"/>
              <w:rPr>
                <w:sz w:val="16"/>
              </w:rPr>
            </w:pPr>
          </w:p>
        </w:tc>
      </w:tr>
      <w:tr w:rsidR="00190ACA" w:rsidRPr="00190ACA" w14:paraId="1B42928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6420" w14:textId="77777777" w:rsidR="008A467E" w:rsidRPr="00190ACA" w:rsidRDefault="008A467E" w:rsidP="00190ACA">
            <w:pPr>
              <w:pStyle w:val="TAL"/>
              <w:rPr>
                <w:sz w:val="16"/>
              </w:rPr>
            </w:pPr>
            <w:r w:rsidRPr="00190ACA">
              <w:rPr>
                <w:sz w:val="16"/>
              </w:rPr>
              <w:t>C4-220394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E6A8" w14:textId="77777777" w:rsidR="008A467E" w:rsidRPr="00190ACA" w:rsidRDefault="008A467E" w:rsidP="00190ACA">
            <w:pPr>
              <w:pStyle w:val="TAL"/>
              <w:rPr>
                <w:sz w:val="16"/>
              </w:rPr>
            </w:pPr>
            <w:r w:rsidRPr="00190ACA">
              <w:rPr>
                <w:sz w:val="16"/>
              </w:rPr>
              <w:t>Avoidance of (re)selection of the target NF for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9C5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73B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7008" w14:textId="77777777" w:rsidR="008A467E" w:rsidRPr="00190ACA" w:rsidRDefault="008A467E" w:rsidP="00190ACA">
            <w:pPr>
              <w:pStyle w:val="TAL"/>
              <w:rPr>
                <w:sz w:val="16"/>
              </w:rPr>
            </w:pPr>
            <w:r w:rsidRPr="00190ACA">
              <w:rPr>
                <w:sz w:val="16"/>
              </w:rPr>
              <w:t>C4-220166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B04F" w14:textId="77777777" w:rsidR="008A467E" w:rsidRPr="00190ACA" w:rsidRDefault="008A467E" w:rsidP="00190ACA">
            <w:pPr>
              <w:pStyle w:val="TAL"/>
              <w:rPr>
                <w:sz w:val="16"/>
              </w:rPr>
            </w:pPr>
          </w:p>
        </w:tc>
      </w:tr>
      <w:tr w:rsidR="00190ACA" w:rsidRPr="00190ACA" w14:paraId="307E9E1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17FD" w14:textId="77777777" w:rsidR="008A467E" w:rsidRPr="00190ACA" w:rsidRDefault="008A467E" w:rsidP="00190ACA">
            <w:pPr>
              <w:pStyle w:val="TAL"/>
              <w:rPr>
                <w:sz w:val="16"/>
              </w:rPr>
            </w:pPr>
            <w:r w:rsidRPr="00190ACA">
              <w:rPr>
                <w:sz w:val="16"/>
              </w:rPr>
              <w:t>C4-220395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21AC" w14:textId="77777777" w:rsidR="008A467E" w:rsidRPr="00190ACA" w:rsidRDefault="008A467E" w:rsidP="00190ACA">
            <w:pPr>
              <w:pStyle w:val="TAL"/>
              <w:rPr>
                <w:sz w:val="16"/>
              </w:rPr>
            </w:pPr>
            <w:r w:rsidRPr="00190ACA">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986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935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90D42" w14:textId="77777777" w:rsidR="008A467E" w:rsidRPr="00190ACA" w:rsidRDefault="008A467E" w:rsidP="00190ACA">
            <w:pPr>
              <w:pStyle w:val="TAL"/>
              <w:rPr>
                <w:sz w:val="16"/>
              </w:rPr>
            </w:pPr>
            <w:r w:rsidRPr="00190ACA">
              <w:rPr>
                <w:sz w:val="16"/>
              </w:rPr>
              <w:t>C4-220167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E78D6" w14:textId="77777777" w:rsidR="008A467E" w:rsidRPr="00190ACA" w:rsidRDefault="008A467E" w:rsidP="00190ACA">
            <w:pPr>
              <w:pStyle w:val="TAL"/>
              <w:rPr>
                <w:sz w:val="16"/>
              </w:rPr>
            </w:pPr>
          </w:p>
        </w:tc>
      </w:tr>
      <w:tr w:rsidR="00190ACA" w:rsidRPr="00190ACA" w14:paraId="4D2DDE1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4F19" w14:textId="77777777" w:rsidR="008A467E" w:rsidRPr="00190ACA" w:rsidRDefault="008A467E" w:rsidP="00190ACA">
            <w:pPr>
              <w:pStyle w:val="TAL"/>
              <w:rPr>
                <w:sz w:val="16"/>
              </w:rPr>
            </w:pPr>
            <w:r w:rsidRPr="00190ACA">
              <w:rPr>
                <w:sz w:val="16"/>
              </w:rPr>
              <w:t>C4-220396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2B07" w14:textId="77777777" w:rsidR="008A467E" w:rsidRPr="00190ACA" w:rsidRDefault="008A467E" w:rsidP="00190ACA">
            <w:pPr>
              <w:pStyle w:val="TAL"/>
              <w:rPr>
                <w:sz w:val="16"/>
              </w:rPr>
            </w:pPr>
            <w:r w:rsidRPr="00190ACA">
              <w:rPr>
                <w:sz w:val="16"/>
              </w:rPr>
              <w:t>Pause of Charging upon the failure of user plane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872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CF2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8E33" w14:textId="77777777" w:rsidR="008A467E" w:rsidRPr="00190ACA" w:rsidRDefault="008A467E" w:rsidP="00190ACA">
            <w:pPr>
              <w:pStyle w:val="TAL"/>
              <w:rPr>
                <w:sz w:val="16"/>
              </w:rPr>
            </w:pPr>
            <w:r w:rsidRPr="00190ACA">
              <w:rPr>
                <w:sz w:val="16"/>
              </w:rPr>
              <w:t>C4-220169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EB62" w14:textId="77777777" w:rsidR="008A467E" w:rsidRPr="00190ACA" w:rsidRDefault="008A467E" w:rsidP="00190ACA">
            <w:pPr>
              <w:pStyle w:val="TAL"/>
              <w:rPr>
                <w:sz w:val="16"/>
              </w:rPr>
            </w:pPr>
          </w:p>
        </w:tc>
      </w:tr>
      <w:tr w:rsidR="00190ACA" w:rsidRPr="00190ACA" w14:paraId="131F476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EAAB" w14:textId="77777777" w:rsidR="008A467E" w:rsidRPr="00190ACA" w:rsidRDefault="008A467E" w:rsidP="00190ACA">
            <w:pPr>
              <w:pStyle w:val="TAL"/>
              <w:rPr>
                <w:sz w:val="16"/>
              </w:rPr>
            </w:pPr>
            <w:r w:rsidRPr="00190ACA">
              <w:rPr>
                <w:sz w:val="16"/>
              </w:rPr>
              <w:t>C4-220397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3A0AD" w14:textId="77777777" w:rsidR="008A467E" w:rsidRPr="00190ACA" w:rsidRDefault="008A467E" w:rsidP="00190ACA">
            <w:pPr>
              <w:pStyle w:val="TAL"/>
              <w:rPr>
                <w:sz w:val="16"/>
              </w:rPr>
            </w:pPr>
            <w:r w:rsidRPr="00190ACA">
              <w:rPr>
                <w:sz w:val="16"/>
              </w:rPr>
              <w:t>New SGW IP Address when moving PDN connections for a combined SGW/PGW/SMF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DEB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0D5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C4A6" w14:textId="77777777" w:rsidR="008A467E" w:rsidRPr="00190ACA" w:rsidRDefault="008A467E" w:rsidP="00190ACA">
            <w:pPr>
              <w:pStyle w:val="TAL"/>
              <w:rPr>
                <w:sz w:val="16"/>
              </w:rPr>
            </w:pPr>
            <w:r w:rsidRPr="00190ACA">
              <w:rPr>
                <w:sz w:val="16"/>
              </w:rPr>
              <w:t>C4-220170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5078B" w14:textId="77777777" w:rsidR="008A467E" w:rsidRPr="00190ACA" w:rsidRDefault="008A467E" w:rsidP="00190ACA">
            <w:pPr>
              <w:pStyle w:val="TAL"/>
              <w:rPr>
                <w:sz w:val="16"/>
              </w:rPr>
            </w:pPr>
          </w:p>
        </w:tc>
      </w:tr>
      <w:tr w:rsidR="00190ACA" w:rsidRPr="00190ACA" w14:paraId="1EB4691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D19A" w14:textId="77777777" w:rsidR="008A467E" w:rsidRPr="00190ACA" w:rsidRDefault="008A467E" w:rsidP="00190ACA">
            <w:pPr>
              <w:pStyle w:val="TAL"/>
              <w:rPr>
                <w:sz w:val="16"/>
              </w:rPr>
            </w:pPr>
            <w:r w:rsidRPr="00190ACA">
              <w:rPr>
                <w:sz w:val="16"/>
              </w:rPr>
              <w:t>C4-220398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CD2D7" w14:textId="77777777" w:rsidR="008A467E" w:rsidRPr="00190ACA" w:rsidRDefault="008A467E" w:rsidP="00190ACA">
            <w:pPr>
              <w:pStyle w:val="TAL"/>
              <w:rPr>
                <w:sz w:val="16"/>
              </w:rPr>
            </w:pPr>
            <w:r w:rsidRPr="00190ACA">
              <w:rPr>
                <w:sz w:val="16"/>
              </w:rPr>
              <w:t>New SGW IP Address when moving PDN connections for a combined SGW/PGW/SMF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1706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E14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5408" w14:textId="77777777" w:rsidR="008A467E" w:rsidRPr="00190ACA" w:rsidRDefault="008A467E" w:rsidP="00190ACA">
            <w:pPr>
              <w:pStyle w:val="TAL"/>
              <w:rPr>
                <w:sz w:val="16"/>
              </w:rPr>
            </w:pPr>
            <w:r w:rsidRPr="00190ACA">
              <w:rPr>
                <w:sz w:val="16"/>
              </w:rPr>
              <w:t>C4-220171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9EAF" w14:textId="77777777" w:rsidR="008A467E" w:rsidRPr="00190ACA" w:rsidRDefault="008A467E" w:rsidP="00190ACA">
            <w:pPr>
              <w:pStyle w:val="TAL"/>
              <w:rPr>
                <w:sz w:val="16"/>
              </w:rPr>
            </w:pPr>
          </w:p>
        </w:tc>
      </w:tr>
      <w:tr w:rsidR="00190ACA" w:rsidRPr="00190ACA" w14:paraId="5A7AF80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0560" w14:textId="77777777" w:rsidR="008A467E" w:rsidRPr="00190ACA" w:rsidRDefault="008A467E" w:rsidP="00190ACA">
            <w:pPr>
              <w:pStyle w:val="TAL"/>
              <w:rPr>
                <w:sz w:val="16"/>
              </w:rPr>
            </w:pPr>
            <w:r w:rsidRPr="00190ACA">
              <w:rPr>
                <w:sz w:val="16"/>
              </w:rPr>
              <w:t>C4-220399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AF6EF" w14:textId="77777777" w:rsidR="008A467E" w:rsidRPr="00190ACA" w:rsidRDefault="008A467E" w:rsidP="00190ACA">
            <w:pPr>
              <w:pStyle w:val="TAL"/>
              <w:rPr>
                <w:sz w:val="16"/>
              </w:rPr>
            </w:pPr>
            <w:r w:rsidRPr="00190ACA">
              <w:rPr>
                <w:sz w:val="16"/>
              </w:rPr>
              <w:t>Support of partial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01E7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DADF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FA47" w14:textId="77777777" w:rsidR="008A467E" w:rsidRPr="00190ACA" w:rsidRDefault="008A467E" w:rsidP="00190ACA">
            <w:pPr>
              <w:pStyle w:val="TAL"/>
              <w:rPr>
                <w:sz w:val="16"/>
              </w:rPr>
            </w:pPr>
            <w:r w:rsidRPr="00190ACA">
              <w:rPr>
                <w:sz w:val="16"/>
              </w:rPr>
              <w:t>C4-220240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C35DB" w14:textId="77777777" w:rsidR="008A467E" w:rsidRPr="00190ACA" w:rsidRDefault="008A467E" w:rsidP="00190ACA">
            <w:pPr>
              <w:pStyle w:val="TAL"/>
              <w:rPr>
                <w:sz w:val="16"/>
              </w:rPr>
            </w:pPr>
          </w:p>
        </w:tc>
      </w:tr>
      <w:tr w:rsidR="00190ACA" w:rsidRPr="00190ACA" w14:paraId="3076BED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962AF" w14:textId="77777777" w:rsidR="008A467E" w:rsidRPr="00190ACA" w:rsidRDefault="008A467E" w:rsidP="00190ACA">
            <w:pPr>
              <w:pStyle w:val="TAL"/>
              <w:rPr>
                <w:sz w:val="16"/>
              </w:rPr>
            </w:pPr>
            <w:r w:rsidRPr="00190ACA">
              <w:rPr>
                <w:sz w:val="16"/>
              </w:rPr>
              <w:t>C4-220400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B9403"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190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EBE2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39EF" w14:textId="77777777" w:rsidR="008A467E" w:rsidRPr="00190ACA" w:rsidRDefault="008A467E" w:rsidP="00190ACA">
            <w:pPr>
              <w:pStyle w:val="TAL"/>
              <w:rPr>
                <w:sz w:val="16"/>
              </w:rPr>
            </w:pPr>
            <w:r w:rsidRPr="00190ACA">
              <w:rPr>
                <w:sz w:val="16"/>
              </w:rPr>
              <w:t>C4-220244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5627" w14:textId="77777777" w:rsidR="008A467E" w:rsidRPr="00190ACA" w:rsidRDefault="008A467E" w:rsidP="00190ACA">
            <w:pPr>
              <w:pStyle w:val="TAL"/>
              <w:rPr>
                <w:sz w:val="16"/>
              </w:rPr>
            </w:pPr>
          </w:p>
        </w:tc>
      </w:tr>
      <w:tr w:rsidR="00190ACA" w:rsidRPr="00190ACA" w14:paraId="6F38E7D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A33C" w14:textId="77777777" w:rsidR="008A467E" w:rsidRPr="00190ACA" w:rsidRDefault="008A467E" w:rsidP="00190ACA">
            <w:pPr>
              <w:pStyle w:val="TAL"/>
              <w:rPr>
                <w:sz w:val="16"/>
              </w:rPr>
            </w:pPr>
            <w:r w:rsidRPr="00190ACA">
              <w:rPr>
                <w:sz w:val="16"/>
              </w:rPr>
              <w:t>C4-220401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2BAC"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32D0" w14:textId="77777777" w:rsidR="008A467E" w:rsidRPr="00190ACA" w:rsidRDefault="008A467E" w:rsidP="00190ACA">
            <w:pPr>
              <w:pStyle w:val="TAL"/>
              <w:rPr>
                <w:sz w:val="16"/>
                <w:lang w:val="fi-FI"/>
              </w:rPr>
            </w:pPr>
            <w:r w:rsidRPr="00190AC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11A6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F784E" w14:textId="77777777" w:rsidR="008A467E" w:rsidRPr="00190ACA" w:rsidRDefault="008A467E" w:rsidP="00190ACA">
            <w:pPr>
              <w:pStyle w:val="TAL"/>
              <w:rPr>
                <w:sz w:val="16"/>
              </w:rPr>
            </w:pPr>
            <w:r w:rsidRPr="00190ACA">
              <w:rPr>
                <w:sz w:val="16"/>
              </w:rPr>
              <w:t>C4-220245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6FE5C" w14:textId="77777777" w:rsidR="008A467E" w:rsidRPr="00190ACA" w:rsidRDefault="008A467E" w:rsidP="00190ACA">
            <w:pPr>
              <w:pStyle w:val="TAL"/>
              <w:rPr>
                <w:sz w:val="16"/>
              </w:rPr>
            </w:pPr>
          </w:p>
        </w:tc>
      </w:tr>
      <w:tr w:rsidR="00190ACA" w:rsidRPr="00190ACA" w14:paraId="22F441A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2E377" w14:textId="77777777" w:rsidR="008A467E" w:rsidRPr="00190ACA" w:rsidRDefault="008A467E" w:rsidP="00190ACA">
            <w:pPr>
              <w:pStyle w:val="TAL"/>
              <w:rPr>
                <w:sz w:val="16"/>
              </w:rPr>
            </w:pPr>
            <w:r w:rsidRPr="00190ACA">
              <w:rPr>
                <w:sz w:val="16"/>
              </w:rPr>
              <w:t>C4-220402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4DA1" w14:textId="77777777" w:rsidR="008A467E" w:rsidRPr="00190ACA" w:rsidRDefault="008A467E" w:rsidP="00190ACA">
            <w:pPr>
              <w:pStyle w:val="TAL"/>
              <w:rPr>
                <w:sz w:val="16"/>
              </w:rPr>
            </w:pPr>
            <w:r w:rsidRPr="00190ACA">
              <w:rPr>
                <w:sz w:val="16"/>
              </w:rPr>
              <w:t>AF registration with support of mapping between UE IP address and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80E01" w14:textId="77777777" w:rsidR="008A467E" w:rsidRPr="00190ACA" w:rsidRDefault="008A467E" w:rsidP="00190ACA">
            <w:pPr>
              <w:pStyle w:val="TAL"/>
              <w:rPr>
                <w:sz w:val="16"/>
              </w:rPr>
            </w:pPr>
            <w:r w:rsidRPr="00190ACA">
              <w:rPr>
                <w:sz w:val="16"/>
              </w:rPr>
              <w:t>Huawei, 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012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DEE7" w14:textId="77777777" w:rsidR="008A467E" w:rsidRPr="00190ACA" w:rsidRDefault="008A467E" w:rsidP="00190ACA">
            <w:pPr>
              <w:pStyle w:val="TAL"/>
              <w:rPr>
                <w:sz w:val="16"/>
              </w:rPr>
            </w:pPr>
            <w:r w:rsidRPr="00190ACA">
              <w:rPr>
                <w:sz w:val="16"/>
              </w:rPr>
              <w:t>C4-220246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A246D" w14:textId="77777777" w:rsidR="008A467E" w:rsidRPr="00190ACA" w:rsidRDefault="008A467E" w:rsidP="00190ACA">
            <w:pPr>
              <w:pStyle w:val="TAL"/>
              <w:rPr>
                <w:sz w:val="16"/>
              </w:rPr>
            </w:pPr>
          </w:p>
        </w:tc>
      </w:tr>
      <w:tr w:rsidR="00190ACA" w:rsidRPr="00190ACA" w14:paraId="3756CF2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F477" w14:textId="77777777" w:rsidR="008A467E" w:rsidRPr="00190ACA" w:rsidRDefault="008A467E" w:rsidP="00190ACA">
            <w:pPr>
              <w:pStyle w:val="TAL"/>
              <w:rPr>
                <w:sz w:val="16"/>
              </w:rPr>
            </w:pPr>
            <w:r w:rsidRPr="00190ACA">
              <w:rPr>
                <w:sz w:val="16"/>
              </w:rPr>
              <w:t>C4-220403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426F" w14:textId="77777777" w:rsidR="008A467E" w:rsidRPr="00190ACA" w:rsidRDefault="008A467E" w:rsidP="00190ACA">
            <w:pPr>
              <w:pStyle w:val="TAL"/>
              <w:rPr>
                <w:sz w:val="16"/>
              </w:rPr>
            </w:pPr>
            <w:r w:rsidRPr="00190ACA">
              <w:rPr>
                <w:sz w:val="16"/>
              </w:rPr>
              <w:t>Resource and data types definition of UEReachabilityInfoNotify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87E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3C4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5DF1" w14:textId="77777777" w:rsidR="008A467E" w:rsidRPr="00190ACA" w:rsidRDefault="008A467E" w:rsidP="00190ACA">
            <w:pPr>
              <w:pStyle w:val="TAL"/>
              <w:rPr>
                <w:sz w:val="16"/>
              </w:rPr>
            </w:pPr>
            <w:r w:rsidRPr="00190ACA">
              <w:rPr>
                <w:sz w:val="16"/>
              </w:rPr>
              <w:t>C4-220254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9AA0" w14:textId="77777777" w:rsidR="008A467E" w:rsidRPr="00190ACA" w:rsidRDefault="008A467E" w:rsidP="00190ACA">
            <w:pPr>
              <w:pStyle w:val="TAL"/>
              <w:rPr>
                <w:sz w:val="16"/>
              </w:rPr>
            </w:pPr>
          </w:p>
        </w:tc>
      </w:tr>
      <w:tr w:rsidR="00190ACA" w:rsidRPr="00190ACA" w14:paraId="462DB93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F67F" w14:textId="77777777" w:rsidR="008A467E" w:rsidRPr="00190ACA" w:rsidRDefault="008A467E" w:rsidP="00190ACA">
            <w:pPr>
              <w:pStyle w:val="TAL"/>
              <w:rPr>
                <w:sz w:val="16"/>
              </w:rPr>
            </w:pPr>
            <w:r w:rsidRPr="00190ACA">
              <w:rPr>
                <w:sz w:val="16"/>
              </w:rPr>
              <w:t>C4-220404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375C" w14:textId="77777777" w:rsidR="008A467E" w:rsidRPr="00190ACA" w:rsidRDefault="008A467E" w:rsidP="00190ACA">
            <w:pPr>
              <w:pStyle w:val="TAL"/>
              <w:rPr>
                <w:sz w:val="16"/>
              </w:rPr>
            </w:pPr>
            <w:r w:rsidRPr="00190ACA">
              <w:rPr>
                <w:sz w:val="16"/>
              </w:rPr>
              <w:t>PLMN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79A5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C8B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6C42A" w14:textId="77777777" w:rsidR="008A467E" w:rsidRPr="00190ACA" w:rsidRDefault="008A467E" w:rsidP="00190ACA">
            <w:pPr>
              <w:pStyle w:val="TAL"/>
              <w:rPr>
                <w:sz w:val="16"/>
              </w:rPr>
            </w:pPr>
            <w:r w:rsidRPr="00190ACA">
              <w:rPr>
                <w:sz w:val="16"/>
              </w:rPr>
              <w:t>C4-220258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605D" w14:textId="77777777" w:rsidR="008A467E" w:rsidRPr="00190ACA" w:rsidRDefault="008A467E" w:rsidP="00190ACA">
            <w:pPr>
              <w:pStyle w:val="TAL"/>
              <w:rPr>
                <w:sz w:val="16"/>
              </w:rPr>
            </w:pPr>
          </w:p>
        </w:tc>
      </w:tr>
      <w:tr w:rsidR="00190ACA" w:rsidRPr="00190ACA" w14:paraId="1FC3F78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15E5" w14:textId="77777777" w:rsidR="008A467E" w:rsidRPr="00190ACA" w:rsidRDefault="008A467E" w:rsidP="00190ACA">
            <w:pPr>
              <w:pStyle w:val="TAL"/>
              <w:rPr>
                <w:sz w:val="16"/>
              </w:rPr>
            </w:pPr>
            <w:r w:rsidRPr="00190ACA">
              <w:rPr>
                <w:sz w:val="16"/>
              </w:rPr>
              <w:t>C4-220405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E4C1" w14:textId="77777777" w:rsidR="008A467E" w:rsidRPr="00190ACA" w:rsidRDefault="008A467E" w:rsidP="00190ACA">
            <w:pPr>
              <w:pStyle w:val="TAL"/>
              <w:rPr>
                <w:sz w:val="16"/>
              </w:rPr>
            </w:pPr>
            <w:r w:rsidRPr="00190ACA">
              <w:rPr>
                <w:sz w:val="16"/>
              </w:rPr>
              <w:t>Support of ODB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B5E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271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9DAAC" w14:textId="77777777" w:rsidR="008A467E" w:rsidRPr="00190ACA" w:rsidRDefault="008A467E" w:rsidP="00190ACA">
            <w:pPr>
              <w:pStyle w:val="TAL"/>
              <w:rPr>
                <w:sz w:val="16"/>
              </w:rPr>
            </w:pPr>
            <w:r w:rsidRPr="00190ACA">
              <w:rPr>
                <w:sz w:val="16"/>
              </w:rPr>
              <w:t>C4-220256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6B8FF" w14:textId="77777777" w:rsidR="008A467E" w:rsidRPr="00190ACA" w:rsidRDefault="008A467E" w:rsidP="00190ACA">
            <w:pPr>
              <w:pStyle w:val="TAL"/>
              <w:rPr>
                <w:sz w:val="16"/>
              </w:rPr>
            </w:pPr>
          </w:p>
        </w:tc>
      </w:tr>
      <w:tr w:rsidR="00190ACA" w:rsidRPr="00190ACA" w14:paraId="200EAB1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2800" w14:textId="77777777" w:rsidR="008A467E" w:rsidRPr="00190ACA" w:rsidRDefault="008A467E" w:rsidP="00190ACA">
            <w:pPr>
              <w:pStyle w:val="TAL"/>
              <w:rPr>
                <w:sz w:val="16"/>
              </w:rPr>
            </w:pPr>
            <w:r w:rsidRPr="00190ACA">
              <w:rPr>
                <w:sz w:val="16"/>
              </w:rPr>
              <w:t>C4-220406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74AAF" w14:textId="77777777" w:rsidR="008A467E" w:rsidRPr="00190ACA" w:rsidRDefault="008A467E" w:rsidP="00190ACA">
            <w:pPr>
              <w:pStyle w:val="TAL"/>
              <w:rPr>
                <w:sz w:val="16"/>
              </w:rPr>
            </w:pPr>
            <w:r w:rsidRPr="00190ACA">
              <w:rPr>
                <w:sz w:val="16"/>
              </w:rPr>
              <w:t>Add V2X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90EBD" w14:textId="77777777" w:rsidR="008A467E" w:rsidRPr="00190ACA" w:rsidRDefault="008A467E" w:rsidP="00190ACA">
            <w:pPr>
              <w:pStyle w:val="TAL"/>
              <w:rPr>
                <w:sz w:val="16"/>
              </w:rPr>
            </w:pPr>
            <w:r w:rsidRPr="00190ACA">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497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4E24" w14:textId="77777777" w:rsidR="008A467E" w:rsidRPr="00190ACA" w:rsidRDefault="008A467E" w:rsidP="00190ACA">
            <w:pPr>
              <w:pStyle w:val="TAL"/>
              <w:rPr>
                <w:sz w:val="16"/>
              </w:rPr>
            </w:pPr>
            <w:r w:rsidRPr="00190ACA">
              <w:rPr>
                <w:sz w:val="16"/>
              </w:rPr>
              <w:t>C4-220353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BB35" w14:textId="77777777" w:rsidR="008A467E" w:rsidRPr="00190ACA" w:rsidRDefault="008A467E" w:rsidP="00190ACA">
            <w:pPr>
              <w:pStyle w:val="TAL"/>
              <w:rPr>
                <w:sz w:val="16"/>
              </w:rPr>
            </w:pPr>
          </w:p>
        </w:tc>
      </w:tr>
      <w:tr w:rsidR="00190ACA" w:rsidRPr="00190ACA" w14:paraId="4CF4981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71641" w14:textId="77777777" w:rsidR="008A467E" w:rsidRPr="00190ACA" w:rsidRDefault="008A467E" w:rsidP="00190ACA">
            <w:pPr>
              <w:pStyle w:val="TAL"/>
              <w:rPr>
                <w:sz w:val="16"/>
              </w:rPr>
            </w:pPr>
            <w:r w:rsidRPr="00190ACA">
              <w:rPr>
                <w:sz w:val="16"/>
              </w:rPr>
              <w:t>C4-220407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A797" w14:textId="77777777" w:rsidR="008A467E" w:rsidRPr="00190ACA" w:rsidRDefault="008A467E" w:rsidP="00190ACA">
            <w:pPr>
              <w:pStyle w:val="TAL"/>
              <w:rPr>
                <w:sz w:val="16"/>
              </w:rPr>
            </w:pPr>
            <w:r w:rsidRPr="00190ACA">
              <w:rPr>
                <w:sz w:val="16"/>
              </w:rPr>
              <w:t>NSSAAF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F597"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4825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01D3" w14:textId="77777777" w:rsidR="008A467E" w:rsidRPr="00190ACA" w:rsidRDefault="008A467E" w:rsidP="00190ACA">
            <w:pPr>
              <w:pStyle w:val="TAL"/>
              <w:rPr>
                <w:sz w:val="16"/>
              </w:rPr>
            </w:pPr>
            <w:r w:rsidRPr="00190ACA">
              <w:rPr>
                <w:sz w:val="16"/>
              </w:rPr>
              <w:t>C4-220354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4E5E6" w14:textId="77777777" w:rsidR="008A467E" w:rsidRPr="00190ACA" w:rsidRDefault="008A467E" w:rsidP="00190ACA">
            <w:pPr>
              <w:pStyle w:val="TAL"/>
              <w:rPr>
                <w:sz w:val="16"/>
              </w:rPr>
            </w:pPr>
          </w:p>
        </w:tc>
      </w:tr>
      <w:tr w:rsidR="00190ACA" w:rsidRPr="00190ACA" w14:paraId="03DEFED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CC8EF" w14:textId="77777777" w:rsidR="008A467E" w:rsidRPr="00190ACA" w:rsidRDefault="008A467E" w:rsidP="00190ACA">
            <w:pPr>
              <w:pStyle w:val="TAL"/>
              <w:rPr>
                <w:sz w:val="16"/>
              </w:rPr>
            </w:pPr>
            <w:r w:rsidRPr="00190ACA">
              <w:rPr>
                <w:sz w:val="16"/>
              </w:rPr>
              <w:t>C4-220408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55356" w14:textId="77777777" w:rsidR="008A467E" w:rsidRPr="00190ACA" w:rsidRDefault="008A467E" w:rsidP="00190ACA">
            <w:pPr>
              <w:pStyle w:val="TAL"/>
              <w:rPr>
                <w:sz w:val="16"/>
              </w:rPr>
            </w:pPr>
            <w:r w:rsidRPr="00190ACA">
              <w:rPr>
                <w:sz w:val="16"/>
              </w:rPr>
              <w:t>Unsuccessful Mobile Terminated short message transfer via IP-SM-GW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F444"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9AF7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C5A9D" w14:textId="77777777" w:rsidR="008A467E" w:rsidRPr="00190ACA" w:rsidRDefault="008A467E" w:rsidP="00190ACA">
            <w:pPr>
              <w:pStyle w:val="TAL"/>
              <w:rPr>
                <w:sz w:val="16"/>
              </w:rPr>
            </w:pPr>
            <w:r w:rsidRPr="00190ACA">
              <w:rPr>
                <w:sz w:val="16"/>
              </w:rPr>
              <w:t>C4-220237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2DB3" w14:textId="77777777" w:rsidR="008A467E" w:rsidRPr="00190ACA" w:rsidRDefault="008A467E" w:rsidP="00190ACA">
            <w:pPr>
              <w:pStyle w:val="TAL"/>
              <w:rPr>
                <w:sz w:val="16"/>
              </w:rPr>
            </w:pPr>
          </w:p>
        </w:tc>
      </w:tr>
      <w:tr w:rsidR="00190ACA" w:rsidRPr="00190ACA" w14:paraId="6B49AB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B37B" w14:textId="77777777" w:rsidR="008A467E" w:rsidRPr="00190ACA" w:rsidRDefault="008A467E" w:rsidP="00190ACA">
            <w:pPr>
              <w:pStyle w:val="TAL"/>
              <w:rPr>
                <w:sz w:val="16"/>
              </w:rPr>
            </w:pPr>
            <w:r w:rsidRPr="00190ACA">
              <w:rPr>
                <w:sz w:val="16"/>
              </w:rPr>
              <w:t>C4-220409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2C75" w14:textId="77777777" w:rsidR="008A467E" w:rsidRPr="00190ACA" w:rsidRDefault="008A467E" w:rsidP="00190ACA">
            <w:pPr>
              <w:pStyle w:val="TAL"/>
              <w:rPr>
                <w:sz w:val="16"/>
              </w:rPr>
            </w:pPr>
            <w:r w:rsidRPr="00190ACA">
              <w:rPr>
                <w:sz w:val="16"/>
              </w:rPr>
              <w:t>Unsuccessful Mobile Terminated short message transfer via SMS Router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255E1" w14:textId="77777777" w:rsidR="008A467E" w:rsidRPr="00190ACA" w:rsidRDefault="008A467E" w:rsidP="00190ACA">
            <w:pPr>
              <w:pStyle w:val="TAL"/>
              <w:rPr>
                <w:sz w:val="16"/>
              </w:rPr>
            </w:pPr>
            <w:r w:rsidRPr="00190ACA">
              <w:rPr>
                <w:sz w:val="16"/>
              </w:rPr>
              <w:t>Huawei,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5564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ADA54" w14:textId="77777777" w:rsidR="008A467E" w:rsidRPr="00190ACA" w:rsidRDefault="008A467E" w:rsidP="00190ACA">
            <w:pPr>
              <w:pStyle w:val="TAL"/>
              <w:rPr>
                <w:sz w:val="16"/>
              </w:rPr>
            </w:pPr>
            <w:r w:rsidRPr="00190ACA">
              <w:rPr>
                <w:sz w:val="16"/>
              </w:rPr>
              <w:t>C4-220238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66C69" w14:textId="77777777" w:rsidR="008A467E" w:rsidRPr="00190ACA" w:rsidRDefault="008A467E" w:rsidP="00190ACA">
            <w:pPr>
              <w:pStyle w:val="TAL"/>
              <w:rPr>
                <w:sz w:val="16"/>
              </w:rPr>
            </w:pPr>
          </w:p>
        </w:tc>
      </w:tr>
      <w:tr w:rsidR="00190ACA" w:rsidRPr="00190ACA" w14:paraId="1EE67CC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6F8C" w14:textId="77777777" w:rsidR="008A467E" w:rsidRPr="00190ACA" w:rsidRDefault="008A467E" w:rsidP="00190ACA">
            <w:pPr>
              <w:pStyle w:val="TAL"/>
              <w:rPr>
                <w:sz w:val="16"/>
              </w:rPr>
            </w:pPr>
            <w:r w:rsidRPr="00190ACA">
              <w:rPr>
                <w:sz w:val="16"/>
              </w:rPr>
              <w:t>C4-220410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DFBA3" w14:textId="77777777" w:rsidR="008A467E" w:rsidRPr="00190ACA" w:rsidRDefault="008A467E" w:rsidP="00190ACA">
            <w:pPr>
              <w:pStyle w:val="TAL"/>
              <w:rPr>
                <w:sz w:val="16"/>
              </w:rPr>
            </w:pPr>
            <w:r w:rsidRPr="00190ACA">
              <w:rPr>
                <w:sz w:val="16"/>
              </w:rPr>
              <w:t>SMF triggered I-SMF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B9BBF" w14:textId="77777777" w:rsidR="008A467E" w:rsidRPr="00190ACA" w:rsidRDefault="008A467E" w:rsidP="00190ACA">
            <w:pPr>
              <w:pStyle w:val="TAL"/>
              <w:rPr>
                <w:sz w:val="16"/>
              </w:rPr>
            </w:pPr>
            <w:r w:rsidRPr="00190ACA">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2A7B4"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8A2DE" w14:textId="77777777" w:rsidR="008A467E" w:rsidRPr="00190ACA" w:rsidRDefault="008A467E" w:rsidP="00190ACA">
            <w:pPr>
              <w:pStyle w:val="TAL"/>
              <w:rPr>
                <w:sz w:val="16"/>
              </w:rPr>
            </w:pPr>
            <w:r w:rsidRPr="00190ACA">
              <w:rPr>
                <w:sz w:val="16"/>
              </w:rPr>
              <w:t>C4-220241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0FDD" w14:textId="77777777" w:rsidR="008A467E" w:rsidRPr="00190ACA" w:rsidRDefault="008A467E" w:rsidP="00190ACA">
            <w:pPr>
              <w:pStyle w:val="TAL"/>
              <w:rPr>
                <w:sz w:val="16"/>
              </w:rPr>
            </w:pPr>
          </w:p>
        </w:tc>
      </w:tr>
      <w:tr w:rsidR="00190ACA" w:rsidRPr="00190ACA" w14:paraId="605940E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DDC8" w14:textId="77777777" w:rsidR="008A467E" w:rsidRPr="00190ACA" w:rsidRDefault="008A467E" w:rsidP="00190ACA">
            <w:pPr>
              <w:pStyle w:val="TAL"/>
              <w:rPr>
                <w:sz w:val="16"/>
              </w:rPr>
            </w:pPr>
            <w:r w:rsidRPr="00190ACA">
              <w:rPr>
                <w:sz w:val="16"/>
              </w:rPr>
              <w:t>C4-220411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EE731" w14:textId="77777777" w:rsidR="008A467E" w:rsidRPr="00190ACA" w:rsidRDefault="008A467E" w:rsidP="00190ACA">
            <w:pPr>
              <w:pStyle w:val="TAL"/>
              <w:rPr>
                <w:sz w:val="16"/>
              </w:rPr>
            </w:pPr>
            <w:r w:rsidRPr="00190ACA">
              <w:rPr>
                <w:sz w:val="16"/>
              </w:rPr>
              <w:t>Percentage value in periodic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8431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22EE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4F8C" w14:textId="77777777" w:rsidR="008A467E" w:rsidRPr="00190ACA" w:rsidRDefault="008A467E" w:rsidP="00190ACA">
            <w:pPr>
              <w:pStyle w:val="TAL"/>
              <w:rPr>
                <w:sz w:val="16"/>
              </w:rPr>
            </w:pPr>
            <w:r w:rsidRPr="00190ACA">
              <w:rPr>
                <w:sz w:val="16"/>
              </w:rPr>
              <w:t>C4-220247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A2D4" w14:textId="77777777" w:rsidR="008A467E" w:rsidRPr="00190ACA" w:rsidRDefault="008A467E" w:rsidP="00190ACA">
            <w:pPr>
              <w:pStyle w:val="TAL"/>
              <w:rPr>
                <w:sz w:val="16"/>
              </w:rPr>
            </w:pPr>
          </w:p>
        </w:tc>
      </w:tr>
      <w:tr w:rsidR="00190ACA" w:rsidRPr="00190ACA" w14:paraId="57552DD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FBD6" w14:textId="77777777" w:rsidR="008A467E" w:rsidRPr="00190ACA" w:rsidRDefault="008A467E" w:rsidP="00190ACA">
            <w:pPr>
              <w:pStyle w:val="TAL"/>
              <w:rPr>
                <w:sz w:val="16"/>
              </w:rPr>
            </w:pPr>
            <w:r w:rsidRPr="00190ACA">
              <w:rPr>
                <w:sz w:val="16"/>
              </w:rPr>
              <w:t>C4-220412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C2380" w14:textId="77777777" w:rsidR="008A467E" w:rsidRPr="00190ACA" w:rsidRDefault="008A467E" w:rsidP="00190ACA">
            <w:pPr>
              <w:pStyle w:val="TAL"/>
              <w:rPr>
                <w:sz w:val="16"/>
              </w:rPr>
            </w:pPr>
            <w:r w:rsidRPr="00190ACA">
              <w:rPr>
                <w:sz w:val="16"/>
              </w:rPr>
              <w:t>SACInfo in periodic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AA86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BA5D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70A4" w14:textId="77777777" w:rsidR="008A467E" w:rsidRPr="00190ACA" w:rsidRDefault="008A467E" w:rsidP="00190ACA">
            <w:pPr>
              <w:pStyle w:val="TAL"/>
              <w:rPr>
                <w:sz w:val="16"/>
              </w:rPr>
            </w:pPr>
            <w:r w:rsidRPr="00190ACA">
              <w:rPr>
                <w:sz w:val="16"/>
              </w:rPr>
              <w:t>C4-220248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C1241" w14:textId="77777777" w:rsidR="008A467E" w:rsidRPr="00190ACA" w:rsidRDefault="008A467E" w:rsidP="00190ACA">
            <w:pPr>
              <w:pStyle w:val="TAL"/>
              <w:rPr>
                <w:sz w:val="16"/>
              </w:rPr>
            </w:pPr>
          </w:p>
        </w:tc>
      </w:tr>
      <w:tr w:rsidR="00190ACA" w:rsidRPr="00190ACA" w14:paraId="059ADAF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7B78" w14:textId="77777777" w:rsidR="008A467E" w:rsidRPr="00190ACA" w:rsidRDefault="008A467E" w:rsidP="00190ACA">
            <w:pPr>
              <w:pStyle w:val="TAL"/>
              <w:rPr>
                <w:sz w:val="16"/>
              </w:rPr>
            </w:pPr>
            <w:r w:rsidRPr="00190ACA">
              <w:rPr>
                <w:sz w:val="16"/>
              </w:rPr>
              <w:t>C4-220413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B4EA" w14:textId="77777777" w:rsidR="008A467E" w:rsidRPr="00190ACA" w:rsidRDefault="008A467E" w:rsidP="00190ACA">
            <w:pPr>
              <w:pStyle w:val="TAL"/>
              <w:rPr>
                <w:sz w:val="16"/>
              </w:rPr>
            </w:pPr>
            <w:r w:rsidRPr="00190ACA">
              <w:rPr>
                <w:sz w:val="16"/>
              </w:rPr>
              <w:t>Current number of UEs or current number of PDU Sessions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5347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DA0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10BD" w14:textId="77777777" w:rsidR="008A467E" w:rsidRPr="00190ACA" w:rsidRDefault="008A467E" w:rsidP="00190ACA">
            <w:pPr>
              <w:pStyle w:val="TAL"/>
              <w:rPr>
                <w:sz w:val="16"/>
              </w:rPr>
            </w:pPr>
            <w:r w:rsidRPr="00190ACA">
              <w:rPr>
                <w:sz w:val="16"/>
              </w:rPr>
              <w:t>C4-220249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0678" w14:textId="77777777" w:rsidR="008A467E" w:rsidRPr="00190ACA" w:rsidRDefault="008A467E" w:rsidP="00190ACA">
            <w:pPr>
              <w:pStyle w:val="TAL"/>
              <w:rPr>
                <w:sz w:val="16"/>
              </w:rPr>
            </w:pPr>
          </w:p>
        </w:tc>
      </w:tr>
      <w:tr w:rsidR="00190ACA" w:rsidRPr="00190ACA" w14:paraId="4F25F40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50D6" w14:textId="77777777" w:rsidR="008A467E" w:rsidRPr="00190ACA" w:rsidRDefault="008A467E" w:rsidP="00190ACA">
            <w:pPr>
              <w:pStyle w:val="TAL"/>
              <w:rPr>
                <w:sz w:val="16"/>
              </w:rPr>
            </w:pPr>
            <w:r w:rsidRPr="00190ACA">
              <w:rPr>
                <w:sz w:val="16"/>
              </w:rPr>
              <w:t>C4-220414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CD511" w14:textId="77777777" w:rsidR="008A467E" w:rsidRPr="00190ACA" w:rsidRDefault="008A467E" w:rsidP="00190ACA">
            <w:pPr>
              <w:pStyle w:val="TAL"/>
              <w:rPr>
                <w:sz w:val="16"/>
              </w:rPr>
            </w:pPr>
            <w:r w:rsidRPr="00190ACA">
              <w:rPr>
                <w:sz w:val="16"/>
              </w:rPr>
              <w:t>UE IP allocation in CP function with SSET and MPAS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6D747" w14:textId="77777777" w:rsidR="008A467E" w:rsidRPr="00190ACA" w:rsidRDefault="008A467E" w:rsidP="00190ACA">
            <w:pPr>
              <w:pStyle w:val="TAL"/>
              <w:rPr>
                <w:sz w:val="16"/>
              </w:rPr>
            </w:pPr>
            <w:r w:rsidRPr="00190ACA">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D7A1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854A" w14:textId="77777777" w:rsidR="008A467E" w:rsidRPr="00190ACA" w:rsidRDefault="008A467E" w:rsidP="00190ACA">
            <w:pPr>
              <w:pStyle w:val="TAL"/>
              <w:rPr>
                <w:sz w:val="16"/>
              </w:rPr>
            </w:pPr>
            <w:r w:rsidRPr="00190ACA">
              <w:rPr>
                <w:sz w:val="16"/>
              </w:rPr>
              <w:t>C4-220159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3AAE" w14:textId="77777777" w:rsidR="008A467E" w:rsidRPr="00190ACA" w:rsidRDefault="008A467E" w:rsidP="00190ACA">
            <w:pPr>
              <w:pStyle w:val="TAL"/>
              <w:rPr>
                <w:sz w:val="16"/>
              </w:rPr>
            </w:pPr>
          </w:p>
        </w:tc>
      </w:tr>
      <w:tr w:rsidR="00190ACA" w:rsidRPr="00190ACA" w14:paraId="228FA82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DA67" w14:textId="77777777" w:rsidR="008A467E" w:rsidRPr="00190ACA" w:rsidRDefault="008A467E" w:rsidP="00190ACA">
            <w:pPr>
              <w:pStyle w:val="TAL"/>
              <w:rPr>
                <w:sz w:val="16"/>
              </w:rPr>
            </w:pPr>
            <w:r w:rsidRPr="00190ACA">
              <w:rPr>
                <w:sz w:val="16"/>
              </w:rPr>
              <w:t>C4-220415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9927" w14:textId="77777777" w:rsidR="008A467E" w:rsidRPr="00190ACA" w:rsidRDefault="008A467E" w:rsidP="00190ACA">
            <w:pPr>
              <w:pStyle w:val="TAL"/>
              <w:rPr>
                <w:sz w:val="16"/>
              </w:rPr>
            </w:pPr>
            <w:r w:rsidRPr="00190ACA">
              <w:rPr>
                <w:sz w:val="16"/>
              </w:rPr>
              <w:t>MB-SMF discovery by AMF using MBS Session ID and Area Session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5134" w14:textId="77777777" w:rsidR="008A467E" w:rsidRPr="00190ACA" w:rsidRDefault="008A467E" w:rsidP="00190ACA">
            <w:pPr>
              <w:pStyle w:val="TAL"/>
              <w:rPr>
                <w:sz w:val="16"/>
              </w:rPr>
            </w:pPr>
            <w:r w:rsidRPr="00190AC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D7C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0893" w14:textId="77777777" w:rsidR="008A467E" w:rsidRPr="00190ACA" w:rsidRDefault="008A467E" w:rsidP="00190ACA">
            <w:pPr>
              <w:pStyle w:val="TAL"/>
              <w:rPr>
                <w:sz w:val="16"/>
              </w:rPr>
            </w:pPr>
            <w:r w:rsidRPr="00190ACA">
              <w:rPr>
                <w:sz w:val="16"/>
              </w:rPr>
              <w:t>C4-220093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D7D9" w14:textId="77777777" w:rsidR="008A467E" w:rsidRPr="00190ACA" w:rsidRDefault="008A467E" w:rsidP="00190ACA">
            <w:pPr>
              <w:pStyle w:val="TAL"/>
              <w:rPr>
                <w:sz w:val="16"/>
              </w:rPr>
            </w:pPr>
          </w:p>
        </w:tc>
      </w:tr>
      <w:tr w:rsidR="00190ACA" w:rsidRPr="00190ACA" w14:paraId="2A8E77B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BD0C" w14:textId="77777777" w:rsidR="008A467E" w:rsidRPr="00190ACA" w:rsidRDefault="008A467E" w:rsidP="00190ACA">
            <w:pPr>
              <w:pStyle w:val="TAL"/>
              <w:rPr>
                <w:sz w:val="16"/>
              </w:rPr>
            </w:pPr>
            <w:r w:rsidRPr="00190ACA">
              <w:rPr>
                <w:sz w:val="16"/>
              </w:rPr>
              <w:t>C4-220416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6501" w14:textId="77777777" w:rsidR="008A467E" w:rsidRPr="00190ACA" w:rsidRDefault="008A467E" w:rsidP="00190ACA">
            <w:pPr>
              <w:pStyle w:val="TAL"/>
              <w:rPr>
                <w:sz w:val="16"/>
              </w:rPr>
            </w:pPr>
            <w:r w:rsidRPr="00190ACA">
              <w:rPr>
                <w:sz w:val="16"/>
              </w:rPr>
              <w:t>Local MBS service &amp; Location dependent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A3B7"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680D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99E62" w14:textId="77777777" w:rsidR="008A467E" w:rsidRPr="00190ACA" w:rsidRDefault="008A467E" w:rsidP="00190ACA">
            <w:pPr>
              <w:pStyle w:val="TAL"/>
              <w:rPr>
                <w:sz w:val="16"/>
              </w:rPr>
            </w:pPr>
            <w:r w:rsidRPr="00190ACA">
              <w:rPr>
                <w:sz w:val="16"/>
              </w:rPr>
              <w:t>C4-220095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DED1E" w14:textId="77777777" w:rsidR="008A467E" w:rsidRPr="00190ACA" w:rsidRDefault="008A467E" w:rsidP="00190ACA">
            <w:pPr>
              <w:pStyle w:val="TAL"/>
              <w:rPr>
                <w:sz w:val="16"/>
              </w:rPr>
            </w:pPr>
          </w:p>
        </w:tc>
      </w:tr>
      <w:tr w:rsidR="00190ACA" w:rsidRPr="00190ACA" w14:paraId="651EDEC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426FD" w14:textId="77777777" w:rsidR="008A467E" w:rsidRPr="00190ACA" w:rsidRDefault="008A467E" w:rsidP="00190ACA">
            <w:pPr>
              <w:pStyle w:val="TAL"/>
              <w:rPr>
                <w:sz w:val="16"/>
              </w:rPr>
            </w:pPr>
            <w:r w:rsidRPr="00190ACA">
              <w:rPr>
                <w:sz w:val="16"/>
              </w:rPr>
              <w:t>C4-220417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7A85" w14:textId="77777777" w:rsidR="008A467E" w:rsidRPr="00190ACA" w:rsidRDefault="008A467E" w:rsidP="00190ACA">
            <w:pPr>
              <w:pStyle w:val="TAL"/>
              <w:rPr>
                <w:sz w:val="16"/>
              </w:rPr>
            </w:pPr>
            <w:r w:rsidRPr="00190ACA">
              <w:rPr>
                <w:sz w:val="16"/>
              </w:rPr>
              <w:t>MBSSession_ContextUpdate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12C84"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8286"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F57E" w14:textId="77777777" w:rsidR="008A467E" w:rsidRPr="00190ACA" w:rsidRDefault="008A467E" w:rsidP="00190ACA">
            <w:pPr>
              <w:pStyle w:val="TAL"/>
              <w:rPr>
                <w:sz w:val="16"/>
              </w:rPr>
            </w:pPr>
            <w:r w:rsidRPr="00190ACA">
              <w:rPr>
                <w:sz w:val="16"/>
              </w:rPr>
              <w:t>C4-220096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C00F" w14:textId="77777777" w:rsidR="008A467E" w:rsidRPr="00190ACA" w:rsidRDefault="008A467E" w:rsidP="00190ACA">
            <w:pPr>
              <w:pStyle w:val="TAL"/>
              <w:rPr>
                <w:sz w:val="16"/>
              </w:rPr>
            </w:pPr>
          </w:p>
        </w:tc>
      </w:tr>
      <w:tr w:rsidR="00190ACA" w:rsidRPr="00190ACA" w14:paraId="1E3FD49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941D" w14:textId="77777777" w:rsidR="008A467E" w:rsidRPr="00190ACA" w:rsidRDefault="008A467E" w:rsidP="00190ACA">
            <w:pPr>
              <w:pStyle w:val="TAL"/>
              <w:rPr>
                <w:sz w:val="16"/>
              </w:rPr>
            </w:pPr>
            <w:r w:rsidRPr="00190ACA">
              <w:rPr>
                <w:sz w:val="16"/>
              </w:rPr>
              <w:t>C4-220418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FBFF" w14:textId="77777777" w:rsidR="008A467E" w:rsidRPr="00190ACA" w:rsidRDefault="008A467E" w:rsidP="00190ACA">
            <w:pPr>
              <w:pStyle w:val="TAL"/>
              <w:rPr>
                <w:sz w:val="16"/>
              </w:rPr>
            </w:pPr>
            <w:r w:rsidRPr="00190ACA">
              <w:rPr>
                <w:sz w:val="16"/>
              </w:rPr>
              <w:t>TMGI Expiration Time in MBSSession_Create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A28FF" w14:textId="77777777" w:rsidR="008A467E" w:rsidRPr="00190ACA" w:rsidRDefault="008A467E" w:rsidP="00190ACA">
            <w:pPr>
              <w:pStyle w:val="TAL"/>
              <w:rPr>
                <w:sz w:val="16"/>
              </w:rPr>
            </w:pPr>
            <w:r w:rsidRPr="00190ACA">
              <w:rPr>
                <w:sz w:val="16"/>
              </w:rPr>
              <w:t>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A3C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F5E77" w14:textId="77777777" w:rsidR="008A467E" w:rsidRPr="00190ACA" w:rsidRDefault="008A467E" w:rsidP="00190ACA">
            <w:pPr>
              <w:pStyle w:val="TAL"/>
              <w:rPr>
                <w:sz w:val="16"/>
              </w:rPr>
            </w:pPr>
            <w:r w:rsidRPr="00190ACA">
              <w:rPr>
                <w:sz w:val="16"/>
              </w:rPr>
              <w:t>C4-220099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CC28" w14:textId="77777777" w:rsidR="008A467E" w:rsidRPr="00190ACA" w:rsidRDefault="008A467E" w:rsidP="00190ACA">
            <w:pPr>
              <w:pStyle w:val="TAL"/>
              <w:rPr>
                <w:sz w:val="16"/>
              </w:rPr>
            </w:pPr>
          </w:p>
        </w:tc>
      </w:tr>
      <w:tr w:rsidR="00190ACA" w:rsidRPr="00190ACA" w14:paraId="262222C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E905" w14:textId="77777777" w:rsidR="008A467E" w:rsidRPr="00190ACA" w:rsidRDefault="008A467E" w:rsidP="00190ACA">
            <w:pPr>
              <w:pStyle w:val="TAL"/>
              <w:rPr>
                <w:sz w:val="16"/>
              </w:rPr>
            </w:pPr>
            <w:r w:rsidRPr="00190ACA">
              <w:rPr>
                <w:sz w:val="16"/>
              </w:rPr>
              <w:t>C4-220419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2CD2" w14:textId="77777777" w:rsidR="008A467E" w:rsidRPr="00190ACA" w:rsidRDefault="008A467E" w:rsidP="00190ACA">
            <w:pPr>
              <w:pStyle w:val="TAL"/>
              <w:rPr>
                <w:sz w:val="16"/>
              </w:rPr>
            </w:pPr>
            <w:r w:rsidRPr="00190ACA">
              <w:rPr>
                <w:sz w:val="16"/>
              </w:rPr>
              <w:t>One-Time DNS Rule applicable to a specific DNS message earlier buffered in the EASDF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637B"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54CE"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24A0" w14:textId="77777777" w:rsidR="008A467E" w:rsidRPr="00190ACA" w:rsidRDefault="008A467E" w:rsidP="00190ACA">
            <w:pPr>
              <w:pStyle w:val="TAL"/>
              <w:rPr>
                <w:sz w:val="16"/>
              </w:rPr>
            </w:pPr>
            <w:r w:rsidRPr="00190ACA">
              <w:rPr>
                <w:sz w:val="16"/>
              </w:rPr>
              <w:t>C4-220100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BD408" w14:textId="77777777" w:rsidR="008A467E" w:rsidRPr="00190ACA" w:rsidRDefault="008A467E" w:rsidP="00190ACA">
            <w:pPr>
              <w:pStyle w:val="TAL"/>
              <w:rPr>
                <w:sz w:val="16"/>
              </w:rPr>
            </w:pPr>
          </w:p>
        </w:tc>
      </w:tr>
      <w:tr w:rsidR="00190ACA" w:rsidRPr="00190ACA" w14:paraId="217498B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01E5" w14:textId="77777777" w:rsidR="008A467E" w:rsidRPr="00190ACA" w:rsidRDefault="008A467E" w:rsidP="00190ACA">
            <w:pPr>
              <w:pStyle w:val="TAL"/>
              <w:rPr>
                <w:sz w:val="16"/>
              </w:rPr>
            </w:pPr>
            <w:r w:rsidRPr="00190ACA">
              <w:rPr>
                <w:sz w:val="16"/>
              </w:rPr>
              <w:t>C4-220420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657C" w14:textId="77777777" w:rsidR="008A467E" w:rsidRPr="00190ACA" w:rsidRDefault="008A467E" w:rsidP="00190ACA">
            <w:pPr>
              <w:pStyle w:val="TAL"/>
              <w:rPr>
                <w:sz w:val="16"/>
              </w:rPr>
            </w:pPr>
            <w:r w:rsidRPr="00190ACA">
              <w:rPr>
                <w:sz w:val="16"/>
              </w:rPr>
              <w:t>Incorrect reference in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4833"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93A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B9627" w14:textId="77777777" w:rsidR="008A467E" w:rsidRPr="00190ACA" w:rsidRDefault="008A467E" w:rsidP="00190ACA">
            <w:pPr>
              <w:pStyle w:val="TAL"/>
              <w:rPr>
                <w:sz w:val="16"/>
              </w:rPr>
            </w:pPr>
            <w:r w:rsidRPr="00190ACA">
              <w:rPr>
                <w:sz w:val="16"/>
              </w:rPr>
              <w:t>C4-220118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2A03" w14:textId="77777777" w:rsidR="008A467E" w:rsidRPr="00190ACA" w:rsidRDefault="008A467E" w:rsidP="00190ACA">
            <w:pPr>
              <w:pStyle w:val="TAL"/>
              <w:rPr>
                <w:sz w:val="16"/>
              </w:rPr>
            </w:pPr>
          </w:p>
        </w:tc>
      </w:tr>
      <w:tr w:rsidR="00190ACA" w:rsidRPr="00190ACA" w14:paraId="0EA0D5D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A132" w14:textId="77777777" w:rsidR="008A467E" w:rsidRPr="00190ACA" w:rsidRDefault="008A467E" w:rsidP="00190ACA">
            <w:pPr>
              <w:pStyle w:val="TAL"/>
              <w:rPr>
                <w:sz w:val="16"/>
              </w:rPr>
            </w:pPr>
            <w:r w:rsidRPr="00190ACA">
              <w:rPr>
                <w:sz w:val="16"/>
              </w:rPr>
              <w:t>C4-220421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AB6B" w14:textId="77777777" w:rsidR="008A467E" w:rsidRPr="00190ACA" w:rsidRDefault="008A467E" w:rsidP="00190ACA">
            <w:pPr>
              <w:pStyle w:val="TAL"/>
              <w:rPr>
                <w:sz w:val="16"/>
              </w:rPr>
            </w:pPr>
            <w:r w:rsidRPr="00190ACA">
              <w:rPr>
                <w:sz w:val="16"/>
              </w:rPr>
              <w:t>Returning NRF altered priorities when using the Enhanced NF Discovery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00D0"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F65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4C16" w14:textId="77777777" w:rsidR="008A467E" w:rsidRPr="00190ACA" w:rsidRDefault="008A467E" w:rsidP="00190ACA">
            <w:pPr>
              <w:pStyle w:val="TAL"/>
              <w:rPr>
                <w:sz w:val="16"/>
              </w:rPr>
            </w:pPr>
            <w:r w:rsidRPr="00190ACA">
              <w:rPr>
                <w:sz w:val="16"/>
              </w:rPr>
              <w:t>C4-220120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B1BA" w14:textId="77777777" w:rsidR="008A467E" w:rsidRPr="00190ACA" w:rsidRDefault="008A467E" w:rsidP="00190ACA">
            <w:pPr>
              <w:pStyle w:val="TAL"/>
              <w:rPr>
                <w:sz w:val="16"/>
              </w:rPr>
            </w:pPr>
          </w:p>
        </w:tc>
      </w:tr>
      <w:tr w:rsidR="00190ACA" w:rsidRPr="00190ACA" w14:paraId="43F8249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0F9F" w14:textId="77777777" w:rsidR="008A467E" w:rsidRPr="00190ACA" w:rsidRDefault="008A467E" w:rsidP="00190ACA">
            <w:pPr>
              <w:pStyle w:val="TAL"/>
              <w:rPr>
                <w:sz w:val="16"/>
              </w:rPr>
            </w:pPr>
            <w:r w:rsidRPr="00190ACA">
              <w:rPr>
                <w:sz w:val="16"/>
              </w:rPr>
              <w:t>C4-220422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112A" w14:textId="77777777" w:rsidR="008A467E" w:rsidRPr="00190ACA" w:rsidRDefault="008A467E" w:rsidP="00190ACA">
            <w:pPr>
              <w:pStyle w:val="TAL"/>
              <w:rPr>
                <w:sz w:val="16"/>
              </w:rPr>
            </w:pPr>
            <w:r w:rsidRPr="00190ACA">
              <w:rPr>
                <w:sz w:val="16"/>
              </w:rPr>
              <w:t>Correction on 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6042"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DA24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8A4D6" w14:textId="77777777" w:rsidR="008A467E" w:rsidRPr="00190ACA" w:rsidRDefault="008A467E" w:rsidP="00190ACA">
            <w:pPr>
              <w:pStyle w:val="TAL"/>
              <w:rPr>
                <w:sz w:val="16"/>
              </w:rPr>
            </w:pPr>
            <w:r w:rsidRPr="00190ACA">
              <w:rPr>
                <w:sz w:val="16"/>
              </w:rPr>
              <w:t>C4-220188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948F" w14:textId="77777777" w:rsidR="008A467E" w:rsidRPr="00190ACA" w:rsidRDefault="008A467E" w:rsidP="00190ACA">
            <w:pPr>
              <w:pStyle w:val="TAL"/>
              <w:rPr>
                <w:sz w:val="16"/>
              </w:rPr>
            </w:pPr>
          </w:p>
        </w:tc>
      </w:tr>
      <w:tr w:rsidR="00190ACA" w:rsidRPr="00190ACA" w14:paraId="4531108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08B40" w14:textId="77777777" w:rsidR="008A467E" w:rsidRPr="00190ACA" w:rsidRDefault="008A467E" w:rsidP="00190ACA">
            <w:pPr>
              <w:pStyle w:val="TAL"/>
              <w:rPr>
                <w:sz w:val="16"/>
              </w:rPr>
            </w:pPr>
            <w:r w:rsidRPr="00190ACA">
              <w:rPr>
                <w:sz w:val="16"/>
              </w:rPr>
              <w:t>C4-220423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DA49" w14:textId="77777777" w:rsidR="008A467E" w:rsidRPr="00190ACA" w:rsidRDefault="008A467E" w:rsidP="00190ACA">
            <w:pPr>
              <w:pStyle w:val="TAL"/>
              <w:rPr>
                <w:sz w:val="16"/>
              </w:rPr>
            </w:pPr>
            <w:r w:rsidRPr="00190ACA">
              <w:rPr>
                <w:sz w:val="16"/>
              </w:rPr>
              <w:t>OpenAPI definition of 3gpp-Sbi-Discovery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F9A9"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ABC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B90B" w14:textId="77777777" w:rsidR="008A467E" w:rsidRPr="00190ACA" w:rsidRDefault="008A467E" w:rsidP="00190ACA">
            <w:pPr>
              <w:pStyle w:val="TAL"/>
              <w:rPr>
                <w:sz w:val="16"/>
              </w:rPr>
            </w:pPr>
            <w:r w:rsidRPr="00190ACA">
              <w:rPr>
                <w:sz w:val="16"/>
              </w:rPr>
              <w:t>C4-220107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C21A" w14:textId="77777777" w:rsidR="008A467E" w:rsidRPr="00190ACA" w:rsidRDefault="008A467E" w:rsidP="00190ACA">
            <w:pPr>
              <w:pStyle w:val="TAL"/>
              <w:rPr>
                <w:sz w:val="16"/>
              </w:rPr>
            </w:pPr>
          </w:p>
        </w:tc>
      </w:tr>
      <w:tr w:rsidR="00190ACA" w:rsidRPr="00190ACA" w14:paraId="0BDDB0F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3BD8C" w14:textId="77777777" w:rsidR="008A467E" w:rsidRPr="00190ACA" w:rsidRDefault="008A467E" w:rsidP="00190ACA">
            <w:pPr>
              <w:pStyle w:val="TAL"/>
              <w:rPr>
                <w:sz w:val="16"/>
              </w:rPr>
            </w:pPr>
            <w:r w:rsidRPr="00190ACA">
              <w:rPr>
                <w:sz w:val="16"/>
              </w:rPr>
              <w:t>C4-220424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67AB" w14:textId="77777777" w:rsidR="008A467E" w:rsidRPr="00190ACA" w:rsidRDefault="008A467E" w:rsidP="00190ACA">
            <w:pPr>
              <w:pStyle w:val="TAL"/>
              <w:rPr>
                <w:sz w:val="16"/>
              </w:rPr>
            </w:pPr>
            <w:r w:rsidRPr="00190ACA">
              <w:rPr>
                <w:sz w:val="16"/>
              </w:rPr>
              <w:t>SNPN onboarding impacts on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F3B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C98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6C7C" w14:textId="77777777" w:rsidR="008A467E" w:rsidRPr="00190ACA" w:rsidRDefault="008A467E" w:rsidP="00190ACA">
            <w:pPr>
              <w:pStyle w:val="TAL"/>
              <w:rPr>
                <w:sz w:val="16"/>
              </w:rPr>
            </w:pPr>
            <w:r w:rsidRPr="00190ACA">
              <w:rPr>
                <w:sz w:val="16"/>
              </w:rPr>
              <w:t>C4-220315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9C80" w14:textId="77777777" w:rsidR="008A467E" w:rsidRPr="00190ACA" w:rsidRDefault="008A467E" w:rsidP="00190ACA">
            <w:pPr>
              <w:pStyle w:val="TAL"/>
              <w:rPr>
                <w:sz w:val="16"/>
              </w:rPr>
            </w:pPr>
          </w:p>
        </w:tc>
      </w:tr>
      <w:tr w:rsidR="00190ACA" w:rsidRPr="00190ACA" w14:paraId="26856C0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AE519" w14:textId="77777777" w:rsidR="008A467E" w:rsidRPr="00190ACA" w:rsidRDefault="008A467E" w:rsidP="00190ACA">
            <w:pPr>
              <w:pStyle w:val="TAL"/>
              <w:rPr>
                <w:sz w:val="16"/>
              </w:rPr>
            </w:pPr>
            <w:r w:rsidRPr="00190ACA">
              <w:rPr>
                <w:sz w:val="16"/>
              </w:rPr>
              <w:t>C4-220425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3C31B" w14:textId="77777777" w:rsidR="008A467E" w:rsidRPr="00190ACA" w:rsidRDefault="008A467E" w:rsidP="00190ACA">
            <w:pPr>
              <w:pStyle w:val="TAL"/>
              <w:rPr>
                <w:sz w:val="16"/>
              </w:rPr>
            </w:pPr>
            <w:r w:rsidRPr="00190ACA">
              <w:rPr>
                <w:sz w:val="16"/>
              </w:rPr>
              <w:t>Pause of Charging upon the failure of user plane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A02C"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AF1F"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0AC3" w14:textId="77777777" w:rsidR="008A467E" w:rsidRPr="00190ACA" w:rsidRDefault="008A467E" w:rsidP="00190ACA">
            <w:pPr>
              <w:pStyle w:val="TAL"/>
              <w:rPr>
                <w:sz w:val="16"/>
              </w:rPr>
            </w:pPr>
            <w:r w:rsidRPr="00190ACA">
              <w:rPr>
                <w:sz w:val="16"/>
              </w:rPr>
              <w:t>C4-220168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D8DCA" w14:textId="77777777" w:rsidR="008A467E" w:rsidRPr="00190ACA" w:rsidRDefault="008A467E" w:rsidP="00190ACA">
            <w:pPr>
              <w:pStyle w:val="TAL"/>
              <w:rPr>
                <w:sz w:val="16"/>
              </w:rPr>
            </w:pPr>
          </w:p>
        </w:tc>
      </w:tr>
      <w:tr w:rsidR="00190ACA" w:rsidRPr="00190ACA" w14:paraId="4EC454C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323C" w14:textId="77777777" w:rsidR="008A467E" w:rsidRPr="00190ACA" w:rsidRDefault="008A467E" w:rsidP="00190ACA">
            <w:pPr>
              <w:pStyle w:val="TAL"/>
              <w:rPr>
                <w:sz w:val="16"/>
              </w:rPr>
            </w:pPr>
            <w:r w:rsidRPr="00190ACA">
              <w:rPr>
                <w:sz w:val="16"/>
              </w:rPr>
              <w:t>C4-220426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D19C4"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323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5DA7"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B7D14" w14:textId="77777777" w:rsidR="008A467E" w:rsidRPr="00190ACA" w:rsidRDefault="008A467E" w:rsidP="00190ACA">
            <w:pPr>
              <w:pStyle w:val="TAL"/>
              <w:rPr>
                <w:sz w:val="16"/>
              </w:rPr>
            </w:pPr>
            <w:r w:rsidRPr="00190ACA">
              <w:rPr>
                <w:sz w:val="16"/>
              </w:rPr>
              <w:t>C4-220030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1E96" w14:textId="77777777" w:rsidR="008A467E" w:rsidRPr="00190ACA" w:rsidRDefault="008A467E" w:rsidP="00190ACA">
            <w:pPr>
              <w:pStyle w:val="TAL"/>
              <w:rPr>
                <w:sz w:val="16"/>
              </w:rPr>
            </w:pPr>
            <w:r w:rsidRPr="00190ACA">
              <w:rPr>
                <w:sz w:val="16"/>
              </w:rPr>
              <w:t>C4-220446</w:t>
            </w:r>
          </w:p>
        </w:tc>
      </w:tr>
      <w:tr w:rsidR="00190ACA" w:rsidRPr="00190ACA" w14:paraId="2629832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52E6" w14:textId="77777777" w:rsidR="008A467E" w:rsidRPr="00190ACA" w:rsidRDefault="008A467E" w:rsidP="00190ACA">
            <w:pPr>
              <w:pStyle w:val="TAL"/>
              <w:rPr>
                <w:sz w:val="16"/>
              </w:rPr>
            </w:pPr>
            <w:r w:rsidRPr="00190ACA">
              <w:rPr>
                <w:sz w:val="16"/>
              </w:rPr>
              <w:t>C4-220427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A1E04" w14:textId="77777777" w:rsidR="008A467E" w:rsidRPr="00190ACA" w:rsidRDefault="008A467E" w:rsidP="00190ACA">
            <w:pPr>
              <w:pStyle w:val="TAL"/>
              <w:rPr>
                <w:sz w:val="16"/>
              </w:rPr>
            </w:pPr>
            <w:r w:rsidRPr="00190ACA">
              <w:rPr>
                <w:sz w:val="16"/>
              </w:rPr>
              <w:t>New value for 404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5ED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91A5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A3AB" w14:textId="77777777" w:rsidR="008A467E" w:rsidRPr="00190ACA" w:rsidRDefault="008A467E" w:rsidP="00190ACA">
            <w:pPr>
              <w:pStyle w:val="TAL"/>
              <w:rPr>
                <w:sz w:val="16"/>
              </w:rPr>
            </w:pPr>
            <w:r w:rsidRPr="00190ACA">
              <w:rPr>
                <w:sz w:val="16"/>
              </w:rPr>
              <w:t>C4-220031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C126" w14:textId="77777777" w:rsidR="008A467E" w:rsidRPr="00190ACA" w:rsidRDefault="008A467E" w:rsidP="00190ACA">
            <w:pPr>
              <w:pStyle w:val="TAL"/>
              <w:rPr>
                <w:sz w:val="16"/>
              </w:rPr>
            </w:pPr>
          </w:p>
        </w:tc>
      </w:tr>
      <w:tr w:rsidR="00190ACA" w:rsidRPr="00190ACA" w14:paraId="69917A2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5447" w14:textId="77777777" w:rsidR="008A467E" w:rsidRPr="00190ACA" w:rsidRDefault="008A467E" w:rsidP="00190ACA">
            <w:pPr>
              <w:pStyle w:val="TAL"/>
              <w:rPr>
                <w:sz w:val="16"/>
              </w:rPr>
            </w:pPr>
            <w:r w:rsidRPr="00190ACA">
              <w:rPr>
                <w:sz w:val="16"/>
              </w:rPr>
              <w:t>C4-220428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F618" w14:textId="77777777" w:rsidR="008A467E" w:rsidRPr="00190ACA" w:rsidRDefault="008A467E" w:rsidP="00190ACA">
            <w:pPr>
              <w:pStyle w:val="TAL"/>
              <w:rPr>
                <w:sz w:val="16"/>
              </w:rPr>
            </w:pPr>
            <w:r w:rsidRPr="00190ACA">
              <w:rPr>
                <w:sz w:val="16"/>
              </w:rPr>
              <w:t>Correcting PFCP Associations setup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C97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CBBE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1949C" w14:textId="77777777" w:rsidR="008A467E" w:rsidRPr="00190ACA" w:rsidRDefault="008A467E" w:rsidP="00190ACA">
            <w:pPr>
              <w:pStyle w:val="TAL"/>
              <w:rPr>
                <w:sz w:val="16"/>
              </w:rPr>
            </w:pPr>
            <w:r w:rsidRPr="00190ACA">
              <w:rPr>
                <w:sz w:val="16"/>
              </w:rPr>
              <w:t>C4-220085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2313" w14:textId="77777777" w:rsidR="008A467E" w:rsidRPr="00190ACA" w:rsidRDefault="008A467E" w:rsidP="00190ACA">
            <w:pPr>
              <w:pStyle w:val="TAL"/>
              <w:rPr>
                <w:sz w:val="16"/>
              </w:rPr>
            </w:pPr>
          </w:p>
        </w:tc>
      </w:tr>
      <w:tr w:rsidR="00190ACA" w:rsidRPr="00190ACA" w14:paraId="5C11EA9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F387" w14:textId="77777777" w:rsidR="008A467E" w:rsidRPr="00190ACA" w:rsidRDefault="008A467E" w:rsidP="00190ACA">
            <w:pPr>
              <w:pStyle w:val="TAL"/>
              <w:rPr>
                <w:sz w:val="16"/>
              </w:rPr>
            </w:pPr>
            <w:r w:rsidRPr="00190ACA">
              <w:rPr>
                <w:sz w:val="16"/>
              </w:rPr>
              <w:t>C4-220429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2EDB" w14:textId="77777777" w:rsidR="008A467E" w:rsidRPr="00190ACA" w:rsidRDefault="008A467E" w:rsidP="00190ACA">
            <w:pPr>
              <w:pStyle w:val="TAL"/>
              <w:rPr>
                <w:sz w:val="16"/>
              </w:rPr>
            </w:pPr>
            <w:r w:rsidRPr="00190ACA">
              <w:rPr>
                <w:sz w:val="16"/>
              </w:rPr>
              <w:t>AIW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02C80" w14:textId="77777777" w:rsidR="008A467E" w:rsidRPr="00190ACA" w:rsidRDefault="008A467E" w:rsidP="00190ACA">
            <w:pPr>
              <w:pStyle w:val="TAL"/>
              <w:rPr>
                <w:sz w:val="16"/>
              </w:rPr>
            </w:pPr>
            <w:r w:rsidRPr="00190ACA">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7F307"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4D26" w14:textId="77777777" w:rsidR="008A467E" w:rsidRPr="00190ACA" w:rsidRDefault="008A467E" w:rsidP="00190ACA">
            <w:pPr>
              <w:pStyle w:val="TAL"/>
              <w:rPr>
                <w:sz w:val="16"/>
              </w:rPr>
            </w:pPr>
            <w:r w:rsidRPr="00190ACA">
              <w:rPr>
                <w:sz w:val="16"/>
              </w:rPr>
              <w:t>C4-220191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A370" w14:textId="77777777" w:rsidR="008A467E" w:rsidRPr="00190ACA" w:rsidRDefault="008A467E" w:rsidP="00190ACA">
            <w:pPr>
              <w:pStyle w:val="TAL"/>
              <w:rPr>
                <w:sz w:val="16"/>
              </w:rPr>
            </w:pPr>
          </w:p>
        </w:tc>
      </w:tr>
      <w:tr w:rsidR="00190ACA" w:rsidRPr="00190ACA" w14:paraId="260370B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443B" w14:textId="77777777" w:rsidR="008A467E" w:rsidRPr="00190ACA" w:rsidRDefault="008A467E" w:rsidP="00190ACA">
            <w:pPr>
              <w:pStyle w:val="TAL"/>
              <w:rPr>
                <w:sz w:val="16"/>
              </w:rPr>
            </w:pPr>
            <w:r w:rsidRPr="00190ACA">
              <w:rPr>
                <w:sz w:val="16"/>
              </w:rPr>
              <w:t>C4-220430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051F0" w14:textId="77777777" w:rsidR="008A467E" w:rsidRPr="00190ACA" w:rsidRDefault="008A467E" w:rsidP="00190ACA">
            <w:pPr>
              <w:pStyle w:val="TAL"/>
              <w:rPr>
                <w:sz w:val="16"/>
              </w:rPr>
            </w:pPr>
            <w:r w:rsidRPr="00190ACA">
              <w:rPr>
                <w:sz w:val="16"/>
              </w:rPr>
              <w:t>Data Restoration Default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46178" w14:textId="77777777" w:rsidR="008A467E" w:rsidRPr="00190ACA" w:rsidRDefault="008A467E" w:rsidP="00190ACA">
            <w:pPr>
              <w:pStyle w:val="TAL"/>
              <w:rPr>
                <w:sz w:val="16"/>
              </w:rPr>
            </w:pPr>
            <w:r w:rsidRPr="00190ACA">
              <w:rPr>
                <w:sz w:val="16"/>
              </w:rPr>
              <w:t>Ericsson,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C070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711A7" w14:textId="77777777" w:rsidR="008A467E" w:rsidRPr="00190ACA" w:rsidRDefault="008A467E" w:rsidP="00190ACA">
            <w:pPr>
              <w:pStyle w:val="TAL"/>
              <w:rPr>
                <w:sz w:val="16"/>
              </w:rPr>
            </w:pPr>
            <w:r w:rsidRPr="00190ACA">
              <w:rPr>
                <w:sz w:val="16"/>
              </w:rPr>
              <w:t>C4-220194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D19CB" w14:textId="77777777" w:rsidR="008A467E" w:rsidRPr="00190ACA" w:rsidRDefault="008A467E" w:rsidP="00190ACA">
            <w:pPr>
              <w:pStyle w:val="TAL"/>
              <w:rPr>
                <w:sz w:val="16"/>
              </w:rPr>
            </w:pPr>
          </w:p>
        </w:tc>
      </w:tr>
      <w:tr w:rsidR="00190ACA" w:rsidRPr="00190ACA" w14:paraId="513B2A0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F803" w14:textId="77777777" w:rsidR="008A467E" w:rsidRPr="00190ACA" w:rsidRDefault="008A467E" w:rsidP="00190ACA">
            <w:pPr>
              <w:pStyle w:val="TAL"/>
              <w:rPr>
                <w:sz w:val="16"/>
              </w:rPr>
            </w:pPr>
            <w:r w:rsidRPr="00190ACA">
              <w:rPr>
                <w:sz w:val="16"/>
              </w:rPr>
              <w:t>C4-220431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7065" w14:textId="77777777" w:rsidR="008A467E" w:rsidRPr="00190ACA" w:rsidRDefault="008A467E" w:rsidP="00190ACA">
            <w:pPr>
              <w:pStyle w:val="TAL"/>
              <w:rPr>
                <w:sz w:val="16"/>
              </w:rPr>
            </w:pPr>
            <w:r w:rsidRPr="00190ACA">
              <w:rPr>
                <w:sz w:val="16"/>
              </w:rPr>
              <w:t>Data Restoration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9C59" w14:textId="77777777" w:rsidR="008A467E" w:rsidRPr="00190ACA" w:rsidRDefault="008A467E" w:rsidP="00190ACA">
            <w:pPr>
              <w:pStyle w:val="TAL"/>
              <w:rPr>
                <w:sz w:val="16"/>
              </w:rPr>
            </w:pPr>
            <w:r w:rsidRPr="00190ACA">
              <w:rPr>
                <w:sz w:val="16"/>
              </w:rPr>
              <w:t>Ericsson, 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CB03"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1346" w14:textId="77777777" w:rsidR="008A467E" w:rsidRPr="00190ACA" w:rsidRDefault="008A467E" w:rsidP="00190ACA">
            <w:pPr>
              <w:pStyle w:val="TAL"/>
              <w:rPr>
                <w:sz w:val="16"/>
              </w:rPr>
            </w:pPr>
            <w:r w:rsidRPr="00190ACA">
              <w:rPr>
                <w:sz w:val="16"/>
              </w:rPr>
              <w:t>C4-220195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82E76" w14:textId="77777777" w:rsidR="008A467E" w:rsidRPr="00190ACA" w:rsidRDefault="008A467E" w:rsidP="00190ACA">
            <w:pPr>
              <w:pStyle w:val="TAL"/>
              <w:rPr>
                <w:sz w:val="16"/>
              </w:rPr>
            </w:pPr>
          </w:p>
        </w:tc>
      </w:tr>
      <w:tr w:rsidR="00190ACA" w:rsidRPr="00190ACA" w14:paraId="36BFBE7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81B1E" w14:textId="77777777" w:rsidR="008A467E" w:rsidRPr="00190ACA" w:rsidRDefault="008A467E" w:rsidP="00190ACA">
            <w:pPr>
              <w:pStyle w:val="TAL"/>
              <w:rPr>
                <w:sz w:val="16"/>
              </w:rPr>
            </w:pPr>
            <w:r w:rsidRPr="00190ACA">
              <w:rPr>
                <w:sz w:val="16"/>
              </w:rPr>
              <w:t>C4-220432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402A" w14:textId="77777777" w:rsidR="008A467E" w:rsidRPr="00190ACA" w:rsidRDefault="008A467E" w:rsidP="00190ACA">
            <w:pPr>
              <w:pStyle w:val="TAL"/>
              <w:rPr>
                <w:sz w:val="16"/>
              </w:rPr>
            </w:pPr>
            <w:r w:rsidRPr="00190ACA">
              <w:rPr>
                <w:sz w:val="16"/>
              </w:rPr>
              <w:t>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652C"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521A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CC65" w14:textId="77777777" w:rsidR="008A467E" w:rsidRPr="00190ACA" w:rsidRDefault="008A467E" w:rsidP="00190ACA">
            <w:pPr>
              <w:pStyle w:val="TAL"/>
              <w:rPr>
                <w:sz w:val="16"/>
              </w:rPr>
            </w:pPr>
            <w:r w:rsidRPr="00190ACA">
              <w:rPr>
                <w:sz w:val="16"/>
              </w:rPr>
              <w:t>C4-220200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0D4A" w14:textId="77777777" w:rsidR="008A467E" w:rsidRPr="00190ACA" w:rsidRDefault="008A467E" w:rsidP="00190ACA">
            <w:pPr>
              <w:pStyle w:val="TAL"/>
              <w:rPr>
                <w:sz w:val="16"/>
              </w:rPr>
            </w:pPr>
          </w:p>
        </w:tc>
      </w:tr>
      <w:tr w:rsidR="00190ACA" w:rsidRPr="00190ACA" w14:paraId="3FC0FB0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B2C0D" w14:textId="77777777" w:rsidR="008A467E" w:rsidRPr="00190ACA" w:rsidRDefault="008A467E" w:rsidP="00190ACA">
            <w:pPr>
              <w:pStyle w:val="TAL"/>
              <w:rPr>
                <w:sz w:val="16"/>
              </w:rPr>
            </w:pPr>
            <w:r w:rsidRPr="00190ACA">
              <w:rPr>
                <w:sz w:val="16"/>
              </w:rPr>
              <w:t>C4-220433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F7D7" w14:textId="77777777" w:rsidR="008A467E" w:rsidRPr="00190ACA" w:rsidRDefault="008A467E" w:rsidP="00190ACA">
            <w:pPr>
              <w:pStyle w:val="TAL"/>
              <w:rPr>
                <w:sz w:val="16"/>
              </w:rPr>
            </w:pPr>
            <w:r w:rsidRPr="00190ACA">
              <w:rPr>
                <w:sz w:val="16"/>
              </w:rPr>
              <w:t>GetGbaAv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1DC88" w14:textId="77777777" w:rsidR="008A467E" w:rsidRPr="00190ACA" w:rsidRDefault="008A467E" w:rsidP="00190ACA">
            <w:pPr>
              <w:pStyle w:val="TAL"/>
              <w:rPr>
                <w:sz w:val="16"/>
              </w:rPr>
            </w:pPr>
            <w:r w:rsidRPr="00190AC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16B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2A23" w14:textId="77777777" w:rsidR="008A467E" w:rsidRPr="00190ACA" w:rsidRDefault="008A467E" w:rsidP="00190ACA">
            <w:pPr>
              <w:pStyle w:val="TAL"/>
              <w:rPr>
                <w:sz w:val="16"/>
              </w:rPr>
            </w:pPr>
            <w:r w:rsidRPr="00190ACA">
              <w:rPr>
                <w:sz w:val="16"/>
              </w:rPr>
              <w:t>C4-220201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7681" w14:textId="77777777" w:rsidR="008A467E" w:rsidRPr="00190ACA" w:rsidRDefault="008A467E" w:rsidP="00190ACA">
            <w:pPr>
              <w:pStyle w:val="TAL"/>
              <w:rPr>
                <w:sz w:val="16"/>
              </w:rPr>
            </w:pPr>
          </w:p>
        </w:tc>
      </w:tr>
      <w:tr w:rsidR="00190ACA" w:rsidRPr="00190ACA" w14:paraId="233E5A5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C595" w14:textId="77777777" w:rsidR="008A467E" w:rsidRPr="00190ACA" w:rsidRDefault="008A467E" w:rsidP="00190ACA">
            <w:pPr>
              <w:pStyle w:val="TAL"/>
              <w:rPr>
                <w:sz w:val="16"/>
              </w:rPr>
            </w:pPr>
            <w:r w:rsidRPr="00190ACA">
              <w:rPr>
                <w:sz w:val="16"/>
              </w:rPr>
              <w:t>C4-220434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CC01" w14:textId="77777777" w:rsidR="008A467E" w:rsidRPr="00190ACA" w:rsidRDefault="008A467E" w:rsidP="00190ACA">
            <w:pPr>
              <w:pStyle w:val="TAL"/>
              <w:rPr>
                <w:sz w:val="16"/>
              </w:rPr>
            </w:pPr>
            <w:r w:rsidRPr="00190ACA">
              <w:rPr>
                <w:sz w:val="16"/>
              </w:rPr>
              <w:t>Group Subscription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12B43"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58E9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B39BA" w14:textId="77777777" w:rsidR="008A467E" w:rsidRPr="00190ACA" w:rsidRDefault="008A467E" w:rsidP="00190ACA">
            <w:pPr>
              <w:pStyle w:val="TAL"/>
              <w:rPr>
                <w:sz w:val="16"/>
              </w:rPr>
            </w:pPr>
            <w:r w:rsidRPr="00190ACA">
              <w:rPr>
                <w:sz w:val="16"/>
              </w:rPr>
              <w:t>C4-220202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615F" w14:textId="77777777" w:rsidR="008A467E" w:rsidRPr="00190ACA" w:rsidRDefault="008A467E" w:rsidP="00190ACA">
            <w:pPr>
              <w:pStyle w:val="TAL"/>
              <w:rPr>
                <w:sz w:val="16"/>
              </w:rPr>
            </w:pPr>
          </w:p>
        </w:tc>
      </w:tr>
      <w:tr w:rsidR="00190ACA" w:rsidRPr="00190ACA" w14:paraId="55779BA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BC957" w14:textId="77777777" w:rsidR="008A467E" w:rsidRPr="00190ACA" w:rsidRDefault="008A467E" w:rsidP="00190ACA">
            <w:pPr>
              <w:pStyle w:val="TAL"/>
              <w:rPr>
                <w:sz w:val="16"/>
              </w:rPr>
            </w:pPr>
            <w:r w:rsidRPr="00190ACA">
              <w:rPr>
                <w:sz w:val="16"/>
              </w:rPr>
              <w:t>C4-220435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E860" w14:textId="77777777" w:rsidR="008A467E" w:rsidRPr="00190ACA" w:rsidRDefault="008A467E" w:rsidP="00190ACA">
            <w:pPr>
              <w:pStyle w:val="TAL"/>
              <w:rPr>
                <w:sz w:val="16"/>
              </w:rPr>
            </w:pPr>
            <w:r w:rsidRPr="00190ACA">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4F3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CE7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785A1" w14:textId="77777777" w:rsidR="008A467E" w:rsidRPr="00190ACA" w:rsidRDefault="008A467E" w:rsidP="00190ACA">
            <w:pPr>
              <w:pStyle w:val="TAL"/>
              <w:rPr>
                <w:sz w:val="16"/>
              </w:rPr>
            </w:pPr>
            <w:r w:rsidRPr="00190ACA">
              <w:rPr>
                <w:sz w:val="16"/>
              </w:rPr>
              <w:t>C4-220215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1A65" w14:textId="77777777" w:rsidR="008A467E" w:rsidRPr="00190ACA" w:rsidRDefault="008A467E" w:rsidP="00190ACA">
            <w:pPr>
              <w:pStyle w:val="TAL"/>
              <w:rPr>
                <w:sz w:val="16"/>
              </w:rPr>
            </w:pPr>
          </w:p>
        </w:tc>
      </w:tr>
      <w:tr w:rsidR="00190ACA" w:rsidRPr="00190ACA" w14:paraId="1E566E3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9B4C" w14:textId="77777777" w:rsidR="008A467E" w:rsidRPr="00190ACA" w:rsidRDefault="008A467E" w:rsidP="00190ACA">
            <w:pPr>
              <w:pStyle w:val="TAL"/>
              <w:rPr>
                <w:sz w:val="16"/>
              </w:rPr>
            </w:pPr>
            <w:r w:rsidRPr="00190ACA">
              <w:rPr>
                <w:sz w:val="16"/>
              </w:rPr>
              <w:lastRenderedPageBreak/>
              <w:t>C4-220436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49FB5" w14:textId="77777777" w:rsidR="008A467E" w:rsidRPr="00190ACA" w:rsidRDefault="008A467E" w:rsidP="00190ACA">
            <w:pPr>
              <w:pStyle w:val="TAL"/>
              <w:rPr>
                <w:sz w:val="16"/>
              </w:rPr>
            </w:pPr>
            <w:r w:rsidRPr="00190ACA">
              <w:rPr>
                <w:sz w:val="16"/>
              </w:rPr>
              <w:t>Resource-based authorization on the NRF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A83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5081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561C" w14:textId="77777777" w:rsidR="008A467E" w:rsidRPr="00190ACA" w:rsidRDefault="008A467E" w:rsidP="00190ACA">
            <w:pPr>
              <w:pStyle w:val="TAL"/>
              <w:rPr>
                <w:sz w:val="16"/>
              </w:rPr>
            </w:pPr>
            <w:r w:rsidRPr="00190ACA">
              <w:rPr>
                <w:sz w:val="16"/>
              </w:rPr>
              <w:t>C4-220216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3329" w14:textId="77777777" w:rsidR="008A467E" w:rsidRPr="00190ACA" w:rsidRDefault="008A467E" w:rsidP="00190ACA">
            <w:pPr>
              <w:pStyle w:val="TAL"/>
              <w:rPr>
                <w:sz w:val="16"/>
              </w:rPr>
            </w:pPr>
          </w:p>
        </w:tc>
      </w:tr>
      <w:tr w:rsidR="00190ACA" w:rsidRPr="00190ACA" w14:paraId="79B4E75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B793" w14:textId="77777777" w:rsidR="008A467E" w:rsidRPr="00190ACA" w:rsidRDefault="008A467E" w:rsidP="00190ACA">
            <w:pPr>
              <w:pStyle w:val="TAL"/>
              <w:rPr>
                <w:sz w:val="16"/>
              </w:rPr>
            </w:pPr>
            <w:r w:rsidRPr="00190ACA">
              <w:rPr>
                <w:sz w:val="16"/>
              </w:rPr>
              <w:t>C4-220437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77D1" w14:textId="77777777" w:rsidR="008A467E" w:rsidRPr="00190ACA" w:rsidRDefault="008A467E" w:rsidP="00190ACA">
            <w:pPr>
              <w:pStyle w:val="TAL"/>
              <w:rPr>
                <w:sz w:val="16"/>
              </w:rPr>
            </w:pPr>
            <w:r w:rsidRPr="00190ACA">
              <w:rPr>
                <w:sz w:val="16"/>
              </w:rPr>
              <w:t>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58A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0D73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C2D52" w14:textId="77777777" w:rsidR="008A467E" w:rsidRPr="00190ACA" w:rsidRDefault="008A467E" w:rsidP="00190ACA">
            <w:pPr>
              <w:pStyle w:val="TAL"/>
              <w:rPr>
                <w:sz w:val="16"/>
              </w:rPr>
            </w:pPr>
            <w:r w:rsidRPr="00190ACA">
              <w:rPr>
                <w:sz w:val="16"/>
              </w:rPr>
              <w:t>C4-220217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774F" w14:textId="77777777" w:rsidR="008A467E" w:rsidRPr="00190ACA" w:rsidRDefault="008A467E" w:rsidP="00190ACA">
            <w:pPr>
              <w:pStyle w:val="TAL"/>
              <w:rPr>
                <w:sz w:val="16"/>
              </w:rPr>
            </w:pPr>
          </w:p>
        </w:tc>
      </w:tr>
      <w:tr w:rsidR="00190ACA" w:rsidRPr="00190ACA" w14:paraId="1D1C31B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E60C" w14:textId="77777777" w:rsidR="008A467E" w:rsidRPr="00190ACA" w:rsidRDefault="008A467E" w:rsidP="00190ACA">
            <w:pPr>
              <w:pStyle w:val="TAL"/>
              <w:rPr>
                <w:sz w:val="16"/>
              </w:rPr>
            </w:pPr>
            <w:r w:rsidRPr="00190ACA">
              <w:rPr>
                <w:sz w:val="16"/>
              </w:rPr>
              <w:t>C4-220438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3480" w14:textId="77777777" w:rsidR="008A467E" w:rsidRPr="00190ACA" w:rsidRDefault="008A467E" w:rsidP="00190ACA">
            <w:pPr>
              <w:pStyle w:val="TAL"/>
              <w:rPr>
                <w:sz w:val="16"/>
              </w:rPr>
            </w:pPr>
            <w:r w:rsidRPr="00190ACA">
              <w:rPr>
                <w:sz w:val="16"/>
              </w:rPr>
              <w:t>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D9AE"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AD77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597C" w14:textId="77777777" w:rsidR="008A467E" w:rsidRPr="00190ACA" w:rsidRDefault="008A467E" w:rsidP="00190ACA">
            <w:pPr>
              <w:pStyle w:val="TAL"/>
              <w:rPr>
                <w:sz w:val="16"/>
              </w:rPr>
            </w:pPr>
            <w:r w:rsidRPr="00190ACA">
              <w:rPr>
                <w:sz w:val="16"/>
              </w:rPr>
              <w:t>C4-220218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AEAF" w14:textId="77777777" w:rsidR="008A467E" w:rsidRPr="00190ACA" w:rsidRDefault="008A467E" w:rsidP="00190ACA">
            <w:pPr>
              <w:pStyle w:val="TAL"/>
              <w:rPr>
                <w:sz w:val="16"/>
              </w:rPr>
            </w:pPr>
          </w:p>
        </w:tc>
      </w:tr>
      <w:tr w:rsidR="00190ACA" w:rsidRPr="00190ACA" w14:paraId="7F90756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CE20C" w14:textId="77777777" w:rsidR="008A467E" w:rsidRPr="00190ACA" w:rsidRDefault="008A467E" w:rsidP="00190ACA">
            <w:pPr>
              <w:pStyle w:val="TAL"/>
              <w:rPr>
                <w:sz w:val="16"/>
              </w:rPr>
            </w:pPr>
            <w:r w:rsidRPr="00190ACA">
              <w:rPr>
                <w:sz w:val="16"/>
              </w:rPr>
              <w:t>C4-220439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8BDA7" w14:textId="77777777" w:rsidR="008A467E" w:rsidRPr="00190ACA" w:rsidRDefault="008A467E" w:rsidP="00190ACA">
            <w:pPr>
              <w:pStyle w:val="TAL"/>
              <w:rPr>
                <w:sz w:val="16"/>
              </w:rPr>
            </w:pPr>
            <w:r w:rsidRPr="00190ACA">
              <w:rPr>
                <w:sz w:val="16"/>
              </w:rPr>
              <w:t>Add ProSe Capability in PcfInfo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07A98" w14:textId="77777777" w:rsidR="008A467E" w:rsidRPr="00190ACA" w:rsidRDefault="008A467E" w:rsidP="00190ACA">
            <w:pPr>
              <w:pStyle w:val="TAL"/>
              <w:rPr>
                <w:sz w:val="16"/>
              </w:rPr>
            </w:pPr>
            <w:r w:rsidRPr="00190ACA">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0BA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2DB5" w14:textId="77777777" w:rsidR="008A467E" w:rsidRPr="00190ACA" w:rsidRDefault="008A467E" w:rsidP="00190ACA">
            <w:pPr>
              <w:pStyle w:val="TAL"/>
              <w:rPr>
                <w:sz w:val="16"/>
              </w:rPr>
            </w:pPr>
            <w:r w:rsidRPr="00190ACA">
              <w:rPr>
                <w:sz w:val="16"/>
              </w:rPr>
              <w:t>C4-220385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122CA" w14:textId="77777777" w:rsidR="008A467E" w:rsidRPr="00190ACA" w:rsidRDefault="008A467E" w:rsidP="00190ACA">
            <w:pPr>
              <w:pStyle w:val="TAL"/>
              <w:rPr>
                <w:sz w:val="16"/>
              </w:rPr>
            </w:pPr>
          </w:p>
        </w:tc>
      </w:tr>
      <w:tr w:rsidR="00190ACA" w:rsidRPr="00190ACA" w14:paraId="77F985E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B7F9" w14:textId="77777777" w:rsidR="008A467E" w:rsidRPr="00190ACA" w:rsidRDefault="008A467E" w:rsidP="00190ACA">
            <w:pPr>
              <w:pStyle w:val="TAL"/>
              <w:rPr>
                <w:sz w:val="16"/>
              </w:rPr>
            </w:pPr>
            <w:r w:rsidRPr="00190ACA">
              <w:rPr>
                <w:sz w:val="16"/>
              </w:rPr>
              <w:t>C4-220440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B747" w14:textId="77777777" w:rsidR="008A467E" w:rsidRPr="00190ACA" w:rsidRDefault="008A467E" w:rsidP="00190ACA">
            <w:pPr>
              <w:pStyle w:val="TAL"/>
              <w:rPr>
                <w:sz w:val="16"/>
              </w:rPr>
            </w:pPr>
            <w:r w:rsidRPr="00190ACA">
              <w:rPr>
                <w:sz w:val="16"/>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073F" w14:textId="77777777" w:rsidR="008A467E" w:rsidRPr="00190ACA" w:rsidRDefault="008A467E" w:rsidP="00190ACA">
            <w:pPr>
              <w:pStyle w:val="TAL"/>
              <w:rPr>
                <w:sz w:val="16"/>
              </w:rPr>
            </w:pPr>
            <w:r w:rsidRPr="00190ACA">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8B74F"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D06C1" w14:textId="77777777" w:rsidR="008A467E" w:rsidRPr="00190ACA" w:rsidRDefault="008A467E" w:rsidP="00190ACA">
            <w:pPr>
              <w:pStyle w:val="TAL"/>
              <w:rPr>
                <w:sz w:val="16"/>
              </w:rPr>
            </w:pPr>
            <w:r w:rsidRPr="00190ACA">
              <w:rPr>
                <w:sz w:val="16"/>
              </w:rPr>
              <w:t>C4-220259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BE4D" w14:textId="77777777" w:rsidR="008A467E" w:rsidRPr="00190ACA" w:rsidRDefault="008A467E" w:rsidP="00190ACA">
            <w:pPr>
              <w:pStyle w:val="TAL"/>
              <w:rPr>
                <w:sz w:val="16"/>
              </w:rPr>
            </w:pPr>
            <w:r w:rsidRPr="00190ACA">
              <w:rPr>
                <w:sz w:val="16"/>
              </w:rPr>
              <w:t>C4-220457</w:t>
            </w:r>
          </w:p>
        </w:tc>
      </w:tr>
      <w:tr w:rsidR="00190ACA" w:rsidRPr="00190ACA" w14:paraId="13931CE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11E3" w14:textId="77777777" w:rsidR="008A467E" w:rsidRPr="00190ACA" w:rsidRDefault="008A467E" w:rsidP="00190ACA">
            <w:pPr>
              <w:pStyle w:val="TAL"/>
              <w:rPr>
                <w:sz w:val="16"/>
              </w:rPr>
            </w:pPr>
            <w:r w:rsidRPr="00190ACA">
              <w:rPr>
                <w:sz w:val="16"/>
              </w:rPr>
              <w:t>C4-220441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0E01" w14:textId="77777777" w:rsidR="008A467E" w:rsidRPr="00190ACA" w:rsidRDefault="008A467E" w:rsidP="00190ACA">
            <w:pPr>
              <w:pStyle w:val="TAL"/>
              <w:rPr>
                <w:sz w:val="16"/>
              </w:rPr>
            </w:pPr>
            <w:r w:rsidRPr="00190ACA">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FC5A"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0E72E"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1AB6C" w14:textId="77777777" w:rsidR="008A467E" w:rsidRPr="00190ACA" w:rsidRDefault="008A467E" w:rsidP="00190ACA">
            <w:pPr>
              <w:pStyle w:val="TAL"/>
              <w:rPr>
                <w:sz w:val="16"/>
              </w:rPr>
            </w:pPr>
            <w:r w:rsidRPr="00190ACA">
              <w:rPr>
                <w:sz w:val="16"/>
              </w:rPr>
              <w:t>C4-220380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34AA" w14:textId="77777777" w:rsidR="008A467E" w:rsidRPr="00190ACA" w:rsidRDefault="008A467E" w:rsidP="00190ACA">
            <w:pPr>
              <w:pStyle w:val="TAL"/>
              <w:rPr>
                <w:sz w:val="16"/>
              </w:rPr>
            </w:pPr>
            <w:r w:rsidRPr="00190ACA">
              <w:rPr>
                <w:sz w:val="16"/>
              </w:rPr>
              <w:t>C4-220461</w:t>
            </w:r>
          </w:p>
        </w:tc>
      </w:tr>
      <w:tr w:rsidR="00190ACA" w:rsidRPr="00190ACA" w14:paraId="0D5077C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9684C" w14:textId="77777777" w:rsidR="008A467E" w:rsidRPr="00190ACA" w:rsidRDefault="008A467E" w:rsidP="00190ACA">
            <w:pPr>
              <w:pStyle w:val="TAL"/>
              <w:rPr>
                <w:sz w:val="16"/>
              </w:rPr>
            </w:pPr>
            <w:r w:rsidRPr="00190ACA">
              <w:rPr>
                <w:sz w:val="16"/>
              </w:rPr>
              <w:t>C4-220442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E7EE" w14:textId="77777777" w:rsidR="008A467E" w:rsidRPr="00190ACA" w:rsidRDefault="008A467E" w:rsidP="00190ACA">
            <w:pPr>
              <w:pStyle w:val="TAL"/>
              <w:rPr>
                <w:sz w:val="16"/>
              </w:rPr>
            </w:pPr>
            <w:r w:rsidRPr="00190ACA">
              <w:rPr>
                <w:sz w:val="16"/>
              </w:rPr>
              <w:t>Clarification on Header Enrichment for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85168"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C24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3D5F6" w14:textId="77777777" w:rsidR="008A467E" w:rsidRPr="00190ACA" w:rsidRDefault="008A467E" w:rsidP="00190ACA">
            <w:pPr>
              <w:pStyle w:val="TAL"/>
              <w:rPr>
                <w:sz w:val="16"/>
              </w:rPr>
            </w:pPr>
            <w:r w:rsidRPr="00190ACA">
              <w:rPr>
                <w:sz w:val="16"/>
              </w:rPr>
              <w:t>C4-220381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077F" w14:textId="77777777" w:rsidR="008A467E" w:rsidRPr="00190ACA" w:rsidRDefault="008A467E" w:rsidP="00190ACA">
            <w:pPr>
              <w:pStyle w:val="TAL"/>
              <w:rPr>
                <w:sz w:val="16"/>
              </w:rPr>
            </w:pPr>
          </w:p>
        </w:tc>
      </w:tr>
      <w:tr w:rsidR="00190ACA" w:rsidRPr="00190ACA" w14:paraId="02FB88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71DE" w14:textId="77777777" w:rsidR="008A467E" w:rsidRPr="00190ACA" w:rsidRDefault="008A467E" w:rsidP="00190ACA">
            <w:pPr>
              <w:pStyle w:val="TAL"/>
              <w:rPr>
                <w:sz w:val="16"/>
              </w:rPr>
            </w:pPr>
            <w:r w:rsidRPr="00190ACA">
              <w:rPr>
                <w:sz w:val="16"/>
              </w:rPr>
              <w:t>C4-220443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3F6B" w14:textId="77777777" w:rsidR="008A467E" w:rsidRPr="00190ACA" w:rsidRDefault="008A467E" w:rsidP="00190ACA">
            <w:pPr>
              <w:pStyle w:val="TAL"/>
              <w:rPr>
                <w:sz w:val="16"/>
              </w:rPr>
            </w:pPr>
            <w:r w:rsidRPr="00190ACA">
              <w:rPr>
                <w:sz w:val="16"/>
              </w:rPr>
              <w:t>Notify change of anchor SMF re-selected by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C9AE"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01F0"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12FB" w14:textId="77777777" w:rsidR="008A467E" w:rsidRPr="00190ACA" w:rsidRDefault="008A467E" w:rsidP="00190ACA">
            <w:pPr>
              <w:pStyle w:val="TAL"/>
              <w:rPr>
                <w:sz w:val="16"/>
              </w:rPr>
            </w:pPr>
            <w:r w:rsidRPr="00190ACA">
              <w:rPr>
                <w:sz w:val="16"/>
              </w:rPr>
              <w:t>C4-220190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6E2E6" w14:textId="77777777" w:rsidR="008A467E" w:rsidRPr="00190ACA" w:rsidRDefault="008A467E" w:rsidP="00190ACA">
            <w:pPr>
              <w:pStyle w:val="TAL"/>
              <w:rPr>
                <w:sz w:val="16"/>
              </w:rPr>
            </w:pPr>
          </w:p>
        </w:tc>
      </w:tr>
      <w:tr w:rsidR="00190ACA" w:rsidRPr="00190ACA" w14:paraId="2BC0A3A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D808B" w14:textId="77777777" w:rsidR="008A467E" w:rsidRPr="00190ACA" w:rsidRDefault="008A467E" w:rsidP="00190ACA">
            <w:pPr>
              <w:pStyle w:val="TAL"/>
              <w:rPr>
                <w:sz w:val="16"/>
              </w:rPr>
            </w:pPr>
            <w:r w:rsidRPr="00190ACA">
              <w:rPr>
                <w:sz w:val="16"/>
              </w:rPr>
              <w:t>C4-220444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8FF35" w14:textId="77777777" w:rsidR="008A467E" w:rsidRPr="00190ACA" w:rsidRDefault="008A467E" w:rsidP="00190ACA">
            <w:pPr>
              <w:pStyle w:val="TAL"/>
              <w:rPr>
                <w:sz w:val="16"/>
              </w:rPr>
            </w:pPr>
            <w:r w:rsidRPr="00190ACA">
              <w:rPr>
                <w:sz w:val="16"/>
              </w:rPr>
              <w:t>Evaluation and conclusion to Key issue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7341" w14:textId="77777777" w:rsidR="008A467E" w:rsidRPr="00190ACA" w:rsidRDefault="008A467E" w:rsidP="00190ACA">
            <w:pPr>
              <w:pStyle w:val="TAL"/>
              <w:rPr>
                <w:sz w:val="16"/>
              </w:rPr>
            </w:pPr>
            <w:r w:rsidRPr="00190ACA">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5B7D"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7CEEC" w14:textId="77777777" w:rsidR="008A467E" w:rsidRPr="00190ACA" w:rsidRDefault="008A467E" w:rsidP="00190ACA">
            <w:pPr>
              <w:pStyle w:val="TAL"/>
              <w:rPr>
                <w:sz w:val="16"/>
              </w:rPr>
            </w:pPr>
            <w:r w:rsidRPr="00190ACA">
              <w:rPr>
                <w:sz w:val="16"/>
              </w:rPr>
              <w:t>C4-220261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0363" w14:textId="77777777" w:rsidR="008A467E" w:rsidRPr="00190ACA" w:rsidRDefault="008A467E" w:rsidP="00190ACA">
            <w:pPr>
              <w:pStyle w:val="TAL"/>
              <w:rPr>
                <w:sz w:val="16"/>
              </w:rPr>
            </w:pPr>
          </w:p>
        </w:tc>
      </w:tr>
      <w:tr w:rsidR="00190ACA" w:rsidRPr="00190ACA" w14:paraId="4F62415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37B2A" w14:textId="77777777" w:rsidR="008A467E" w:rsidRPr="00190ACA" w:rsidRDefault="008A467E" w:rsidP="00190ACA">
            <w:pPr>
              <w:pStyle w:val="TAL"/>
              <w:rPr>
                <w:sz w:val="16"/>
              </w:rPr>
            </w:pPr>
            <w:r w:rsidRPr="00190ACA">
              <w:rPr>
                <w:sz w:val="16"/>
              </w:rPr>
              <w:t>C4-220445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BBE5" w14:textId="77777777" w:rsidR="008A467E" w:rsidRPr="00190ACA" w:rsidRDefault="008A467E" w:rsidP="00190ACA">
            <w:pPr>
              <w:pStyle w:val="TAL"/>
              <w:rPr>
                <w:sz w:val="16"/>
              </w:rPr>
            </w:pPr>
            <w:r w:rsidRPr="00190ACA">
              <w:rPr>
                <w:sz w:val="16"/>
              </w:rPr>
              <w:t>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1E87" w14:textId="77777777" w:rsidR="008A467E" w:rsidRPr="00190ACA" w:rsidRDefault="008A467E" w:rsidP="00190ACA">
            <w:pPr>
              <w:pStyle w:val="TAL"/>
              <w:rPr>
                <w:sz w:val="16"/>
              </w:rPr>
            </w:pPr>
            <w:r w:rsidRPr="00190ACA">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EED1" w14:textId="77777777" w:rsidR="008A467E" w:rsidRPr="00190ACA" w:rsidRDefault="008A467E" w:rsidP="00190ACA">
            <w:pPr>
              <w:pStyle w:val="TAL"/>
              <w:rPr>
                <w:sz w:val="16"/>
              </w:rPr>
            </w:pPr>
            <w:r w:rsidRPr="00190ACA">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B698" w14:textId="77777777" w:rsidR="008A467E" w:rsidRPr="00190ACA" w:rsidRDefault="008A467E" w:rsidP="00190ACA">
            <w:pPr>
              <w:pStyle w:val="TAL"/>
              <w:rPr>
                <w:sz w:val="16"/>
              </w:rPr>
            </w:pPr>
            <w:r w:rsidRPr="00190ACA">
              <w:rPr>
                <w:sz w:val="16"/>
              </w:rPr>
              <w:t>C4-220263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C9ED" w14:textId="77777777" w:rsidR="008A467E" w:rsidRPr="00190ACA" w:rsidRDefault="008A467E" w:rsidP="00190ACA">
            <w:pPr>
              <w:pStyle w:val="TAL"/>
              <w:rPr>
                <w:sz w:val="16"/>
              </w:rPr>
            </w:pPr>
          </w:p>
        </w:tc>
      </w:tr>
      <w:tr w:rsidR="00190ACA" w:rsidRPr="00190ACA" w14:paraId="461BBD8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29CCD" w14:textId="77777777" w:rsidR="008A467E" w:rsidRPr="00190ACA" w:rsidRDefault="008A467E" w:rsidP="00190ACA">
            <w:pPr>
              <w:pStyle w:val="TAL"/>
              <w:rPr>
                <w:sz w:val="16"/>
              </w:rPr>
            </w:pPr>
            <w:r w:rsidRPr="00190ACA">
              <w:rPr>
                <w:sz w:val="16"/>
              </w:rPr>
              <w:t>C4-220446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61C4B"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4F73"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BF53"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B71C" w14:textId="77777777" w:rsidR="008A467E" w:rsidRPr="00190ACA" w:rsidRDefault="008A467E" w:rsidP="00190ACA">
            <w:pPr>
              <w:pStyle w:val="TAL"/>
              <w:rPr>
                <w:sz w:val="16"/>
              </w:rPr>
            </w:pPr>
            <w:r w:rsidRPr="00190ACA">
              <w:rPr>
                <w:sz w:val="16"/>
              </w:rPr>
              <w:t>C4-220426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6C7D" w14:textId="77777777" w:rsidR="008A467E" w:rsidRPr="00190ACA" w:rsidRDefault="008A467E" w:rsidP="00190ACA">
            <w:pPr>
              <w:pStyle w:val="TAL"/>
              <w:rPr>
                <w:sz w:val="16"/>
              </w:rPr>
            </w:pPr>
            <w:r w:rsidRPr="00190ACA">
              <w:rPr>
                <w:sz w:val="16"/>
              </w:rPr>
              <w:t>C4-220460</w:t>
            </w:r>
          </w:p>
        </w:tc>
      </w:tr>
      <w:tr w:rsidR="00190ACA" w:rsidRPr="00190ACA" w14:paraId="75FCC11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357F0" w14:textId="77777777" w:rsidR="008A467E" w:rsidRPr="00190ACA" w:rsidRDefault="008A467E" w:rsidP="00190ACA">
            <w:pPr>
              <w:pStyle w:val="TAL"/>
              <w:rPr>
                <w:sz w:val="16"/>
              </w:rPr>
            </w:pPr>
            <w:r w:rsidRPr="00190ACA">
              <w:rPr>
                <w:sz w:val="16"/>
              </w:rPr>
              <w:t>C4-220447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4EE0" w14:textId="77777777" w:rsidR="008A467E" w:rsidRPr="00190ACA" w:rsidRDefault="008A467E" w:rsidP="00190ACA">
            <w:pPr>
              <w:pStyle w:val="TAL"/>
              <w:rPr>
                <w:sz w:val="16"/>
              </w:rPr>
            </w:pPr>
            <w:r w:rsidRPr="00190ACA">
              <w:rPr>
                <w:sz w:val="16"/>
              </w:rPr>
              <w:t>Miscellaneous corrections to the 5GC SBI TS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EC8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DA1F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BD0BB" w14:textId="77777777" w:rsidR="008A467E" w:rsidRPr="00190ACA" w:rsidRDefault="008A467E" w:rsidP="00190ACA">
            <w:pPr>
              <w:pStyle w:val="TAL"/>
              <w:rPr>
                <w:sz w:val="16"/>
              </w:rPr>
            </w:pPr>
            <w:r w:rsidRPr="00190ACA">
              <w:rPr>
                <w:sz w:val="16"/>
              </w:rPr>
              <w:t>C4-220300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78C3" w14:textId="77777777" w:rsidR="008A467E" w:rsidRPr="00190ACA" w:rsidRDefault="008A467E" w:rsidP="00190ACA">
            <w:pPr>
              <w:pStyle w:val="TAL"/>
              <w:rPr>
                <w:sz w:val="16"/>
              </w:rPr>
            </w:pPr>
          </w:p>
        </w:tc>
      </w:tr>
      <w:tr w:rsidR="00190ACA" w:rsidRPr="00190ACA" w14:paraId="2FABF1F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2036" w14:textId="77777777" w:rsidR="008A467E" w:rsidRPr="00190ACA" w:rsidRDefault="008A467E" w:rsidP="00190ACA">
            <w:pPr>
              <w:pStyle w:val="TAL"/>
              <w:rPr>
                <w:sz w:val="16"/>
              </w:rPr>
            </w:pPr>
            <w:r w:rsidRPr="00190ACA">
              <w:rPr>
                <w:sz w:val="16"/>
              </w:rPr>
              <w:t>C4-220448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8B2E1" w14:textId="77777777" w:rsidR="008A467E" w:rsidRPr="00190ACA" w:rsidRDefault="008A467E" w:rsidP="00190ACA">
            <w:pPr>
              <w:pStyle w:val="TAL"/>
              <w:rPr>
                <w:sz w:val="16"/>
              </w:rPr>
            </w:pPr>
            <w:r w:rsidRPr="00190ACA">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30D9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C7DD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9F35" w14:textId="77777777" w:rsidR="008A467E" w:rsidRPr="00190ACA" w:rsidRDefault="008A467E" w:rsidP="00190ACA">
            <w:pPr>
              <w:pStyle w:val="TAL"/>
              <w:rPr>
                <w:sz w:val="16"/>
              </w:rPr>
            </w:pPr>
            <w:r w:rsidRPr="00190ACA">
              <w:rPr>
                <w:sz w:val="16"/>
              </w:rPr>
              <w:t>C4-220301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A8FF" w14:textId="77777777" w:rsidR="008A467E" w:rsidRPr="00190ACA" w:rsidRDefault="008A467E" w:rsidP="00190ACA">
            <w:pPr>
              <w:pStyle w:val="TAL"/>
              <w:rPr>
                <w:sz w:val="16"/>
              </w:rPr>
            </w:pPr>
          </w:p>
        </w:tc>
      </w:tr>
      <w:tr w:rsidR="00190ACA" w:rsidRPr="00190ACA" w14:paraId="53504E1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E5477" w14:textId="77777777" w:rsidR="008A467E" w:rsidRPr="00190ACA" w:rsidRDefault="008A467E" w:rsidP="00190ACA">
            <w:pPr>
              <w:pStyle w:val="TAL"/>
              <w:rPr>
                <w:sz w:val="16"/>
              </w:rPr>
            </w:pPr>
            <w:r w:rsidRPr="00190ACA">
              <w:rPr>
                <w:sz w:val="16"/>
              </w:rPr>
              <w:t>C4-220449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3ADE" w14:textId="77777777" w:rsidR="008A467E" w:rsidRPr="00190ACA" w:rsidRDefault="008A467E" w:rsidP="00190ACA">
            <w:pPr>
              <w:pStyle w:val="TAL"/>
              <w:rPr>
                <w:sz w:val="16"/>
              </w:rPr>
            </w:pPr>
            <w:r w:rsidRPr="00190ACA">
              <w:rPr>
                <w:sz w:val="16"/>
              </w:rPr>
              <w:t>3GPP TR 29.820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FDD5"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FD48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4A1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ECCB6" w14:textId="77777777" w:rsidR="008A467E" w:rsidRPr="00190ACA" w:rsidRDefault="008A467E" w:rsidP="00190ACA">
            <w:pPr>
              <w:pStyle w:val="TAL"/>
              <w:rPr>
                <w:sz w:val="16"/>
              </w:rPr>
            </w:pPr>
          </w:p>
        </w:tc>
      </w:tr>
      <w:tr w:rsidR="00190ACA" w:rsidRPr="00190ACA" w14:paraId="196BEB0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09874" w14:textId="77777777" w:rsidR="008A467E" w:rsidRPr="00190ACA" w:rsidRDefault="008A467E" w:rsidP="00190ACA">
            <w:pPr>
              <w:pStyle w:val="TAL"/>
              <w:rPr>
                <w:sz w:val="16"/>
              </w:rPr>
            </w:pPr>
            <w:r w:rsidRPr="00190ACA">
              <w:rPr>
                <w:sz w:val="16"/>
              </w:rPr>
              <w:t>C4-220450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7AA6" w14:textId="77777777" w:rsidR="008A467E" w:rsidRPr="00190ACA" w:rsidRDefault="008A467E" w:rsidP="00190ACA">
            <w:pPr>
              <w:pStyle w:val="TAL"/>
              <w:rPr>
                <w:sz w:val="16"/>
              </w:rPr>
            </w:pPr>
            <w:r w:rsidRPr="00190ACA">
              <w:rPr>
                <w:sz w:val="16"/>
              </w:rPr>
              <w:t>3GPP TS 23.540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0A59" w14:textId="77777777" w:rsidR="008A467E" w:rsidRPr="00190ACA" w:rsidRDefault="008A467E" w:rsidP="00190ACA">
            <w:pPr>
              <w:pStyle w:val="TAL"/>
              <w:rPr>
                <w:sz w:val="16"/>
              </w:rPr>
            </w:pPr>
            <w:r w:rsidRPr="00190ACA">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BC38"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D798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CDB76" w14:textId="77777777" w:rsidR="008A467E" w:rsidRPr="00190ACA" w:rsidRDefault="008A467E" w:rsidP="00190ACA">
            <w:pPr>
              <w:pStyle w:val="TAL"/>
              <w:rPr>
                <w:sz w:val="16"/>
              </w:rPr>
            </w:pPr>
          </w:p>
        </w:tc>
      </w:tr>
      <w:tr w:rsidR="00190ACA" w:rsidRPr="00190ACA" w14:paraId="6220641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1981" w14:textId="77777777" w:rsidR="008A467E" w:rsidRPr="00190ACA" w:rsidRDefault="008A467E" w:rsidP="00190ACA">
            <w:pPr>
              <w:pStyle w:val="TAL"/>
              <w:rPr>
                <w:sz w:val="16"/>
              </w:rPr>
            </w:pPr>
            <w:r w:rsidRPr="00190ACA">
              <w:rPr>
                <w:sz w:val="16"/>
              </w:rPr>
              <w:t>C4-220451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04428" w14:textId="77777777" w:rsidR="008A467E" w:rsidRPr="00190ACA" w:rsidRDefault="008A467E" w:rsidP="00190ACA">
            <w:pPr>
              <w:pStyle w:val="TAL"/>
              <w:rPr>
                <w:sz w:val="16"/>
              </w:rPr>
            </w:pPr>
            <w:r w:rsidRPr="00190ACA">
              <w:rPr>
                <w:sz w:val="16"/>
              </w:rPr>
              <w:t>3GPP TS 29.536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614A"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148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0F55"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0CDD" w14:textId="77777777" w:rsidR="008A467E" w:rsidRPr="00190ACA" w:rsidRDefault="008A467E" w:rsidP="00190ACA">
            <w:pPr>
              <w:pStyle w:val="TAL"/>
              <w:rPr>
                <w:sz w:val="16"/>
              </w:rPr>
            </w:pPr>
          </w:p>
        </w:tc>
      </w:tr>
      <w:tr w:rsidR="00190ACA" w:rsidRPr="00190ACA" w14:paraId="0497D4C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65C1" w14:textId="77777777" w:rsidR="008A467E" w:rsidRPr="00190ACA" w:rsidRDefault="008A467E" w:rsidP="00190ACA">
            <w:pPr>
              <w:pStyle w:val="TAL"/>
              <w:rPr>
                <w:sz w:val="16"/>
              </w:rPr>
            </w:pPr>
            <w:r w:rsidRPr="00190ACA">
              <w:rPr>
                <w:sz w:val="16"/>
              </w:rPr>
              <w:t>C4-220452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54B5" w14:textId="77777777" w:rsidR="008A467E" w:rsidRPr="00190ACA" w:rsidRDefault="008A467E" w:rsidP="00190ACA">
            <w:pPr>
              <w:pStyle w:val="TAL"/>
              <w:rPr>
                <w:sz w:val="16"/>
              </w:rPr>
            </w:pPr>
            <w:r w:rsidRPr="00190ACA">
              <w:rPr>
                <w:sz w:val="16"/>
              </w:rPr>
              <w:t>3GPP TS 29.556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69B6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50E6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701B3"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92046" w14:textId="77777777" w:rsidR="008A467E" w:rsidRPr="00190ACA" w:rsidRDefault="008A467E" w:rsidP="00190ACA">
            <w:pPr>
              <w:pStyle w:val="TAL"/>
              <w:rPr>
                <w:sz w:val="16"/>
              </w:rPr>
            </w:pPr>
          </w:p>
        </w:tc>
      </w:tr>
      <w:tr w:rsidR="00190ACA" w:rsidRPr="00190ACA" w14:paraId="6F0B087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B9F3A" w14:textId="77777777" w:rsidR="008A467E" w:rsidRPr="00190ACA" w:rsidRDefault="008A467E" w:rsidP="00190ACA">
            <w:pPr>
              <w:pStyle w:val="TAL"/>
              <w:rPr>
                <w:sz w:val="16"/>
              </w:rPr>
            </w:pPr>
            <w:r w:rsidRPr="00190ACA">
              <w:rPr>
                <w:sz w:val="16"/>
              </w:rPr>
              <w:t>C4-220453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5D58" w14:textId="77777777" w:rsidR="008A467E" w:rsidRPr="00190ACA" w:rsidRDefault="008A467E" w:rsidP="00190ACA">
            <w:pPr>
              <w:pStyle w:val="TAL"/>
              <w:rPr>
                <w:sz w:val="16"/>
              </w:rPr>
            </w:pPr>
            <w:r w:rsidRPr="00190ACA">
              <w:rPr>
                <w:sz w:val="16"/>
              </w:rPr>
              <w:t>3GPP TS 29.564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1DAAD"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F34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52EC"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F6EF" w14:textId="77777777" w:rsidR="008A467E" w:rsidRPr="00190ACA" w:rsidRDefault="008A467E" w:rsidP="00190ACA">
            <w:pPr>
              <w:pStyle w:val="TAL"/>
              <w:rPr>
                <w:sz w:val="16"/>
              </w:rPr>
            </w:pPr>
          </w:p>
        </w:tc>
      </w:tr>
      <w:tr w:rsidR="00190ACA" w:rsidRPr="00190ACA" w14:paraId="53BB959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93D2" w14:textId="77777777" w:rsidR="008A467E" w:rsidRPr="00190ACA" w:rsidRDefault="008A467E" w:rsidP="00190ACA">
            <w:pPr>
              <w:pStyle w:val="TAL"/>
              <w:rPr>
                <w:sz w:val="16"/>
              </w:rPr>
            </w:pPr>
            <w:r w:rsidRPr="00190ACA">
              <w:rPr>
                <w:sz w:val="16"/>
              </w:rPr>
              <w:t>C4-220454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69EC1" w14:textId="77777777" w:rsidR="008A467E" w:rsidRPr="00190ACA" w:rsidRDefault="008A467E" w:rsidP="00190ACA">
            <w:pPr>
              <w:pStyle w:val="TAL"/>
              <w:rPr>
                <w:sz w:val="16"/>
              </w:rPr>
            </w:pPr>
            <w:r w:rsidRPr="00190ACA">
              <w:rPr>
                <w:sz w:val="16"/>
              </w:rPr>
              <w:t>3GPP TS 29.532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5262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6AB45"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559DE"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597C2" w14:textId="77777777" w:rsidR="008A467E" w:rsidRPr="00190ACA" w:rsidRDefault="008A467E" w:rsidP="00190ACA">
            <w:pPr>
              <w:pStyle w:val="TAL"/>
              <w:rPr>
                <w:sz w:val="16"/>
              </w:rPr>
            </w:pPr>
          </w:p>
        </w:tc>
      </w:tr>
      <w:tr w:rsidR="00190ACA" w:rsidRPr="00190ACA" w14:paraId="1BB1181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95F8" w14:textId="77777777" w:rsidR="008A467E" w:rsidRPr="00190ACA" w:rsidRDefault="008A467E" w:rsidP="00190ACA">
            <w:pPr>
              <w:pStyle w:val="TAL"/>
              <w:rPr>
                <w:sz w:val="16"/>
              </w:rPr>
            </w:pPr>
            <w:r w:rsidRPr="00190ACA">
              <w:rPr>
                <w:sz w:val="16"/>
              </w:rPr>
              <w:t>C4-220455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73111" w14:textId="77777777" w:rsidR="008A467E" w:rsidRPr="00190ACA" w:rsidRDefault="008A467E" w:rsidP="00190ACA">
            <w:pPr>
              <w:pStyle w:val="TAL"/>
              <w:rPr>
                <w:sz w:val="16"/>
              </w:rPr>
            </w:pPr>
            <w:r w:rsidRPr="00190ACA">
              <w:rPr>
                <w:sz w:val="16"/>
              </w:rPr>
              <w:t>3GPP TS 29.555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2618C"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01D1"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36D1F"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E899" w14:textId="77777777" w:rsidR="008A467E" w:rsidRPr="00190ACA" w:rsidRDefault="008A467E" w:rsidP="00190ACA">
            <w:pPr>
              <w:pStyle w:val="TAL"/>
              <w:rPr>
                <w:sz w:val="16"/>
              </w:rPr>
            </w:pPr>
          </w:p>
        </w:tc>
      </w:tr>
      <w:tr w:rsidR="00190ACA" w:rsidRPr="00190ACA" w14:paraId="676D19E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88E4" w14:textId="77777777" w:rsidR="008A467E" w:rsidRPr="00190ACA" w:rsidRDefault="008A467E" w:rsidP="00190ACA">
            <w:pPr>
              <w:pStyle w:val="TAL"/>
              <w:rPr>
                <w:sz w:val="16"/>
              </w:rPr>
            </w:pPr>
            <w:r w:rsidRPr="00190ACA">
              <w:rPr>
                <w:sz w:val="16"/>
              </w:rPr>
              <w:t>C4-220456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7ECD" w14:textId="77777777" w:rsidR="008A467E" w:rsidRPr="00190ACA" w:rsidRDefault="008A467E" w:rsidP="00190ACA">
            <w:pPr>
              <w:pStyle w:val="TAL"/>
              <w:rPr>
                <w:sz w:val="16"/>
              </w:rPr>
            </w:pPr>
            <w:r w:rsidRPr="00190ACA">
              <w:rPr>
                <w:sz w:val="16"/>
              </w:rPr>
              <w:t>3GPP TS 29.256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4E91" w14:textId="77777777" w:rsidR="008A467E" w:rsidRPr="00190ACA" w:rsidRDefault="008A467E" w:rsidP="00190ACA">
            <w:pPr>
              <w:pStyle w:val="TAL"/>
              <w:rPr>
                <w:sz w:val="16"/>
              </w:rPr>
            </w:pPr>
            <w:r w:rsidRPr="00190ACA">
              <w:rPr>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178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2DE6"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BAE1" w14:textId="77777777" w:rsidR="008A467E" w:rsidRPr="00190ACA" w:rsidRDefault="008A467E" w:rsidP="00190ACA">
            <w:pPr>
              <w:pStyle w:val="TAL"/>
              <w:rPr>
                <w:sz w:val="16"/>
              </w:rPr>
            </w:pPr>
          </w:p>
        </w:tc>
      </w:tr>
      <w:tr w:rsidR="00190ACA" w:rsidRPr="00190ACA" w14:paraId="3244F1A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E71E" w14:textId="77777777" w:rsidR="008A467E" w:rsidRPr="00190ACA" w:rsidRDefault="008A467E" w:rsidP="00190ACA">
            <w:pPr>
              <w:pStyle w:val="TAL"/>
              <w:rPr>
                <w:sz w:val="16"/>
              </w:rPr>
            </w:pPr>
            <w:r w:rsidRPr="00190ACA">
              <w:rPr>
                <w:sz w:val="16"/>
              </w:rPr>
              <w:t>C4-220457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A642E" w14:textId="77777777" w:rsidR="008A467E" w:rsidRPr="00190ACA" w:rsidRDefault="008A467E" w:rsidP="00190ACA">
            <w:pPr>
              <w:pStyle w:val="TAL"/>
              <w:rPr>
                <w:sz w:val="16"/>
              </w:rPr>
            </w:pPr>
            <w:r w:rsidRPr="00190ACA">
              <w:rPr>
                <w:sz w:val="16"/>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22356" w14:textId="77777777" w:rsidR="008A467E" w:rsidRPr="00190ACA" w:rsidRDefault="008A467E" w:rsidP="00190ACA">
            <w:pPr>
              <w:pStyle w:val="TAL"/>
              <w:rPr>
                <w:sz w:val="16"/>
              </w:rPr>
            </w:pPr>
            <w:r w:rsidRPr="00190ACA">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26000"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BDF7" w14:textId="77777777" w:rsidR="008A467E" w:rsidRPr="00190ACA" w:rsidRDefault="008A467E" w:rsidP="00190ACA">
            <w:pPr>
              <w:pStyle w:val="TAL"/>
              <w:rPr>
                <w:sz w:val="16"/>
              </w:rPr>
            </w:pPr>
            <w:r w:rsidRPr="00190ACA">
              <w:rPr>
                <w:sz w:val="16"/>
              </w:rPr>
              <w:t>C4-220440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957AA" w14:textId="77777777" w:rsidR="008A467E" w:rsidRPr="00190ACA" w:rsidRDefault="008A467E" w:rsidP="00190ACA">
            <w:pPr>
              <w:pStyle w:val="TAL"/>
              <w:rPr>
                <w:sz w:val="16"/>
              </w:rPr>
            </w:pPr>
          </w:p>
        </w:tc>
      </w:tr>
      <w:tr w:rsidR="00190ACA" w:rsidRPr="00190ACA" w14:paraId="123E88A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0FF4" w14:textId="77777777" w:rsidR="008A467E" w:rsidRPr="00190ACA" w:rsidRDefault="008A467E" w:rsidP="00190ACA">
            <w:pPr>
              <w:pStyle w:val="TAL"/>
              <w:rPr>
                <w:sz w:val="16"/>
              </w:rPr>
            </w:pPr>
            <w:r w:rsidRPr="00190ACA">
              <w:rPr>
                <w:sz w:val="16"/>
              </w:rPr>
              <w:t>C4-220458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CD85" w14:textId="77777777" w:rsidR="008A467E" w:rsidRPr="00190ACA" w:rsidRDefault="008A467E" w:rsidP="00190ACA">
            <w:pPr>
              <w:pStyle w:val="TAL"/>
              <w:rPr>
                <w:sz w:val="16"/>
              </w:rPr>
            </w:pPr>
            <w:r w:rsidRPr="00190ACA">
              <w:rPr>
                <w:sz w:val="16"/>
              </w:rPr>
              <w:t>TS 29.abc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44E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26BC"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3EBD1" w14:textId="77777777" w:rsidR="008A467E" w:rsidRPr="00190ACA" w:rsidRDefault="008A467E" w:rsidP="00190AC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6B99" w14:textId="77777777" w:rsidR="008A467E" w:rsidRPr="00190ACA" w:rsidRDefault="008A467E" w:rsidP="00190ACA">
            <w:pPr>
              <w:pStyle w:val="TAL"/>
              <w:rPr>
                <w:sz w:val="16"/>
              </w:rPr>
            </w:pPr>
          </w:p>
        </w:tc>
      </w:tr>
      <w:tr w:rsidR="00190ACA" w:rsidRPr="00190ACA" w14:paraId="491FFDC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2241" w14:textId="77777777" w:rsidR="008A467E" w:rsidRPr="00190ACA" w:rsidRDefault="008A467E" w:rsidP="00190ACA">
            <w:pPr>
              <w:pStyle w:val="TAL"/>
              <w:rPr>
                <w:sz w:val="16"/>
              </w:rPr>
            </w:pPr>
            <w:r w:rsidRPr="00190ACA">
              <w:rPr>
                <w:sz w:val="16"/>
              </w:rPr>
              <w:t>C4-220459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4BD14" w14:textId="77777777" w:rsidR="008A467E" w:rsidRPr="00190ACA" w:rsidRDefault="008A467E" w:rsidP="00190ACA">
            <w:pPr>
              <w:pStyle w:val="TAL"/>
              <w:rPr>
                <w:sz w:val="16"/>
              </w:rPr>
            </w:pPr>
            <w:r w:rsidRPr="00190ACA">
              <w:rPr>
                <w:sz w:val="16"/>
              </w:rPr>
              <w:t>Clarification on NSAC in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7B36"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1A362"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9523" w14:textId="77777777" w:rsidR="008A467E" w:rsidRPr="00190ACA" w:rsidRDefault="008A467E" w:rsidP="00190ACA">
            <w:pPr>
              <w:pStyle w:val="TAL"/>
              <w:rPr>
                <w:sz w:val="16"/>
              </w:rPr>
            </w:pPr>
            <w:r w:rsidRPr="00190ACA">
              <w:rPr>
                <w:sz w:val="16"/>
              </w:rPr>
              <w:t>C4-220358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0B7A" w14:textId="77777777" w:rsidR="008A467E" w:rsidRPr="00190ACA" w:rsidRDefault="008A467E" w:rsidP="00190ACA">
            <w:pPr>
              <w:pStyle w:val="TAL"/>
              <w:rPr>
                <w:sz w:val="16"/>
              </w:rPr>
            </w:pPr>
          </w:p>
        </w:tc>
      </w:tr>
      <w:tr w:rsidR="00190ACA" w:rsidRPr="00190ACA" w14:paraId="5709F55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8309C" w14:textId="77777777" w:rsidR="008A467E" w:rsidRPr="00190ACA" w:rsidRDefault="008A467E" w:rsidP="00190ACA">
            <w:pPr>
              <w:pStyle w:val="TAL"/>
              <w:rPr>
                <w:sz w:val="16"/>
              </w:rPr>
            </w:pPr>
            <w:r w:rsidRPr="00190ACA">
              <w:rPr>
                <w:sz w:val="16"/>
              </w:rPr>
              <w:t>C4-220460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B5AD"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F81F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C670" w14:textId="77777777" w:rsidR="008A467E" w:rsidRPr="00190ACA" w:rsidRDefault="008A467E" w:rsidP="00190ACA">
            <w:pPr>
              <w:pStyle w:val="TAL"/>
              <w:rPr>
                <w:sz w:val="16"/>
              </w:rPr>
            </w:pPr>
            <w:r w:rsidRPr="00190ACA">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B9660" w14:textId="77777777" w:rsidR="008A467E" w:rsidRPr="00190ACA" w:rsidRDefault="008A467E" w:rsidP="00190ACA">
            <w:pPr>
              <w:pStyle w:val="TAL"/>
              <w:rPr>
                <w:sz w:val="16"/>
              </w:rPr>
            </w:pPr>
            <w:r w:rsidRPr="00190ACA">
              <w:rPr>
                <w:sz w:val="16"/>
              </w:rPr>
              <w:t>C4-220446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92A0" w14:textId="77777777" w:rsidR="008A467E" w:rsidRPr="00190ACA" w:rsidRDefault="008A467E" w:rsidP="00190ACA">
            <w:pPr>
              <w:pStyle w:val="TAL"/>
              <w:rPr>
                <w:sz w:val="16"/>
              </w:rPr>
            </w:pPr>
            <w:r w:rsidRPr="00190ACA">
              <w:rPr>
                <w:sz w:val="16"/>
              </w:rPr>
              <w:t>C4-220462</w:t>
            </w:r>
          </w:p>
        </w:tc>
      </w:tr>
      <w:tr w:rsidR="00190ACA" w:rsidRPr="00190ACA" w14:paraId="0ED95BA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5F60E" w14:textId="77777777" w:rsidR="008A467E" w:rsidRPr="00190ACA" w:rsidRDefault="008A467E" w:rsidP="00190ACA">
            <w:pPr>
              <w:pStyle w:val="TAL"/>
              <w:rPr>
                <w:sz w:val="16"/>
              </w:rPr>
            </w:pPr>
            <w:r w:rsidRPr="00190ACA">
              <w:rPr>
                <w:sz w:val="16"/>
              </w:rPr>
              <w:t>C4-220461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D3CB2" w14:textId="77777777" w:rsidR="008A467E" w:rsidRPr="00190ACA" w:rsidRDefault="008A467E" w:rsidP="00190ACA">
            <w:pPr>
              <w:pStyle w:val="TAL"/>
              <w:rPr>
                <w:sz w:val="16"/>
              </w:rPr>
            </w:pPr>
            <w:r w:rsidRPr="00190ACA">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48B0"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617B"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617C" w14:textId="77777777" w:rsidR="008A467E" w:rsidRPr="00190ACA" w:rsidRDefault="008A467E" w:rsidP="00190ACA">
            <w:pPr>
              <w:pStyle w:val="TAL"/>
              <w:rPr>
                <w:sz w:val="16"/>
              </w:rPr>
            </w:pPr>
            <w:r w:rsidRPr="00190ACA">
              <w:rPr>
                <w:sz w:val="16"/>
              </w:rPr>
              <w:t>C4-220441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F958E" w14:textId="77777777" w:rsidR="008A467E" w:rsidRPr="00190ACA" w:rsidRDefault="008A467E" w:rsidP="00190ACA">
            <w:pPr>
              <w:pStyle w:val="TAL"/>
              <w:rPr>
                <w:sz w:val="16"/>
              </w:rPr>
            </w:pPr>
          </w:p>
        </w:tc>
      </w:tr>
      <w:tr w:rsidR="00190ACA" w:rsidRPr="00190ACA" w14:paraId="324755D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ECB1" w14:textId="77777777" w:rsidR="008A467E" w:rsidRPr="00190ACA" w:rsidRDefault="008A467E" w:rsidP="00190ACA">
            <w:pPr>
              <w:pStyle w:val="TAL"/>
              <w:rPr>
                <w:sz w:val="16"/>
              </w:rPr>
            </w:pPr>
            <w:r w:rsidRPr="00190ACA">
              <w:rPr>
                <w:sz w:val="16"/>
              </w:rPr>
              <w:t>C4-220462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B0AE8"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407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164A" w14:textId="77777777" w:rsidR="008A467E" w:rsidRPr="00190ACA" w:rsidRDefault="008A467E" w:rsidP="00190ACA">
            <w:pPr>
              <w:pStyle w:val="TAL"/>
              <w:rPr>
                <w:sz w:val="16"/>
              </w:rPr>
            </w:pPr>
            <w:r w:rsidRPr="00190ACA">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D9AB" w14:textId="77777777" w:rsidR="008A467E" w:rsidRPr="00190ACA" w:rsidRDefault="008A467E" w:rsidP="00190ACA">
            <w:pPr>
              <w:pStyle w:val="TAL"/>
              <w:rPr>
                <w:sz w:val="16"/>
              </w:rPr>
            </w:pPr>
            <w:r w:rsidRPr="00190ACA">
              <w:rPr>
                <w:sz w:val="16"/>
              </w:rPr>
              <w:t>C4-220460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4538" w14:textId="77777777" w:rsidR="008A467E" w:rsidRPr="00190ACA" w:rsidRDefault="008A467E" w:rsidP="00190ACA">
            <w:pPr>
              <w:pStyle w:val="TAL"/>
              <w:rPr>
                <w:sz w:val="16"/>
              </w:rPr>
            </w:pPr>
          </w:p>
        </w:tc>
      </w:tr>
    </w:tbl>
    <w:p w14:paraId="75B5643C" w14:textId="77777777" w:rsidR="008A467E" w:rsidRDefault="008A467E" w:rsidP="008A467E"/>
    <w:p w14:paraId="40CF5D1E" w14:textId="77777777" w:rsidR="008A467E" w:rsidRDefault="008A467E" w:rsidP="008A467E">
      <w:pPr>
        <w:pStyle w:val="Heading2"/>
      </w:pPr>
      <w:r>
        <w:br w:type="page"/>
      </w:r>
      <w:bookmarkStart w:id="106" w:name="_Toc94025112"/>
      <w:r>
        <w:lastRenderedPageBreak/>
        <w:t>Annex B: List of change requests</w:t>
      </w:r>
      <w:bookmarkEnd w:id="106"/>
    </w:p>
    <w:p w14:paraId="6E34178B" w14:textId="77777777" w:rsidR="008A467E" w:rsidRDefault="008A467E" w:rsidP="008A467E">
      <w:pPr>
        <w:pStyle w:val="TH"/>
      </w:pP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35"/>
        <w:gridCol w:w="1115"/>
        <w:gridCol w:w="759"/>
        <w:gridCol w:w="572"/>
        <w:gridCol w:w="547"/>
        <w:gridCol w:w="510"/>
        <w:gridCol w:w="507"/>
        <w:gridCol w:w="1799"/>
        <w:gridCol w:w="967"/>
      </w:tblGrid>
      <w:tr w:rsidR="00190ACA" w:rsidRPr="00190ACA" w14:paraId="3ED5507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832EB" w14:textId="77777777" w:rsidR="008A467E" w:rsidRDefault="008A467E" w:rsidP="00190AC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524A" w14:textId="77777777" w:rsidR="008A467E" w:rsidRDefault="008A467E" w:rsidP="00190AC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FB075" w14:textId="77777777" w:rsidR="008A467E" w:rsidRDefault="008A467E" w:rsidP="00190ACA">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4E99" w14:textId="77777777" w:rsidR="008A467E" w:rsidRDefault="008A467E" w:rsidP="00190ACA">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121C" w14:textId="77777777" w:rsidR="008A467E" w:rsidRDefault="008A467E" w:rsidP="00190ACA">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7D70" w14:textId="77777777" w:rsidR="008A467E" w:rsidRDefault="008A467E" w:rsidP="00190ACA">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ED2E" w14:textId="77777777" w:rsidR="008A467E" w:rsidRDefault="008A467E" w:rsidP="00190ACA">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FE017" w14:textId="77777777" w:rsidR="008A467E" w:rsidRDefault="008A467E" w:rsidP="00190ACA">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BF27" w14:textId="77777777" w:rsidR="008A467E" w:rsidRDefault="008A467E" w:rsidP="00190ACA">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60B1F" w14:textId="77777777" w:rsidR="008A467E" w:rsidRDefault="008A467E" w:rsidP="00190ACA">
            <w:pPr>
              <w:pStyle w:val="TAH"/>
            </w:pPr>
            <w:r>
              <w:t>Decision</w:t>
            </w:r>
          </w:p>
        </w:tc>
      </w:tr>
      <w:tr w:rsidR="00190ACA" w:rsidRPr="00190ACA" w14:paraId="33CDA8E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EBE1" w14:textId="77777777" w:rsidR="008A467E" w:rsidRPr="00190ACA" w:rsidRDefault="008A467E" w:rsidP="00190ACA">
            <w:pPr>
              <w:pStyle w:val="TAL"/>
              <w:rPr>
                <w:sz w:val="16"/>
              </w:rPr>
            </w:pPr>
            <w:r w:rsidRPr="00190ACA">
              <w:rPr>
                <w:sz w:val="16"/>
              </w:rPr>
              <w:t>C4-220014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D9E1" w14:textId="77777777" w:rsidR="008A467E" w:rsidRPr="00190ACA" w:rsidRDefault="008A467E" w:rsidP="00190ACA">
            <w:pPr>
              <w:pStyle w:val="TAL"/>
              <w:rPr>
                <w:sz w:val="16"/>
              </w:rPr>
            </w:pPr>
            <w:r w:rsidRPr="00190ACA">
              <w:rPr>
                <w:sz w:val="16"/>
              </w:rPr>
              <w:t>SNPN impacts - NID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36A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6035" w14:textId="77777777" w:rsidR="008A467E" w:rsidRPr="00190ACA" w:rsidRDefault="008A467E" w:rsidP="00190ACA">
            <w:pPr>
              <w:pStyle w:val="TAL"/>
              <w:rPr>
                <w:sz w:val="16"/>
              </w:rPr>
            </w:pPr>
            <w:r w:rsidRPr="00190ACA">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3A10D" w14:textId="77777777" w:rsidR="008A467E" w:rsidRPr="00190ACA" w:rsidRDefault="008A467E" w:rsidP="00190ACA">
            <w:pPr>
              <w:pStyle w:val="TAL"/>
              <w:rPr>
                <w:sz w:val="16"/>
              </w:rPr>
            </w:pPr>
            <w:r w:rsidRPr="00190ACA">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65AB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2D5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57E7"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E9D9"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F4C2" w14:textId="77777777" w:rsidR="008A467E" w:rsidRPr="00190ACA" w:rsidRDefault="008A467E" w:rsidP="00190ACA">
            <w:pPr>
              <w:pStyle w:val="TAL"/>
              <w:rPr>
                <w:sz w:val="16"/>
              </w:rPr>
            </w:pPr>
            <w:r w:rsidRPr="00190ACA">
              <w:rPr>
                <w:sz w:val="16"/>
              </w:rPr>
              <w:t>revised</w:t>
            </w:r>
          </w:p>
        </w:tc>
      </w:tr>
      <w:tr w:rsidR="00190ACA" w:rsidRPr="00190ACA" w14:paraId="1F6EF96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1AC0" w14:textId="77777777" w:rsidR="008A467E" w:rsidRPr="00190ACA" w:rsidRDefault="008A467E" w:rsidP="00190ACA">
            <w:pPr>
              <w:pStyle w:val="TAL"/>
              <w:rPr>
                <w:sz w:val="16"/>
              </w:rPr>
            </w:pPr>
            <w:r w:rsidRPr="00190ACA">
              <w:rPr>
                <w:sz w:val="16"/>
              </w:rPr>
              <w:t>C4-220309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357B" w14:textId="77777777" w:rsidR="008A467E" w:rsidRPr="00190ACA" w:rsidRDefault="008A467E" w:rsidP="00190ACA">
            <w:pPr>
              <w:pStyle w:val="TAL"/>
              <w:rPr>
                <w:sz w:val="16"/>
              </w:rPr>
            </w:pPr>
            <w:r w:rsidRPr="00190ACA">
              <w:rPr>
                <w:sz w:val="16"/>
              </w:rPr>
              <w:t>SNPN impacts - NID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081B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DB8CD" w14:textId="77777777" w:rsidR="008A467E" w:rsidRPr="00190ACA" w:rsidRDefault="008A467E" w:rsidP="00190ACA">
            <w:pPr>
              <w:pStyle w:val="TAL"/>
              <w:rPr>
                <w:sz w:val="16"/>
              </w:rPr>
            </w:pPr>
            <w:r w:rsidRPr="00190ACA">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7075" w14:textId="77777777" w:rsidR="008A467E" w:rsidRPr="00190ACA" w:rsidRDefault="008A467E" w:rsidP="00190ACA">
            <w:pPr>
              <w:pStyle w:val="TAL"/>
              <w:rPr>
                <w:sz w:val="16"/>
              </w:rPr>
            </w:pPr>
            <w:r w:rsidRPr="00190ACA">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0634"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E09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E9AD"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967A"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66EA" w14:textId="77777777" w:rsidR="008A467E" w:rsidRPr="00190ACA" w:rsidRDefault="008A467E" w:rsidP="00190ACA">
            <w:pPr>
              <w:pStyle w:val="TAL"/>
              <w:rPr>
                <w:sz w:val="16"/>
              </w:rPr>
            </w:pPr>
            <w:r w:rsidRPr="00190ACA">
              <w:rPr>
                <w:sz w:val="16"/>
              </w:rPr>
              <w:t>agreed</w:t>
            </w:r>
          </w:p>
        </w:tc>
      </w:tr>
      <w:tr w:rsidR="00190ACA" w:rsidRPr="00190ACA" w14:paraId="26C691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18D98" w14:textId="77777777" w:rsidR="008A467E" w:rsidRPr="00190ACA" w:rsidRDefault="008A467E" w:rsidP="00190ACA">
            <w:pPr>
              <w:pStyle w:val="TAL"/>
              <w:rPr>
                <w:sz w:val="16"/>
              </w:rPr>
            </w:pPr>
            <w:r w:rsidRPr="00190ACA">
              <w:rPr>
                <w:sz w:val="16"/>
              </w:rPr>
              <w:t>C4-220192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2097C" w14:textId="77777777" w:rsidR="008A467E" w:rsidRPr="00190ACA" w:rsidRDefault="008A467E" w:rsidP="00190ACA">
            <w:pPr>
              <w:pStyle w:val="TAL"/>
              <w:rPr>
                <w:sz w:val="16"/>
              </w:rPr>
            </w:pPr>
            <w:r w:rsidRPr="00190ACA">
              <w:rPr>
                <w:sz w:val="16"/>
              </w:rPr>
              <w:t>Anonymous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2D143"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AA70" w14:textId="77777777" w:rsidR="008A467E" w:rsidRPr="00190ACA" w:rsidRDefault="008A467E" w:rsidP="00190ACA">
            <w:pPr>
              <w:pStyle w:val="TAL"/>
              <w:rPr>
                <w:sz w:val="16"/>
              </w:rPr>
            </w:pPr>
            <w:r w:rsidRPr="00190ACA">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863F" w14:textId="77777777" w:rsidR="008A467E" w:rsidRPr="00190ACA" w:rsidRDefault="008A467E" w:rsidP="00190ACA">
            <w:pPr>
              <w:pStyle w:val="TAL"/>
              <w:rPr>
                <w:sz w:val="16"/>
              </w:rPr>
            </w:pPr>
            <w:r w:rsidRPr="00190ACA">
              <w:rPr>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E69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6288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0F6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962B"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9D41" w14:textId="77777777" w:rsidR="008A467E" w:rsidRPr="00190ACA" w:rsidRDefault="008A467E" w:rsidP="00190ACA">
            <w:pPr>
              <w:pStyle w:val="TAL"/>
              <w:rPr>
                <w:sz w:val="16"/>
              </w:rPr>
            </w:pPr>
            <w:r w:rsidRPr="00190ACA">
              <w:rPr>
                <w:sz w:val="16"/>
              </w:rPr>
              <w:t>postponed</w:t>
            </w:r>
          </w:p>
        </w:tc>
      </w:tr>
      <w:tr w:rsidR="00190ACA" w:rsidRPr="00190ACA" w14:paraId="63C231C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5CD08" w14:textId="77777777" w:rsidR="008A467E" w:rsidRPr="00190ACA" w:rsidRDefault="008A467E" w:rsidP="00190ACA">
            <w:pPr>
              <w:pStyle w:val="TAL"/>
              <w:rPr>
                <w:sz w:val="16"/>
              </w:rPr>
            </w:pPr>
            <w:r w:rsidRPr="00190ACA">
              <w:rPr>
                <w:sz w:val="16"/>
              </w:rPr>
              <w:t>C4-220213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78345" w14:textId="77777777" w:rsidR="008A467E" w:rsidRPr="00190ACA" w:rsidRDefault="008A467E" w:rsidP="00190ACA">
            <w:pPr>
              <w:pStyle w:val="TAL"/>
              <w:rPr>
                <w:sz w:val="16"/>
              </w:rPr>
            </w:pPr>
            <w:r w:rsidRPr="00190ACA">
              <w:rPr>
                <w:sz w:val="16"/>
              </w:rPr>
              <w:t>Onboarding SUPI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E653"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EC72" w14:textId="77777777" w:rsidR="008A467E" w:rsidRPr="00190ACA" w:rsidRDefault="008A467E" w:rsidP="00190ACA">
            <w:pPr>
              <w:pStyle w:val="TAL"/>
              <w:rPr>
                <w:sz w:val="16"/>
              </w:rPr>
            </w:pPr>
            <w:r w:rsidRPr="00190ACA">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B9A3" w14:textId="77777777" w:rsidR="008A467E" w:rsidRPr="00190ACA" w:rsidRDefault="008A467E" w:rsidP="00190ACA">
            <w:pPr>
              <w:pStyle w:val="TAL"/>
              <w:rPr>
                <w:sz w:val="16"/>
              </w:rPr>
            </w:pPr>
            <w:r w:rsidRPr="00190ACA">
              <w:rPr>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957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6B1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E428B"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A08B"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CA5E" w14:textId="77777777" w:rsidR="008A467E" w:rsidRPr="00190ACA" w:rsidRDefault="008A467E" w:rsidP="00190ACA">
            <w:pPr>
              <w:pStyle w:val="TAL"/>
              <w:rPr>
                <w:sz w:val="16"/>
              </w:rPr>
            </w:pPr>
            <w:r w:rsidRPr="00190ACA">
              <w:rPr>
                <w:sz w:val="16"/>
              </w:rPr>
              <w:t>postponed</w:t>
            </w:r>
          </w:p>
        </w:tc>
      </w:tr>
      <w:tr w:rsidR="00190ACA" w:rsidRPr="00190ACA" w14:paraId="1F28FCE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2032" w14:textId="77777777" w:rsidR="008A467E" w:rsidRPr="00190ACA" w:rsidRDefault="008A467E" w:rsidP="00190ACA">
            <w:pPr>
              <w:pStyle w:val="TAL"/>
              <w:rPr>
                <w:sz w:val="16"/>
              </w:rPr>
            </w:pPr>
            <w:r w:rsidRPr="00190ACA">
              <w:rPr>
                <w:sz w:val="16"/>
              </w:rPr>
              <w:t>C4-220297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D88A" w14:textId="77777777" w:rsidR="008A467E" w:rsidRPr="00190ACA" w:rsidRDefault="008A467E" w:rsidP="00190ACA">
            <w:pPr>
              <w:pStyle w:val="TAL"/>
              <w:rPr>
                <w:sz w:val="16"/>
              </w:rPr>
            </w:pPr>
            <w:r w:rsidRPr="00190ACA">
              <w:rPr>
                <w:sz w:val="16"/>
              </w:rPr>
              <w:t>Correction to SNPN realm part of NAI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C659"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C4896" w14:textId="77777777" w:rsidR="008A467E" w:rsidRPr="00190ACA" w:rsidRDefault="008A467E" w:rsidP="00190ACA">
            <w:pPr>
              <w:pStyle w:val="TAL"/>
              <w:rPr>
                <w:sz w:val="16"/>
              </w:rPr>
            </w:pPr>
            <w:r w:rsidRPr="00190ACA">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95D76" w14:textId="77777777" w:rsidR="008A467E" w:rsidRPr="00190ACA" w:rsidRDefault="008A467E" w:rsidP="00190ACA">
            <w:pPr>
              <w:pStyle w:val="TAL"/>
              <w:rPr>
                <w:sz w:val="16"/>
              </w:rPr>
            </w:pPr>
            <w:r w:rsidRPr="00190ACA">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4FD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81A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CFDB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6711" w14:textId="77777777" w:rsidR="008A467E" w:rsidRPr="00190ACA" w:rsidRDefault="008A467E" w:rsidP="00190ACA">
            <w:pPr>
              <w:pStyle w:val="TAL"/>
              <w:rPr>
                <w:sz w:val="16"/>
              </w:rPr>
            </w:pPr>
            <w:r w:rsidRPr="00190ACA">
              <w:rPr>
                <w:sz w:val="16"/>
              </w:rPr>
              <w:t>eNPN,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CE3E" w14:textId="77777777" w:rsidR="008A467E" w:rsidRPr="00190ACA" w:rsidRDefault="008A467E" w:rsidP="00190ACA">
            <w:pPr>
              <w:pStyle w:val="TAL"/>
              <w:rPr>
                <w:sz w:val="16"/>
              </w:rPr>
            </w:pPr>
            <w:r w:rsidRPr="00190ACA">
              <w:rPr>
                <w:sz w:val="16"/>
              </w:rPr>
              <w:t>postponed</w:t>
            </w:r>
          </w:p>
        </w:tc>
      </w:tr>
      <w:tr w:rsidR="00190ACA" w:rsidRPr="00190ACA" w14:paraId="7739C5F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4F10" w14:textId="77777777" w:rsidR="008A467E" w:rsidRPr="00190ACA" w:rsidRDefault="008A467E" w:rsidP="00190ACA">
            <w:pPr>
              <w:pStyle w:val="TAL"/>
              <w:rPr>
                <w:sz w:val="16"/>
              </w:rPr>
            </w:pPr>
            <w:r w:rsidRPr="00190ACA">
              <w:rPr>
                <w:sz w:val="16"/>
              </w:rPr>
              <w:t>C4-220160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D92D" w14:textId="77777777" w:rsidR="008A467E" w:rsidRPr="00190ACA" w:rsidRDefault="008A467E" w:rsidP="00190ACA">
            <w:pPr>
              <w:pStyle w:val="TAL"/>
              <w:rPr>
                <w:sz w:val="16"/>
              </w:rPr>
            </w:pPr>
            <w:r w:rsidRPr="00190ACA">
              <w:rPr>
                <w:sz w:val="16"/>
              </w:rPr>
              <w:t>Detection and 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6E5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0D12D" w14:textId="77777777" w:rsidR="008A467E" w:rsidRPr="00190ACA" w:rsidRDefault="008A467E" w:rsidP="00190ACA">
            <w:pPr>
              <w:pStyle w:val="TAL"/>
              <w:rPr>
                <w:sz w:val="16"/>
              </w:rPr>
            </w:pPr>
            <w:r w:rsidRPr="00190ACA">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6438" w14:textId="77777777" w:rsidR="008A467E" w:rsidRPr="00190ACA" w:rsidRDefault="008A467E" w:rsidP="00190ACA">
            <w:pPr>
              <w:pStyle w:val="TAL"/>
              <w:rPr>
                <w:sz w:val="16"/>
              </w:rPr>
            </w:pPr>
            <w:r w:rsidRPr="00190ACA">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8D0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8FA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C7C53"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A3088" w14:textId="77777777" w:rsidR="008A467E" w:rsidRPr="00190ACA" w:rsidRDefault="008A467E" w:rsidP="00190ACA">
            <w:pPr>
              <w:pStyle w:val="TAL"/>
              <w:rPr>
                <w:sz w:val="16"/>
              </w:rPr>
            </w:pPr>
            <w:r w:rsidRPr="00190ACA">
              <w:rPr>
                <w:sz w:val="16"/>
              </w:rPr>
              <w:t>EGTPUR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839B" w14:textId="77777777" w:rsidR="008A467E" w:rsidRPr="00190ACA" w:rsidRDefault="008A467E" w:rsidP="00190ACA">
            <w:pPr>
              <w:pStyle w:val="TAL"/>
              <w:rPr>
                <w:sz w:val="16"/>
              </w:rPr>
            </w:pPr>
            <w:r w:rsidRPr="00190ACA">
              <w:rPr>
                <w:sz w:val="16"/>
              </w:rPr>
              <w:t>revised</w:t>
            </w:r>
          </w:p>
        </w:tc>
      </w:tr>
      <w:tr w:rsidR="00190ACA" w:rsidRPr="00190ACA" w14:paraId="4D8344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B440" w14:textId="77777777" w:rsidR="008A467E" w:rsidRPr="00190ACA" w:rsidRDefault="008A467E" w:rsidP="00190ACA">
            <w:pPr>
              <w:pStyle w:val="TAL"/>
              <w:rPr>
                <w:sz w:val="16"/>
              </w:rPr>
            </w:pPr>
            <w:r w:rsidRPr="00190ACA">
              <w:rPr>
                <w:sz w:val="16"/>
              </w:rPr>
              <w:t>C4-220390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F084" w14:textId="77777777" w:rsidR="008A467E" w:rsidRPr="00190ACA" w:rsidRDefault="008A467E" w:rsidP="00190ACA">
            <w:pPr>
              <w:pStyle w:val="TAL"/>
              <w:rPr>
                <w:sz w:val="16"/>
              </w:rPr>
            </w:pPr>
            <w:r w:rsidRPr="00190ACA">
              <w:rPr>
                <w:sz w:val="16"/>
              </w:rPr>
              <w:t>Detection and 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B5C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1AC9" w14:textId="77777777" w:rsidR="008A467E" w:rsidRPr="00190ACA" w:rsidRDefault="008A467E" w:rsidP="00190ACA">
            <w:pPr>
              <w:pStyle w:val="TAL"/>
              <w:rPr>
                <w:sz w:val="16"/>
              </w:rPr>
            </w:pPr>
            <w:r w:rsidRPr="00190ACA">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7127" w14:textId="77777777" w:rsidR="008A467E" w:rsidRPr="00190ACA" w:rsidRDefault="008A467E" w:rsidP="00190ACA">
            <w:pPr>
              <w:pStyle w:val="TAL"/>
              <w:rPr>
                <w:sz w:val="16"/>
              </w:rPr>
            </w:pPr>
            <w:r w:rsidRPr="00190ACA">
              <w:rPr>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C0BB"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39E6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82E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BB4D" w14:textId="77777777" w:rsidR="008A467E" w:rsidRPr="00190ACA" w:rsidRDefault="008A467E" w:rsidP="00190ACA">
            <w:pPr>
              <w:pStyle w:val="TAL"/>
              <w:rPr>
                <w:sz w:val="16"/>
              </w:rPr>
            </w:pPr>
            <w:r w:rsidRPr="00190ACA">
              <w:rPr>
                <w:sz w:val="16"/>
              </w:rPr>
              <w:t>EGTPUR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66D2" w14:textId="77777777" w:rsidR="008A467E" w:rsidRPr="00190ACA" w:rsidRDefault="008A467E" w:rsidP="00190ACA">
            <w:pPr>
              <w:pStyle w:val="TAL"/>
              <w:rPr>
                <w:sz w:val="16"/>
              </w:rPr>
            </w:pPr>
            <w:r w:rsidRPr="00190ACA">
              <w:rPr>
                <w:sz w:val="16"/>
              </w:rPr>
              <w:t>agreed</w:t>
            </w:r>
          </w:p>
        </w:tc>
      </w:tr>
      <w:tr w:rsidR="00190ACA" w:rsidRPr="00190ACA" w14:paraId="75C458F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F92FE" w14:textId="77777777" w:rsidR="008A467E" w:rsidRPr="00190ACA" w:rsidRDefault="008A467E" w:rsidP="00190ACA">
            <w:pPr>
              <w:pStyle w:val="TAL"/>
              <w:rPr>
                <w:sz w:val="16"/>
              </w:rPr>
            </w:pPr>
            <w:r w:rsidRPr="00190ACA">
              <w:rPr>
                <w:sz w:val="16"/>
              </w:rPr>
              <w:t>C4-220167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6FFCD" w14:textId="77777777" w:rsidR="008A467E" w:rsidRPr="00190ACA" w:rsidRDefault="008A467E" w:rsidP="00190ACA">
            <w:pPr>
              <w:pStyle w:val="TAL"/>
              <w:rPr>
                <w:sz w:val="16"/>
              </w:rPr>
            </w:pPr>
            <w:r w:rsidRPr="00190ACA">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3A0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F2795" w14:textId="77777777" w:rsidR="008A467E" w:rsidRPr="00190ACA" w:rsidRDefault="008A467E" w:rsidP="00190ACA">
            <w:pPr>
              <w:pStyle w:val="TAL"/>
              <w:rPr>
                <w:sz w:val="16"/>
              </w:rPr>
            </w:pPr>
            <w:r w:rsidRPr="00190ACA">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87CC" w14:textId="77777777" w:rsidR="008A467E" w:rsidRPr="00190ACA" w:rsidRDefault="008A467E" w:rsidP="00190ACA">
            <w:pPr>
              <w:pStyle w:val="TAL"/>
              <w:rPr>
                <w:sz w:val="16"/>
              </w:rPr>
            </w:pPr>
            <w:r w:rsidRPr="00190ACA">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82F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054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872D"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86CA" w14:textId="77777777" w:rsidR="008A467E" w:rsidRPr="00190ACA" w:rsidRDefault="008A467E" w:rsidP="00190ACA">
            <w:pPr>
              <w:pStyle w:val="TAL"/>
              <w:rPr>
                <w:sz w:val="16"/>
              </w:rPr>
            </w:pPr>
            <w:r w:rsidRPr="00190ACA">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3CB1F" w14:textId="77777777" w:rsidR="008A467E" w:rsidRPr="00190ACA" w:rsidRDefault="008A467E" w:rsidP="00190ACA">
            <w:pPr>
              <w:pStyle w:val="TAL"/>
              <w:rPr>
                <w:sz w:val="16"/>
              </w:rPr>
            </w:pPr>
            <w:r w:rsidRPr="00190ACA">
              <w:rPr>
                <w:sz w:val="16"/>
              </w:rPr>
              <w:t>revised</w:t>
            </w:r>
          </w:p>
        </w:tc>
      </w:tr>
      <w:tr w:rsidR="00190ACA" w:rsidRPr="00190ACA" w14:paraId="089F628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2ED8" w14:textId="77777777" w:rsidR="008A467E" w:rsidRPr="00190ACA" w:rsidRDefault="008A467E" w:rsidP="00190ACA">
            <w:pPr>
              <w:pStyle w:val="TAL"/>
              <w:rPr>
                <w:sz w:val="16"/>
              </w:rPr>
            </w:pPr>
            <w:r w:rsidRPr="00190ACA">
              <w:rPr>
                <w:sz w:val="16"/>
              </w:rPr>
              <w:t>C4-220395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BFDB" w14:textId="77777777" w:rsidR="008A467E" w:rsidRPr="00190ACA" w:rsidRDefault="008A467E" w:rsidP="00190ACA">
            <w:pPr>
              <w:pStyle w:val="TAL"/>
              <w:rPr>
                <w:sz w:val="16"/>
              </w:rPr>
            </w:pPr>
            <w:r w:rsidRPr="00190ACA">
              <w:rPr>
                <w:sz w:val="16"/>
              </w:rPr>
              <w:t>ePDG support of Restoration of PDN connections after a PGW-C/SMF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8EE8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487B1" w14:textId="77777777" w:rsidR="008A467E" w:rsidRPr="00190ACA" w:rsidRDefault="008A467E" w:rsidP="00190ACA">
            <w:pPr>
              <w:pStyle w:val="TAL"/>
              <w:rPr>
                <w:sz w:val="16"/>
              </w:rPr>
            </w:pPr>
            <w:r w:rsidRPr="00190ACA">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5D6D" w14:textId="77777777" w:rsidR="008A467E" w:rsidRPr="00190ACA" w:rsidRDefault="008A467E" w:rsidP="00190ACA">
            <w:pPr>
              <w:pStyle w:val="TAL"/>
              <w:rPr>
                <w:sz w:val="16"/>
              </w:rPr>
            </w:pPr>
            <w:r w:rsidRPr="00190ACA">
              <w:rPr>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B0D6B"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E8E2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1E33"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34E91" w14:textId="77777777" w:rsidR="008A467E" w:rsidRPr="00190ACA" w:rsidRDefault="008A467E" w:rsidP="00190ACA">
            <w:pPr>
              <w:pStyle w:val="TAL"/>
              <w:rPr>
                <w:sz w:val="16"/>
              </w:rPr>
            </w:pPr>
            <w:r w:rsidRPr="00190ACA">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9C174" w14:textId="77777777" w:rsidR="008A467E" w:rsidRPr="00190ACA" w:rsidRDefault="008A467E" w:rsidP="00190ACA">
            <w:pPr>
              <w:pStyle w:val="TAL"/>
              <w:rPr>
                <w:sz w:val="16"/>
              </w:rPr>
            </w:pPr>
            <w:r w:rsidRPr="00190ACA">
              <w:rPr>
                <w:sz w:val="16"/>
              </w:rPr>
              <w:t>agreed</w:t>
            </w:r>
          </w:p>
        </w:tc>
      </w:tr>
      <w:tr w:rsidR="00190ACA" w:rsidRPr="00190ACA" w14:paraId="034FC13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81E5" w14:textId="77777777" w:rsidR="008A467E" w:rsidRPr="00190ACA" w:rsidRDefault="008A467E" w:rsidP="00190ACA">
            <w:pPr>
              <w:pStyle w:val="TAL"/>
              <w:rPr>
                <w:sz w:val="16"/>
              </w:rPr>
            </w:pPr>
            <w:r w:rsidRPr="00190ACA">
              <w:rPr>
                <w:sz w:val="16"/>
              </w:rPr>
              <w:t>C4-220170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0D47" w14:textId="77777777" w:rsidR="008A467E" w:rsidRPr="00190ACA" w:rsidRDefault="008A467E" w:rsidP="00190ACA">
            <w:pPr>
              <w:pStyle w:val="TAL"/>
              <w:rPr>
                <w:sz w:val="16"/>
              </w:rPr>
            </w:pPr>
            <w:r w:rsidRPr="00190ACA">
              <w:rPr>
                <w:sz w:val="16"/>
              </w:rPr>
              <w:t>New SGW IP Address when moving PDN connections for a combined SGW/PGW/SMF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0238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B781" w14:textId="77777777" w:rsidR="008A467E" w:rsidRPr="00190ACA" w:rsidRDefault="008A467E" w:rsidP="00190ACA">
            <w:pPr>
              <w:pStyle w:val="TAL"/>
              <w:rPr>
                <w:sz w:val="16"/>
              </w:rPr>
            </w:pPr>
            <w:r w:rsidRPr="00190ACA">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F91F2" w14:textId="77777777" w:rsidR="008A467E" w:rsidRPr="00190ACA" w:rsidRDefault="008A467E" w:rsidP="00190ACA">
            <w:pPr>
              <w:pStyle w:val="TAL"/>
              <w:rPr>
                <w:sz w:val="16"/>
              </w:rPr>
            </w:pPr>
            <w:r w:rsidRPr="00190ACA">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EF91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8FF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BBB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10092" w14:textId="77777777" w:rsidR="008A467E" w:rsidRPr="00190ACA" w:rsidRDefault="008A467E" w:rsidP="00190ACA">
            <w:pPr>
              <w:pStyle w:val="TAL"/>
              <w:rPr>
                <w:sz w:val="16"/>
              </w:rPr>
            </w:pPr>
            <w:r w:rsidRPr="00190ACA">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B781" w14:textId="77777777" w:rsidR="008A467E" w:rsidRPr="00190ACA" w:rsidRDefault="008A467E" w:rsidP="00190ACA">
            <w:pPr>
              <w:pStyle w:val="TAL"/>
              <w:rPr>
                <w:sz w:val="16"/>
              </w:rPr>
            </w:pPr>
            <w:r w:rsidRPr="00190ACA">
              <w:rPr>
                <w:sz w:val="16"/>
              </w:rPr>
              <w:t>revised</w:t>
            </w:r>
          </w:p>
        </w:tc>
      </w:tr>
      <w:tr w:rsidR="00190ACA" w:rsidRPr="00190ACA" w14:paraId="07B58AD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C775" w14:textId="77777777" w:rsidR="008A467E" w:rsidRPr="00190ACA" w:rsidRDefault="008A467E" w:rsidP="00190ACA">
            <w:pPr>
              <w:pStyle w:val="TAL"/>
              <w:rPr>
                <w:sz w:val="16"/>
              </w:rPr>
            </w:pPr>
            <w:r w:rsidRPr="00190ACA">
              <w:rPr>
                <w:sz w:val="16"/>
              </w:rPr>
              <w:t>C4-220397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90E0" w14:textId="77777777" w:rsidR="008A467E" w:rsidRPr="00190ACA" w:rsidRDefault="008A467E" w:rsidP="00190ACA">
            <w:pPr>
              <w:pStyle w:val="TAL"/>
              <w:rPr>
                <w:sz w:val="16"/>
              </w:rPr>
            </w:pPr>
            <w:r w:rsidRPr="00190ACA">
              <w:rPr>
                <w:sz w:val="16"/>
              </w:rPr>
              <w:t>New SGW IP Address when moving PDN connections for a combined SGW/PGW/SMF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A2C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E8CF" w14:textId="77777777" w:rsidR="008A467E" w:rsidRPr="00190ACA" w:rsidRDefault="008A467E" w:rsidP="00190ACA">
            <w:pPr>
              <w:pStyle w:val="TAL"/>
              <w:rPr>
                <w:sz w:val="16"/>
              </w:rPr>
            </w:pPr>
            <w:r w:rsidRPr="00190ACA">
              <w:rPr>
                <w:sz w:val="16"/>
              </w:rPr>
              <w:t>23.007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4DB4" w14:textId="77777777" w:rsidR="008A467E" w:rsidRPr="00190ACA" w:rsidRDefault="008A467E" w:rsidP="00190ACA">
            <w:pPr>
              <w:pStyle w:val="TAL"/>
              <w:rPr>
                <w:sz w:val="16"/>
              </w:rPr>
            </w:pPr>
            <w:r w:rsidRPr="00190ACA">
              <w:rPr>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8B9A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E52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E15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A9E77" w14:textId="77777777" w:rsidR="008A467E" w:rsidRPr="00190ACA" w:rsidRDefault="008A467E" w:rsidP="00190ACA">
            <w:pPr>
              <w:pStyle w:val="TAL"/>
              <w:rPr>
                <w:sz w:val="16"/>
              </w:rPr>
            </w:pPr>
            <w:r w:rsidRPr="00190ACA">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245A" w14:textId="77777777" w:rsidR="008A467E" w:rsidRPr="00190ACA" w:rsidRDefault="008A467E" w:rsidP="00190ACA">
            <w:pPr>
              <w:pStyle w:val="TAL"/>
              <w:rPr>
                <w:sz w:val="16"/>
              </w:rPr>
            </w:pPr>
            <w:r w:rsidRPr="00190ACA">
              <w:rPr>
                <w:sz w:val="16"/>
              </w:rPr>
              <w:t>agreed</w:t>
            </w:r>
          </w:p>
        </w:tc>
      </w:tr>
      <w:tr w:rsidR="00190ACA" w:rsidRPr="00190ACA" w14:paraId="5454ECD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C3B3" w14:textId="77777777" w:rsidR="008A467E" w:rsidRPr="00190ACA" w:rsidRDefault="008A467E" w:rsidP="00190ACA">
            <w:pPr>
              <w:pStyle w:val="TAL"/>
              <w:rPr>
                <w:sz w:val="16"/>
              </w:rPr>
            </w:pPr>
            <w:r w:rsidRPr="00190ACA">
              <w:rPr>
                <w:sz w:val="16"/>
              </w:rPr>
              <w:t>C4-220076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9E51" w14:textId="77777777" w:rsidR="008A467E" w:rsidRPr="00190ACA" w:rsidRDefault="008A467E" w:rsidP="00190ACA">
            <w:pPr>
              <w:pStyle w:val="TAL"/>
              <w:rPr>
                <w:sz w:val="16"/>
              </w:rPr>
            </w:pPr>
            <w:r w:rsidRPr="00190ACA">
              <w:rPr>
                <w:sz w:val="16"/>
              </w:rPr>
              <w:t>Access Restriction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5FAC"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7FF94" w14:textId="77777777" w:rsidR="008A467E" w:rsidRPr="00190ACA" w:rsidRDefault="008A467E" w:rsidP="00190ACA">
            <w:pPr>
              <w:pStyle w:val="TAL"/>
              <w:rPr>
                <w:sz w:val="16"/>
              </w:rPr>
            </w:pPr>
            <w:r w:rsidRPr="00190ACA">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D683" w14:textId="77777777" w:rsidR="008A467E" w:rsidRPr="00190ACA" w:rsidRDefault="008A467E" w:rsidP="00190ACA">
            <w:pPr>
              <w:pStyle w:val="TAL"/>
              <w:rPr>
                <w:sz w:val="16"/>
              </w:rPr>
            </w:pPr>
            <w:r w:rsidRPr="00190ACA">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650A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11A8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145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699C"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3FE4" w14:textId="77777777" w:rsidR="008A467E" w:rsidRPr="00190ACA" w:rsidRDefault="008A467E" w:rsidP="00190ACA">
            <w:pPr>
              <w:pStyle w:val="TAL"/>
              <w:rPr>
                <w:sz w:val="16"/>
              </w:rPr>
            </w:pPr>
            <w:r w:rsidRPr="00190ACA">
              <w:rPr>
                <w:sz w:val="16"/>
              </w:rPr>
              <w:t>revised</w:t>
            </w:r>
          </w:p>
        </w:tc>
      </w:tr>
      <w:tr w:rsidR="00190ACA" w:rsidRPr="00190ACA" w14:paraId="56E48C6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EC241" w14:textId="77777777" w:rsidR="008A467E" w:rsidRPr="00190ACA" w:rsidRDefault="008A467E" w:rsidP="00190ACA">
            <w:pPr>
              <w:pStyle w:val="TAL"/>
              <w:rPr>
                <w:sz w:val="16"/>
              </w:rPr>
            </w:pPr>
            <w:r w:rsidRPr="00190ACA">
              <w:rPr>
                <w:sz w:val="16"/>
              </w:rPr>
              <w:t>C4-220360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22C3" w14:textId="77777777" w:rsidR="008A467E" w:rsidRPr="00190ACA" w:rsidRDefault="008A467E" w:rsidP="00190ACA">
            <w:pPr>
              <w:pStyle w:val="TAL"/>
              <w:rPr>
                <w:sz w:val="16"/>
              </w:rPr>
            </w:pPr>
            <w:r w:rsidRPr="00190ACA">
              <w:rPr>
                <w:sz w:val="16"/>
              </w:rPr>
              <w:t>Access Restriction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562F0"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71B2" w14:textId="77777777" w:rsidR="008A467E" w:rsidRPr="00190ACA" w:rsidRDefault="008A467E" w:rsidP="00190ACA">
            <w:pPr>
              <w:pStyle w:val="TAL"/>
              <w:rPr>
                <w:sz w:val="16"/>
              </w:rPr>
            </w:pPr>
            <w:r w:rsidRPr="00190ACA">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391B5" w14:textId="77777777" w:rsidR="008A467E" w:rsidRPr="00190ACA" w:rsidRDefault="008A467E" w:rsidP="00190ACA">
            <w:pPr>
              <w:pStyle w:val="TAL"/>
              <w:rPr>
                <w:sz w:val="16"/>
              </w:rPr>
            </w:pPr>
            <w:r w:rsidRPr="00190ACA">
              <w:rPr>
                <w:sz w:val="16"/>
              </w:rPr>
              <w:t>0585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90A3"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EACC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6054"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75107"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6391" w14:textId="77777777" w:rsidR="008A467E" w:rsidRPr="00190ACA" w:rsidRDefault="008A467E" w:rsidP="00190ACA">
            <w:pPr>
              <w:pStyle w:val="TAL"/>
              <w:rPr>
                <w:sz w:val="16"/>
              </w:rPr>
            </w:pPr>
            <w:r w:rsidRPr="00190ACA">
              <w:rPr>
                <w:sz w:val="16"/>
              </w:rPr>
              <w:t>agreed</w:t>
            </w:r>
          </w:p>
        </w:tc>
      </w:tr>
      <w:tr w:rsidR="00190ACA" w:rsidRPr="00190ACA" w14:paraId="2B65196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9713" w14:textId="77777777" w:rsidR="008A467E" w:rsidRPr="00190ACA" w:rsidRDefault="008A467E" w:rsidP="00190ACA">
            <w:pPr>
              <w:pStyle w:val="TAL"/>
              <w:rPr>
                <w:sz w:val="16"/>
              </w:rPr>
            </w:pPr>
            <w:r w:rsidRPr="00190ACA">
              <w:rPr>
                <w:sz w:val="16"/>
              </w:rPr>
              <w:t>C4-220150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F8234" w14:textId="77777777" w:rsidR="008A467E" w:rsidRPr="00190ACA" w:rsidRDefault="008A467E" w:rsidP="00190ACA">
            <w:pPr>
              <w:pStyle w:val="TAL"/>
              <w:rPr>
                <w:sz w:val="16"/>
              </w:rPr>
            </w:pPr>
            <w:r w:rsidRPr="00190ACA">
              <w:rPr>
                <w:sz w:val="16"/>
              </w:rPr>
              <w:t>RedCap access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D79C"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69E4" w14:textId="77777777" w:rsidR="008A467E" w:rsidRPr="00190ACA" w:rsidRDefault="008A467E" w:rsidP="00190ACA">
            <w:pPr>
              <w:pStyle w:val="TAL"/>
              <w:rPr>
                <w:sz w:val="16"/>
              </w:rPr>
            </w:pPr>
            <w:r w:rsidRPr="00190ACA">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93129" w14:textId="77777777" w:rsidR="008A467E" w:rsidRPr="00190ACA" w:rsidRDefault="008A467E" w:rsidP="00190ACA">
            <w:pPr>
              <w:pStyle w:val="TAL"/>
              <w:rPr>
                <w:sz w:val="16"/>
              </w:rPr>
            </w:pPr>
            <w:r w:rsidRPr="00190ACA">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C9D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E03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F838"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4135" w14:textId="77777777" w:rsidR="008A467E" w:rsidRPr="00190ACA" w:rsidRDefault="008A467E" w:rsidP="00190ACA">
            <w:pPr>
              <w:pStyle w:val="TAL"/>
              <w:rPr>
                <w:sz w:val="16"/>
              </w:rPr>
            </w:pPr>
            <w:r w:rsidRPr="00190ACA">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D3EF5" w14:textId="77777777" w:rsidR="008A467E" w:rsidRPr="00190ACA" w:rsidRDefault="008A467E" w:rsidP="00190ACA">
            <w:pPr>
              <w:pStyle w:val="TAL"/>
              <w:rPr>
                <w:sz w:val="16"/>
              </w:rPr>
            </w:pPr>
            <w:r w:rsidRPr="00190ACA">
              <w:rPr>
                <w:sz w:val="16"/>
              </w:rPr>
              <w:t>revised</w:t>
            </w:r>
          </w:p>
        </w:tc>
      </w:tr>
      <w:tr w:rsidR="00190ACA" w:rsidRPr="00190ACA" w14:paraId="52184F4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E9BE" w14:textId="77777777" w:rsidR="008A467E" w:rsidRPr="00190ACA" w:rsidRDefault="008A467E" w:rsidP="00190ACA">
            <w:pPr>
              <w:pStyle w:val="TAL"/>
              <w:rPr>
                <w:sz w:val="16"/>
              </w:rPr>
            </w:pPr>
            <w:r w:rsidRPr="00190ACA">
              <w:rPr>
                <w:sz w:val="16"/>
              </w:rPr>
              <w:t>C4-220335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304BF" w14:textId="77777777" w:rsidR="008A467E" w:rsidRPr="00190ACA" w:rsidRDefault="008A467E" w:rsidP="00190ACA">
            <w:pPr>
              <w:pStyle w:val="TAL"/>
              <w:rPr>
                <w:sz w:val="16"/>
              </w:rPr>
            </w:pPr>
            <w:r w:rsidRPr="00190ACA">
              <w:rPr>
                <w:sz w:val="16"/>
              </w:rPr>
              <w:t>RedCap access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14B7" w14:textId="77777777" w:rsidR="008A467E" w:rsidRPr="00190ACA" w:rsidRDefault="008A467E" w:rsidP="00190ACA">
            <w:pPr>
              <w:pStyle w:val="TAL"/>
              <w:rPr>
                <w:sz w:val="16"/>
              </w:rPr>
            </w:pPr>
            <w:r w:rsidRPr="00190ACA">
              <w:rPr>
                <w:sz w:val="16"/>
              </w:rPr>
              <w:t>China Mobile,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77BD" w14:textId="77777777" w:rsidR="008A467E" w:rsidRPr="00190ACA" w:rsidRDefault="008A467E" w:rsidP="00190ACA">
            <w:pPr>
              <w:pStyle w:val="TAL"/>
              <w:rPr>
                <w:sz w:val="16"/>
              </w:rPr>
            </w:pPr>
            <w:r w:rsidRPr="00190ACA">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5D89" w14:textId="77777777" w:rsidR="008A467E" w:rsidRPr="00190ACA" w:rsidRDefault="008A467E" w:rsidP="00190ACA">
            <w:pPr>
              <w:pStyle w:val="TAL"/>
              <w:rPr>
                <w:sz w:val="16"/>
              </w:rPr>
            </w:pPr>
            <w:r w:rsidRPr="00190ACA">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1C5F"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4CE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962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06A1E" w14:textId="77777777" w:rsidR="008A467E" w:rsidRPr="00190ACA" w:rsidRDefault="008A467E" w:rsidP="00190ACA">
            <w:pPr>
              <w:pStyle w:val="TAL"/>
              <w:rPr>
                <w:sz w:val="16"/>
              </w:rPr>
            </w:pPr>
            <w:r w:rsidRPr="00190ACA">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03F3" w14:textId="77777777" w:rsidR="008A467E" w:rsidRPr="00190ACA" w:rsidRDefault="008A467E" w:rsidP="00190ACA">
            <w:pPr>
              <w:pStyle w:val="TAL"/>
              <w:rPr>
                <w:sz w:val="16"/>
              </w:rPr>
            </w:pPr>
            <w:r w:rsidRPr="00190ACA">
              <w:rPr>
                <w:sz w:val="16"/>
              </w:rPr>
              <w:t>revised</w:t>
            </w:r>
          </w:p>
        </w:tc>
      </w:tr>
      <w:tr w:rsidR="00190ACA" w:rsidRPr="00190ACA" w14:paraId="1F4268B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63402" w14:textId="77777777" w:rsidR="008A467E" w:rsidRPr="00190ACA" w:rsidRDefault="008A467E" w:rsidP="00190ACA">
            <w:pPr>
              <w:pStyle w:val="TAL"/>
              <w:rPr>
                <w:sz w:val="16"/>
              </w:rPr>
            </w:pPr>
            <w:r w:rsidRPr="00190ACA">
              <w:rPr>
                <w:sz w:val="16"/>
              </w:rPr>
              <w:t>C4-220355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5E2B4" w14:textId="77777777" w:rsidR="008A467E" w:rsidRPr="00190ACA" w:rsidRDefault="008A467E" w:rsidP="00190ACA">
            <w:pPr>
              <w:pStyle w:val="TAL"/>
              <w:rPr>
                <w:sz w:val="16"/>
              </w:rPr>
            </w:pPr>
            <w:r w:rsidRPr="00190ACA">
              <w:rPr>
                <w:sz w:val="16"/>
              </w:rPr>
              <w:t>RedCap access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F325" w14:textId="77777777" w:rsidR="008A467E" w:rsidRPr="00190ACA" w:rsidRDefault="008A467E" w:rsidP="00190ACA">
            <w:pPr>
              <w:pStyle w:val="TAL"/>
              <w:rPr>
                <w:sz w:val="16"/>
              </w:rPr>
            </w:pPr>
            <w:r w:rsidRPr="00190ACA">
              <w:rPr>
                <w:sz w:val="16"/>
              </w:rPr>
              <w:t>China Mobile,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D7E4" w14:textId="77777777" w:rsidR="008A467E" w:rsidRPr="00190ACA" w:rsidRDefault="008A467E" w:rsidP="00190ACA">
            <w:pPr>
              <w:pStyle w:val="TAL"/>
              <w:rPr>
                <w:sz w:val="16"/>
              </w:rPr>
            </w:pPr>
            <w:r w:rsidRPr="00190ACA">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0CA3" w14:textId="77777777" w:rsidR="008A467E" w:rsidRPr="00190ACA" w:rsidRDefault="008A467E" w:rsidP="00190ACA">
            <w:pPr>
              <w:pStyle w:val="TAL"/>
              <w:rPr>
                <w:sz w:val="16"/>
              </w:rPr>
            </w:pPr>
            <w:r w:rsidRPr="00190ACA">
              <w:rPr>
                <w:sz w:val="16"/>
              </w:rPr>
              <w:t>0586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95A4"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798E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1DE6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4695" w14:textId="77777777" w:rsidR="008A467E" w:rsidRPr="00190ACA" w:rsidRDefault="008A467E" w:rsidP="00190ACA">
            <w:pPr>
              <w:pStyle w:val="TAL"/>
              <w:rPr>
                <w:sz w:val="16"/>
              </w:rPr>
            </w:pPr>
            <w:r w:rsidRPr="00190ACA">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7814" w14:textId="77777777" w:rsidR="008A467E" w:rsidRPr="00190ACA" w:rsidRDefault="008A467E" w:rsidP="00190ACA">
            <w:pPr>
              <w:pStyle w:val="TAL"/>
              <w:rPr>
                <w:sz w:val="16"/>
              </w:rPr>
            </w:pPr>
            <w:r w:rsidRPr="00190ACA">
              <w:rPr>
                <w:sz w:val="16"/>
              </w:rPr>
              <w:t>agreed</w:t>
            </w:r>
          </w:p>
        </w:tc>
      </w:tr>
      <w:tr w:rsidR="00190ACA" w:rsidRPr="00190ACA" w14:paraId="7F85539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7F8F7" w14:textId="77777777" w:rsidR="008A467E" w:rsidRPr="00190ACA" w:rsidRDefault="008A467E" w:rsidP="00190ACA">
            <w:pPr>
              <w:pStyle w:val="TAL"/>
              <w:rPr>
                <w:sz w:val="16"/>
              </w:rPr>
            </w:pPr>
            <w:r w:rsidRPr="00190ACA">
              <w:rPr>
                <w:sz w:val="16"/>
              </w:rPr>
              <w:t>C4-220267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F652" w14:textId="77777777" w:rsidR="008A467E" w:rsidRPr="00190ACA" w:rsidRDefault="008A467E" w:rsidP="00190ACA">
            <w:pPr>
              <w:pStyle w:val="TAL"/>
              <w:rPr>
                <w:sz w:val="16"/>
              </w:rPr>
            </w:pPr>
            <w:r w:rsidRPr="00190ACA">
              <w:rPr>
                <w:sz w:val="16"/>
              </w:rPr>
              <w:t>Support of Access Restriction for 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726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496A" w14:textId="77777777" w:rsidR="008A467E" w:rsidRPr="00190ACA" w:rsidRDefault="008A467E" w:rsidP="00190ACA">
            <w:pPr>
              <w:pStyle w:val="TAL"/>
              <w:rPr>
                <w:sz w:val="16"/>
              </w:rPr>
            </w:pPr>
            <w:r w:rsidRPr="00190ACA">
              <w:rPr>
                <w:sz w:val="16"/>
              </w:rPr>
              <w:t>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B397B" w14:textId="77777777" w:rsidR="008A467E" w:rsidRPr="00190ACA" w:rsidRDefault="008A467E" w:rsidP="00190ACA">
            <w:pPr>
              <w:pStyle w:val="TAL"/>
              <w:rPr>
                <w:sz w:val="16"/>
              </w:rPr>
            </w:pPr>
            <w:r w:rsidRPr="00190ACA">
              <w:rPr>
                <w:sz w:val="16"/>
              </w:rPr>
              <w:t>0587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8F29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F223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250D"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721B0" w14:textId="77777777" w:rsidR="008A467E" w:rsidRPr="00190ACA" w:rsidRDefault="008A467E" w:rsidP="00190ACA">
            <w:pPr>
              <w:pStyle w:val="TAL"/>
              <w:rPr>
                <w:sz w:val="16"/>
              </w:rPr>
            </w:pPr>
            <w:r w:rsidRPr="00190ACA">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3F19" w14:textId="77777777" w:rsidR="008A467E" w:rsidRPr="00190ACA" w:rsidRDefault="008A467E" w:rsidP="00190ACA">
            <w:pPr>
              <w:pStyle w:val="TAL"/>
              <w:rPr>
                <w:sz w:val="16"/>
              </w:rPr>
            </w:pPr>
            <w:r w:rsidRPr="00190ACA">
              <w:rPr>
                <w:sz w:val="16"/>
              </w:rPr>
              <w:t>merged</w:t>
            </w:r>
          </w:p>
        </w:tc>
      </w:tr>
      <w:tr w:rsidR="00190ACA" w:rsidRPr="00190ACA" w14:paraId="0D4EF32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563FC" w14:textId="77777777" w:rsidR="008A467E" w:rsidRPr="00190ACA" w:rsidRDefault="008A467E" w:rsidP="00190ACA">
            <w:pPr>
              <w:pStyle w:val="TAL"/>
              <w:rPr>
                <w:sz w:val="16"/>
              </w:rPr>
            </w:pPr>
            <w:r w:rsidRPr="00190ACA">
              <w:rPr>
                <w:sz w:val="16"/>
              </w:rPr>
              <w:t>C4-220217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98BFE" w14:textId="77777777" w:rsidR="008A467E" w:rsidRPr="00190ACA" w:rsidRDefault="008A467E" w:rsidP="00190ACA">
            <w:pPr>
              <w:pStyle w:val="TAL"/>
              <w:rPr>
                <w:sz w:val="16"/>
              </w:rPr>
            </w:pPr>
            <w:r w:rsidRPr="00190ACA">
              <w:rPr>
                <w:sz w:val="16"/>
              </w:rPr>
              <w:t>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7A1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D1DA" w14:textId="77777777" w:rsidR="008A467E" w:rsidRPr="00190ACA" w:rsidRDefault="008A467E" w:rsidP="00190ACA">
            <w:pPr>
              <w:pStyle w:val="TAL"/>
              <w:rPr>
                <w:sz w:val="16"/>
              </w:rPr>
            </w:pPr>
            <w:r w:rsidRPr="00190ACA">
              <w:rPr>
                <w:sz w:val="16"/>
              </w:rPr>
              <w:t>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62D2" w14:textId="77777777" w:rsidR="008A467E" w:rsidRPr="00190ACA" w:rsidRDefault="008A467E" w:rsidP="00190ACA">
            <w:pPr>
              <w:pStyle w:val="TAL"/>
              <w:rPr>
                <w:sz w:val="16"/>
              </w:rPr>
            </w:pPr>
            <w:r w:rsidRPr="00190ACA">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0F3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C33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C47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A908"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6588" w14:textId="77777777" w:rsidR="008A467E" w:rsidRPr="00190ACA" w:rsidRDefault="008A467E" w:rsidP="00190ACA">
            <w:pPr>
              <w:pStyle w:val="TAL"/>
              <w:rPr>
                <w:sz w:val="16"/>
              </w:rPr>
            </w:pPr>
            <w:r w:rsidRPr="00190ACA">
              <w:rPr>
                <w:sz w:val="16"/>
              </w:rPr>
              <w:t>revised</w:t>
            </w:r>
          </w:p>
        </w:tc>
      </w:tr>
      <w:tr w:rsidR="00190ACA" w:rsidRPr="00190ACA" w14:paraId="045C588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72AA" w14:textId="77777777" w:rsidR="008A467E" w:rsidRPr="00190ACA" w:rsidRDefault="008A467E" w:rsidP="00190ACA">
            <w:pPr>
              <w:pStyle w:val="TAL"/>
              <w:rPr>
                <w:sz w:val="16"/>
              </w:rPr>
            </w:pPr>
            <w:r w:rsidRPr="00190ACA">
              <w:rPr>
                <w:sz w:val="16"/>
              </w:rPr>
              <w:t>C4-220437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59B48" w14:textId="77777777" w:rsidR="008A467E" w:rsidRPr="00190ACA" w:rsidRDefault="008A467E" w:rsidP="00190ACA">
            <w:pPr>
              <w:pStyle w:val="TAL"/>
              <w:rPr>
                <w:sz w:val="16"/>
              </w:rPr>
            </w:pPr>
            <w:r w:rsidRPr="00190ACA">
              <w:rPr>
                <w:sz w:val="16"/>
              </w:rPr>
              <w:t>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E37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ED15" w14:textId="77777777" w:rsidR="008A467E" w:rsidRPr="00190ACA" w:rsidRDefault="008A467E" w:rsidP="00190ACA">
            <w:pPr>
              <w:pStyle w:val="TAL"/>
              <w:rPr>
                <w:sz w:val="16"/>
              </w:rPr>
            </w:pPr>
            <w:r w:rsidRPr="00190ACA">
              <w:rPr>
                <w:sz w:val="16"/>
              </w:rPr>
              <w:t>23.380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FAB9" w14:textId="77777777" w:rsidR="008A467E" w:rsidRPr="00190ACA" w:rsidRDefault="008A467E" w:rsidP="00190ACA">
            <w:pPr>
              <w:pStyle w:val="TAL"/>
              <w:rPr>
                <w:sz w:val="16"/>
              </w:rPr>
            </w:pPr>
            <w:r w:rsidRPr="00190ACA">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589C"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3247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C1572"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9340"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0DA1D" w14:textId="77777777" w:rsidR="008A467E" w:rsidRPr="00190ACA" w:rsidRDefault="008A467E" w:rsidP="00190ACA">
            <w:pPr>
              <w:pStyle w:val="TAL"/>
              <w:rPr>
                <w:sz w:val="16"/>
              </w:rPr>
            </w:pPr>
            <w:r w:rsidRPr="00190ACA">
              <w:rPr>
                <w:sz w:val="16"/>
              </w:rPr>
              <w:t>agreed</w:t>
            </w:r>
          </w:p>
        </w:tc>
      </w:tr>
      <w:tr w:rsidR="00190ACA" w:rsidRPr="00190ACA" w14:paraId="27CDC02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5CFA" w14:textId="77777777" w:rsidR="008A467E" w:rsidRPr="00190ACA" w:rsidRDefault="008A467E" w:rsidP="00190ACA">
            <w:pPr>
              <w:pStyle w:val="TAL"/>
              <w:rPr>
                <w:sz w:val="16"/>
              </w:rPr>
            </w:pPr>
            <w:r w:rsidRPr="00190ACA">
              <w:rPr>
                <w:sz w:val="16"/>
              </w:rPr>
              <w:t>C4-220137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4E187" w14:textId="77777777" w:rsidR="008A467E" w:rsidRPr="00190ACA" w:rsidRDefault="008A467E" w:rsidP="00190ACA">
            <w:pPr>
              <w:pStyle w:val="TAL"/>
              <w:rPr>
                <w:sz w:val="16"/>
              </w:rPr>
            </w:pPr>
            <w:r w:rsidRPr="00190ACA">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B170" w14:textId="77777777" w:rsidR="008A467E" w:rsidRPr="00190ACA" w:rsidRDefault="008A467E" w:rsidP="00190ACA">
            <w:pPr>
              <w:pStyle w:val="TAL"/>
              <w:rPr>
                <w:sz w:val="16"/>
              </w:rPr>
            </w:pPr>
            <w:r w:rsidRPr="00190AC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FF4C7" w14:textId="77777777" w:rsidR="008A467E" w:rsidRPr="00190ACA" w:rsidRDefault="008A467E" w:rsidP="00190ACA">
            <w:pPr>
              <w:pStyle w:val="TAL"/>
              <w:rPr>
                <w:sz w:val="16"/>
              </w:rPr>
            </w:pPr>
            <w:r w:rsidRPr="00190ACA">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E16AA" w14:textId="77777777" w:rsidR="008A467E" w:rsidRPr="00190ACA" w:rsidRDefault="008A467E" w:rsidP="00190ACA">
            <w:pPr>
              <w:pStyle w:val="TAL"/>
              <w:rPr>
                <w:sz w:val="16"/>
              </w:rPr>
            </w:pPr>
            <w:r w:rsidRPr="00190ACA">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3D3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5AE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4CDB"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332B8" w14:textId="77777777" w:rsidR="008A467E" w:rsidRPr="00190ACA" w:rsidRDefault="008A467E" w:rsidP="00190ACA">
            <w:pPr>
              <w:pStyle w:val="TAL"/>
              <w:rPr>
                <w:sz w:val="16"/>
              </w:rPr>
            </w:pPr>
            <w:r w:rsidRPr="00190ACA">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D896B" w14:textId="77777777" w:rsidR="008A467E" w:rsidRPr="00190ACA" w:rsidRDefault="008A467E" w:rsidP="00190ACA">
            <w:pPr>
              <w:pStyle w:val="TAL"/>
              <w:rPr>
                <w:sz w:val="16"/>
              </w:rPr>
            </w:pPr>
            <w:r w:rsidRPr="00190ACA">
              <w:rPr>
                <w:sz w:val="16"/>
              </w:rPr>
              <w:t>revised</w:t>
            </w:r>
          </w:p>
        </w:tc>
      </w:tr>
      <w:tr w:rsidR="00190ACA" w:rsidRPr="00190ACA" w14:paraId="0BDE401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D8A2" w14:textId="77777777" w:rsidR="008A467E" w:rsidRPr="00190ACA" w:rsidRDefault="008A467E" w:rsidP="00190ACA">
            <w:pPr>
              <w:pStyle w:val="TAL"/>
              <w:rPr>
                <w:sz w:val="16"/>
              </w:rPr>
            </w:pPr>
            <w:r w:rsidRPr="00190ACA">
              <w:rPr>
                <w:sz w:val="16"/>
              </w:rPr>
              <w:t>C4-220344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37122" w14:textId="77777777" w:rsidR="008A467E" w:rsidRPr="00190ACA" w:rsidRDefault="008A467E" w:rsidP="00190ACA">
            <w:pPr>
              <w:pStyle w:val="TAL"/>
              <w:rPr>
                <w:sz w:val="16"/>
              </w:rPr>
            </w:pPr>
            <w:r w:rsidRPr="00190ACA">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D442" w14:textId="77777777" w:rsidR="008A467E" w:rsidRPr="00190ACA" w:rsidRDefault="008A467E" w:rsidP="00190ACA">
            <w:pPr>
              <w:pStyle w:val="TAL"/>
              <w:rPr>
                <w:sz w:val="16"/>
              </w:rPr>
            </w:pPr>
            <w:r w:rsidRPr="00190AC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B694" w14:textId="77777777" w:rsidR="008A467E" w:rsidRPr="00190ACA" w:rsidRDefault="008A467E" w:rsidP="00190ACA">
            <w:pPr>
              <w:pStyle w:val="TAL"/>
              <w:rPr>
                <w:sz w:val="16"/>
              </w:rPr>
            </w:pPr>
            <w:r w:rsidRPr="00190ACA">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71400" w14:textId="77777777" w:rsidR="008A467E" w:rsidRPr="00190ACA" w:rsidRDefault="008A467E" w:rsidP="00190ACA">
            <w:pPr>
              <w:pStyle w:val="TAL"/>
              <w:rPr>
                <w:sz w:val="16"/>
              </w:rPr>
            </w:pPr>
            <w:r w:rsidRPr="00190ACA">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6FB60"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4E4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6FF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5AB86" w14:textId="77777777" w:rsidR="008A467E" w:rsidRPr="00190ACA" w:rsidRDefault="008A467E" w:rsidP="00190ACA">
            <w:pPr>
              <w:pStyle w:val="TAL"/>
              <w:rPr>
                <w:sz w:val="16"/>
              </w:rPr>
            </w:pPr>
            <w:r w:rsidRPr="00190ACA">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22E7C" w14:textId="77777777" w:rsidR="008A467E" w:rsidRPr="00190ACA" w:rsidRDefault="008A467E" w:rsidP="00190ACA">
            <w:pPr>
              <w:pStyle w:val="TAL"/>
              <w:rPr>
                <w:sz w:val="16"/>
              </w:rPr>
            </w:pPr>
            <w:r w:rsidRPr="00190ACA">
              <w:rPr>
                <w:sz w:val="16"/>
              </w:rPr>
              <w:t>agreed</w:t>
            </w:r>
          </w:p>
        </w:tc>
      </w:tr>
      <w:tr w:rsidR="00190ACA" w:rsidRPr="00190ACA" w14:paraId="307E3E5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5B57" w14:textId="77777777" w:rsidR="008A467E" w:rsidRPr="00190ACA" w:rsidRDefault="008A467E" w:rsidP="00190ACA">
            <w:pPr>
              <w:pStyle w:val="TAL"/>
              <w:rPr>
                <w:sz w:val="16"/>
              </w:rPr>
            </w:pPr>
            <w:r w:rsidRPr="00190ACA">
              <w:rPr>
                <w:sz w:val="16"/>
              </w:rPr>
              <w:t>C4-220161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60027" w14:textId="77777777" w:rsidR="008A467E" w:rsidRPr="00190ACA" w:rsidRDefault="008A467E" w:rsidP="00190ACA">
            <w:pPr>
              <w:pStyle w:val="TAL"/>
              <w:rPr>
                <w:sz w:val="16"/>
              </w:rPr>
            </w:pPr>
            <w:r w:rsidRPr="00190ACA">
              <w:rPr>
                <w:sz w:val="16"/>
              </w:rPr>
              <w:t>Detection and 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D96C"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C472" w14:textId="77777777" w:rsidR="008A467E" w:rsidRPr="00190ACA" w:rsidRDefault="008A467E" w:rsidP="00190ACA">
            <w:pPr>
              <w:pStyle w:val="TAL"/>
              <w:rPr>
                <w:sz w:val="16"/>
              </w:rPr>
            </w:pPr>
            <w:r w:rsidRPr="00190ACA">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3CCD" w14:textId="77777777" w:rsidR="008A467E" w:rsidRPr="00190ACA" w:rsidRDefault="008A467E" w:rsidP="00190ACA">
            <w:pPr>
              <w:pStyle w:val="TAL"/>
              <w:rPr>
                <w:sz w:val="16"/>
              </w:rPr>
            </w:pPr>
            <w:r w:rsidRPr="00190ACA">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7A2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44A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48903"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1E97" w14:textId="77777777" w:rsidR="008A467E" w:rsidRPr="00190ACA" w:rsidRDefault="008A467E" w:rsidP="00190ACA">
            <w:pPr>
              <w:pStyle w:val="TAL"/>
              <w:rPr>
                <w:sz w:val="16"/>
              </w:rPr>
            </w:pPr>
            <w:r w:rsidRPr="00190ACA">
              <w:rPr>
                <w:sz w:val="16"/>
              </w:rPr>
              <w:t>EGTPUR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7347" w14:textId="77777777" w:rsidR="008A467E" w:rsidRPr="00190ACA" w:rsidRDefault="008A467E" w:rsidP="00190ACA">
            <w:pPr>
              <w:pStyle w:val="TAL"/>
              <w:rPr>
                <w:sz w:val="16"/>
              </w:rPr>
            </w:pPr>
            <w:r w:rsidRPr="00190ACA">
              <w:rPr>
                <w:sz w:val="16"/>
              </w:rPr>
              <w:t>revised</w:t>
            </w:r>
          </w:p>
        </w:tc>
      </w:tr>
      <w:tr w:rsidR="00190ACA" w:rsidRPr="00190ACA" w14:paraId="3A1BCF8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A5762" w14:textId="77777777" w:rsidR="008A467E" w:rsidRPr="00190ACA" w:rsidRDefault="008A467E" w:rsidP="00190ACA">
            <w:pPr>
              <w:pStyle w:val="TAL"/>
              <w:rPr>
                <w:sz w:val="16"/>
              </w:rPr>
            </w:pPr>
            <w:r w:rsidRPr="00190ACA">
              <w:rPr>
                <w:sz w:val="16"/>
              </w:rPr>
              <w:t>C4-220391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74B41" w14:textId="77777777" w:rsidR="008A467E" w:rsidRPr="00190ACA" w:rsidRDefault="008A467E" w:rsidP="00190ACA">
            <w:pPr>
              <w:pStyle w:val="TAL"/>
              <w:rPr>
                <w:sz w:val="16"/>
              </w:rPr>
            </w:pPr>
            <w:r w:rsidRPr="00190ACA">
              <w:rPr>
                <w:sz w:val="16"/>
              </w:rPr>
              <w:t>Detection and 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D1D0"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3B9D4" w14:textId="77777777" w:rsidR="008A467E" w:rsidRPr="00190ACA" w:rsidRDefault="008A467E" w:rsidP="00190ACA">
            <w:pPr>
              <w:pStyle w:val="TAL"/>
              <w:rPr>
                <w:sz w:val="16"/>
              </w:rPr>
            </w:pPr>
            <w:r w:rsidRPr="00190ACA">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CECBB" w14:textId="77777777" w:rsidR="008A467E" w:rsidRPr="00190ACA" w:rsidRDefault="008A467E" w:rsidP="00190ACA">
            <w:pPr>
              <w:pStyle w:val="TAL"/>
              <w:rPr>
                <w:sz w:val="16"/>
              </w:rPr>
            </w:pPr>
            <w:r w:rsidRPr="00190ACA">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B64C"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5EE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567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C4823" w14:textId="77777777" w:rsidR="008A467E" w:rsidRPr="00190ACA" w:rsidRDefault="008A467E" w:rsidP="00190ACA">
            <w:pPr>
              <w:pStyle w:val="TAL"/>
              <w:rPr>
                <w:sz w:val="16"/>
              </w:rPr>
            </w:pPr>
            <w:r w:rsidRPr="00190ACA">
              <w:rPr>
                <w:sz w:val="16"/>
              </w:rPr>
              <w:t>EGTPUR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4640" w14:textId="77777777" w:rsidR="008A467E" w:rsidRPr="00190ACA" w:rsidRDefault="008A467E" w:rsidP="00190ACA">
            <w:pPr>
              <w:pStyle w:val="TAL"/>
              <w:rPr>
                <w:sz w:val="16"/>
              </w:rPr>
            </w:pPr>
            <w:r w:rsidRPr="00190ACA">
              <w:rPr>
                <w:sz w:val="16"/>
              </w:rPr>
              <w:t>agreed</w:t>
            </w:r>
          </w:p>
        </w:tc>
      </w:tr>
      <w:tr w:rsidR="00190ACA" w:rsidRPr="00190ACA" w14:paraId="0C2A346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61ED" w14:textId="77777777" w:rsidR="008A467E" w:rsidRPr="00190ACA" w:rsidRDefault="008A467E" w:rsidP="00190ACA">
            <w:pPr>
              <w:pStyle w:val="TAL"/>
              <w:rPr>
                <w:sz w:val="16"/>
              </w:rPr>
            </w:pPr>
            <w:r w:rsidRPr="00190ACA">
              <w:rPr>
                <w:sz w:val="16"/>
              </w:rPr>
              <w:t>C4-220168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A7AC" w14:textId="77777777" w:rsidR="008A467E" w:rsidRPr="00190ACA" w:rsidRDefault="008A467E" w:rsidP="00190ACA">
            <w:pPr>
              <w:pStyle w:val="TAL"/>
              <w:rPr>
                <w:sz w:val="16"/>
              </w:rPr>
            </w:pPr>
            <w:r w:rsidRPr="00190ACA">
              <w:rPr>
                <w:sz w:val="16"/>
              </w:rPr>
              <w:t>Pause of Charging upon the failure of user plane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64E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8B4B9" w14:textId="77777777" w:rsidR="008A467E" w:rsidRPr="00190ACA" w:rsidRDefault="008A467E" w:rsidP="00190ACA">
            <w:pPr>
              <w:pStyle w:val="TAL"/>
              <w:rPr>
                <w:sz w:val="16"/>
              </w:rPr>
            </w:pPr>
            <w:r w:rsidRPr="00190ACA">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A04C2" w14:textId="77777777" w:rsidR="008A467E" w:rsidRPr="00190ACA" w:rsidRDefault="008A467E" w:rsidP="00190ACA">
            <w:pPr>
              <w:pStyle w:val="TAL"/>
              <w:rPr>
                <w:sz w:val="16"/>
              </w:rPr>
            </w:pPr>
            <w:r w:rsidRPr="00190ACA">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618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AD30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97B8"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6881" w14:textId="77777777" w:rsidR="008A467E" w:rsidRPr="00190ACA" w:rsidRDefault="008A467E" w:rsidP="00190ACA">
            <w:pPr>
              <w:pStyle w:val="TAL"/>
              <w:rPr>
                <w:sz w:val="16"/>
              </w:rPr>
            </w:pPr>
            <w:r w:rsidRPr="00190ACA">
              <w:rPr>
                <w:sz w:val="16"/>
              </w:rPr>
              <w:t>TEI17, SPOCUP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8DD9A" w14:textId="77777777" w:rsidR="008A467E" w:rsidRPr="00190ACA" w:rsidRDefault="008A467E" w:rsidP="00190ACA">
            <w:pPr>
              <w:pStyle w:val="TAL"/>
              <w:rPr>
                <w:sz w:val="16"/>
              </w:rPr>
            </w:pPr>
            <w:r w:rsidRPr="00190ACA">
              <w:rPr>
                <w:sz w:val="16"/>
              </w:rPr>
              <w:t>revised</w:t>
            </w:r>
          </w:p>
        </w:tc>
      </w:tr>
      <w:tr w:rsidR="00190ACA" w:rsidRPr="00190ACA" w14:paraId="5248EF4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92D4" w14:textId="77777777" w:rsidR="008A467E" w:rsidRPr="00190ACA" w:rsidRDefault="008A467E" w:rsidP="00190ACA">
            <w:pPr>
              <w:pStyle w:val="TAL"/>
              <w:rPr>
                <w:sz w:val="16"/>
              </w:rPr>
            </w:pPr>
            <w:r w:rsidRPr="00190ACA">
              <w:rPr>
                <w:sz w:val="16"/>
              </w:rPr>
              <w:t>C4-220425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5B931" w14:textId="77777777" w:rsidR="008A467E" w:rsidRPr="00190ACA" w:rsidRDefault="008A467E" w:rsidP="00190ACA">
            <w:pPr>
              <w:pStyle w:val="TAL"/>
              <w:rPr>
                <w:sz w:val="16"/>
              </w:rPr>
            </w:pPr>
            <w:r w:rsidRPr="00190ACA">
              <w:rPr>
                <w:sz w:val="16"/>
              </w:rPr>
              <w:t>Pause of Charging upon the failure of user plane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4F0A"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AFBFD" w14:textId="77777777" w:rsidR="008A467E" w:rsidRPr="00190ACA" w:rsidRDefault="008A467E" w:rsidP="00190ACA">
            <w:pPr>
              <w:pStyle w:val="TAL"/>
              <w:rPr>
                <w:sz w:val="16"/>
              </w:rPr>
            </w:pPr>
            <w:r w:rsidRPr="00190ACA">
              <w:rPr>
                <w:sz w:val="16"/>
              </w:rPr>
              <w:t>23.527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EC14" w14:textId="77777777" w:rsidR="008A467E" w:rsidRPr="00190ACA" w:rsidRDefault="008A467E" w:rsidP="00190ACA">
            <w:pPr>
              <w:pStyle w:val="TAL"/>
              <w:rPr>
                <w:sz w:val="16"/>
              </w:rPr>
            </w:pPr>
            <w:r w:rsidRPr="00190ACA">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AACE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155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5174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BDD9B" w14:textId="77777777" w:rsidR="008A467E" w:rsidRPr="00190ACA" w:rsidRDefault="008A467E" w:rsidP="00190ACA">
            <w:pPr>
              <w:pStyle w:val="TAL"/>
              <w:rPr>
                <w:sz w:val="16"/>
              </w:rPr>
            </w:pPr>
            <w:r w:rsidRPr="00190ACA">
              <w:rPr>
                <w:sz w:val="16"/>
              </w:rPr>
              <w:t>TEI17, SPOCUP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16E15" w14:textId="77777777" w:rsidR="008A467E" w:rsidRPr="00190ACA" w:rsidRDefault="008A467E" w:rsidP="00190ACA">
            <w:pPr>
              <w:pStyle w:val="TAL"/>
              <w:rPr>
                <w:sz w:val="16"/>
              </w:rPr>
            </w:pPr>
            <w:r w:rsidRPr="00190ACA">
              <w:rPr>
                <w:sz w:val="16"/>
              </w:rPr>
              <w:t>agreed</w:t>
            </w:r>
          </w:p>
        </w:tc>
      </w:tr>
      <w:tr w:rsidR="00190ACA" w:rsidRPr="00190ACA" w14:paraId="2DC2471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F3900" w14:textId="77777777" w:rsidR="008A467E" w:rsidRPr="00190ACA" w:rsidRDefault="008A467E" w:rsidP="00190ACA">
            <w:pPr>
              <w:pStyle w:val="TAL"/>
              <w:rPr>
                <w:sz w:val="16"/>
              </w:rPr>
            </w:pPr>
            <w:r w:rsidRPr="00190ACA">
              <w:rPr>
                <w:sz w:val="16"/>
              </w:rPr>
              <w:t>C4-220140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8B2C" w14:textId="77777777" w:rsidR="008A467E" w:rsidRPr="00190ACA" w:rsidRDefault="008A467E" w:rsidP="00190ACA">
            <w:pPr>
              <w:pStyle w:val="TAL"/>
              <w:rPr>
                <w:sz w:val="16"/>
              </w:rPr>
            </w:pPr>
            <w:r w:rsidRPr="00190ACA">
              <w:rPr>
                <w:sz w:val="16"/>
              </w:rPr>
              <w:t>PDU session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C61D"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22A0B" w14:textId="77777777" w:rsidR="008A467E" w:rsidRPr="00190ACA" w:rsidRDefault="008A467E" w:rsidP="00190ACA">
            <w:pPr>
              <w:pStyle w:val="TAL"/>
              <w:rPr>
                <w:sz w:val="16"/>
              </w:rPr>
            </w:pPr>
            <w:r w:rsidRPr="00190ACA">
              <w:rPr>
                <w:sz w:val="16"/>
              </w:rPr>
              <w:t>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A3DC" w14:textId="77777777" w:rsidR="008A467E" w:rsidRPr="00190ACA" w:rsidRDefault="008A467E" w:rsidP="00190ACA">
            <w:pPr>
              <w:pStyle w:val="TAL"/>
              <w:rPr>
                <w:sz w:val="16"/>
              </w:rPr>
            </w:pPr>
            <w:r w:rsidRPr="00190ACA">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2342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47C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9A36A"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F897" w14:textId="77777777" w:rsidR="008A467E" w:rsidRPr="00190ACA" w:rsidRDefault="008A467E" w:rsidP="00190ACA">
            <w:pPr>
              <w:pStyle w:val="TAL"/>
              <w:rPr>
                <w:sz w:val="16"/>
              </w:rPr>
            </w:pPr>
            <w:r w:rsidRPr="00190ACA">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A5F4" w14:textId="77777777" w:rsidR="008A467E" w:rsidRPr="00190ACA" w:rsidRDefault="008A467E" w:rsidP="00190ACA">
            <w:pPr>
              <w:pStyle w:val="TAL"/>
              <w:rPr>
                <w:sz w:val="16"/>
              </w:rPr>
            </w:pPr>
            <w:r w:rsidRPr="00190ACA">
              <w:rPr>
                <w:sz w:val="16"/>
              </w:rPr>
              <w:t>revised</w:t>
            </w:r>
          </w:p>
        </w:tc>
      </w:tr>
      <w:tr w:rsidR="00190ACA" w:rsidRPr="00190ACA" w14:paraId="5C61053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E7289" w14:textId="77777777" w:rsidR="008A467E" w:rsidRPr="00190ACA" w:rsidRDefault="008A467E" w:rsidP="00190ACA">
            <w:pPr>
              <w:pStyle w:val="TAL"/>
              <w:rPr>
                <w:sz w:val="16"/>
              </w:rPr>
            </w:pPr>
            <w:r w:rsidRPr="00190ACA">
              <w:rPr>
                <w:sz w:val="16"/>
              </w:rPr>
              <w:t>C4-220356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CAD30" w14:textId="77777777" w:rsidR="008A467E" w:rsidRPr="00190ACA" w:rsidRDefault="008A467E" w:rsidP="00190ACA">
            <w:pPr>
              <w:pStyle w:val="TAL"/>
              <w:rPr>
                <w:sz w:val="16"/>
              </w:rPr>
            </w:pPr>
            <w:r w:rsidRPr="00190ACA">
              <w:rPr>
                <w:sz w:val="16"/>
              </w:rPr>
              <w:t>PDU session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E5DA" w14:textId="77777777" w:rsidR="008A467E" w:rsidRPr="00190ACA" w:rsidRDefault="008A467E" w:rsidP="00190ACA">
            <w:pPr>
              <w:pStyle w:val="TAL"/>
              <w:rPr>
                <w:sz w:val="16"/>
              </w:rPr>
            </w:pPr>
            <w:r w:rsidRPr="00190ACA">
              <w:rPr>
                <w:sz w:val="16"/>
              </w:rPr>
              <w:t xml:space="preserve">Nokia, Nokia Shanghai </w:t>
            </w:r>
            <w:r w:rsidRPr="00190ACA">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A6BF" w14:textId="77777777" w:rsidR="008A467E" w:rsidRPr="00190ACA" w:rsidRDefault="008A467E" w:rsidP="00190ACA">
            <w:pPr>
              <w:pStyle w:val="TAL"/>
              <w:rPr>
                <w:sz w:val="16"/>
              </w:rPr>
            </w:pPr>
            <w:r w:rsidRPr="00190ACA">
              <w:rPr>
                <w:sz w:val="16"/>
              </w:rPr>
              <w:lastRenderedPageBreak/>
              <w:t>23.632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E352" w14:textId="77777777" w:rsidR="008A467E" w:rsidRPr="00190ACA" w:rsidRDefault="008A467E" w:rsidP="00190ACA">
            <w:pPr>
              <w:pStyle w:val="TAL"/>
              <w:rPr>
                <w:sz w:val="16"/>
              </w:rPr>
            </w:pPr>
            <w:r w:rsidRPr="00190ACA">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BD3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4E87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CBA5"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C3051" w14:textId="77777777" w:rsidR="008A467E" w:rsidRPr="00190ACA" w:rsidRDefault="008A467E" w:rsidP="00190ACA">
            <w:pPr>
              <w:pStyle w:val="TAL"/>
              <w:rPr>
                <w:sz w:val="16"/>
              </w:rPr>
            </w:pPr>
            <w:r w:rsidRPr="00190ACA">
              <w:rPr>
                <w:sz w:val="16"/>
              </w:rPr>
              <w:t>UDICOM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4FD2" w14:textId="77777777" w:rsidR="008A467E" w:rsidRPr="00190ACA" w:rsidRDefault="008A467E" w:rsidP="00190ACA">
            <w:pPr>
              <w:pStyle w:val="TAL"/>
              <w:rPr>
                <w:sz w:val="16"/>
              </w:rPr>
            </w:pPr>
            <w:r w:rsidRPr="00190ACA">
              <w:rPr>
                <w:sz w:val="16"/>
              </w:rPr>
              <w:t>agreed</w:t>
            </w:r>
          </w:p>
        </w:tc>
      </w:tr>
      <w:tr w:rsidR="00190ACA" w:rsidRPr="00190ACA" w14:paraId="171E4E1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17489" w14:textId="77777777" w:rsidR="008A467E" w:rsidRPr="00190ACA" w:rsidRDefault="008A467E" w:rsidP="00190ACA">
            <w:pPr>
              <w:pStyle w:val="TAL"/>
              <w:rPr>
                <w:sz w:val="16"/>
              </w:rPr>
            </w:pPr>
            <w:r w:rsidRPr="00190ACA">
              <w:rPr>
                <w:sz w:val="16"/>
              </w:rPr>
              <w:t>C4-220261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05AAC" w14:textId="77777777" w:rsidR="008A467E" w:rsidRPr="00190ACA" w:rsidRDefault="008A467E" w:rsidP="00190ACA">
            <w:pPr>
              <w:pStyle w:val="TAL"/>
              <w:rPr>
                <w:sz w:val="16"/>
              </w:rPr>
            </w:pPr>
            <w:r w:rsidRPr="00190ACA">
              <w:rPr>
                <w:sz w:val="16"/>
              </w:rPr>
              <w:t>Evaluation and conclusion to Key issue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6D73" w14:textId="77777777" w:rsidR="008A467E" w:rsidRPr="00190ACA" w:rsidRDefault="008A467E" w:rsidP="00190ACA">
            <w:pPr>
              <w:pStyle w:val="TAL"/>
              <w:rPr>
                <w:sz w:val="16"/>
              </w:rPr>
            </w:pPr>
            <w:r w:rsidRPr="00190ACA">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A9D02" w14:textId="77777777" w:rsidR="008A467E" w:rsidRPr="00190ACA" w:rsidRDefault="008A467E" w:rsidP="00190ACA">
            <w:pPr>
              <w:pStyle w:val="TAL"/>
              <w:rPr>
                <w:sz w:val="16"/>
              </w:rPr>
            </w:pPr>
            <w:r w:rsidRPr="00190ACA">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63376" w14:textId="77777777" w:rsidR="008A467E" w:rsidRPr="00190ACA" w:rsidRDefault="008A467E" w:rsidP="00190ACA">
            <w:pPr>
              <w:pStyle w:val="TAL"/>
              <w:rPr>
                <w:sz w:val="16"/>
              </w:rPr>
            </w:pPr>
            <w:r w:rsidRPr="00190AC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189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A750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8BC0D"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31A22" w14:textId="77777777" w:rsidR="008A467E" w:rsidRPr="00190ACA" w:rsidRDefault="008A467E" w:rsidP="00190ACA">
            <w:pPr>
              <w:pStyle w:val="TAL"/>
              <w:rPr>
                <w:sz w:val="16"/>
              </w:rPr>
            </w:pPr>
            <w:r w:rsidRPr="00190ACA">
              <w:rPr>
                <w:sz w:val="16"/>
              </w:rPr>
              <w:t>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9246" w14:textId="77777777" w:rsidR="008A467E" w:rsidRPr="00190ACA" w:rsidRDefault="008A467E" w:rsidP="00190ACA">
            <w:pPr>
              <w:pStyle w:val="TAL"/>
              <w:rPr>
                <w:sz w:val="16"/>
              </w:rPr>
            </w:pPr>
            <w:r w:rsidRPr="00190ACA">
              <w:rPr>
                <w:sz w:val="16"/>
              </w:rPr>
              <w:t>revised</w:t>
            </w:r>
          </w:p>
        </w:tc>
      </w:tr>
      <w:tr w:rsidR="00190ACA" w:rsidRPr="00190ACA" w14:paraId="121E6E5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86DA" w14:textId="77777777" w:rsidR="008A467E" w:rsidRPr="00190ACA" w:rsidRDefault="008A467E" w:rsidP="00190ACA">
            <w:pPr>
              <w:pStyle w:val="TAL"/>
              <w:rPr>
                <w:sz w:val="16"/>
              </w:rPr>
            </w:pPr>
            <w:r w:rsidRPr="00190ACA">
              <w:rPr>
                <w:sz w:val="16"/>
              </w:rPr>
              <w:t>C4-220444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FF90B" w14:textId="77777777" w:rsidR="008A467E" w:rsidRPr="00190ACA" w:rsidRDefault="008A467E" w:rsidP="00190ACA">
            <w:pPr>
              <w:pStyle w:val="TAL"/>
              <w:rPr>
                <w:sz w:val="16"/>
              </w:rPr>
            </w:pPr>
            <w:r w:rsidRPr="00190ACA">
              <w:rPr>
                <w:sz w:val="16"/>
              </w:rPr>
              <w:t>Evaluation and conclusion to Key issue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1D60B" w14:textId="77777777" w:rsidR="008A467E" w:rsidRPr="00190ACA" w:rsidRDefault="008A467E" w:rsidP="00190ACA">
            <w:pPr>
              <w:pStyle w:val="TAL"/>
              <w:rPr>
                <w:sz w:val="16"/>
              </w:rPr>
            </w:pPr>
            <w:r w:rsidRPr="00190ACA">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2811" w14:textId="77777777" w:rsidR="008A467E" w:rsidRPr="00190ACA" w:rsidRDefault="008A467E" w:rsidP="00190ACA">
            <w:pPr>
              <w:pStyle w:val="TAL"/>
              <w:rPr>
                <w:sz w:val="16"/>
              </w:rPr>
            </w:pPr>
            <w:r w:rsidRPr="00190ACA">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701FC" w14:textId="77777777" w:rsidR="008A467E" w:rsidRPr="00190ACA" w:rsidRDefault="008A467E" w:rsidP="00190ACA">
            <w:pPr>
              <w:pStyle w:val="TAL"/>
              <w:rPr>
                <w:sz w:val="16"/>
              </w:rPr>
            </w:pPr>
            <w:r w:rsidRPr="00190AC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3EEA0"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2DF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D4AC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A47B3" w14:textId="77777777" w:rsidR="008A467E" w:rsidRPr="00190ACA" w:rsidRDefault="008A467E" w:rsidP="00190ACA">
            <w:pPr>
              <w:pStyle w:val="TAL"/>
              <w:rPr>
                <w:sz w:val="16"/>
              </w:rPr>
            </w:pPr>
            <w:r w:rsidRPr="00190ACA">
              <w:rPr>
                <w:sz w:val="16"/>
              </w:rPr>
              <w:t>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7997" w14:textId="77777777" w:rsidR="008A467E" w:rsidRPr="00190ACA" w:rsidRDefault="008A467E" w:rsidP="00190ACA">
            <w:pPr>
              <w:pStyle w:val="TAL"/>
              <w:rPr>
                <w:sz w:val="16"/>
              </w:rPr>
            </w:pPr>
            <w:r w:rsidRPr="00190ACA">
              <w:rPr>
                <w:sz w:val="16"/>
              </w:rPr>
              <w:t>agreed</w:t>
            </w:r>
          </w:p>
        </w:tc>
      </w:tr>
      <w:tr w:rsidR="00190ACA" w:rsidRPr="00190ACA" w14:paraId="075FD65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C13AA" w14:textId="77777777" w:rsidR="008A467E" w:rsidRPr="00190ACA" w:rsidRDefault="008A467E" w:rsidP="00190ACA">
            <w:pPr>
              <w:pStyle w:val="TAL"/>
              <w:rPr>
                <w:sz w:val="16"/>
              </w:rPr>
            </w:pPr>
            <w:r w:rsidRPr="00190ACA">
              <w:rPr>
                <w:sz w:val="16"/>
              </w:rPr>
              <w:t>C4-220262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B379A" w14:textId="77777777" w:rsidR="008A467E" w:rsidRPr="00190ACA" w:rsidRDefault="008A467E" w:rsidP="00190ACA">
            <w:pPr>
              <w:pStyle w:val="TAL"/>
              <w:rPr>
                <w:sz w:val="16"/>
              </w:rPr>
            </w:pPr>
            <w:r w:rsidRPr="00190ACA">
              <w:rPr>
                <w:sz w:val="16"/>
              </w:rPr>
              <w:t>Removing editor's note in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D66E" w14:textId="77777777" w:rsidR="008A467E" w:rsidRPr="00190ACA" w:rsidRDefault="008A467E" w:rsidP="00190ACA">
            <w:pPr>
              <w:pStyle w:val="TAL"/>
              <w:rPr>
                <w:sz w:val="16"/>
              </w:rPr>
            </w:pPr>
            <w:r w:rsidRPr="00190ACA">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F861" w14:textId="77777777" w:rsidR="008A467E" w:rsidRPr="00190ACA" w:rsidRDefault="008A467E" w:rsidP="00190ACA">
            <w:pPr>
              <w:pStyle w:val="TAL"/>
              <w:rPr>
                <w:sz w:val="16"/>
              </w:rPr>
            </w:pPr>
            <w:r w:rsidRPr="00190ACA">
              <w:rPr>
                <w:sz w:val="16"/>
              </w:rPr>
              <w:t>23.700-12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B607B" w14:textId="77777777" w:rsidR="008A467E" w:rsidRPr="00190ACA" w:rsidRDefault="008A467E" w:rsidP="00190ACA">
            <w:pPr>
              <w:pStyle w:val="TAL"/>
              <w:rPr>
                <w:sz w:val="16"/>
              </w:rPr>
            </w:pPr>
            <w:r w:rsidRPr="00190AC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0DD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1C6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0B0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2E08" w14:textId="77777777" w:rsidR="008A467E" w:rsidRPr="00190ACA" w:rsidRDefault="008A467E" w:rsidP="00190ACA">
            <w:pPr>
              <w:pStyle w:val="TAL"/>
              <w:rPr>
                <w:sz w:val="16"/>
              </w:rPr>
            </w:pPr>
            <w:r w:rsidRPr="00190ACA">
              <w:rPr>
                <w:sz w:val="16"/>
              </w:rPr>
              <w:t>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8CEBB" w14:textId="77777777" w:rsidR="008A467E" w:rsidRPr="00190ACA" w:rsidRDefault="008A467E" w:rsidP="00190ACA">
            <w:pPr>
              <w:pStyle w:val="TAL"/>
              <w:rPr>
                <w:sz w:val="16"/>
              </w:rPr>
            </w:pPr>
            <w:r w:rsidRPr="00190ACA">
              <w:rPr>
                <w:sz w:val="16"/>
              </w:rPr>
              <w:t>agreed</w:t>
            </w:r>
          </w:p>
        </w:tc>
      </w:tr>
      <w:tr w:rsidR="00190ACA" w:rsidRPr="00190ACA" w14:paraId="15D4292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A680" w14:textId="77777777" w:rsidR="008A467E" w:rsidRPr="00190ACA" w:rsidRDefault="008A467E" w:rsidP="00190ACA">
            <w:pPr>
              <w:pStyle w:val="TAL"/>
              <w:rPr>
                <w:sz w:val="16"/>
              </w:rPr>
            </w:pPr>
            <w:r w:rsidRPr="00190ACA">
              <w:rPr>
                <w:sz w:val="16"/>
              </w:rPr>
              <w:t>C4-220172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32184" w14:textId="77777777" w:rsidR="008A467E" w:rsidRPr="00190ACA" w:rsidRDefault="008A467E" w:rsidP="00190ACA">
            <w:pPr>
              <w:pStyle w:val="TAL"/>
              <w:rPr>
                <w:sz w:val="16"/>
              </w:rPr>
            </w:pPr>
            <w:r w:rsidRPr="00190ACA">
              <w:rPr>
                <w:sz w:val="16"/>
              </w:rPr>
              <w:t>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9474"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0C45" w14:textId="77777777" w:rsidR="008A467E" w:rsidRPr="00190ACA" w:rsidRDefault="008A467E" w:rsidP="00190ACA">
            <w:pPr>
              <w:pStyle w:val="TAL"/>
              <w:rPr>
                <w:sz w:val="16"/>
              </w:rPr>
            </w:pPr>
            <w:r w:rsidRPr="00190ACA">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07CA5" w14:textId="77777777" w:rsidR="008A467E" w:rsidRPr="00190ACA" w:rsidRDefault="008A467E" w:rsidP="00190ACA">
            <w:pPr>
              <w:pStyle w:val="TAL"/>
              <w:rPr>
                <w:sz w:val="16"/>
              </w:rPr>
            </w:pPr>
            <w:r w:rsidRPr="00190ACA">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AE0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B4C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D402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2108"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113D" w14:textId="77777777" w:rsidR="008A467E" w:rsidRPr="00190ACA" w:rsidRDefault="008A467E" w:rsidP="00190ACA">
            <w:pPr>
              <w:pStyle w:val="TAL"/>
              <w:rPr>
                <w:sz w:val="16"/>
              </w:rPr>
            </w:pPr>
            <w:r w:rsidRPr="00190ACA">
              <w:rPr>
                <w:sz w:val="16"/>
              </w:rPr>
              <w:t>revised</w:t>
            </w:r>
          </w:p>
        </w:tc>
      </w:tr>
      <w:tr w:rsidR="00190ACA" w:rsidRPr="00190ACA" w14:paraId="4312865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93E9" w14:textId="77777777" w:rsidR="008A467E" w:rsidRPr="00190ACA" w:rsidRDefault="008A467E" w:rsidP="00190ACA">
            <w:pPr>
              <w:pStyle w:val="TAL"/>
              <w:rPr>
                <w:sz w:val="16"/>
              </w:rPr>
            </w:pPr>
            <w:r w:rsidRPr="00190ACA">
              <w:rPr>
                <w:sz w:val="16"/>
              </w:rPr>
              <w:t>C4-220350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F89B" w14:textId="77777777" w:rsidR="008A467E" w:rsidRPr="00190ACA" w:rsidRDefault="008A467E" w:rsidP="00190ACA">
            <w:pPr>
              <w:pStyle w:val="TAL"/>
              <w:rPr>
                <w:sz w:val="16"/>
              </w:rPr>
            </w:pPr>
            <w:r w:rsidRPr="00190ACA">
              <w:rPr>
                <w:sz w:val="16"/>
              </w:rPr>
              <w:t>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63D88" w14:textId="77777777" w:rsidR="008A467E" w:rsidRPr="00190ACA" w:rsidRDefault="008A467E" w:rsidP="00190ACA">
            <w:pPr>
              <w:pStyle w:val="TAL"/>
              <w:rPr>
                <w:sz w:val="16"/>
              </w:rPr>
            </w:pPr>
            <w:r w:rsidRPr="00190ACA">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3618D" w14:textId="77777777" w:rsidR="008A467E" w:rsidRPr="00190ACA" w:rsidRDefault="008A467E" w:rsidP="00190ACA">
            <w:pPr>
              <w:pStyle w:val="TAL"/>
              <w:rPr>
                <w:sz w:val="16"/>
              </w:rPr>
            </w:pPr>
            <w:r w:rsidRPr="00190ACA">
              <w:rPr>
                <w:sz w:val="16"/>
              </w:rPr>
              <w:t>24.080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21B38" w14:textId="77777777" w:rsidR="008A467E" w:rsidRPr="00190ACA" w:rsidRDefault="008A467E" w:rsidP="00190ACA">
            <w:pPr>
              <w:pStyle w:val="TAL"/>
              <w:rPr>
                <w:sz w:val="16"/>
              </w:rPr>
            </w:pPr>
            <w:r w:rsidRPr="00190ACA">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AE14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218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035D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E9EB3"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FCD6" w14:textId="77777777" w:rsidR="008A467E" w:rsidRPr="00190ACA" w:rsidRDefault="008A467E" w:rsidP="00190ACA">
            <w:pPr>
              <w:pStyle w:val="TAL"/>
              <w:rPr>
                <w:sz w:val="16"/>
              </w:rPr>
            </w:pPr>
            <w:r w:rsidRPr="00190ACA">
              <w:rPr>
                <w:sz w:val="16"/>
              </w:rPr>
              <w:t>agreed</w:t>
            </w:r>
          </w:p>
        </w:tc>
      </w:tr>
      <w:tr w:rsidR="00190ACA" w:rsidRPr="00190ACA" w14:paraId="62A7AE8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A753" w14:textId="77777777" w:rsidR="008A467E" w:rsidRPr="00190ACA" w:rsidRDefault="008A467E" w:rsidP="00190ACA">
            <w:pPr>
              <w:pStyle w:val="TAL"/>
              <w:rPr>
                <w:sz w:val="16"/>
              </w:rPr>
            </w:pPr>
            <w:r w:rsidRPr="00190ACA">
              <w:rPr>
                <w:sz w:val="16"/>
              </w:rPr>
              <w:t>C4-220258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7EE53" w14:textId="77777777" w:rsidR="008A467E" w:rsidRPr="00190ACA" w:rsidRDefault="008A467E" w:rsidP="00190ACA">
            <w:pPr>
              <w:pStyle w:val="TAL"/>
              <w:rPr>
                <w:sz w:val="16"/>
              </w:rPr>
            </w:pPr>
            <w:r w:rsidRPr="00190ACA">
              <w:rPr>
                <w:sz w:val="16"/>
              </w:rPr>
              <w:t>PLMN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B17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9E09" w14:textId="77777777" w:rsidR="008A467E" w:rsidRPr="00190ACA" w:rsidRDefault="008A467E" w:rsidP="00190ACA">
            <w:pPr>
              <w:pStyle w:val="TAL"/>
              <w:rPr>
                <w:sz w:val="16"/>
              </w:rPr>
            </w:pPr>
            <w:r w:rsidRPr="00190ACA">
              <w:rPr>
                <w:sz w:val="16"/>
              </w:rPr>
              <w:t>29.171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D9284" w14:textId="77777777" w:rsidR="008A467E" w:rsidRPr="00190ACA" w:rsidRDefault="008A467E" w:rsidP="00190ACA">
            <w:pPr>
              <w:pStyle w:val="TAL"/>
              <w:rPr>
                <w:sz w:val="16"/>
              </w:rPr>
            </w:pPr>
            <w:r w:rsidRPr="00190ACA">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A43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097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874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8A15"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442A" w14:textId="77777777" w:rsidR="008A467E" w:rsidRPr="00190ACA" w:rsidRDefault="008A467E" w:rsidP="00190ACA">
            <w:pPr>
              <w:pStyle w:val="TAL"/>
              <w:rPr>
                <w:sz w:val="16"/>
              </w:rPr>
            </w:pPr>
            <w:r w:rsidRPr="00190ACA">
              <w:rPr>
                <w:sz w:val="16"/>
              </w:rPr>
              <w:t>revised</w:t>
            </w:r>
          </w:p>
        </w:tc>
      </w:tr>
      <w:tr w:rsidR="00190ACA" w:rsidRPr="00190ACA" w14:paraId="6751B62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AF36" w14:textId="77777777" w:rsidR="008A467E" w:rsidRPr="00190ACA" w:rsidRDefault="008A467E" w:rsidP="00190ACA">
            <w:pPr>
              <w:pStyle w:val="TAL"/>
              <w:rPr>
                <w:sz w:val="16"/>
              </w:rPr>
            </w:pPr>
            <w:r w:rsidRPr="00190ACA">
              <w:rPr>
                <w:sz w:val="16"/>
              </w:rPr>
              <w:t>C4-220404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849C" w14:textId="77777777" w:rsidR="008A467E" w:rsidRPr="00190ACA" w:rsidRDefault="008A467E" w:rsidP="00190ACA">
            <w:pPr>
              <w:pStyle w:val="TAL"/>
              <w:rPr>
                <w:sz w:val="16"/>
              </w:rPr>
            </w:pPr>
            <w:r w:rsidRPr="00190ACA">
              <w:rPr>
                <w:sz w:val="16"/>
              </w:rPr>
              <w:t>PLMN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0DE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7C186" w14:textId="77777777" w:rsidR="008A467E" w:rsidRPr="00190ACA" w:rsidRDefault="008A467E" w:rsidP="00190ACA">
            <w:pPr>
              <w:pStyle w:val="TAL"/>
              <w:rPr>
                <w:sz w:val="16"/>
              </w:rPr>
            </w:pPr>
            <w:r w:rsidRPr="00190ACA">
              <w:rPr>
                <w:sz w:val="16"/>
              </w:rPr>
              <w:t>29.171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7E5CB" w14:textId="77777777" w:rsidR="008A467E" w:rsidRPr="00190ACA" w:rsidRDefault="008A467E" w:rsidP="00190ACA">
            <w:pPr>
              <w:pStyle w:val="TAL"/>
              <w:rPr>
                <w:sz w:val="16"/>
              </w:rPr>
            </w:pPr>
            <w:r w:rsidRPr="00190ACA">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701A"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4856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0F0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D7EF"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FDBD8" w14:textId="77777777" w:rsidR="008A467E" w:rsidRPr="00190ACA" w:rsidRDefault="008A467E" w:rsidP="00190ACA">
            <w:pPr>
              <w:pStyle w:val="TAL"/>
              <w:rPr>
                <w:sz w:val="16"/>
              </w:rPr>
            </w:pPr>
            <w:r w:rsidRPr="00190ACA">
              <w:rPr>
                <w:sz w:val="16"/>
              </w:rPr>
              <w:t>agreed</w:t>
            </w:r>
          </w:p>
        </w:tc>
      </w:tr>
      <w:tr w:rsidR="00190ACA" w:rsidRPr="00190ACA" w14:paraId="3C39C3D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B0FD" w14:textId="77777777" w:rsidR="008A467E" w:rsidRPr="00190ACA" w:rsidRDefault="008A467E" w:rsidP="00190ACA">
            <w:pPr>
              <w:pStyle w:val="TAL"/>
              <w:rPr>
                <w:sz w:val="16"/>
              </w:rPr>
            </w:pPr>
            <w:r w:rsidRPr="00190ACA">
              <w:rPr>
                <w:sz w:val="16"/>
              </w:rPr>
              <w:t>C4-220219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3A3F0" w14:textId="77777777" w:rsidR="008A467E" w:rsidRPr="00190ACA" w:rsidRDefault="008A467E" w:rsidP="00190ACA">
            <w:pPr>
              <w:pStyle w:val="TAL"/>
              <w:rPr>
                <w:sz w:val="16"/>
              </w:rPr>
            </w:pPr>
            <w:r w:rsidRPr="00190ACA">
              <w:rPr>
                <w:sz w:val="16"/>
              </w:rPr>
              <w:t>Failed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19B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27C4" w14:textId="77777777" w:rsidR="008A467E" w:rsidRPr="00190ACA" w:rsidRDefault="008A467E" w:rsidP="00190ACA">
            <w:pPr>
              <w:pStyle w:val="TAL"/>
              <w:rPr>
                <w:sz w:val="16"/>
              </w:rPr>
            </w:pPr>
            <w:r w:rsidRPr="00190ACA">
              <w:rPr>
                <w:sz w:val="16"/>
              </w:rPr>
              <w:t>29.228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8370" w14:textId="77777777" w:rsidR="008A467E" w:rsidRPr="00190ACA" w:rsidRDefault="008A467E" w:rsidP="00190ACA">
            <w:pPr>
              <w:pStyle w:val="TAL"/>
              <w:rPr>
                <w:sz w:val="16"/>
              </w:rPr>
            </w:pPr>
            <w:r w:rsidRPr="00190ACA">
              <w:rPr>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35A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3487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EE08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88B2"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DD7BA" w14:textId="77777777" w:rsidR="008A467E" w:rsidRPr="00190ACA" w:rsidRDefault="008A467E" w:rsidP="00190ACA">
            <w:pPr>
              <w:pStyle w:val="TAL"/>
              <w:rPr>
                <w:sz w:val="16"/>
              </w:rPr>
            </w:pPr>
            <w:r w:rsidRPr="00190ACA">
              <w:rPr>
                <w:sz w:val="16"/>
              </w:rPr>
              <w:t>agreed</w:t>
            </w:r>
          </w:p>
        </w:tc>
      </w:tr>
      <w:tr w:rsidR="00190ACA" w:rsidRPr="00190ACA" w14:paraId="0575915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B4E67" w14:textId="77777777" w:rsidR="008A467E" w:rsidRPr="00190ACA" w:rsidRDefault="008A467E" w:rsidP="00190ACA">
            <w:pPr>
              <w:pStyle w:val="TAL"/>
              <w:rPr>
                <w:sz w:val="16"/>
              </w:rPr>
            </w:pPr>
            <w:r w:rsidRPr="00190ACA">
              <w:rPr>
                <w:sz w:val="16"/>
              </w:rPr>
              <w:t>C4-220220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B6E7B" w14:textId="77777777" w:rsidR="008A467E" w:rsidRPr="00190ACA" w:rsidRDefault="008A467E" w:rsidP="00190ACA">
            <w:pPr>
              <w:pStyle w:val="TAL"/>
              <w:rPr>
                <w:sz w:val="16"/>
              </w:rPr>
            </w:pPr>
            <w:r w:rsidRPr="00190ACA">
              <w:rPr>
                <w:sz w:val="16"/>
              </w:rPr>
              <w:t>Failed P-CSCF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2CD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0ADF" w14:textId="77777777" w:rsidR="008A467E" w:rsidRPr="00190ACA" w:rsidRDefault="008A467E" w:rsidP="00190ACA">
            <w:pPr>
              <w:pStyle w:val="TAL"/>
              <w:rPr>
                <w:sz w:val="16"/>
              </w:rPr>
            </w:pPr>
            <w:r w:rsidRPr="00190ACA">
              <w:rPr>
                <w:sz w:val="16"/>
              </w:rPr>
              <w:t>29.229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F3E4" w14:textId="77777777" w:rsidR="008A467E" w:rsidRPr="00190ACA" w:rsidRDefault="008A467E" w:rsidP="00190ACA">
            <w:pPr>
              <w:pStyle w:val="TAL"/>
              <w:rPr>
                <w:sz w:val="16"/>
              </w:rPr>
            </w:pPr>
            <w:r w:rsidRPr="00190ACA">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347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98E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FB0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2F15"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015EA" w14:textId="77777777" w:rsidR="008A467E" w:rsidRPr="00190ACA" w:rsidRDefault="008A467E" w:rsidP="00190ACA">
            <w:pPr>
              <w:pStyle w:val="TAL"/>
              <w:rPr>
                <w:sz w:val="16"/>
              </w:rPr>
            </w:pPr>
            <w:r w:rsidRPr="00190ACA">
              <w:rPr>
                <w:sz w:val="16"/>
              </w:rPr>
              <w:t>agreed</w:t>
            </w:r>
          </w:p>
        </w:tc>
      </w:tr>
      <w:tr w:rsidR="00190ACA" w:rsidRPr="00190ACA" w14:paraId="233BB1C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4AC11" w14:textId="77777777" w:rsidR="008A467E" w:rsidRPr="00190ACA" w:rsidRDefault="008A467E" w:rsidP="00190ACA">
            <w:pPr>
              <w:pStyle w:val="TAL"/>
              <w:rPr>
                <w:sz w:val="16"/>
              </w:rPr>
            </w:pPr>
            <w:r w:rsidRPr="00190ACA">
              <w:rPr>
                <w:sz w:val="16"/>
              </w:rPr>
              <w:t>C4-220221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C145" w14:textId="77777777" w:rsidR="008A467E" w:rsidRPr="00190ACA" w:rsidRDefault="008A467E" w:rsidP="00190ACA">
            <w:pPr>
              <w:pStyle w:val="TAL"/>
              <w:rPr>
                <w:sz w:val="16"/>
              </w:rPr>
            </w:pPr>
            <w:r w:rsidRPr="00190ACA">
              <w:rPr>
                <w:sz w:val="16"/>
              </w:rPr>
              <w:t>Failed P-CSCF AVPs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5DA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D33E0" w14:textId="77777777" w:rsidR="008A467E" w:rsidRPr="00190ACA" w:rsidRDefault="008A467E" w:rsidP="00190ACA">
            <w:pPr>
              <w:pStyle w:val="TAL"/>
              <w:rPr>
                <w:sz w:val="16"/>
              </w:rPr>
            </w:pPr>
            <w:r w:rsidRPr="00190ACA">
              <w:rPr>
                <w:sz w:val="16"/>
              </w:rPr>
              <w:t>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BCF2" w14:textId="77777777" w:rsidR="008A467E" w:rsidRPr="00190ACA" w:rsidRDefault="008A467E" w:rsidP="00190ACA">
            <w:pPr>
              <w:pStyle w:val="TAL"/>
              <w:rPr>
                <w:sz w:val="16"/>
              </w:rPr>
            </w:pPr>
            <w:r w:rsidRPr="00190ACA">
              <w:rPr>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359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3CC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2E8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073E"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C371" w14:textId="77777777" w:rsidR="008A467E" w:rsidRPr="00190ACA" w:rsidRDefault="008A467E" w:rsidP="00190ACA">
            <w:pPr>
              <w:pStyle w:val="TAL"/>
              <w:rPr>
                <w:sz w:val="16"/>
              </w:rPr>
            </w:pPr>
            <w:r w:rsidRPr="00190ACA">
              <w:rPr>
                <w:sz w:val="16"/>
              </w:rPr>
              <w:t>agreed</w:t>
            </w:r>
          </w:p>
        </w:tc>
      </w:tr>
      <w:tr w:rsidR="00190ACA" w:rsidRPr="00190ACA" w14:paraId="5D0686C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C0BE" w14:textId="77777777" w:rsidR="008A467E" w:rsidRPr="00190ACA" w:rsidRDefault="008A467E" w:rsidP="00190ACA">
            <w:pPr>
              <w:pStyle w:val="TAL"/>
              <w:rPr>
                <w:sz w:val="16"/>
              </w:rPr>
            </w:pPr>
            <w:r w:rsidRPr="00190ACA">
              <w:rPr>
                <w:sz w:val="16"/>
              </w:rPr>
              <w:t>C4-220037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0680" w14:textId="77777777" w:rsidR="008A467E" w:rsidRPr="00190ACA" w:rsidRDefault="008A467E" w:rsidP="00190ACA">
            <w:pPr>
              <w:pStyle w:val="TAL"/>
              <w:rPr>
                <w:sz w:val="16"/>
              </w:rPr>
            </w:pPr>
            <w:r w:rsidRPr="00190ACA">
              <w:rPr>
                <w:sz w:val="16"/>
              </w:rPr>
              <w:t>Clarification to the MBS Session N4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2F4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456F"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C9075" w14:textId="77777777" w:rsidR="008A467E" w:rsidRPr="00190ACA" w:rsidRDefault="008A467E" w:rsidP="00190ACA">
            <w:pPr>
              <w:pStyle w:val="TAL"/>
              <w:rPr>
                <w:sz w:val="16"/>
              </w:rPr>
            </w:pPr>
            <w:r w:rsidRPr="00190ACA">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ED03D"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983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5615"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4C01"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D9D40" w14:textId="77777777" w:rsidR="008A467E" w:rsidRPr="00190ACA" w:rsidRDefault="008A467E" w:rsidP="00190ACA">
            <w:pPr>
              <w:pStyle w:val="TAL"/>
              <w:rPr>
                <w:sz w:val="16"/>
              </w:rPr>
            </w:pPr>
            <w:r w:rsidRPr="00190ACA">
              <w:rPr>
                <w:sz w:val="16"/>
              </w:rPr>
              <w:t>revised</w:t>
            </w:r>
          </w:p>
        </w:tc>
      </w:tr>
      <w:tr w:rsidR="00190ACA" w:rsidRPr="00190ACA" w14:paraId="32C3F99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602B" w14:textId="77777777" w:rsidR="008A467E" w:rsidRPr="00190ACA" w:rsidRDefault="008A467E" w:rsidP="00190ACA">
            <w:pPr>
              <w:pStyle w:val="TAL"/>
              <w:rPr>
                <w:sz w:val="16"/>
              </w:rPr>
            </w:pPr>
            <w:r w:rsidRPr="00190ACA">
              <w:rPr>
                <w:sz w:val="16"/>
              </w:rPr>
              <w:t>C4-220326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24B73" w14:textId="77777777" w:rsidR="008A467E" w:rsidRPr="00190ACA" w:rsidRDefault="008A467E" w:rsidP="00190ACA">
            <w:pPr>
              <w:pStyle w:val="TAL"/>
              <w:rPr>
                <w:sz w:val="16"/>
              </w:rPr>
            </w:pPr>
            <w:r w:rsidRPr="00190ACA">
              <w:rPr>
                <w:sz w:val="16"/>
              </w:rPr>
              <w:t>Clarification to the MBS Session N4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885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69EA"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EB5B" w14:textId="77777777" w:rsidR="008A467E" w:rsidRPr="00190ACA" w:rsidRDefault="008A467E" w:rsidP="00190ACA">
            <w:pPr>
              <w:pStyle w:val="TAL"/>
              <w:rPr>
                <w:sz w:val="16"/>
              </w:rPr>
            </w:pPr>
            <w:r w:rsidRPr="00190ACA">
              <w:rPr>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E87C"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AC28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803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898E6"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893E" w14:textId="77777777" w:rsidR="008A467E" w:rsidRPr="00190ACA" w:rsidRDefault="008A467E" w:rsidP="00190ACA">
            <w:pPr>
              <w:pStyle w:val="TAL"/>
              <w:rPr>
                <w:sz w:val="16"/>
              </w:rPr>
            </w:pPr>
            <w:r w:rsidRPr="00190ACA">
              <w:rPr>
                <w:sz w:val="16"/>
              </w:rPr>
              <w:t>agreed</w:t>
            </w:r>
          </w:p>
        </w:tc>
      </w:tr>
      <w:tr w:rsidR="00190ACA" w:rsidRPr="00190ACA" w14:paraId="2D4E22E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2A65" w14:textId="77777777" w:rsidR="008A467E" w:rsidRPr="00190ACA" w:rsidRDefault="008A467E" w:rsidP="00190ACA">
            <w:pPr>
              <w:pStyle w:val="TAL"/>
              <w:rPr>
                <w:sz w:val="16"/>
              </w:rPr>
            </w:pPr>
            <w:r w:rsidRPr="00190ACA">
              <w:rPr>
                <w:sz w:val="16"/>
              </w:rPr>
              <w:t>C4-220050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322B" w14:textId="77777777" w:rsidR="008A467E" w:rsidRPr="00190ACA" w:rsidRDefault="008A467E" w:rsidP="00190ACA">
            <w:pPr>
              <w:pStyle w:val="TAL"/>
              <w:rPr>
                <w:sz w:val="16"/>
              </w:rPr>
            </w:pPr>
            <w:r w:rsidRPr="00190ACA">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6E6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0CDB3"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02CD" w14:textId="77777777" w:rsidR="008A467E" w:rsidRPr="00190ACA" w:rsidRDefault="008A467E" w:rsidP="00190ACA">
            <w:pPr>
              <w:pStyle w:val="TAL"/>
              <w:rPr>
                <w:sz w:val="16"/>
              </w:rPr>
            </w:pPr>
            <w:r w:rsidRPr="00190ACA">
              <w:rPr>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43D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F995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ACA1E" w14:textId="77777777" w:rsidR="008A467E" w:rsidRPr="00190ACA" w:rsidRDefault="008A467E" w:rsidP="00190ACA">
            <w:pPr>
              <w:pStyle w:val="TAL"/>
              <w:rPr>
                <w:sz w:val="16"/>
              </w:rPr>
            </w:pPr>
            <w:r w:rsidRPr="00190ACA">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B21E"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2534" w14:textId="77777777" w:rsidR="008A467E" w:rsidRPr="00190ACA" w:rsidRDefault="008A467E" w:rsidP="00190ACA">
            <w:pPr>
              <w:pStyle w:val="TAL"/>
              <w:rPr>
                <w:sz w:val="16"/>
              </w:rPr>
            </w:pPr>
            <w:r w:rsidRPr="00190ACA">
              <w:rPr>
                <w:sz w:val="16"/>
              </w:rPr>
              <w:t>agreed</w:t>
            </w:r>
          </w:p>
        </w:tc>
      </w:tr>
      <w:tr w:rsidR="00190ACA" w:rsidRPr="00190ACA" w14:paraId="6C5F103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E61D9" w14:textId="77777777" w:rsidR="008A467E" w:rsidRPr="00190ACA" w:rsidRDefault="008A467E" w:rsidP="00190ACA">
            <w:pPr>
              <w:pStyle w:val="TAL"/>
              <w:rPr>
                <w:sz w:val="16"/>
              </w:rPr>
            </w:pPr>
            <w:r w:rsidRPr="00190ACA">
              <w:rPr>
                <w:sz w:val="16"/>
              </w:rPr>
              <w:t>C4-220072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7875" w14:textId="77777777" w:rsidR="008A467E" w:rsidRPr="00190ACA" w:rsidRDefault="008A467E" w:rsidP="00190ACA">
            <w:pPr>
              <w:pStyle w:val="TAL"/>
              <w:rPr>
                <w:sz w:val="16"/>
              </w:rPr>
            </w:pPr>
            <w:r w:rsidRPr="00190ACA">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E3F1"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5A4F"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366A9" w14:textId="77777777" w:rsidR="008A467E" w:rsidRPr="00190ACA" w:rsidRDefault="008A467E" w:rsidP="00190ACA">
            <w:pPr>
              <w:pStyle w:val="TAL"/>
              <w:rPr>
                <w:sz w:val="16"/>
              </w:rPr>
            </w:pPr>
            <w:r w:rsidRPr="00190ACA">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32B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38D3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337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8CA8" w14:textId="77777777" w:rsidR="008A467E" w:rsidRPr="00190ACA" w:rsidRDefault="008A467E" w:rsidP="00190ACA">
            <w:pPr>
              <w:pStyle w:val="TAL"/>
              <w:rPr>
                <w:sz w:val="16"/>
              </w:rPr>
            </w:pPr>
            <w:r w:rsidRPr="00190AC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E69F" w14:textId="77777777" w:rsidR="008A467E" w:rsidRPr="00190ACA" w:rsidRDefault="008A467E" w:rsidP="00190ACA">
            <w:pPr>
              <w:pStyle w:val="TAL"/>
              <w:rPr>
                <w:sz w:val="16"/>
              </w:rPr>
            </w:pPr>
            <w:r w:rsidRPr="00190ACA">
              <w:rPr>
                <w:sz w:val="16"/>
              </w:rPr>
              <w:t>revised</w:t>
            </w:r>
          </w:p>
        </w:tc>
      </w:tr>
      <w:tr w:rsidR="00190ACA" w:rsidRPr="00190ACA" w14:paraId="2691DED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FF80" w14:textId="77777777" w:rsidR="008A467E" w:rsidRPr="00190ACA" w:rsidRDefault="008A467E" w:rsidP="00190ACA">
            <w:pPr>
              <w:pStyle w:val="TAL"/>
              <w:rPr>
                <w:sz w:val="16"/>
              </w:rPr>
            </w:pPr>
            <w:r w:rsidRPr="00190ACA">
              <w:rPr>
                <w:sz w:val="16"/>
              </w:rPr>
              <w:t>C4-220380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8C2B" w14:textId="77777777" w:rsidR="008A467E" w:rsidRPr="00190ACA" w:rsidRDefault="008A467E" w:rsidP="00190ACA">
            <w:pPr>
              <w:pStyle w:val="TAL"/>
              <w:rPr>
                <w:sz w:val="16"/>
              </w:rPr>
            </w:pPr>
            <w:r w:rsidRPr="00190ACA">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13014"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E3CAC"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37F4" w14:textId="77777777" w:rsidR="008A467E" w:rsidRPr="00190ACA" w:rsidRDefault="008A467E" w:rsidP="00190ACA">
            <w:pPr>
              <w:pStyle w:val="TAL"/>
              <w:rPr>
                <w:sz w:val="16"/>
              </w:rPr>
            </w:pPr>
            <w:r w:rsidRPr="00190ACA">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13838"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BF7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C4A91"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6CB2" w14:textId="77777777" w:rsidR="008A467E" w:rsidRPr="00190ACA" w:rsidRDefault="008A467E" w:rsidP="00190ACA">
            <w:pPr>
              <w:pStyle w:val="TAL"/>
              <w:rPr>
                <w:sz w:val="16"/>
              </w:rPr>
            </w:pPr>
            <w:r w:rsidRPr="00190AC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E891" w14:textId="77777777" w:rsidR="008A467E" w:rsidRPr="00190ACA" w:rsidRDefault="008A467E" w:rsidP="00190ACA">
            <w:pPr>
              <w:pStyle w:val="TAL"/>
              <w:rPr>
                <w:sz w:val="16"/>
              </w:rPr>
            </w:pPr>
            <w:r w:rsidRPr="00190ACA">
              <w:rPr>
                <w:sz w:val="16"/>
              </w:rPr>
              <w:t>revised</w:t>
            </w:r>
          </w:p>
        </w:tc>
      </w:tr>
      <w:tr w:rsidR="00190ACA" w:rsidRPr="00190ACA" w14:paraId="72C1D74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A19E" w14:textId="77777777" w:rsidR="008A467E" w:rsidRPr="00190ACA" w:rsidRDefault="008A467E" w:rsidP="00190ACA">
            <w:pPr>
              <w:pStyle w:val="TAL"/>
              <w:rPr>
                <w:sz w:val="16"/>
              </w:rPr>
            </w:pPr>
            <w:r w:rsidRPr="00190ACA">
              <w:rPr>
                <w:sz w:val="16"/>
              </w:rPr>
              <w:t>C4-220441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F720" w14:textId="77777777" w:rsidR="008A467E" w:rsidRPr="00190ACA" w:rsidRDefault="008A467E" w:rsidP="00190ACA">
            <w:pPr>
              <w:pStyle w:val="TAL"/>
              <w:rPr>
                <w:sz w:val="16"/>
              </w:rPr>
            </w:pPr>
            <w:r w:rsidRPr="00190ACA">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6076"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86E7"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254E" w14:textId="77777777" w:rsidR="008A467E" w:rsidRPr="00190ACA" w:rsidRDefault="008A467E" w:rsidP="00190ACA">
            <w:pPr>
              <w:pStyle w:val="TAL"/>
              <w:rPr>
                <w:sz w:val="16"/>
              </w:rPr>
            </w:pPr>
            <w:r w:rsidRPr="00190ACA">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15ED"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9F0D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A72C"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23DE" w14:textId="77777777" w:rsidR="008A467E" w:rsidRPr="00190ACA" w:rsidRDefault="008A467E" w:rsidP="00190ACA">
            <w:pPr>
              <w:pStyle w:val="TAL"/>
              <w:rPr>
                <w:sz w:val="16"/>
              </w:rPr>
            </w:pPr>
            <w:r w:rsidRPr="00190AC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D02B" w14:textId="77777777" w:rsidR="008A467E" w:rsidRPr="00190ACA" w:rsidRDefault="008A467E" w:rsidP="00190ACA">
            <w:pPr>
              <w:pStyle w:val="TAL"/>
              <w:rPr>
                <w:sz w:val="16"/>
              </w:rPr>
            </w:pPr>
            <w:r w:rsidRPr="00190ACA">
              <w:rPr>
                <w:sz w:val="16"/>
              </w:rPr>
              <w:t>revised</w:t>
            </w:r>
          </w:p>
        </w:tc>
      </w:tr>
      <w:tr w:rsidR="00190ACA" w:rsidRPr="00190ACA" w14:paraId="1BE23CB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C16C9" w14:textId="77777777" w:rsidR="008A467E" w:rsidRPr="00190ACA" w:rsidRDefault="008A467E" w:rsidP="00190ACA">
            <w:pPr>
              <w:pStyle w:val="TAL"/>
              <w:rPr>
                <w:sz w:val="16"/>
              </w:rPr>
            </w:pPr>
            <w:r w:rsidRPr="00190ACA">
              <w:rPr>
                <w:sz w:val="16"/>
              </w:rPr>
              <w:t>C4-220461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D0CB" w14:textId="77777777" w:rsidR="008A467E" w:rsidRPr="00190ACA" w:rsidRDefault="008A467E" w:rsidP="00190ACA">
            <w:pPr>
              <w:pStyle w:val="TAL"/>
              <w:rPr>
                <w:sz w:val="16"/>
              </w:rPr>
            </w:pPr>
            <w:r w:rsidRPr="00190ACA">
              <w:rPr>
                <w:sz w:val="16"/>
              </w:rPr>
              <w:t>Clarification on Allocation of Access Specific UDP Ports or MAC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0E94B"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AB4C"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86A2" w14:textId="77777777" w:rsidR="008A467E" w:rsidRPr="00190ACA" w:rsidRDefault="008A467E" w:rsidP="00190ACA">
            <w:pPr>
              <w:pStyle w:val="TAL"/>
              <w:rPr>
                <w:sz w:val="16"/>
              </w:rPr>
            </w:pPr>
            <w:r w:rsidRPr="00190ACA">
              <w:rPr>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D0C9" w14:textId="77777777" w:rsidR="008A467E" w:rsidRPr="00190ACA" w:rsidRDefault="008A467E" w:rsidP="00190ACA">
            <w:pPr>
              <w:pStyle w:val="TAR"/>
              <w:rPr>
                <w:sz w:val="16"/>
              </w:rPr>
            </w:pPr>
            <w:r w:rsidRPr="00190AC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AA5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D17E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1279" w14:textId="77777777" w:rsidR="008A467E" w:rsidRPr="00190ACA" w:rsidRDefault="008A467E" w:rsidP="00190ACA">
            <w:pPr>
              <w:pStyle w:val="TAL"/>
              <w:rPr>
                <w:sz w:val="16"/>
              </w:rPr>
            </w:pPr>
            <w:r w:rsidRPr="00190ACA">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A651" w14:textId="77777777" w:rsidR="008A467E" w:rsidRPr="00190ACA" w:rsidRDefault="008A467E" w:rsidP="00190ACA">
            <w:pPr>
              <w:pStyle w:val="TAL"/>
              <w:rPr>
                <w:sz w:val="16"/>
              </w:rPr>
            </w:pPr>
            <w:r w:rsidRPr="00190ACA">
              <w:rPr>
                <w:sz w:val="16"/>
              </w:rPr>
              <w:t>agreed</w:t>
            </w:r>
          </w:p>
        </w:tc>
      </w:tr>
      <w:tr w:rsidR="00190ACA" w:rsidRPr="00190ACA" w14:paraId="421237F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09A77" w14:textId="77777777" w:rsidR="008A467E" w:rsidRPr="00190ACA" w:rsidRDefault="008A467E" w:rsidP="00190ACA">
            <w:pPr>
              <w:pStyle w:val="TAL"/>
              <w:rPr>
                <w:sz w:val="16"/>
              </w:rPr>
            </w:pPr>
            <w:r w:rsidRPr="00190ACA">
              <w:rPr>
                <w:sz w:val="16"/>
              </w:rPr>
              <w:t>C4-220084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9A7A" w14:textId="77777777" w:rsidR="008A467E" w:rsidRPr="00190ACA" w:rsidRDefault="008A467E" w:rsidP="00190ACA">
            <w:pPr>
              <w:pStyle w:val="TAL"/>
              <w:rPr>
                <w:sz w:val="16"/>
              </w:rPr>
            </w:pPr>
            <w:r w:rsidRPr="00190ACA">
              <w:rPr>
                <w:sz w:val="16"/>
              </w:rPr>
              <w:t>Removing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0C9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E7A1"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DF1B" w14:textId="77777777" w:rsidR="008A467E" w:rsidRPr="00190ACA" w:rsidRDefault="008A467E" w:rsidP="00190ACA">
            <w:pPr>
              <w:pStyle w:val="TAL"/>
              <w:rPr>
                <w:sz w:val="16"/>
              </w:rPr>
            </w:pPr>
            <w:r w:rsidRPr="00190ACA">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03E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4AF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354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EA8A"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892BD" w14:textId="77777777" w:rsidR="008A467E" w:rsidRPr="00190ACA" w:rsidRDefault="008A467E" w:rsidP="00190ACA">
            <w:pPr>
              <w:pStyle w:val="TAL"/>
              <w:rPr>
                <w:sz w:val="16"/>
              </w:rPr>
            </w:pPr>
            <w:r w:rsidRPr="00190ACA">
              <w:rPr>
                <w:sz w:val="16"/>
              </w:rPr>
              <w:t>revised</w:t>
            </w:r>
          </w:p>
        </w:tc>
      </w:tr>
      <w:tr w:rsidR="00190ACA" w:rsidRPr="00190ACA" w14:paraId="7B95503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B1B96" w14:textId="77777777" w:rsidR="008A467E" w:rsidRPr="00190ACA" w:rsidRDefault="008A467E" w:rsidP="00190ACA">
            <w:pPr>
              <w:pStyle w:val="TAL"/>
              <w:rPr>
                <w:sz w:val="16"/>
              </w:rPr>
            </w:pPr>
            <w:r w:rsidRPr="00190ACA">
              <w:rPr>
                <w:sz w:val="16"/>
              </w:rPr>
              <w:t>C4-220328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E1D2F" w14:textId="77777777" w:rsidR="008A467E" w:rsidRPr="00190ACA" w:rsidRDefault="008A467E" w:rsidP="00190ACA">
            <w:pPr>
              <w:pStyle w:val="TAL"/>
              <w:rPr>
                <w:sz w:val="16"/>
              </w:rPr>
            </w:pPr>
            <w:r w:rsidRPr="00190ACA">
              <w:rPr>
                <w:sz w:val="16"/>
              </w:rPr>
              <w:t>Associated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2902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2093"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BA3A3" w14:textId="77777777" w:rsidR="008A467E" w:rsidRPr="00190ACA" w:rsidRDefault="008A467E" w:rsidP="00190ACA">
            <w:pPr>
              <w:pStyle w:val="TAL"/>
              <w:rPr>
                <w:sz w:val="16"/>
              </w:rPr>
            </w:pPr>
            <w:r w:rsidRPr="00190ACA">
              <w:rPr>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5DFC"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681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D2AA"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38B17"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D3B3" w14:textId="77777777" w:rsidR="008A467E" w:rsidRPr="00190ACA" w:rsidRDefault="008A467E" w:rsidP="00190ACA">
            <w:pPr>
              <w:pStyle w:val="TAL"/>
              <w:rPr>
                <w:sz w:val="16"/>
              </w:rPr>
            </w:pPr>
            <w:r w:rsidRPr="00190ACA">
              <w:rPr>
                <w:sz w:val="16"/>
              </w:rPr>
              <w:t>agreed</w:t>
            </w:r>
          </w:p>
        </w:tc>
      </w:tr>
      <w:tr w:rsidR="00190ACA" w:rsidRPr="00190ACA" w14:paraId="31D4B95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63A9" w14:textId="77777777" w:rsidR="008A467E" w:rsidRPr="00190ACA" w:rsidRDefault="008A467E" w:rsidP="00190ACA">
            <w:pPr>
              <w:pStyle w:val="TAL"/>
              <w:rPr>
                <w:sz w:val="16"/>
              </w:rPr>
            </w:pPr>
            <w:r w:rsidRPr="00190ACA">
              <w:rPr>
                <w:sz w:val="16"/>
              </w:rPr>
              <w:t>C4-220085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079C" w14:textId="77777777" w:rsidR="008A467E" w:rsidRPr="00190ACA" w:rsidRDefault="008A467E" w:rsidP="00190ACA">
            <w:pPr>
              <w:pStyle w:val="TAL"/>
              <w:rPr>
                <w:sz w:val="16"/>
              </w:rPr>
            </w:pPr>
            <w:r w:rsidRPr="00190ACA">
              <w:rPr>
                <w:sz w:val="16"/>
              </w:rPr>
              <w:t>Correcting PFCP Associations setup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ED4D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49BF"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2350" w14:textId="77777777" w:rsidR="008A467E" w:rsidRPr="00190ACA" w:rsidRDefault="008A467E" w:rsidP="00190ACA">
            <w:pPr>
              <w:pStyle w:val="TAL"/>
              <w:rPr>
                <w:sz w:val="16"/>
              </w:rPr>
            </w:pPr>
            <w:r w:rsidRPr="00190ACA">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A8E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D7A1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4AC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AC27"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B0611" w14:textId="77777777" w:rsidR="008A467E" w:rsidRPr="00190ACA" w:rsidRDefault="008A467E" w:rsidP="00190ACA">
            <w:pPr>
              <w:pStyle w:val="TAL"/>
              <w:rPr>
                <w:sz w:val="16"/>
              </w:rPr>
            </w:pPr>
            <w:r w:rsidRPr="00190ACA">
              <w:rPr>
                <w:sz w:val="16"/>
              </w:rPr>
              <w:t>revised</w:t>
            </w:r>
          </w:p>
        </w:tc>
      </w:tr>
      <w:tr w:rsidR="00190ACA" w:rsidRPr="00190ACA" w14:paraId="286074B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6C5B9" w14:textId="77777777" w:rsidR="008A467E" w:rsidRPr="00190ACA" w:rsidRDefault="008A467E" w:rsidP="00190ACA">
            <w:pPr>
              <w:pStyle w:val="TAL"/>
              <w:rPr>
                <w:sz w:val="16"/>
              </w:rPr>
            </w:pPr>
            <w:r w:rsidRPr="00190ACA">
              <w:rPr>
                <w:sz w:val="16"/>
              </w:rPr>
              <w:t>C4-220428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C2DDC" w14:textId="77777777" w:rsidR="008A467E" w:rsidRPr="00190ACA" w:rsidRDefault="008A467E" w:rsidP="00190ACA">
            <w:pPr>
              <w:pStyle w:val="TAL"/>
              <w:rPr>
                <w:sz w:val="16"/>
              </w:rPr>
            </w:pPr>
            <w:r w:rsidRPr="00190ACA">
              <w:rPr>
                <w:sz w:val="16"/>
              </w:rPr>
              <w:t>Correcting PFCP Associations setup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8411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5E60D"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73A46" w14:textId="77777777" w:rsidR="008A467E" w:rsidRPr="00190ACA" w:rsidRDefault="008A467E" w:rsidP="00190ACA">
            <w:pPr>
              <w:pStyle w:val="TAL"/>
              <w:rPr>
                <w:sz w:val="16"/>
              </w:rPr>
            </w:pPr>
            <w:r w:rsidRPr="00190ACA">
              <w:rPr>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2FBA"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AB10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790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9639"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E7A6" w14:textId="77777777" w:rsidR="008A467E" w:rsidRPr="00190ACA" w:rsidRDefault="008A467E" w:rsidP="00190ACA">
            <w:pPr>
              <w:pStyle w:val="TAL"/>
              <w:rPr>
                <w:sz w:val="16"/>
              </w:rPr>
            </w:pPr>
            <w:r w:rsidRPr="00190ACA">
              <w:rPr>
                <w:sz w:val="16"/>
              </w:rPr>
              <w:t>agreed</w:t>
            </w:r>
          </w:p>
        </w:tc>
      </w:tr>
      <w:tr w:rsidR="00190ACA" w:rsidRPr="00190ACA" w14:paraId="31FF6DD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61A9" w14:textId="77777777" w:rsidR="008A467E" w:rsidRPr="00190ACA" w:rsidRDefault="008A467E" w:rsidP="00190ACA">
            <w:pPr>
              <w:pStyle w:val="TAL"/>
              <w:rPr>
                <w:sz w:val="16"/>
              </w:rPr>
            </w:pPr>
            <w:r w:rsidRPr="00190ACA">
              <w:rPr>
                <w:sz w:val="16"/>
              </w:rPr>
              <w:t>C4-220094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E528F" w14:textId="77777777" w:rsidR="008A467E" w:rsidRPr="00190ACA" w:rsidRDefault="008A467E" w:rsidP="00190ACA">
            <w:pPr>
              <w:pStyle w:val="TAL"/>
              <w:rPr>
                <w:sz w:val="16"/>
              </w:rPr>
            </w:pPr>
            <w:r w:rsidRPr="00190ACA">
              <w:rPr>
                <w:sz w:val="16"/>
              </w:rPr>
              <w:t>Location dependent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1FA56"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D8C88"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52EB3" w14:textId="77777777" w:rsidR="008A467E" w:rsidRPr="00190ACA" w:rsidRDefault="008A467E" w:rsidP="00190ACA">
            <w:pPr>
              <w:pStyle w:val="TAL"/>
              <w:rPr>
                <w:sz w:val="16"/>
              </w:rPr>
            </w:pPr>
            <w:r w:rsidRPr="00190ACA">
              <w:rPr>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D551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C81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F74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DF4A0"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8C0C" w14:textId="77777777" w:rsidR="008A467E" w:rsidRPr="00190ACA" w:rsidRDefault="008A467E" w:rsidP="00190ACA">
            <w:pPr>
              <w:pStyle w:val="TAL"/>
              <w:rPr>
                <w:sz w:val="16"/>
              </w:rPr>
            </w:pPr>
            <w:r w:rsidRPr="00190ACA">
              <w:rPr>
                <w:sz w:val="16"/>
              </w:rPr>
              <w:t>agreed</w:t>
            </w:r>
          </w:p>
        </w:tc>
      </w:tr>
      <w:tr w:rsidR="00190ACA" w:rsidRPr="00190ACA" w14:paraId="65FAD76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D361" w14:textId="77777777" w:rsidR="008A467E" w:rsidRPr="00190ACA" w:rsidRDefault="008A467E" w:rsidP="00190ACA">
            <w:pPr>
              <w:pStyle w:val="TAL"/>
              <w:rPr>
                <w:sz w:val="16"/>
              </w:rPr>
            </w:pPr>
            <w:r w:rsidRPr="00190ACA">
              <w:rPr>
                <w:sz w:val="16"/>
              </w:rPr>
              <w:t>C4-220109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DEBA8" w14:textId="77777777" w:rsidR="008A467E" w:rsidRPr="00190ACA" w:rsidRDefault="008A467E" w:rsidP="00190ACA">
            <w:pPr>
              <w:pStyle w:val="TAL"/>
              <w:rPr>
                <w:sz w:val="16"/>
              </w:rPr>
            </w:pPr>
            <w:r w:rsidRPr="00190ACA">
              <w:rPr>
                <w:sz w:val="16"/>
              </w:rPr>
              <w:t>CVLAN tag removal from DL traffic received on 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66772"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B4AF7"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DBAB" w14:textId="77777777" w:rsidR="008A467E" w:rsidRPr="00190ACA" w:rsidRDefault="008A467E" w:rsidP="00190ACA">
            <w:pPr>
              <w:pStyle w:val="TAL"/>
              <w:rPr>
                <w:sz w:val="16"/>
              </w:rPr>
            </w:pPr>
            <w:r w:rsidRPr="00190ACA">
              <w:rPr>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053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BDD8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857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6EE44"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8917" w14:textId="77777777" w:rsidR="008A467E" w:rsidRPr="00190ACA" w:rsidRDefault="008A467E" w:rsidP="00190ACA">
            <w:pPr>
              <w:pStyle w:val="TAL"/>
              <w:rPr>
                <w:sz w:val="16"/>
              </w:rPr>
            </w:pPr>
            <w:r w:rsidRPr="00190ACA">
              <w:rPr>
                <w:sz w:val="16"/>
              </w:rPr>
              <w:t>agreed</w:t>
            </w:r>
          </w:p>
        </w:tc>
      </w:tr>
      <w:tr w:rsidR="00190ACA" w:rsidRPr="00190ACA" w14:paraId="311FC24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7408B" w14:textId="77777777" w:rsidR="008A467E" w:rsidRPr="00190ACA" w:rsidRDefault="008A467E" w:rsidP="00190ACA">
            <w:pPr>
              <w:pStyle w:val="TAL"/>
              <w:rPr>
                <w:sz w:val="16"/>
              </w:rPr>
            </w:pPr>
            <w:r w:rsidRPr="00190ACA">
              <w:rPr>
                <w:sz w:val="16"/>
              </w:rPr>
              <w:t>C4-220159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0D6D" w14:textId="77777777" w:rsidR="008A467E" w:rsidRPr="00190ACA" w:rsidRDefault="008A467E" w:rsidP="00190ACA">
            <w:pPr>
              <w:pStyle w:val="TAL"/>
              <w:rPr>
                <w:sz w:val="16"/>
              </w:rPr>
            </w:pPr>
            <w:r w:rsidRPr="00190ACA">
              <w:rPr>
                <w:sz w:val="16"/>
              </w:rPr>
              <w:t>UE IP allocation in CP function with SSET and MPAS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153F" w14:textId="77777777" w:rsidR="008A467E" w:rsidRPr="00190ACA" w:rsidRDefault="008A467E" w:rsidP="00190ACA">
            <w:pPr>
              <w:pStyle w:val="TAL"/>
              <w:rPr>
                <w:sz w:val="16"/>
              </w:rPr>
            </w:pPr>
            <w:r w:rsidRPr="00190ACA">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D519"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F74C" w14:textId="77777777" w:rsidR="008A467E" w:rsidRPr="00190ACA" w:rsidRDefault="008A467E" w:rsidP="00190ACA">
            <w:pPr>
              <w:pStyle w:val="TAL"/>
              <w:rPr>
                <w:sz w:val="16"/>
              </w:rPr>
            </w:pPr>
            <w:r w:rsidRPr="00190ACA">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08E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891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65F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4459" w14:textId="77777777" w:rsidR="008A467E" w:rsidRPr="00190ACA" w:rsidRDefault="008A467E" w:rsidP="00190ACA">
            <w:pPr>
              <w:pStyle w:val="TAL"/>
              <w:rPr>
                <w:sz w:val="16"/>
              </w:rPr>
            </w:pPr>
            <w:r w:rsidRPr="00190AC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BCEF7" w14:textId="77777777" w:rsidR="008A467E" w:rsidRPr="00190ACA" w:rsidRDefault="008A467E" w:rsidP="00190ACA">
            <w:pPr>
              <w:pStyle w:val="TAL"/>
              <w:rPr>
                <w:sz w:val="16"/>
              </w:rPr>
            </w:pPr>
            <w:r w:rsidRPr="00190ACA">
              <w:rPr>
                <w:sz w:val="16"/>
              </w:rPr>
              <w:t>revised</w:t>
            </w:r>
          </w:p>
        </w:tc>
      </w:tr>
      <w:tr w:rsidR="00190ACA" w:rsidRPr="00190ACA" w14:paraId="5CCCC2B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205D" w14:textId="77777777" w:rsidR="008A467E" w:rsidRPr="00190ACA" w:rsidRDefault="008A467E" w:rsidP="00190ACA">
            <w:pPr>
              <w:pStyle w:val="TAL"/>
              <w:rPr>
                <w:sz w:val="16"/>
              </w:rPr>
            </w:pPr>
            <w:r w:rsidRPr="00190ACA">
              <w:rPr>
                <w:sz w:val="16"/>
              </w:rPr>
              <w:t>C4-220414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26714" w14:textId="77777777" w:rsidR="008A467E" w:rsidRPr="00190ACA" w:rsidRDefault="008A467E" w:rsidP="00190ACA">
            <w:pPr>
              <w:pStyle w:val="TAL"/>
              <w:rPr>
                <w:sz w:val="16"/>
              </w:rPr>
            </w:pPr>
            <w:r w:rsidRPr="00190ACA">
              <w:rPr>
                <w:sz w:val="16"/>
              </w:rPr>
              <w:t>UE IP allocation in CP function with SSET and MPAS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3531" w14:textId="77777777" w:rsidR="008A467E" w:rsidRPr="00190ACA" w:rsidRDefault="008A467E" w:rsidP="00190ACA">
            <w:pPr>
              <w:pStyle w:val="TAL"/>
              <w:rPr>
                <w:sz w:val="16"/>
              </w:rPr>
            </w:pPr>
            <w:r w:rsidRPr="00190ACA">
              <w:rPr>
                <w:sz w:val="16"/>
              </w:rPr>
              <w:t>China Mobile Com. Corporation,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8B37"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A4E8" w14:textId="77777777" w:rsidR="008A467E" w:rsidRPr="00190ACA" w:rsidRDefault="008A467E" w:rsidP="00190ACA">
            <w:pPr>
              <w:pStyle w:val="TAL"/>
              <w:rPr>
                <w:sz w:val="16"/>
              </w:rPr>
            </w:pPr>
            <w:r w:rsidRPr="00190ACA">
              <w:rPr>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2FBA"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DA51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28DB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67B7" w14:textId="77777777" w:rsidR="008A467E" w:rsidRPr="00190ACA" w:rsidRDefault="008A467E" w:rsidP="00190ACA">
            <w:pPr>
              <w:pStyle w:val="TAL"/>
              <w:rPr>
                <w:sz w:val="16"/>
              </w:rPr>
            </w:pPr>
            <w:r w:rsidRPr="00190ACA">
              <w:rPr>
                <w:sz w:val="16"/>
              </w:rPr>
              <w:t>BEPoP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EC732" w14:textId="77777777" w:rsidR="008A467E" w:rsidRPr="00190ACA" w:rsidRDefault="008A467E" w:rsidP="00190ACA">
            <w:pPr>
              <w:pStyle w:val="TAL"/>
              <w:rPr>
                <w:sz w:val="16"/>
              </w:rPr>
            </w:pPr>
            <w:r w:rsidRPr="00190ACA">
              <w:rPr>
                <w:sz w:val="16"/>
              </w:rPr>
              <w:t>agreed</w:t>
            </w:r>
          </w:p>
        </w:tc>
      </w:tr>
      <w:tr w:rsidR="00190ACA" w:rsidRPr="00190ACA" w14:paraId="7DC4911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1855" w14:textId="77777777" w:rsidR="008A467E" w:rsidRPr="00190ACA" w:rsidRDefault="008A467E" w:rsidP="00190ACA">
            <w:pPr>
              <w:pStyle w:val="TAL"/>
              <w:rPr>
                <w:sz w:val="16"/>
              </w:rPr>
            </w:pPr>
            <w:r w:rsidRPr="00190ACA">
              <w:rPr>
                <w:sz w:val="16"/>
              </w:rPr>
              <w:t>C4-220162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3D69" w14:textId="77777777" w:rsidR="008A467E" w:rsidRPr="00190ACA" w:rsidRDefault="008A467E" w:rsidP="00190ACA">
            <w:pPr>
              <w:pStyle w:val="TAL"/>
              <w:rPr>
                <w:sz w:val="16"/>
              </w:rPr>
            </w:pPr>
            <w:r w:rsidRPr="00190ACA">
              <w:rPr>
                <w:sz w:val="16"/>
              </w:rPr>
              <w:t>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B863"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A69A"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A265B" w14:textId="77777777" w:rsidR="008A467E" w:rsidRPr="00190ACA" w:rsidRDefault="008A467E" w:rsidP="00190ACA">
            <w:pPr>
              <w:pStyle w:val="TAL"/>
              <w:rPr>
                <w:sz w:val="16"/>
              </w:rPr>
            </w:pPr>
            <w:r w:rsidRPr="00190ACA">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44AD"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95F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D48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6143" w14:textId="77777777" w:rsidR="008A467E" w:rsidRPr="00190ACA" w:rsidRDefault="008A467E" w:rsidP="00190ACA">
            <w:pPr>
              <w:pStyle w:val="TAL"/>
              <w:rPr>
                <w:sz w:val="16"/>
              </w:rPr>
            </w:pPr>
            <w:r w:rsidRPr="00190ACA">
              <w:rPr>
                <w:sz w:val="16"/>
              </w:rPr>
              <w:t>EGTPUR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2AD8" w14:textId="77777777" w:rsidR="008A467E" w:rsidRPr="00190ACA" w:rsidRDefault="008A467E" w:rsidP="00190ACA">
            <w:pPr>
              <w:pStyle w:val="TAL"/>
              <w:rPr>
                <w:sz w:val="16"/>
              </w:rPr>
            </w:pPr>
            <w:r w:rsidRPr="00190ACA">
              <w:rPr>
                <w:sz w:val="16"/>
              </w:rPr>
              <w:t>revised</w:t>
            </w:r>
          </w:p>
        </w:tc>
      </w:tr>
      <w:tr w:rsidR="00190ACA" w:rsidRPr="00190ACA" w14:paraId="29C6098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D321" w14:textId="77777777" w:rsidR="008A467E" w:rsidRPr="00190ACA" w:rsidRDefault="008A467E" w:rsidP="00190ACA">
            <w:pPr>
              <w:pStyle w:val="TAL"/>
              <w:rPr>
                <w:sz w:val="16"/>
              </w:rPr>
            </w:pPr>
            <w:r w:rsidRPr="00190ACA">
              <w:rPr>
                <w:sz w:val="16"/>
              </w:rPr>
              <w:t>C4-220392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869B" w14:textId="77777777" w:rsidR="008A467E" w:rsidRPr="00190ACA" w:rsidRDefault="008A467E" w:rsidP="00190ACA">
            <w:pPr>
              <w:pStyle w:val="TAL"/>
              <w:rPr>
                <w:sz w:val="16"/>
              </w:rPr>
            </w:pPr>
            <w:r w:rsidRPr="00190ACA">
              <w:rPr>
                <w:sz w:val="16"/>
              </w:rPr>
              <w:t>Reporting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DE9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4C56"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392A" w14:textId="77777777" w:rsidR="008A467E" w:rsidRPr="00190ACA" w:rsidRDefault="008A467E" w:rsidP="00190ACA">
            <w:pPr>
              <w:pStyle w:val="TAL"/>
              <w:rPr>
                <w:sz w:val="16"/>
              </w:rPr>
            </w:pPr>
            <w:r w:rsidRPr="00190ACA">
              <w:rPr>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5C36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5C9F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EAA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18A6" w14:textId="77777777" w:rsidR="008A467E" w:rsidRPr="00190ACA" w:rsidRDefault="008A467E" w:rsidP="00190ACA">
            <w:pPr>
              <w:pStyle w:val="TAL"/>
              <w:rPr>
                <w:sz w:val="16"/>
              </w:rPr>
            </w:pPr>
            <w:r w:rsidRPr="00190ACA">
              <w:rPr>
                <w:sz w:val="16"/>
              </w:rPr>
              <w:t>EGTPUR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C834E" w14:textId="77777777" w:rsidR="008A467E" w:rsidRPr="00190ACA" w:rsidRDefault="008A467E" w:rsidP="00190ACA">
            <w:pPr>
              <w:pStyle w:val="TAL"/>
              <w:rPr>
                <w:sz w:val="16"/>
              </w:rPr>
            </w:pPr>
            <w:r w:rsidRPr="00190ACA">
              <w:rPr>
                <w:sz w:val="16"/>
              </w:rPr>
              <w:t>agreed</w:t>
            </w:r>
          </w:p>
        </w:tc>
      </w:tr>
      <w:tr w:rsidR="00190ACA" w:rsidRPr="00190ACA" w14:paraId="394BC59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735E3" w14:textId="77777777" w:rsidR="008A467E" w:rsidRPr="00190ACA" w:rsidRDefault="008A467E" w:rsidP="00190ACA">
            <w:pPr>
              <w:pStyle w:val="TAL"/>
              <w:rPr>
                <w:sz w:val="16"/>
              </w:rPr>
            </w:pPr>
            <w:r w:rsidRPr="00190ACA">
              <w:rPr>
                <w:sz w:val="16"/>
              </w:rPr>
              <w:lastRenderedPageBreak/>
              <w:t>C4-220169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1CC1" w14:textId="77777777" w:rsidR="008A467E" w:rsidRPr="00190ACA" w:rsidRDefault="008A467E" w:rsidP="00190ACA">
            <w:pPr>
              <w:pStyle w:val="TAL"/>
              <w:rPr>
                <w:sz w:val="16"/>
              </w:rPr>
            </w:pPr>
            <w:r w:rsidRPr="00190ACA">
              <w:rPr>
                <w:sz w:val="16"/>
              </w:rPr>
              <w:t>Pause of Charging upon the failure of user plane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B096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A6D6"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213B" w14:textId="77777777" w:rsidR="008A467E" w:rsidRPr="00190ACA" w:rsidRDefault="008A467E" w:rsidP="00190ACA">
            <w:pPr>
              <w:pStyle w:val="TAL"/>
              <w:rPr>
                <w:sz w:val="16"/>
              </w:rPr>
            </w:pPr>
            <w:r w:rsidRPr="00190ACA">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4A4D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4556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CF19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D96B" w14:textId="77777777" w:rsidR="008A467E" w:rsidRPr="00190ACA" w:rsidRDefault="008A467E" w:rsidP="00190ACA">
            <w:pPr>
              <w:pStyle w:val="TAL"/>
              <w:rPr>
                <w:sz w:val="16"/>
              </w:rPr>
            </w:pPr>
            <w:r w:rsidRPr="00190ACA">
              <w:rPr>
                <w:sz w:val="16"/>
              </w:rPr>
              <w:t>TEI17, SPOCUP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BF5B" w14:textId="77777777" w:rsidR="008A467E" w:rsidRPr="00190ACA" w:rsidRDefault="008A467E" w:rsidP="00190ACA">
            <w:pPr>
              <w:pStyle w:val="TAL"/>
              <w:rPr>
                <w:sz w:val="16"/>
              </w:rPr>
            </w:pPr>
            <w:r w:rsidRPr="00190ACA">
              <w:rPr>
                <w:sz w:val="16"/>
              </w:rPr>
              <w:t>revised</w:t>
            </w:r>
          </w:p>
        </w:tc>
      </w:tr>
      <w:tr w:rsidR="00190ACA" w:rsidRPr="00190ACA" w14:paraId="367551F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8599F" w14:textId="77777777" w:rsidR="008A467E" w:rsidRPr="00190ACA" w:rsidRDefault="008A467E" w:rsidP="00190ACA">
            <w:pPr>
              <w:pStyle w:val="TAL"/>
              <w:rPr>
                <w:sz w:val="16"/>
              </w:rPr>
            </w:pPr>
            <w:r w:rsidRPr="00190ACA">
              <w:rPr>
                <w:sz w:val="16"/>
              </w:rPr>
              <w:t>C4-220396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F6D7" w14:textId="77777777" w:rsidR="008A467E" w:rsidRPr="00190ACA" w:rsidRDefault="008A467E" w:rsidP="00190ACA">
            <w:pPr>
              <w:pStyle w:val="TAL"/>
              <w:rPr>
                <w:sz w:val="16"/>
              </w:rPr>
            </w:pPr>
            <w:r w:rsidRPr="00190ACA">
              <w:rPr>
                <w:sz w:val="16"/>
              </w:rPr>
              <w:t>Pause of Charging upon the failure of user plane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53E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58F4" w14:textId="77777777" w:rsidR="008A467E" w:rsidRPr="00190ACA" w:rsidRDefault="008A467E" w:rsidP="00190ACA">
            <w:pPr>
              <w:pStyle w:val="TAL"/>
              <w:rPr>
                <w:sz w:val="16"/>
              </w:rPr>
            </w:pPr>
            <w:r w:rsidRPr="00190ACA">
              <w:rPr>
                <w:sz w:val="16"/>
              </w:rPr>
              <w:t>29.244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68C5" w14:textId="77777777" w:rsidR="008A467E" w:rsidRPr="00190ACA" w:rsidRDefault="008A467E" w:rsidP="00190ACA">
            <w:pPr>
              <w:pStyle w:val="TAL"/>
              <w:rPr>
                <w:sz w:val="16"/>
              </w:rPr>
            </w:pPr>
            <w:r w:rsidRPr="00190ACA">
              <w:rPr>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4F7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36D6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50C7"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B0E5" w14:textId="77777777" w:rsidR="008A467E" w:rsidRPr="00190ACA" w:rsidRDefault="008A467E" w:rsidP="00190ACA">
            <w:pPr>
              <w:pStyle w:val="TAL"/>
              <w:rPr>
                <w:sz w:val="16"/>
              </w:rPr>
            </w:pPr>
            <w:r w:rsidRPr="00190ACA">
              <w:rPr>
                <w:sz w:val="16"/>
              </w:rPr>
              <w:t>TEI17, SPOCUP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096D" w14:textId="77777777" w:rsidR="008A467E" w:rsidRPr="00190ACA" w:rsidRDefault="008A467E" w:rsidP="00190ACA">
            <w:pPr>
              <w:pStyle w:val="TAL"/>
              <w:rPr>
                <w:sz w:val="16"/>
              </w:rPr>
            </w:pPr>
            <w:r w:rsidRPr="00190ACA">
              <w:rPr>
                <w:sz w:val="16"/>
              </w:rPr>
              <w:t>agreed</w:t>
            </w:r>
          </w:p>
        </w:tc>
      </w:tr>
      <w:tr w:rsidR="00190ACA" w:rsidRPr="00190ACA" w14:paraId="59BAE30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679D9" w14:textId="77777777" w:rsidR="008A467E" w:rsidRPr="00190ACA" w:rsidRDefault="008A467E" w:rsidP="00190ACA">
            <w:pPr>
              <w:pStyle w:val="TAL"/>
              <w:rPr>
                <w:sz w:val="16"/>
              </w:rPr>
            </w:pPr>
            <w:r w:rsidRPr="00190ACA">
              <w:rPr>
                <w:sz w:val="16"/>
              </w:rPr>
              <w:t>C4-220077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631B" w14:textId="77777777" w:rsidR="008A467E" w:rsidRPr="00190ACA" w:rsidRDefault="008A467E" w:rsidP="00190ACA">
            <w:pPr>
              <w:pStyle w:val="TAL"/>
              <w:rPr>
                <w:sz w:val="16"/>
              </w:rPr>
            </w:pPr>
            <w:r w:rsidRPr="00190ACA">
              <w:rPr>
                <w:sz w:val="16"/>
              </w:rPr>
              <w:t>Access Restriction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FE483"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E7066" w14:textId="77777777" w:rsidR="008A467E" w:rsidRPr="00190ACA" w:rsidRDefault="008A467E" w:rsidP="00190ACA">
            <w:pPr>
              <w:pStyle w:val="TAL"/>
              <w:rPr>
                <w:sz w:val="16"/>
              </w:rPr>
            </w:pPr>
            <w:r w:rsidRPr="00190ACA">
              <w:rPr>
                <w:sz w:val="16"/>
              </w:rPr>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AC7CF" w14:textId="77777777" w:rsidR="008A467E" w:rsidRPr="00190ACA" w:rsidRDefault="008A467E" w:rsidP="00190ACA">
            <w:pPr>
              <w:pStyle w:val="TAL"/>
              <w:rPr>
                <w:sz w:val="16"/>
              </w:rPr>
            </w:pPr>
            <w:r w:rsidRPr="00190ACA">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000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CFBD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6E41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2782"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7D12" w14:textId="77777777" w:rsidR="008A467E" w:rsidRPr="00190ACA" w:rsidRDefault="008A467E" w:rsidP="00190ACA">
            <w:pPr>
              <w:pStyle w:val="TAL"/>
              <w:rPr>
                <w:sz w:val="16"/>
              </w:rPr>
            </w:pPr>
            <w:r w:rsidRPr="00190ACA">
              <w:rPr>
                <w:sz w:val="16"/>
              </w:rPr>
              <w:t>revised</w:t>
            </w:r>
          </w:p>
        </w:tc>
      </w:tr>
      <w:tr w:rsidR="00190ACA" w:rsidRPr="00190ACA" w14:paraId="0BC65AA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1B98" w14:textId="77777777" w:rsidR="008A467E" w:rsidRPr="00190ACA" w:rsidRDefault="008A467E" w:rsidP="00190ACA">
            <w:pPr>
              <w:pStyle w:val="TAL"/>
              <w:rPr>
                <w:sz w:val="16"/>
              </w:rPr>
            </w:pPr>
            <w:r w:rsidRPr="00190ACA">
              <w:rPr>
                <w:sz w:val="16"/>
              </w:rPr>
              <w:t>C4-220361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7BD2" w14:textId="77777777" w:rsidR="008A467E" w:rsidRPr="00190ACA" w:rsidRDefault="008A467E" w:rsidP="00190ACA">
            <w:pPr>
              <w:pStyle w:val="TAL"/>
              <w:rPr>
                <w:sz w:val="16"/>
              </w:rPr>
            </w:pPr>
            <w:r w:rsidRPr="00190ACA">
              <w:rPr>
                <w:sz w:val="16"/>
              </w:rPr>
              <w:t>Access Restriction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0CD1"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8C7C" w14:textId="77777777" w:rsidR="008A467E" w:rsidRPr="00190ACA" w:rsidRDefault="008A467E" w:rsidP="00190ACA">
            <w:pPr>
              <w:pStyle w:val="TAL"/>
              <w:rPr>
                <w:sz w:val="16"/>
              </w:rPr>
            </w:pPr>
            <w:r w:rsidRPr="00190ACA">
              <w:rPr>
                <w:sz w:val="16"/>
              </w:rPr>
              <w:t>29.272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453BA" w14:textId="77777777" w:rsidR="008A467E" w:rsidRPr="00190ACA" w:rsidRDefault="008A467E" w:rsidP="00190ACA">
            <w:pPr>
              <w:pStyle w:val="TAL"/>
              <w:rPr>
                <w:sz w:val="16"/>
              </w:rPr>
            </w:pPr>
            <w:r w:rsidRPr="00190ACA">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E8E0"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BF3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A01F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A0C90"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0D41E" w14:textId="77777777" w:rsidR="008A467E" w:rsidRPr="00190ACA" w:rsidRDefault="008A467E" w:rsidP="00190ACA">
            <w:pPr>
              <w:pStyle w:val="TAL"/>
              <w:rPr>
                <w:sz w:val="16"/>
              </w:rPr>
            </w:pPr>
            <w:r w:rsidRPr="00190ACA">
              <w:rPr>
                <w:sz w:val="16"/>
              </w:rPr>
              <w:t>agreed</w:t>
            </w:r>
          </w:p>
        </w:tc>
      </w:tr>
      <w:tr w:rsidR="00190ACA" w:rsidRPr="00190ACA" w14:paraId="5D96982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013F4" w14:textId="77777777" w:rsidR="008A467E" w:rsidRPr="00190ACA" w:rsidRDefault="008A467E" w:rsidP="00190ACA">
            <w:pPr>
              <w:pStyle w:val="TAL"/>
              <w:rPr>
                <w:sz w:val="16"/>
              </w:rPr>
            </w:pPr>
            <w:r w:rsidRPr="00190ACA">
              <w:rPr>
                <w:sz w:val="16"/>
              </w:rPr>
              <w:t>C4-220186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A5154" w14:textId="77777777" w:rsidR="008A467E" w:rsidRPr="00190ACA" w:rsidRDefault="008A467E" w:rsidP="00190ACA">
            <w:pPr>
              <w:pStyle w:val="TAL"/>
              <w:rPr>
                <w:sz w:val="16"/>
              </w:rPr>
            </w:pPr>
            <w:r w:rsidRPr="00190ACA">
              <w:rPr>
                <w:sz w:val="16"/>
              </w:rPr>
              <w:t>29.273 Addition of MPS statement to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EED9C" w14:textId="77777777" w:rsidR="008A467E" w:rsidRPr="00190ACA" w:rsidRDefault="008A467E" w:rsidP="00190ACA">
            <w:pPr>
              <w:pStyle w:val="TAL"/>
              <w:rPr>
                <w:sz w:val="16"/>
              </w:rPr>
            </w:pPr>
            <w:r w:rsidRPr="00190ACA">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81AC" w14:textId="77777777" w:rsidR="008A467E" w:rsidRPr="00190ACA" w:rsidRDefault="008A467E" w:rsidP="00190ACA">
            <w:pPr>
              <w:pStyle w:val="TAL"/>
              <w:rPr>
                <w:sz w:val="16"/>
              </w:rPr>
            </w:pPr>
            <w:r w:rsidRPr="00190ACA">
              <w:rPr>
                <w:sz w:val="16"/>
              </w:rPr>
              <w:t>29.273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14AAD" w14:textId="77777777" w:rsidR="008A467E" w:rsidRPr="00190ACA" w:rsidRDefault="008A467E" w:rsidP="00190ACA">
            <w:pPr>
              <w:pStyle w:val="TAL"/>
              <w:rPr>
                <w:sz w:val="16"/>
              </w:rPr>
            </w:pPr>
            <w:r w:rsidRPr="00190ACA">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824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A77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F957"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3D2D" w14:textId="77777777" w:rsidR="008A467E" w:rsidRPr="00190ACA" w:rsidRDefault="008A467E" w:rsidP="00190ACA">
            <w:pPr>
              <w:pStyle w:val="TAL"/>
              <w:rPr>
                <w:sz w:val="16"/>
              </w:rPr>
            </w:pPr>
            <w:r w:rsidRPr="00190ACA">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C8E2A" w14:textId="77777777" w:rsidR="008A467E" w:rsidRPr="00190ACA" w:rsidRDefault="008A467E" w:rsidP="00190ACA">
            <w:pPr>
              <w:pStyle w:val="TAL"/>
              <w:rPr>
                <w:sz w:val="16"/>
              </w:rPr>
            </w:pPr>
            <w:r w:rsidRPr="00190ACA">
              <w:rPr>
                <w:sz w:val="16"/>
              </w:rPr>
              <w:t>revised</w:t>
            </w:r>
          </w:p>
        </w:tc>
      </w:tr>
      <w:tr w:rsidR="00190ACA" w:rsidRPr="00190ACA" w14:paraId="1E37AE1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FC04" w14:textId="77777777" w:rsidR="008A467E" w:rsidRPr="00190ACA" w:rsidRDefault="008A467E" w:rsidP="00190ACA">
            <w:pPr>
              <w:pStyle w:val="TAL"/>
              <w:rPr>
                <w:sz w:val="16"/>
              </w:rPr>
            </w:pPr>
            <w:r w:rsidRPr="00190ACA">
              <w:rPr>
                <w:sz w:val="16"/>
              </w:rPr>
              <w:t>C4-220329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2773" w14:textId="77777777" w:rsidR="008A467E" w:rsidRPr="00190ACA" w:rsidRDefault="008A467E" w:rsidP="00190ACA">
            <w:pPr>
              <w:pStyle w:val="TAL"/>
              <w:rPr>
                <w:sz w:val="16"/>
              </w:rPr>
            </w:pPr>
            <w:r w:rsidRPr="00190ACA">
              <w:rPr>
                <w:sz w:val="16"/>
              </w:rPr>
              <w:t>29.273 Addition of MPS statement to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6CAC" w14:textId="77777777" w:rsidR="008A467E" w:rsidRPr="00190ACA" w:rsidRDefault="008A467E" w:rsidP="00190ACA">
            <w:pPr>
              <w:pStyle w:val="TAL"/>
              <w:rPr>
                <w:sz w:val="16"/>
              </w:rPr>
            </w:pPr>
            <w:r w:rsidRPr="00190ACA">
              <w:rPr>
                <w:sz w:val="16"/>
              </w:rPr>
              <w:t>Peraton Labs, CISA ECD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F31A" w14:textId="77777777" w:rsidR="008A467E" w:rsidRPr="00190ACA" w:rsidRDefault="008A467E" w:rsidP="00190ACA">
            <w:pPr>
              <w:pStyle w:val="TAL"/>
              <w:rPr>
                <w:sz w:val="16"/>
              </w:rPr>
            </w:pPr>
            <w:r w:rsidRPr="00190ACA">
              <w:rPr>
                <w:sz w:val="16"/>
              </w:rPr>
              <w:t>29.273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F0682" w14:textId="77777777" w:rsidR="008A467E" w:rsidRPr="00190ACA" w:rsidRDefault="008A467E" w:rsidP="00190ACA">
            <w:pPr>
              <w:pStyle w:val="TAL"/>
              <w:rPr>
                <w:sz w:val="16"/>
              </w:rPr>
            </w:pPr>
            <w:r w:rsidRPr="00190ACA">
              <w:rPr>
                <w:sz w:val="16"/>
              </w:rPr>
              <w:t>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98FC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9ED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153A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2557A" w14:textId="77777777" w:rsidR="008A467E" w:rsidRPr="00190ACA" w:rsidRDefault="008A467E" w:rsidP="00190ACA">
            <w:pPr>
              <w:pStyle w:val="TAL"/>
              <w:rPr>
                <w:sz w:val="16"/>
              </w:rPr>
            </w:pPr>
            <w:r w:rsidRPr="00190ACA">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0B2E" w14:textId="77777777" w:rsidR="008A467E" w:rsidRPr="00190ACA" w:rsidRDefault="008A467E" w:rsidP="00190ACA">
            <w:pPr>
              <w:pStyle w:val="TAL"/>
              <w:rPr>
                <w:sz w:val="16"/>
              </w:rPr>
            </w:pPr>
            <w:r w:rsidRPr="00190ACA">
              <w:rPr>
                <w:sz w:val="16"/>
              </w:rPr>
              <w:t>agreed</w:t>
            </w:r>
          </w:p>
        </w:tc>
      </w:tr>
      <w:tr w:rsidR="00190ACA" w:rsidRPr="00190ACA" w14:paraId="32C75A4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7689" w14:textId="77777777" w:rsidR="008A467E" w:rsidRPr="00190ACA" w:rsidRDefault="008A467E" w:rsidP="00190ACA">
            <w:pPr>
              <w:pStyle w:val="TAL"/>
              <w:rPr>
                <w:sz w:val="16"/>
              </w:rPr>
            </w:pPr>
            <w:r w:rsidRPr="00190ACA">
              <w:rPr>
                <w:sz w:val="16"/>
              </w:rPr>
              <w:t>C4-220075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3441B" w14:textId="77777777" w:rsidR="008A467E" w:rsidRPr="00190ACA" w:rsidRDefault="008A467E" w:rsidP="00190ACA">
            <w:pPr>
              <w:pStyle w:val="TAL"/>
              <w:rPr>
                <w:sz w:val="16"/>
              </w:rPr>
            </w:pPr>
            <w:r w:rsidRPr="00190ACA">
              <w:rPr>
                <w:sz w:val="16"/>
              </w:rPr>
              <w:t>RAT Type for IoT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8D96"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7BCD"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625D1" w14:textId="77777777" w:rsidR="008A467E" w:rsidRPr="00190ACA" w:rsidRDefault="008A467E" w:rsidP="00190ACA">
            <w:pPr>
              <w:pStyle w:val="TAL"/>
              <w:rPr>
                <w:sz w:val="16"/>
              </w:rPr>
            </w:pPr>
            <w:r w:rsidRPr="00190ACA">
              <w:rPr>
                <w:sz w:val="16"/>
              </w:rPr>
              <w:t>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7B3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16C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07B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210AA"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2145" w14:textId="77777777" w:rsidR="008A467E" w:rsidRPr="00190ACA" w:rsidRDefault="008A467E" w:rsidP="00190ACA">
            <w:pPr>
              <w:pStyle w:val="TAL"/>
              <w:rPr>
                <w:sz w:val="16"/>
              </w:rPr>
            </w:pPr>
            <w:r w:rsidRPr="00190ACA">
              <w:rPr>
                <w:sz w:val="16"/>
              </w:rPr>
              <w:t>merged</w:t>
            </w:r>
          </w:p>
        </w:tc>
      </w:tr>
      <w:tr w:rsidR="00190ACA" w:rsidRPr="00190ACA" w14:paraId="6822B5E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A278" w14:textId="77777777" w:rsidR="008A467E" w:rsidRPr="00190ACA" w:rsidRDefault="008A467E" w:rsidP="00190ACA">
            <w:pPr>
              <w:pStyle w:val="TAL"/>
              <w:rPr>
                <w:sz w:val="16"/>
              </w:rPr>
            </w:pPr>
            <w:r w:rsidRPr="00190ACA">
              <w:rPr>
                <w:sz w:val="16"/>
              </w:rPr>
              <w:t>C4-220110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9F2D" w14:textId="77777777" w:rsidR="008A467E" w:rsidRPr="00190ACA" w:rsidRDefault="008A467E" w:rsidP="00190ACA">
            <w:pPr>
              <w:pStyle w:val="TAL"/>
              <w:rPr>
                <w:sz w:val="16"/>
              </w:rPr>
            </w:pPr>
            <w:r w:rsidRPr="00190ACA">
              <w:rPr>
                <w:sz w:val="16"/>
              </w:rPr>
              <w:t>CR implementation errors (5G SRVCC from 5GS to 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64310" w14:textId="77777777" w:rsidR="008A467E" w:rsidRPr="00190ACA" w:rsidRDefault="008A467E" w:rsidP="00190ACA">
            <w:pPr>
              <w:pStyle w:val="TAL"/>
              <w:rPr>
                <w:sz w:val="16"/>
              </w:rPr>
            </w:pPr>
            <w:r w:rsidRPr="00190ACA">
              <w:rPr>
                <w:sz w:val="16"/>
              </w:rPr>
              <w:t>Nokia, Nokia Shanghai Bell,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7BC2"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64C5" w14:textId="77777777" w:rsidR="008A467E" w:rsidRPr="00190ACA" w:rsidRDefault="008A467E" w:rsidP="00190ACA">
            <w:pPr>
              <w:pStyle w:val="TAL"/>
              <w:rPr>
                <w:sz w:val="16"/>
              </w:rPr>
            </w:pPr>
            <w:r w:rsidRPr="00190ACA">
              <w:rPr>
                <w:sz w:val="16"/>
              </w:rPr>
              <w:t>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DA24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6379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B4B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BC69" w14:textId="77777777" w:rsidR="008A467E" w:rsidRPr="00190ACA" w:rsidRDefault="008A467E" w:rsidP="00190ACA">
            <w:pPr>
              <w:pStyle w:val="TAL"/>
              <w:rPr>
                <w:sz w:val="16"/>
              </w:rPr>
            </w:pPr>
            <w:r w:rsidRPr="00190ACA">
              <w:rPr>
                <w:sz w:val="16"/>
              </w:rPr>
              <w:t>TEI17, 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0E3A" w14:textId="77777777" w:rsidR="008A467E" w:rsidRPr="00190ACA" w:rsidRDefault="008A467E" w:rsidP="00190ACA">
            <w:pPr>
              <w:pStyle w:val="TAL"/>
              <w:rPr>
                <w:sz w:val="16"/>
              </w:rPr>
            </w:pPr>
            <w:r w:rsidRPr="00190ACA">
              <w:rPr>
                <w:sz w:val="16"/>
              </w:rPr>
              <w:t>agreed</w:t>
            </w:r>
          </w:p>
        </w:tc>
      </w:tr>
      <w:tr w:rsidR="00190ACA" w:rsidRPr="00190ACA" w14:paraId="455B781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B81C" w14:textId="77777777" w:rsidR="008A467E" w:rsidRPr="00190ACA" w:rsidRDefault="008A467E" w:rsidP="00190ACA">
            <w:pPr>
              <w:pStyle w:val="TAL"/>
              <w:rPr>
                <w:sz w:val="16"/>
              </w:rPr>
            </w:pPr>
            <w:r w:rsidRPr="00190ACA">
              <w:rPr>
                <w:sz w:val="16"/>
              </w:rPr>
              <w:t>C4-220111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BBA33" w14:textId="77777777" w:rsidR="008A467E" w:rsidRPr="00190ACA" w:rsidRDefault="008A467E" w:rsidP="00190ACA">
            <w:pPr>
              <w:pStyle w:val="TAL"/>
              <w:rPr>
                <w:sz w:val="16"/>
              </w:rPr>
            </w:pPr>
            <w:r w:rsidRPr="00190ACA">
              <w:rPr>
                <w:sz w:val="16"/>
              </w:rPr>
              <w:t>5G-SRVCC from NG-RAN to UTRAN Handover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320EE"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FB3D"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3683" w14:textId="77777777" w:rsidR="008A467E" w:rsidRPr="00190ACA" w:rsidRDefault="008A467E" w:rsidP="00190ACA">
            <w:pPr>
              <w:pStyle w:val="TAL"/>
              <w:rPr>
                <w:sz w:val="16"/>
              </w:rPr>
            </w:pPr>
            <w:r w:rsidRPr="00190ACA">
              <w:rPr>
                <w:sz w:val="16"/>
              </w:rPr>
              <w:t>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3A3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6A0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5C63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24D74" w14:textId="77777777" w:rsidR="008A467E" w:rsidRPr="00190ACA" w:rsidRDefault="008A467E" w:rsidP="00190ACA">
            <w:pPr>
              <w:pStyle w:val="TAL"/>
              <w:rPr>
                <w:sz w:val="16"/>
              </w:rPr>
            </w:pPr>
            <w:r w:rsidRPr="00190ACA">
              <w:rPr>
                <w:sz w:val="16"/>
              </w:rPr>
              <w:t>TEI17, 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1F66" w14:textId="77777777" w:rsidR="008A467E" w:rsidRPr="00190ACA" w:rsidRDefault="008A467E" w:rsidP="00190ACA">
            <w:pPr>
              <w:pStyle w:val="TAL"/>
              <w:rPr>
                <w:sz w:val="16"/>
              </w:rPr>
            </w:pPr>
            <w:r w:rsidRPr="00190ACA">
              <w:rPr>
                <w:sz w:val="16"/>
              </w:rPr>
              <w:t>agreed</w:t>
            </w:r>
          </w:p>
        </w:tc>
      </w:tr>
      <w:tr w:rsidR="00190ACA" w:rsidRPr="00190ACA" w14:paraId="757C2BE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B5496" w14:textId="77777777" w:rsidR="008A467E" w:rsidRPr="00190ACA" w:rsidRDefault="008A467E" w:rsidP="00190ACA">
            <w:pPr>
              <w:pStyle w:val="TAL"/>
              <w:rPr>
                <w:sz w:val="16"/>
              </w:rPr>
            </w:pPr>
            <w:r w:rsidRPr="00190ACA">
              <w:rPr>
                <w:sz w:val="16"/>
              </w:rPr>
              <w:t>C4-220117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E1D8" w14:textId="77777777" w:rsidR="008A467E" w:rsidRPr="00190ACA" w:rsidRDefault="008A467E" w:rsidP="00190ACA">
            <w:pPr>
              <w:pStyle w:val="TAL"/>
              <w:rPr>
                <w:sz w:val="16"/>
              </w:rPr>
            </w:pPr>
            <w:r w:rsidRPr="00190ACA">
              <w:rPr>
                <w:sz w:val="16"/>
              </w:rPr>
              <w:t>Incorrect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D1620"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B0CC"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986E1" w14:textId="77777777" w:rsidR="008A467E" w:rsidRPr="00190ACA" w:rsidRDefault="008A467E" w:rsidP="00190ACA">
            <w:pPr>
              <w:pStyle w:val="TAL"/>
              <w:rPr>
                <w:sz w:val="16"/>
              </w:rPr>
            </w:pPr>
            <w:r w:rsidRPr="00190ACA">
              <w:rPr>
                <w:sz w:val="16"/>
              </w:rPr>
              <w:t>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60D8"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290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63A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F343"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1E25" w14:textId="77777777" w:rsidR="008A467E" w:rsidRPr="00190ACA" w:rsidRDefault="008A467E" w:rsidP="00190ACA">
            <w:pPr>
              <w:pStyle w:val="TAL"/>
              <w:rPr>
                <w:sz w:val="16"/>
              </w:rPr>
            </w:pPr>
            <w:r w:rsidRPr="00190ACA">
              <w:rPr>
                <w:sz w:val="16"/>
              </w:rPr>
              <w:t>agreed</w:t>
            </w:r>
          </w:p>
        </w:tc>
      </w:tr>
      <w:tr w:rsidR="00190ACA" w:rsidRPr="00190ACA" w14:paraId="31CCCAD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7104" w14:textId="77777777" w:rsidR="008A467E" w:rsidRPr="00190ACA" w:rsidRDefault="008A467E" w:rsidP="00190ACA">
            <w:pPr>
              <w:pStyle w:val="TAL"/>
              <w:rPr>
                <w:sz w:val="16"/>
              </w:rPr>
            </w:pPr>
            <w:r w:rsidRPr="00190ACA">
              <w:rPr>
                <w:sz w:val="16"/>
              </w:rPr>
              <w:t>C4-220171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804A" w14:textId="77777777" w:rsidR="008A467E" w:rsidRPr="00190ACA" w:rsidRDefault="008A467E" w:rsidP="00190ACA">
            <w:pPr>
              <w:pStyle w:val="TAL"/>
              <w:rPr>
                <w:sz w:val="16"/>
              </w:rPr>
            </w:pPr>
            <w:r w:rsidRPr="00190ACA">
              <w:rPr>
                <w:sz w:val="16"/>
              </w:rPr>
              <w:t>New SGW IP Address when moving PDN connections for a combined SGW/PGW/SMF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8EEB"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A6E8"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914CE" w14:textId="77777777" w:rsidR="008A467E" w:rsidRPr="00190ACA" w:rsidRDefault="008A467E" w:rsidP="00190ACA">
            <w:pPr>
              <w:pStyle w:val="TAL"/>
              <w:rPr>
                <w:sz w:val="16"/>
              </w:rPr>
            </w:pPr>
            <w:r w:rsidRPr="00190ACA">
              <w:rPr>
                <w:sz w:val="16"/>
              </w:rPr>
              <w:t>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00CDD"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2E9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0217"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EFEDA" w14:textId="77777777" w:rsidR="008A467E" w:rsidRPr="00190ACA" w:rsidRDefault="008A467E" w:rsidP="00190ACA">
            <w:pPr>
              <w:pStyle w:val="TAL"/>
              <w:rPr>
                <w:sz w:val="16"/>
              </w:rPr>
            </w:pPr>
            <w:r w:rsidRPr="00190ACA">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CA83" w14:textId="77777777" w:rsidR="008A467E" w:rsidRPr="00190ACA" w:rsidRDefault="008A467E" w:rsidP="00190ACA">
            <w:pPr>
              <w:pStyle w:val="TAL"/>
              <w:rPr>
                <w:sz w:val="16"/>
              </w:rPr>
            </w:pPr>
            <w:r w:rsidRPr="00190ACA">
              <w:rPr>
                <w:sz w:val="16"/>
              </w:rPr>
              <w:t>revised</w:t>
            </w:r>
          </w:p>
        </w:tc>
      </w:tr>
      <w:tr w:rsidR="00190ACA" w:rsidRPr="00190ACA" w14:paraId="03EB7DC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EB6B5" w14:textId="77777777" w:rsidR="008A467E" w:rsidRPr="00190ACA" w:rsidRDefault="008A467E" w:rsidP="00190ACA">
            <w:pPr>
              <w:pStyle w:val="TAL"/>
              <w:rPr>
                <w:sz w:val="16"/>
              </w:rPr>
            </w:pPr>
            <w:r w:rsidRPr="00190ACA">
              <w:rPr>
                <w:sz w:val="16"/>
              </w:rPr>
              <w:t>C4-220398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095C" w14:textId="77777777" w:rsidR="008A467E" w:rsidRPr="00190ACA" w:rsidRDefault="008A467E" w:rsidP="00190ACA">
            <w:pPr>
              <w:pStyle w:val="TAL"/>
              <w:rPr>
                <w:sz w:val="16"/>
              </w:rPr>
            </w:pPr>
            <w:r w:rsidRPr="00190ACA">
              <w:rPr>
                <w:sz w:val="16"/>
              </w:rPr>
              <w:t>New SGW IP Address when moving PDN connections for a combined SGW/PGW/SMF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7CC7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B3FD"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4EB0B" w14:textId="77777777" w:rsidR="008A467E" w:rsidRPr="00190ACA" w:rsidRDefault="008A467E" w:rsidP="00190ACA">
            <w:pPr>
              <w:pStyle w:val="TAL"/>
              <w:rPr>
                <w:sz w:val="16"/>
              </w:rPr>
            </w:pPr>
            <w:r w:rsidRPr="00190ACA">
              <w:rPr>
                <w:sz w:val="16"/>
              </w:rPr>
              <w:t>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E1D4"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843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30CAD"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0DA3" w14:textId="77777777" w:rsidR="008A467E" w:rsidRPr="00190ACA" w:rsidRDefault="008A467E" w:rsidP="00190ACA">
            <w:pPr>
              <w:pStyle w:val="TAL"/>
              <w:rPr>
                <w:sz w:val="16"/>
              </w:rPr>
            </w:pPr>
            <w:r w:rsidRPr="00190ACA">
              <w:rPr>
                <w:sz w:val="16"/>
              </w:rPr>
              <w:t>RPCPSET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CFF3" w14:textId="77777777" w:rsidR="008A467E" w:rsidRPr="00190ACA" w:rsidRDefault="008A467E" w:rsidP="00190ACA">
            <w:pPr>
              <w:pStyle w:val="TAL"/>
              <w:rPr>
                <w:sz w:val="16"/>
              </w:rPr>
            </w:pPr>
            <w:r w:rsidRPr="00190ACA">
              <w:rPr>
                <w:sz w:val="16"/>
              </w:rPr>
              <w:t>agreed</w:t>
            </w:r>
          </w:p>
        </w:tc>
      </w:tr>
      <w:tr w:rsidR="00190ACA" w:rsidRPr="00190ACA" w14:paraId="3B7B3DF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6B85" w14:textId="77777777" w:rsidR="008A467E" w:rsidRPr="00190ACA" w:rsidRDefault="008A467E" w:rsidP="00190ACA">
            <w:pPr>
              <w:pStyle w:val="TAL"/>
              <w:rPr>
                <w:sz w:val="16"/>
              </w:rPr>
            </w:pPr>
            <w:r w:rsidRPr="00190ACA">
              <w:rPr>
                <w:sz w:val="16"/>
              </w:rPr>
              <w:t>C4-220259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AD5EA" w14:textId="77777777" w:rsidR="008A467E" w:rsidRPr="00190ACA" w:rsidRDefault="008A467E" w:rsidP="00190ACA">
            <w:pPr>
              <w:pStyle w:val="TAL"/>
              <w:rPr>
                <w:sz w:val="16"/>
              </w:rPr>
            </w:pPr>
            <w:r w:rsidRPr="00190ACA">
              <w:rPr>
                <w:sz w:val="16"/>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2A9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4EED"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A7CE" w14:textId="77777777" w:rsidR="008A467E" w:rsidRPr="00190ACA" w:rsidRDefault="008A467E" w:rsidP="00190ACA">
            <w:pPr>
              <w:pStyle w:val="TAL"/>
              <w:rPr>
                <w:sz w:val="16"/>
              </w:rPr>
            </w:pPr>
            <w:r w:rsidRPr="00190ACA">
              <w:rPr>
                <w:sz w:val="16"/>
              </w:rPr>
              <w:t>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13BD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07A5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17AD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AA1D"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B9A1" w14:textId="77777777" w:rsidR="008A467E" w:rsidRPr="00190ACA" w:rsidRDefault="008A467E" w:rsidP="00190ACA">
            <w:pPr>
              <w:pStyle w:val="TAL"/>
              <w:rPr>
                <w:sz w:val="16"/>
              </w:rPr>
            </w:pPr>
            <w:r w:rsidRPr="00190ACA">
              <w:rPr>
                <w:sz w:val="16"/>
              </w:rPr>
              <w:t>revised</w:t>
            </w:r>
          </w:p>
        </w:tc>
      </w:tr>
      <w:tr w:rsidR="00190ACA" w:rsidRPr="00190ACA" w14:paraId="115377F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105C" w14:textId="77777777" w:rsidR="008A467E" w:rsidRPr="00190ACA" w:rsidRDefault="008A467E" w:rsidP="00190ACA">
            <w:pPr>
              <w:pStyle w:val="TAL"/>
              <w:rPr>
                <w:sz w:val="16"/>
              </w:rPr>
            </w:pPr>
            <w:r w:rsidRPr="00190ACA">
              <w:rPr>
                <w:sz w:val="16"/>
              </w:rPr>
              <w:t>C4-220440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49AC" w14:textId="77777777" w:rsidR="008A467E" w:rsidRPr="00190ACA" w:rsidRDefault="008A467E" w:rsidP="00190ACA">
            <w:pPr>
              <w:pStyle w:val="TAL"/>
              <w:rPr>
                <w:sz w:val="16"/>
              </w:rPr>
            </w:pPr>
            <w:r w:rsidRPr="00190ACA">
              <w:rPr>
                <w:sz w:val="16"/>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4ACA" w14:textId="77777777" w:rsidR="008A467E" w:rsidRPr="00190ACA" w:rsidRDefault="008A467E" w:rsidP="00190ACA">
            <w:pPr>
              <w:pStyle w:val="TAL"/>
              <w:rPr>
                <w:sz w:val="16"/>
              </w:rPr>
            </w:pPr>
            <w:r w:rsidRPr="00190ACA">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092A"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96BAD" w14:textId="77777777" w:rsidR="008A467E" w:rsidRPr="00190ACA" w:rsidRDefault="008A467E" w:rsidP="00190ACA">
            <w:pPr>
              <w:pStyle w:val="TAL"/>
              <w:rPr>
                <w:sz w:val="16"/>
              </w:rPr>
            </w:pPr>
            <w:r w:rsidRPr="00190ACA">
              <w:rPr>
                <w:sz w:val="16"/>
              </w:rPr>
              <w:t>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7009"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AFF3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6A5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A6DC"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F0730" w14:textId="77777777" w:rsidR="008A467E" w:rsidRPr="00190ACA" w:rsidRDefault="008A467E" w:rsidP="00190ACA">
            <w:pPr>
              <w:pStyle w:val="TAL"/>
              <w:rPr>
                <w:sz w:val="16"/>
              </w:rPr>
            </w:pPr>
            <w:r w:rsidRPr="00190ACA">
              <w:rPr>
                <w:sz w:val="16"/>
              </w:rPr>
              <w:t>revised</w:t>
            </w:r>
          </w:p>
        </w:tc>
      </w:tr>
      <w:tr w:rsidR="00190ACA" w:rsidRPr="00190ACA" w14:paraId="4903A1E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DED8" w14:textId="77777777" w:rsidR="008A467E" w:rsidRPr="00190ACA" w:rsidRDefault="008A467E" w:rsidP="00190ACA">
            <w:pPr>
              <w:pStyle w:val="TAL"/>
              <w:rPr>
                <w:sz w:val="16"/>
              </w:rPr>
            </w:pPr>
            <w:r w:rsidRPr="00190ACA">
              <w:rPr>
                <w:sz w:val="16"/>
              </w:rPr>
              <w:t>C4-220457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E833" w14:textId="77777777" w:rsidR="008A467E" w:rsidRPr="00190ACA" w:rsidRDefault="008A467E" w:rsidP="00190ACA">
            <w:pPr>
              <w:pStyle w:val="TAL"/>
              <w:rPr>
                <w:sz w:val="16"/>
              </w:rPr>
            </w:pPr>
            <w:r w:rsidRPr="00190ACA">
              <w:rPr>
                <w:sz w:val="16"/>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BD4D" w14:textId="77777777" w:rsidR="008A467E" w:rsidRPr="00190ACA" w:rsidRDefault="008A467E" w:rsidP="00190ACA">
            <w:pPr>
              <w:pStyle w:val="TAL"/>
              <w:rPr>
                <w:sz w:val="16"/>
              </w:rPr>
            </w:pPr>
            <w:r w:rsidRPr="00190ACA">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0577"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A5E8" w14:textId="77777777" w:rsidR="008A467E" w:rsidRPr="00190ACA" w:rsidRDefault="008A467E" w:rsidP="00190ACA">
            <w:pPr>
              <w:pStyle w:val="TAL"/>
              <w:rPr>
                <w:sz w:val="16"/>
              </w:rPr>
            </w:pPr>
            <w:r w:rsidRPr="00190ACA">
              <w:rPr>
                <w:sz w:val="16"/>
              </w:rPr>
              <w:t>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A2E8"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147C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C025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2F4D0" w14:textId="77777777" w:rsidR="008A467E" w:rsidRPr="00190ACA" w:rsidRDefault="008A467E" w:rsidP="00190ACA">
            <w:pPr>
              <w:pStyle w:val="TAL"/>
              <w:rPr>
                <w:sz w:val="16"/>
              </w:rPr>
            </w:pPr>
            <w:r w:rsidRPr="00190ACA">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994B" w14:textId="77777777" w:rsidR="008A467E" w:rsidRPr="00190ACA" w:rsidRDefault="008A467E" w:rsidP="00190ACA">
            <w:pPr>
              <w:pStyle w:val="TAL"/>
              <w:rPr>
                <w:sz w:val="16"/>
              </w:rPr>
            </w:pPr>
            <w:r w:rsidRPr="00190ACA">
              <w:rPr>
                <w:sz w:val="16"/>
              </w:rPr>
              <w:t>agreed</w:t>
            </w:r>
          </w:p>
        </w:tc>
      </w:tr>
      <w:tr w:rsidR="00190ACA" w:rsidRPr="00190ACA" w14:paraId="2DA3812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AB41" w14:textId="77777777" w:rsidR="008A467E" w:rsidRPr="00190ACA" w:rsidRDefault="008A467E" w:rsidP="00190ACA">
            <w:pPr>
              <w:pStyle w:val="TAL"/>
              <w:rPr>
                <w:sz w:val="16"/>
              </w:rPr>
            </w:pPr>
            <w:r w:rsidRPr="00190ACA">
              <w:rPr>
                <w:sz w:val="16"/>
              </w:rPr>
              <w:t>C4-220295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4A705" w14:textId="77777777" w:rsidR="008A467E" w:rsidRPr="00190ACA" w:rsidRDefault="008A467E" w:rsidP="00190ACA">
            <w:pPr>
              <w:pStyle w:val="TAL"/>
              <w:rPr>
                <w:sz w:val="16"/>
              </w:rPr>
            </w:pPr>
            <w:r w:rsidRPr="00190ACA">
              <w:rPr>
                <w:sz w:val="16"/>
              </w:rPr>
              <w:t>Added reference to UAV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2C74" w14:textId="77777777" w:rsidR="008A467E" w:rsidRPr="00190ACA" w:rsidRDefault="008A467E" w:rsidP="00190ACA">
            <w:pPr>
              <w:pStyle w:val="TAL"/>
              <w:rPr>
                <w:sz w:val="16"/>
              </w:rPr>
            </w:pPr>
            <w:r w:rsidRPr="00190ACA">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E3C7A" w14:textId="77777777" w:rsidR="008A467E" w:rsidRPr="00190ACA" w:rsidRDefault="008A467E" w:rsidP="00190ACA">
            <w:pPr>
              <w:pStyle w:val="TAL"/>
              <w:rPr>
                <w:sz w:val="16"/>
              </w:rPr>
            </w:pPr>
            <w:r w:rsidRPr="00190ACA">
              <w:rPr>
                <w:sz w:val="16"/>
              </w:rPr>
              <w:t>29.274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E219" w14:textId="77777777" w:rsidR="008A467E" w:rsidRPr="00190ACA" w:rsidRDefault="008A467E" w:rsidP="00190ACA">
            <w:pPr>
              <w:pStyle w:val="TAL"/>
              <w:rPr>
                <w:sz w:val="16"/>
              </w:rPr>
            </w:pPr>
            <w:r w:rsidRPr="00190ACA">
              <w:rPr>
                <w:sz w:val="16"/>
              </w:rPr>
              <w:t>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A16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437A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79C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CAC3" w14:textId="77777777" w:rsidR="008A467E" w:rsidRPr="00190ACA" w:rsidRDefault="008A467E" w:rsidP="00190ACA">
            <w:pPr>
              <w:pStyle w:val="TAL"/>
              <w:rPr>
                <w:sz w:val="16"/>
              </w:rPr>
            </w:pPr>
            <w:r w:rsidRPr="00190AC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792C" w14:textId="77777777" w:rsidR="008A467E" w:rsidRPr="00190ACA" w:rsidRDefault="008A467E" w:rsidP="00190ACA">
            <w:pPr>
              <w:pStyle w:val="TAL"/>
              <w:rPr>
                <w:sz w:val="16"/>
              </w:rPr>
            </w:pPr>
            <w:r w:rsidRPr="00190ACA">
              <w:rPr>
                <w:sz w:val="16"/>
              </w:rPr>
              <w:t>agreed</w:t>
            </w:r>
          </w:p>
        </w:tc>
      </w:tr>
      <w:tr w:rsidR="00190ACA" w:rsidRPr="00190ACA" w14:paraId="66CD673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D70EE" w14:textId="77777777" w:rsidR="008A467E" w:rsidRPr="00190ACA" w:rsidRDefault="008A467E" w:rsidP="00190ACA">
            <w:pPr>
              <w:pStyle w:val="TAL"/>
              <w:rPr>
                <w:sz w:val="16"/>
              </w:rPr>
            </w:pPr>
            <w:r w:rsidRPr="00190ACA">
              <w:rPr>
                <w:sz w:val="16"/>
              </w:rPr>
              <w:t>C4-220163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3F2A" w14:textId="77777777" w:rsidR="008A467E" w:rsidRPr="00190ACA" w:rsidRDefault="008A467E" w:rsidP="00190ACA">
            <w:pPr>
              <w:pStyle w:val="TAL"/>
              <w:rPr>
                <w:sz w:val="16"/>
              </w:rPr>
            </w:pPr>
            <w:r w:rsidRPr="00190ACA">
              <w:rPr>
                <w:sz w:val="16"/>
              </w:rPr>
              <w:t>Detecting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E0CE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1707A" w14:textId="77777777" w:rsidR="008A467E" w:rsidRPr="00190ACA" w:rsidRDefault="008A467E" w:rsidP="00190ACA">
            <w:pPr>
              <w:pStyle w:val="TAL"/>
              <w:rPr>
                <w:sz w:val="16"/>
              </w:rPr>
            </w:pPr>
            <w:r w:rsidRPr="00190ACA">
              <w:rPr>
                <w:sz w:val="16"/>
              </w:rPr>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4D681" w14:textId="77777777" w:rsidR="008A467E" w:rsidRPr="00190ACA" w:rsidRDefault="008A467E" w:rsidP="00190ACA">
            <w:pPr>
              <w:pStyle w:val="TAL"/>
              <w:rPr>
                <w:sz w:val="16"/>
              </w:rPr>
            </w:pPr>
            <w:r w:rsidRPr="00190ACA">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F91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D1B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8A2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2C93" w14:textId="77777777" w:rsidR="008A467E" w:rsidRPr="00190ACA" w:rsidRDefault="008A467E" w:rsidP="00190ACA">
            <w:pPr>
              <w:pStyle w:val="TAL"/>
              <w:rPr>
                <w:sz w:val="16"/>
              </w:rPr>
            </w:pPr>
            <w:r w:rsidRPr="00190ACA">
              <w:rPr>
                <w:sz w:val="16"/>
              </w:rPr>
              <w:t>EGTPUR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1C989" w14:textId="77777777" w:rsidR="008A467E" w:rsidRPr="00190ACA" w:rsidRDefault="008A467E" w:rsidP="00190ACA">
            <w:pPr>
              <w:pStyle w:val="TAL"/>
              <w:rPr>
                <w:sz w:val="16"/>
              </w:rPr>
            </w:pPr>
            <w:r w:rsidRPr="00190ACA">
              <w:rPr>
                <w:sz w:val="16"/>
              </w:rPr>
              <w:t>revised</w:t>
            </w:r>
          </w:p>
        </w:tc>
      </w:tr>
      <w:tr w:rsidR="00190ACA" w:rsidRPr="00190ACA" w14:paraId="50647AD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D3F4E" w14:textId="77777777" w:rsidR="008A467E" w:rsidRPr="00190ACA" w:rsidRDefault="008A467E" w:rsidP="00190ACA">
            <w:pPr>
              <w:pStyle w:val="TAL"/>
              <w:rPr>
                <w:sz w:val="16"/>
              </w:rPr>
            </w:pPr>
            <w:r w:rsidRPr="00190ACA">
              <w:rPr>
                <w:sz w:val="16"/>
              </w:rPr>
              <w:t>C4-220393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987C" w14:textId="77777777" w:rsidR="008A467E" w:rsidRPr="00190ACA" w:rsidRDefault="008A467E" w:rsidP="00190ACA">
            <w:pPr>
              <w:pStyle w:val="TAL"/>
              <w:rPr>
                <w:sz w:val="16"/>
              </w:rPr>
            </w:pPr>
            <w:r w:rsidRPr="00190ACA">
              <w:rPr>
                <w:sz w:val="16"/>
              </w:rPr>
              <w:t>Detecting of the restart of a GTP-U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9E58"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772E2" w14:textId="77777777" w:rsidR="008A467E" w:rsidRPr="00190ACA" w:rsidRDefault="008A467E" w:rsidP="00190ACA">
            <w:pPr>
              <w:pStyle w:val="TAL"/>
              <w:rPr>
                <w:sz w:val="16"/>
              </w:rPr>
            </w:pPr>
            <w:r w:rsidRPr="00190ACA">
              <w:rPr>
                <w:sz w:val="16"/>
              </w:rPr>
              <w:t>29.281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0491" w14:textId="77777777" w:rsidR="008A467E" w:rsidRPr="00190ACA" w:rsidRDefault="008A467E" w:rsidP="00190ACA">
            <w:pPr>
              <w:pStyle w:val="TAL"/>
              <w:rPr>
                <w:sz w:val="16"/>
              </w:rPr>
            </w:pPr>
            <w:r w:rsidRPr="00190ACA">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1EEC"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1FB1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1D8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A0696" w14:textId="77777777" w:rsidR="008A467E" w:rsidRPr="00190ACA" w:rsidRDefault="008A467E" w:rsidP="00190ACA">
            <w:pPr>
              <w:pStyle w:val="TAL"/>
              <w:rPr>
                <w:sz w:val="16"/>
              </w:rPr>
            </w:pPr>
            <w:r w:rsidRPr="00190ACA">
              <w:rPr>
                <w:sz w:val="16"/>
              </w:rPr>
              <w:t>EGTPUR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8A45" w14:textId="77777777" w:rsidR="008A467E" w:rsidRPr="00190ACA" w:rsidRDefault="008A467E" w:rsidP="00190ACA">
            <w:pPr>
              <w:pStyle w:val="TAL"/>
              <w:rPr>
                <w:sz w:val="16"/>
              </w:rPr>
            </w:pPr>
            <w:r w:rsidRPr="00190ACA">
              <w:rPr>
                <w:sz w:val="16"/>
              </w:rPr>
              <w:t>agreed</w:t>
            </w:r>
          </w:p>
        </w:tc>
      </w:tr>
      <w:tr w:rsidR="00190ACA" w:rsidRPr="00190ACA" w14:paraId="4F9AC3F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97B06" w14:textId="77777777" w:rsidR="008A467E" w:rsidRPr="00190ACA" w:rsidRDefault="008A467E" w:rsidP="00190ACA">
            <w:pPr>
              <w:pStyle w:val="TAL"/>
              <w:rPr>
                <w:sz w:val="16"/>
              </w:rPr>
            </w:pPr>
            <w:r w:rsidRPr="00190ACA">
              <w:rPr>
                <w:sz w:val="16"/>
              </w:rPr>
              <w:t>C4-220118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64C2" w14:textId="77777777" w:rsidR="008A467E" w:rsidRPr="00190ACA" w:rsidRDefault="008A467E" w:rsidP="00190ACA">
            <w:pPr>
              <w:pStyle w:val="TAL"/>
              <w:rPr>
                <w:sz w:val="16"/>
              </w:rPr>
            </w:pPr>
            <w:r w:rsidRPr="00190ACA">
              <w:rPr>
                <w:sz w:val="16"/>
              </w:rPr>
              <w:t>Incorrect reference in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1634"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BDC7" w14:textId="77777777" w:rsidR="008A467E" w:rsidRPr="00190ACA" w:rsidRDefault="008A467E" w:rsidP="00190ACA">
            <w:pPr>
              <w:pStyle w:val="TAL"/>
              <w:rPr>
                <w:sz w:val="16"/>
              </w:rPr>
            </w:pPr>
            <w:r w:rsidRPr="00190ACA">
              <w:rPr>
                <w:sz w:val="16"/>
              </w:rPr>
              <w:t>29.303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6E61" w14:textId="77777777" w:rsidR="008A467E" w:rsidRPr="00190ACA" w:rsidRDefault="008A467E" w:rsidP="00190ACA">
            <w:pPr>
              <w:pStyle w:val="TAL"/>
              <w:rPr>
                <w:sz w:val="16"/>
              </w:rPr>
            </w:pPr>
            <w:r w:rsidRPr="00190ACA">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7F7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8E3C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E97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46AB2"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2128" w14:textId="77777777" w:rsidR="008A467E" w:rsidRPr="00190ACA" w:rsidRDefault="008A467E" w:rsidP="00190ACA">
            <w:pPr>
              <w:pStyle w:val="TAL"/>
              <w:rPr>
                <w:sz w:val="16"/>
              </w:rPr>
            </w:pPr>
            <w:r w:rsidRPr="00190ACA">
              <w:rPr>
                <w:sz w:val="16"/>
              </w:rPr>
              <w:t>revised</w:t>
            </w:r>
          </w:p>
        </w:tc>
      </w:tr>
      <w:tr w:rsidR="00190ACA" w:rsidRPr="00190ACA" w14:paraId="76FAFB4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8D2F" w14:textId="77777777" w:rsidR="008A467E" w:rsidRPr="00190ACA" w:rsidRDefault="008A467E" w:rsidP="00190ACA">
            <w:pPr>
              <w:pStyle w:val="TAL"/>
              <w:rPr>
                <w:sz w:val="16"/>
              </w:rPr>
            </w:pPr>
            <w:r w:rsidRPr="00190ACA">
              <w:rPr>
                <w:sz w:val="16"/>
              </w:rPr>
              <w:t>C4-220420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40D4" w14:textId="77777777" w:rsidR="008A467E" w:rsidRPr="00190ACA" w:rsidRDefault="008A467E" w:rsidP="00190ACA">
            <w:pPr>
              <w:pStyle w:val="TAL"/>
              <w:rPr>
                <w:sz w:val="16"/>
              </w:rPr>
            </w:pPr>
            <w:r w:rsidRPr="00190ACA">
              <w:rPr>
                <w:sz w:val="16"/>
              </w:rPr>
              <w:t>Incorrect reference in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EF7D"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6C86" w14:textId="77777777" w:rsidR="008A467E" w:rsidRPr="00190ACA" w:rsidRDefault="008A467E" w:rsidP="00190ACA">
            <w:pPr>
              <w:pStyle w:val="TAL"/>
              <w:rPr>
                <w:sz w:val="16"/>
              </w:rPr>
            </w:pPr>
            <w:r w:rsidRPr="00190ACA">
              <w:rPr>
                <w:sz w:val="16"/>
              </w:rPr>
              <w:t>29.303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098D" w14:textId="77777777" w:rsidR="008A467E" w:rsidRPr="00190ACA" w:rsidRDefault="008A467E" w:rsidP="00190ACA">
            <w:pPr>
              <w:pStyle w:val="TAL"/>
              <w:rPr>
                <w:sz w:val="16"/>
              </w:rPr>
            </w:pPr>
            <w:r w:rsidRPr="00190ACA">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3AE4"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206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1EFC"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5DEC"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FF4C" w14:textId="77777777" w:rsidR="008A467E" w:rsidRPr="00190ACA" w:rsidRDefault="008A467E" w:rsidP="00190ACA">
            <w:pPr>
              <w:pStyle w:val="TAL"/>
              <w:rPr>
                <w:sz w:val="16"/>
              </w:rPr>
            </w:pPr>
            <w:r w:rsidRPr="00190ACA">
              <w:rPr>
                <w:sz w:val="16"/>
              </w:rPr>
              <w:t>agreed</w:t>
            </w:r>
          </w:p>
        </w:tc>
      </w:tr>
      <w:tr w:rsidR="00190ACA" w:rsidRPr="00190ACA" w14:paraId="68CC34C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7F27" w14:textId="77777777" w:rsidR="008A467E" w:rsidRPr="00190ACA" w:rsidRDefault="008A467E" w:rsidP="00190ACA">
            <w:pPr>
              <w:pStyle w:val="TAL"/>
              <w:rPr>
                <w:sz w:val="16"/>
              </w:rPr>
            </w:pPr>
            <w:r w:rsidRPr="00190ACA">
              <w:rPr>
                <w:sz w:val="16"/>
              </w:rPr>
              <w:t>C4-220032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C306" w14:textId="77777777" w:rsidR="008A467E" w:rsidRPr="00190ACA" w:rsidRDefault="008A467E" w:rsidP="00190ACA">
            <w:pPr>
              <w:pStyle w:val="TAL"/>
              <w:rPr>
                <w:sz w:val="16"/>
              </w:rPr>
            </w:pPr>
            <w:r w:rsidRPr="00190ACA">
              <w:rPr>
                <w:sz w:val="16"/>
              </w:rPr>
              <w:t>Static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E9E7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FFB0"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C3FA" w14:textId="77777777" w:rsidR="008A467E" w:rsidRPr="00190ACA" w:rsidRDefault="008A467E" w:rsidP="00190ACA">
            <w:pPr>
              <w:pStyle w:val="TAL"/>
              <w:rPr>
                <w:sz w:val="16"/>
              </w:rPr>
            </w:pPr>
            <w:r w:rsidRPr="00190ACA">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1AC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3E65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5085"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E6C3"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CF22" w14:textId="77777777" w:rsidR="008A467E" w:rsidRPr="00190ACA" w:rsidRDefault="008A467E" w:rsidP="00190ACA">
            <w:pPr>
              <w:pStyle w:val="TAL"/>
              <w:rPr>
                <w:sz w:val="16"/>
              </w:rPr>
            </w:pPr>
            <w:r w:rsidRPr="00190ACA">
              <w:rPr>
                <w:sz w:val="16"/>
              </w:rPr>
              <w:t>revised</w:t>
            </w:r>
          </w:p>
        </w:tc>
      </w:tr>
      <w:tr w:rsidR="00190ACA" w:rsidRPr="00190ACA" w14:paraId="30E6CD8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17FA5" w14:textId="77777777" w:rsidR="008A467E" w:rsidRPr="00190ACA" w:rsidRDefault="008A467E" w:rsidP="00190ACA">
            <w:pPr>
              <w:pStyle w:val="TAL"/>
              <w:rPr>
                <w:sz w:val="16"/>
              </w:rPr>
            </w:pPr>
            <w:r w:rsidRPr="00190ACA">
              <w:rPr>
                <w:sz w:val="16"/>
              </w:rPr>
              <w:t>C4-220321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D67A" w14:textId="77777777" w:rsidR="008A467E" w:rsidRPr="00190ACA" w:rsidRDefault="008A467E" w:rsidP="00190ACA">
            <w:pPr>
              <w:pStyle w:val="TAL"/>
              <w:rPr>
                <w:sz w:val="16"/>
              </w:rPr>
            </w:pPr>
            <w:r w:rsidRPr="00190ACA">
              <w:rPr>
                <w:sz w:val="16"/>
              </w:rPr>
              <w:t>Static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D1C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6F66"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C6735" w14:textId="77777777" w:rsidR="008A467E" w:rsidRPr="00190ACA" w:rsidRDefault="008A467E" w:rsidP="00190ACA">
            <w:pPr>
              <w:pStyle w:val="TAL"/>
              <w:rPr>
                <w:sz w:val="16"/>
              </w:rPr>
            </w:pPr>
            <w:r w:rsidRPr="00190ACA">
              <w:rPr>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3D35"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1C1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096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AD34"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A763C" w14:textId="77777777" w:rsidR="008A467E" w:rsidRPr="00190ACA" w:rsidRDefault="008A467E" w:rsidP="00190ACA">
            <w:pPr>
              <w:pStyle w:val="TAL"/>
              <w:rPr>
                <w:sz w:val="16"/>
              </w:rPr>
            </w:pPr>
            <w:r w:rsidRPr="00190ACA">
              <w:rPr>
                <w:sz w:val="16"/>
              </w:rPr>
              <w:t>agreed</w:t>
            </w:r>
          </w:p>
        </w:tc>
      </w:tr>
      <w:tr w:rsidR="00190ACA" w:rsidRPr="00190ACA" w14:paraId="78F1D45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F6A2" w14:textId="77777777" w:rsidR="008A467E" w:rsidRPr="00190ACA" w:rsidRDefault="008A467E" w:rsidP="00190ACA">
            <w:pPr>
              <w:pStyle w:val="TAL"/>
              <w:rPr>
                <w:sz w:val="16"/>
              </w:rPr>
            </w:pPr>
            <w:r w:rsidRPr="00190ACA">
              <w:rPr>
                <w:sz w:val="16"/>
              </w:rPr>
              <w:t>C4-220107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73FA" w14:textId="77777777" w:rsidR="008A467E" w:rsidRPr="00190ACA" w:rsidRDefault="008A467E" w:rsidP="00190ACA">
            <w:pPr>
              <w:pStyle w:val="TAL"/>
              <w:rPr>
                <w:sz w:val="16"/>
              </w:rPr>
            </w:pPr>
            <w:r w:rsidRPr="00190ACA">
              <w:rPr>
                <w:sz w:val="16"/>
              </w:rPr>
              <w:t>OpenAPI definition of 3gpp-Sbi-Discovery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71076"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8C7B"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3037" w14:textId="77777777" w:rsidR="008A467E" w:rsidRPr="00190ACA" w:rsidRDefault="008A467E" w:rsidP="00190ACA">
            <w:pPr>
              <w:pStyle w:val="TAL"/>
              <w:rPr>
                <w:sz w:val="16"/>
              </w:rPr>
            </w:pPr>
            <w:r w:rsidRPr="00190ACA">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F664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8EE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EBB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097DD" w14:textId="77777777" w:rsidR="008A467E" w:rsidRPr="00190ACA" w:rsidRDefault="008A467E" w:rsidP="00190ACA">
            <w:pPr>
              <w:pStyle w:val="TAL"/>
              <w:rPr>
                <w:sz w:val="16"/>
              </w:rPr>
            </w:pPr>
            <w:r w:rsidRPr="00190ACA">
              <w:rPr>
                <w:sz w:val="16"/>
              </w:rPr>
              <w:t>TEI17,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EC9D5" w14:textId="77777777" w:rsidR="008A467E" w:rsidRPr="00190ACA" w:rsidRDefault="008A467E" w:rsidP="00190ACA">
            <w:pPr>
              <w:pStyle w:val="TAL"/>
              <w:rPr>
                <w:sz w:val="16"/>
              </w:rPr>
            </w:pPr>
            <w:r w:rsidRPr="00190ACA">
              <w:rPr>
                <w:sz w:val="16"/>
              </w:rPr>
              <w:t>revised</w:t>
            </w:r>
          </w:p>
        </w:tc>
      </w:tr>
      <w:tr w:rsidR="00190ACA" w:rsidRPr="00190ACA" w14:paraId="417456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BA68E" w14:textId="77777777" w:rsidR="008A467E" w:rsidRPr="00190ACA" w:rsidRDefault="008A467E" w:rsidP="00190ACA">
            <w:pPr>
              <w:pStyle w:val="TAL"/>
              <w:rPr>
                <w:sz w:val="16"/>
              </w:rPr>
            </w:pPr>
            <w:r w:rsidRPr="00190ACA">
              <w:rPr>
                <w:sz w:val="16"/>
              </w:rPr>
              <w:t>C4-220423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18228" w14:textId="77777777" w:rsidR="008A467E" w:rsidRPr="00190ACA" w:rsidRDefault="008A467E" w:rsidP="00190ACA">
            <w:pPr>
              <w:pStyle w:val="TAL"/>
              <w:rPr>
                <w:sz w:val="16"/>
              </w:rPr>
            </w:pPr>
            <w:r w:rsidRPr="00190ACA">
              <w:rPr>
                <w:sz w:val="16"/>
              </w:rPr>
              <w:t>OpenAPI definition of 3gpp-Sbi-Discovery headers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1A04"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CB11"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2D2F" w14:textId="77777777" w:rsidR="008A467E" w:rsidRPr="00190ACA" w:rsidRDefault="008A467E" w:rsidP="00190ACA">
            <w:pPr>
              <w:pStyle w:val="TAL"/>
              <w:rPr>
                <w:sz w:val="16"/>
              </w:rPr>
            </w:pPr>
            <w:r w:rsidRPr="00190ACA">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2E0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4A71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3AE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95EE" w14:textId="77777777" w:rsidR="008A467E" w:rsidRPr="00190ACA" w:rsidRDefault="008A467E" w:rsidP="00190ACA">
            <w:pPr>
              <w:pStyle w:val="TAL"/>
              <w:rPr>
                <w:sz w:val="16"/>
              </w:rPr>
            </w:pPr>
            <w:r w:rsidRPr="00190ACA">
              <w:rPr>
                <w:sz w:val="16"/>
              </w:rPr>
              <w:t>TEI17,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7A4A" w14:textId="77777777" w:rsidR="008A467E" w:rsidRPr="00190ACA" w:rsidRDefault="008A467E" w:rsidP="00190ACA">
            <w:pPr>
              <w:pStyle w:val="TAL"/>
              <w:rPr>
                <w:sz w:val="16"/>
              </w:rPr>
            </w:pPr>
            <w:r w:rsidRPr="00190ACA">
              <w:rPr>
                <w:sz w:val="16"/>
              </w:rPr>
              <w:t>agreed</w:t>
            </w:r>
          </w:p>
        </w:tc>
      </w:tr>
      <w:tr w:rsidR="00190ACA" w:rsidRPr="00190ACA" w14:paraId="73170F8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5C218" w14:textId="77777777" w:rsidR="008A467E" w:rsidRPr="00190ACA" w:rsidRDefault="008A467E" w:rsidP="00190ACA">
            <w:pPr>
              <w:pStyle w:val="TAL"/>
              <w:rPr>
                <w:sz w:val="16"/>
              </w:rPr>
            </w:pPr>
            <w:r w:rsidRPr="00190ACA">
              <w:rPr>
                <w:sz w:val="16"/>
              </w:rPr>
              <w:t>C4-220108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C9B7" w14:textId="77777777" w:rsidR="008A467E" w:rsidRPr="00190ACA" w:rsidRDefault="008A467E" w:rsidP="00190ACA">
            <w:pPr>
              <w:pStyle w:val="TAL"/>
              <w:rPr>
                <w:sz w:val="16"/>
              </w:rPr>
            </w:pPr>
            <w:r w:rsidRPr="00190ACA">
              <w:rPr>
                <w:sz w:val="16"/>
              </w:rPr>
              <w:t>3gpp-Sbi-Discovery-service-names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57C3"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84FE"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E41B" w14:textId="77777777" w:rsidR="008A467E" w:rsidRPr="00190ACA" w:rsidRDefault="008A467E" w:rsidP="00190ACA">
            <w:pPr>
              <w:pStyle w:val="TAL"/>
              <w:rPr>
                <w:sz w:val="16"/>
              </w:rPr>
            </w:pPr>
            <w:r w:rsidRPr="00190ACA">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EC5D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71E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4A7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7CD6" w14:textId="77777777" w:rsidR="008A467E" w:rsidRPr="00190ACA" w:rsidRDefault="008A467E" w:rsidP="00190ACA">
            <w:pPr>
              <w:pStyle w:val="TAL"/>
              <w:rPr>
                <w:sz w:val="16"/>
              </w:rPr>
            </w:pPr>
            <w:r w:rsidRPr="00190ACA">
              <w:rPr>
                <w:sz w:val="16"/>
              </w:rPr>
              <w:t>TEI17,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1422" w14:textId="77777777" w:rsidR="008A467E" w:rsidRPr="00190ACA" w:rsidRDefault="008A467E" w:rsidP="00190ACA">
            <w:pPr>
              <w:pStyle w:val="TAL"/>
              <w:rPr>
                <w:sz w:val="16"/>
              </w:rPr>
            </w:pPr>
            <w:r w:rsidRPr="00190ACA">
              <w:rPr>
                <w:sz w:val="16"/>
              </w:rPr>
              <w:t>agreed</w:t>
            </w:r>
          </w:p>
        </w:tc>
      </w:tr>
      <w:tr w:rsidR="00190ACA" w:rsidRPr="00190ACA" w14:paraId="4AC8468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B8A34" w14:textId="77777777" w:rsidR="008A467E" w:rsidRPr="00190ACA" w:rsidRDefault="008A467E" w:rsidP="00190ACA">
            <w:pPr>
              <w:pStyle w:val="TAL"/>
              <w:rPr>
                <w:sz w:val="16"/>
              </w:rPr>
            </w:pPr>
            <w:r w:rsidRPr="00190ACA">
              <w:rPr>
                <w:sz w:val="16"/>
              </w:rPr>
              <w:t>C4-220119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D6E9" w14:textId="77777777" w:rsidR="008A467E" w:rsidRPr="00190ACA" w:rsidRDefault="008A467E" w:rsidP="00190ACA">
            <w:pPr>
              <w:pStyle w:val="TAL"/>
              <w:rPr>
                <w:sz w:val="16"/>
              </w:rPr>
            </w:pPr>
            <w:r w:rsidRPr="00190ACA">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A9AD"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FD3B"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A0CA" w14:textId="77777777" w:rsidR="008A467E" w:rsidRPr="00190ACA" w:rsidRDefault="008A467E" w:rsidP="00190ACA">
            <w:pPr>
              <w:pStyle w:val="TAL"/>
              <w:rPr>
                <w:sz w:val="16"/>
              </w:rPr>
            </w:pPr>
            <w:r w:rsidRPr="00190ACA">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55D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D585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309C"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F9CF2"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4ECAB" w14:textId="77777777" w:rsidR="008A467E" w:rsidRPr="00190ACA" w:rsidRDefault="008A467E" w:rsidP="00190ACA">
            <w:pPr>
              <w:pStyle w:val="TAL"/>
              <w:rPr>
                <w:sz w:val="16"/>
              </w:rPr>
            </w:pPr>
            <w:r w:rsidRPr="00190ACA">
              <w:rPr>
                <w:sz w:val="16"/>
              </w:rPr>
              <w:t>agreed</w:t>
            </w:r>
          </w:p>
        </w:tc>
      </w:tr>
      <w:tr w:rsidR="00190ACA" w:rsidRPr="00190ACA" w14:paraId="2723862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63376" w14:textId="77777777" w:rsidR="008A467E" w:rsidRPr="00190ACA" w:rsidRDefault="008A467E" w:rsidP="00190ACA">
            <w:pPr>
              <w:pStyle w:val="TAL"/>
              <w:rPr>
                <w:sz w:val="16"/>
              </w:rPr>
            </w:pPr>
            <w:r w:rsidRPr="00190ACA">
              <w:rPr>
                <w:sz w:val="16"/>
              </w:rPr>
              <w:t>C4-220155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F2DC" w14:textId="77777777" w:rsidR="008A467E" w:rsidRPr="00190ACA" w:rsidRDefault="008A467E" w:rsidP="00190ACA">
            <w:pPr>
              <w:pStyle w:val="TAL"/>
              <w:rPr>
                <w:sz w:val="16"/>
              </w:rPr>
            </w:pPr>
            <w:r w:rsidRPr="00190ACA">
              <w:rPr>
                <w:sz w:val="16"/>
              </w:rPr>
              <w:t xml:space="preserve">Including NF instance ID in </w:t>
            </w:r>
            <w:r w:rsidRPr="00190ACA">
              <w:rPr>
                <w:sz w:val="16"/>
              </w:rPr>
              <w:lastRenderedPageBreak/>
              <w:t>User-Agent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1B639" w14:textId="77777777" w:rsidR="008A467E" w:rsidRPr="00190ACA" w:rsidRDefault="008A467E" w:rsidP="00190ACA">
            <w:pPr>
              <w:pStyle w:val="TAL"/>
              <w:rPr>
                <w:sz w:val="16"/>
              </w:rPr>
            </w:pPr>
            <w:r w:rsidRPr="00190ACA">
              <w:rPr>
                <w:sz w:val="16"/>
              </w:rPr>
              <w:lastRenderedPageBreak/>
              <w:t xml:space="preserve">China </w:t>
            </w:r>
            <w:r w:rsidRPr="00190ACA">
              <w:rPr>
                <w:sz w:val="16"/>
              </w:rPr>
              <w:lastRenderedPageBreak/>
              <w:t>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5178" w14:textId="77777777" w:rsidR="008A467E" w:rsidRPr="00190ACA" w:rsidRDefault="008A467E" w:rsidP="00190ACA">
            <w:pPr>
              <w:pStyle w:val="TAL"/>
              <w:rPr>
                <w:sz w:val="16"/>
              </w:rPr>
            </w:pPr>
            <w:r w:rsidRPr="00190ACA">
              <w:rPr>
                <w:sz w:val="16"/>
              </w:rPr>
              <w:lastRenderedPageBreak/>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3B3D" w14:textId="77777777" w:rsidR="008A467E" w:rsidRPr="00190ACA" w:rsidRDefault="008A467E" w:rsidP="00190ACA">
            <w:pPr>
              <w:pStyle w:val="TAL"/>
              <w:rPr>
                <w:sz w:val="16"/>
              </w:rPr>
            </w:pPr>
            <w:r w:rsidRPr="00190ACA">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F7A6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7F385" w14:textId="77777777" w:rsidR="008A467E" w:rsidRPr="00190ACA" w:rsidRDefault="008A467E" w:rsidP="00190ACA">
            <w:pPr>
              <w:pStyle w:val="TAL"/>
              <w:rPr>
                <w:sz w:val="16"/>
              </w:rPr>
            </w:pPr>
            <w:r w:rsidRPr="00190ACA">
              <w:rPr>
                <w:sz w:val="16"/>
              </w:rPr>
              <w:t>Rel-</w:t>
            </w:r>
            <w:r w:rsidRPr="00190AC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62C4D" w14:textId="77777777" w:rsidR="008A467E" w:rsidRPr="00190ACA" w:rsidRDefault="008A467E" w:rsidP="00190ACA">
            <w:pPr>
              <w:pStyle w:val="TAL"/>
              <w:rPr>
                <w:sz w:val="16"/>
              </w:rPr>
            </w:pPr>
            <w:r w:rsidRPr="00190ACA">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70E5" w14:textId="77777777" w:rsidR="008A467E" w:rsidRPr="00190ACA" w:rsidRDefault="008A467E" w:rsidP="00190ACA">
            <w:pPr>
              <w:pStyle w:val="TAL"/>
              <w:rPr>
                <w:sz w:val="16"/>
              </w:rPr>
            </w:pPr>
            <w:r w:rsidRPr="00190ACA">
              <w:rPr>
                <w:sz w:val="16"/>
              </w:rPr>
              <w:t xml:space="preserve">SBIProtoc17, </w:t>
            </w:r>
            <w:r w:rsidRPr="00190ACA">
              <w:rPr>
                <w:sz w:val="16"/>
              </w:rPr>
              <w:lastRenderedPageBreak/>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E2D3" w14:textId="77777777" w:rsidR="008A467E" w:rsidRPr="00190ACA" w:rsidRDefault="008A467E" w:rsidP="00190ACA">
            <w:pPr>
              <w:pStyle w:val="TAL"/>
              <w:rPr>
                <w:sz w:val="16"/>
              </w:rPr>
            </w:pPr>
            <w:r w:rsidRPr="00190ACA">
              <w:rPr>
                <w:sz w:val="16"/>
              </w:rPr>
              <w:lastRenderedPageBreak/>
              <w:t>revised</w:t>
            </w:r>
          </w:p>
        </w:tc>
      </w:tr>
      <w:tr w:rsidR="00190ACA" w:rsidRPr="00190ACA" w14:paraId="61063F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72C9" w14:textId="77777777" w:rsidR="008A467E" w:rsidRPr="00190ACA" w:rsidRDefault="008A467E" w:rsidP="00190ACA">
            <w:pPr>
              <w:pStyle w:val="TAL"/>
              <w:rPr>
                <w:sz w:val="16"/>
              </w:rPr>
            </w:pPr>
            <w:r w:rsidRPr="00190ACA">
              <w:rPr>
                <w:sz w:val="16"/>
              </w:rPr>
              <w:t>C4-220338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57D9" w14:textId="77777777" w:rsidR="008A467E" w:rsidRPr="00190ACA" w:rsidRDefault="008A467E" w:rsidP="00190ACA">
            <w:pPr>
              <w:pStyle w:val="TAL"/>
              <w:rPr>
                <w:sz w:val="16"/>
              </w:rPr>
            </w:pPr>
            <w:r w:rsidRPr="00190ACA">
              <w:rPr>
                <w:sz w:val="16"/>
              </w:rPr>
              <w:t>3gpp-Sbi-NF-Peer-Info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BD69A"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C9AE"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A1318" w14:textId="77777777" w:rsidR="008A467E" w:rsidRPr="00190ACA" w:rsidRDefault="008A467E" w:rsidP="00190ACA">
            <w:pPr>
              <w:pStyle w:val="TAL"/>
              <w:rPr>
                <w:sz w:val="16"/>
              </w:rPr>
            </w:pPr>
            <w:r w:rsidRPr="00190ACA">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555D"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69BD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4745"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2809" w14:textId="77777777" w:rsidR="008A467E" w:rsidRPr="00190ACA" w:rsidRDefault="008A467E" w:rsidP="00190ACA">
            <w:pPr>
              <w:pStyle w:val="TAL"/>
              <w:rPr>
                <w:sz w:val="16"/>
              </w:rPr>
            </w:pPr>
            <w:r w:rsidRPr="00190ACA">
              <w:rPr>
                <w:sz w:val="16"/>
              </w:rPr>
              <w:t>SBIProtoc17, 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1D8C8" w14:textId="77777777" w:rsidR="008A467E" w:rsidRPr="00190ACA" w:rsidRDefault="008A467E" w:rsidP="00190ACA">
            <w:pPr>
              <w:pStyle w:val="TAL"/>
              <w:rPr>
                <w:sz w:val="16"/>
              </w:rPr>
            </w:pPr>
            <w:r w:rsidRPr="00190ACA">
              <w:rPr>
                <w:sz w:val="16"/>
              </w:rPr>
              <w:t>agreed</w:t>
            </w:r>
          </w:p>
        </w:tc>
      </w:tr>
      <w:tr w:rsidR="00190ACA" w:rsidRPr="00190ACA" w14:paraId="4BDC7E9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CE6E" w14:textId="77777777" w:rsidR="008A467E" w:rsidRPr="00190ACA" w:rsidRDefault="008A467E" w:rsidP="00190ACA">
            <w:pPr>
              <w:pStyle w:val="TAL"/>
              <w:rPr>
                <w:sz w:val="16"/>
              </w:rPr>
            </w:pPr>
            <w:r w:rsidRPr="00190ACA">
              <w:rPr>
                <w:sz w:val="16"/>
              </w:rPr>
              <w:t>C4-220166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3D56" w14:textId="77777777" w:rsidR="008A467E" w:rsidRPr="00190ACA" w:rsidRDefault="008A467E" w:rsidP="00190ACA">
            <w:pPr>
              <w:pStyle w:val="TAL"/>
              <w:rPr>
                <w:sz w:val="16"/>
              </w:rPr>
            </w:pPr>
            <w:r w:rsidRPr="00190ACA">
              <w:rPr>
                <w:sz w:val="16"/>
              </w:rPr>
              <w:t>Avoidance of (re)selection of the target NF for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CAE2"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1440"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08E0C" w14:textId="77777777" w:rsidR="008A467E" w:rsidRPr="00190ACA" w:rsidRDefault="008A467E" w:rsidP="00190ACA">
            <w:pPr>
              <w:pStyle w:val="TAL"/>
              <w:rPr>
                <w:sz w:val="16"/>
              </w:rPr>
            </w:pPr>
            <w:r w:rsidRPr="00190ACA">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686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35F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635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61FD"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0F24" w14:textId="77777777" w:rsidR="008A467E" w:rsidRPr="00190ACA" w:rsidRDefault="008A467E" w:rsidP="00190ACA">
            <w:pPr>
              <w:pStyle w:val="TAL"/>
              <w:rPr>
                <w:sz w:val="16"/>
              </w:rPr>
            </w:pPr>
            <w:r w:rsidRPr="00190ACA">
              <w:rPr>
                <w:sz w:val="16"/>
              </w:rPr>
              <w:t>revised</w:t>
            </w:r>
          </w:p>
        </w:tc>
      </w:tr>
      <w:tr w:rsidR="00190ACA" w:rsidRPr="00190ACA" w14:paraId="438E28A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4EA1" w14:textId="77777777" w:rsidR="008A467E" w:rsidRPr="00190ACA" w:rsidRDefault="008A467E" w:rsidP="00190ACA">
            <w:pPr>
              <w:pStyle w:val="TAL"/>
              <w:rPr>
                <w:sz w:val="16"/>
              </w:rPr>
            </w:pPr>
            <w:r w:rsidRPr="00190ACA">
              <w:rPr>
                <w:sz w:val="16"/>
              </w:rPr>
              <w:t>C4-220394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6649" w14:textId="77777777" w:rsidR="008A467E" w:rsidRPr="00190ACA" w:rsidRDefault="008A467E" w:rsidP="00190ACA">
            <w:pPr>
              <w:pStyle w:val="TAL"/>
              <w:rPr>
                <w:sz w:val="16"/>
              </w:rPr>
            </w:pPr>
            <w:r w:rsidRPr="00190ACA">
              <w:rPr>
                <w:sz w:val="16"/>
              </w:rPr>
              <w:t>Avoidance of (re)selection of the target NF for Indirect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B24C"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6D4CA"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38A8" w14:textId="77777777" w:rsidR="008A467E" w:rsidRPr="00190ACA" w:rsidRDefault="008A467E" w:rsidP="00190ACA">
            <w:pPr>
              <w:pStyle w:val="TAL"/>
              <w:rPr>
                <w:sz w:val="16"/>
              </w:rPr>
            </w:pPr>
            <w:r w:rsidRPr="00190ACA">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2E64"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965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0DB4"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9AEB"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2EBD5" w14:textId="77777777" w:rsidR="008A467E" w:rsidRPr="00190ACA" w:rsidRDefault="008A467E" w:rsidP="00190ACA">
            <w:pPr>
              <w:pStyle w:val="TAL"/>
              <w:rPr>
                <w:sz w:val="16"/>
              </w:rPr>
            </w:pPr>
            <w:r w:rsidRPr="00190ACA">
              <w:rPr>
                <w:sz w:val="16"/>
              </w:rPr>
              <w:t>agreed</w:t>
            </w:r>
          </w:p>
        </w:tc>
      </w:tr>
      <w:tr w:rsidR="00190ACA" w:rsidRPr="00190ACA" w14:paraId="499CB57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E263" w14:textId="77777777" w:rsidR="008A467E" w:rsidRPr="00190ACA" w:rsidRDefault="008A467E" w:rsidP="00190ACA">
            <w:pPr>
              <w:pStyle w:val="TAL"/>
              <w:rPr>
                <w:sz w:val="16"/>
              </w:rPr>
            </w:pPr>
            <w:r w:rsidRPr="00190ACA">
              <w:rPr>
                <w:sz w:val="16"/>
              </w:rPr>
              <w:t>C4-220203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BC64" w14:textId="77777777" w:rsidR="008A467E" w:rsidRPr="00190ACA" w:rsidRDefault="008A467E" w:rsidP="00190ACA">
            <w:pPr>
              <w:pStyle w:val="TAL"/>
              <w:rPr>
                <w:sz w:val="16"/>
              </w:rPr>
            </w:pPr>
            <w:r w:rsidRPr="00190ACA">
              <w:rPr>
                <w:sz w:val="16"/>
              </w:rPr>
              <w:t>HTTP Client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E2CA8"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0B30"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087A" w14:textId="77777777" w:rsidR="008A467E" w:rsidRPr="00190ACA" w:rsidRDefault="008A467E" w:rsidP="00190ACA">
            <w:pPr>
              <w:pStyle w:val="TAL"/>
              <w:rPr>
                <w:sz w:val="16"/>
              </w:rPr>
            </w:pPr>
            <w:r w:rsidRPr="00190ACA">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1A9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01C3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8621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912CF"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356FC" w14:textId="77777777" w:rsidR="008A467E" w:rsidRPr="00190ACA" w:rsidRDefault="008A467E" w:rsidP="00190ACA">
            <w:pPr>
              <w:pStyle w:val="TAL"/>
              <w:rPr>
                <w:sz w:val="16"/>
              </w:rPr>
            </w:pPr>
            <w:r w:rsidRPr="00190ACA">
              <w:rPr>
                <w:sz w:val="16"/>
              </w:rPr>
              <w:t>agreed</w:t>
            </w:r>
          </w:p>
        </w:tc>
      </w:tr>
      <w:tr w:rsidR="00190ACA" w:rsidRPr="00190ACA" w14:paraId="56E3E10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B814" w14:textId="77777777" w:rsidR="008A467E" w:rsidRPr="00190ACA" w:rsidRDefault="008A467E" w:rsidP="00190ACA">
            <w:pPr>
              <w:pStyle w:val="TAL"/>
              <w:rPr>
                <w:sz w:val="16"/>
              </w:rPr>
            </w:pPr>
            <w:r w:rsidRPr="00190ACA">
              <w:rPr>
                <w:sz w:val="16"/>
              </w:rPr>
              <w:t>C4-220225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97EE" w14:textId="77777777" w:rsidR="008A467E" w:rsidRPr="00190ACA" w:rsidRDefault="008A467E" w:rsidP="00190ACA">
            <w:pPr>
              <w:pStyle w:val="TAL"/>
              <w:rPr>
                <w:sz w:val="16"/>
              </w:rPr>
            </w:pPr>
            <w:r w:rsidRPr="00190ACA">
              <w:rPr>
                <w:sz w:val="16"/>
              </w:rPr>
              <w:t>Group Binding for NF (Service)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55E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E8ED0"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984FF" w14:textId="77777777" w:rsidR="008A467E" w:rsidRPr="00190ACA" w:rsidRDefault="008A467E" w:rsidP="00190ACA">
            <w:pPr>
              <w:pStyle w:val="TAL"/>
              <w:rPr>
                <w:sz w:val="16"/>
              </w:rPr>
            </w:pPr>
            <w:r w:rsidRPr="00190ACA">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16C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EE6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0FF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1388"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3234" w14:textId="77777777" w:rsidR="008A467E" w:rsidRPr="00190ACA" w:rsidRDefault="008A467E" w:rsidP="00190ACA">
            <w:pPr>
              <w:pStyle w:val="TAL"/>
              <w:rPr>
                <w:sz w:val="16"/>
              </w:rPr>
            </w:pPr>
            <w:r w:rsidRPr="00190ACA">
              <w:rPr>
                <w:sz w:val="16"/>
              </w:rPr>
              <w:t>revised</w:t>
            </w:r>
          </w:p>
        </w:tc>
      </w:tr>
      <w:tr w:rsidR="00190ACA" w:rsidRPr="00190ACA" w14:paraId="54F58B6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0E1F" w14:textId="77777777" w:rsidR="008A467E" w:rsidRPr="00190ACA" w:rsidRDefault="008A467E" w:rsidP="00190ACA">
            <w:pPr>
              <w:pStyle w:val="TAL"/>
              <w:rPr>
                <w:sz w:val="16"/>
              </w:rPr>
            </w:pPr>
            <w:r w:rsidRPr="00190ACA">
              <w:rPr>
                <w:sz w:val="16"/>
              </w:rPr>
              <w:t>C4-220373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6B9E4" w14:textId="77777777" w:rsidR="008A467E" w:rsidRPr="00190ACA" w:rsidRDefault="008A467E" w:rsidP="00190ACA">
            <w:pPr>
              <w:pStyle w:val="TAL"/>
              <w:rPr>
                <w:sz w:val="16"/>
              </w:rPr>
            </w:pPr>
            <w:r w:rsidRPr="00190ACA">
              <w:rPr>
                <w:sz w:val="16"/>
              </w:rPr>
              <w:t>Group Binding for NF (Service)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638C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CA858"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1C72" w14:textId="77777777" w:rsidR="008A467E" w:rsidRPr="00190ACA" w:rsidRDefault="008A467E" w:rsidP="00190ACA">
            <w:pPr>
              <w:pStyle w:val="TAL"/>
              <w:rPr>
                <w:sz w:val="16"/>
              </w:rPr>
            </w:pPr>
            <w:r w:rsidRPr="00190ACA">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73182"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17E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C96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79818"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925B" w14:textId="77777777" w:rsidR="008A467E" w:rsidRPr="00190ACA" w:rsidRDefault="008A467E" w:rsidP="00190ACA">
            <w:pPr>
              <w:pStyle w:val="TAL"/>
              <w:rPr>
                <w:sz w:val="16"/>
              </w:rPr>
            </w:pPr>
            <w:r w:rsidRPr="00190ACA">
              <w:rPr>
                <w:sz w:val="16"/>
              </w:rPr>
              <w:t>agreed</w:t>
            </w:r>
          </w:p>
        </w:tc>
      </w:tr>
      <w:tr w:rsidR="00190ACA" w:rsidRPr="00190ACA" w14:paraId="73C2F96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6F77" w14:textId="77777777" w:rsidR="008A467E" w:rsidRPr="00190ACA" w:rsidRDefault="008A467E" w:rsidP="00190ACA">
            <w:pPr>
              <w:pStyle w:val="TAL"/>
              <w:rPr>
                <w:sz w:val="16"/>
              </w:rPr>
            </w:pPr>
            <w:r w:rsidRPr="00190ACA">
              <w:rPr>
                <w:sz w:val="16"/>
              </w:rPr>
              <w:t>C4-220226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E16E6" w14:textId="77777777" w:rsidR="008A467E" w:rsidRPr="00190ACA" w:rsidRDefault="008A467E" w:rsidP="00190ACA">
            <w:pPr>
              <w:pStyle w:val="TAL"/>
              <w:rPr>
                <w:sz w:val="16"/>
              </w:rPr>
            </w:pPr>
            <w:r w:rsidRPr="00190ACA">
              <w:rPr>
                <w:sz w:val="16"/>
              </w:rPr>
              <w:t>Other-service Scope support to PDU Session resource for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15A5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3547C"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D836" w14:textId="77777777" w:rsidR="008A467E" w:rsidRPr="00190ACA" w:rsidRDefault="008A467E" w:rsidP="00190ACA">
            <w:pPr>
              <w:pStyle w:val="TAL"/>
              <w:rPr>
                <w:sz w:val="16"/>
              </w:rPr>
            </w:pPr>
            <w:r w:rsidRPr="00190ACA">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F6E2E"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970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8C9D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6FAA"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7A77" w14:textId="77777777" w:rsidR="008A467E" w:rsidRPr="00190ACA" w:rsidRDefault="008A467E" w:rsidP="00190ACA">
            <w:pPr>
              <w:pStyle w:val="TAL"/>
              <w:rPr>
                <w:sz w:val="16"/>
              </w:rPr>
            </w:pPr>
            <w:r w:rsidRPr="00190ACA">
              <w:rPr>
                <w:sz w:val="16"/>
              </w:rPr>
              <w:t>revised</w:t>
            </w:r>
          </w:p>
        </w:tc>
      </w:tr>
      <w:tr w:rsidR="00190ACA" w:rsidRPr="00190ACA" w14:paraId="18BE97B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C568" w14:textId="77777777" w:rsidR="008A467E" w:rsidRPr="00190ACA" w:rsidRDefault="008A467E" w:rsidP="00190ACA">
            <w:pPr>
              <w:pStyle w:val="TAL"/>
              <w:rPr>
                <w:sz w:val="16"/>
              </w:rPr>
            </w:pPr>
            <w:r w:rsidRPr="00190ACA">
              <w:rPr>
                <w:sz w:val="16"/>
              </w:rPr>
              <w:t>C4-220371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F587" w14:textId="77777777" w:rsidR="008A467E" w:rsidRPr="00190ACA" w:rsidRDefault="008A467E" w:rsidP="00190ACA">
            <w:pPr>
              <w:pStyle w:val="TAL"/>
              <w:rPr>
                <w:sz w:val="16"/>
              </w:rPr>
            </w:pPr>
            <w:r w:rsidRPr="00190ACA">
              <w:rPr>
                <w:sz w:val="16"/>
              </w:rPr>
              <w:t>Other-service Scope support to PDU Session resource for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389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B350C"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D870" w14:textId="77777777" w:rsidR="008A467E" w:rsidRPr="00190ACA" w:rsidRDefault="008A467E" w:rsidP="00190ACA">
            <w:pPr>
              <w:pStyle w:val="TAL"/>
              <w:rPr>
                <w:sz w:val="16"/>
              </w:rPr>
            </w:pPr>
            <w:r w:rsidRPr="00190ACA">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21AAC"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63E7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DFA7"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ED8B8"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D685" w14:textId="77777777" w:rsidR="008A467E" w:rsidRPr="00190ACA" w:rsidRDefault="008A467E" w:rsidP="00190ACA">
            <w:pPr>
              <w:pStyle w:val="TAL"/>
              <w:rPr>
                <w:sz w:val="16"/>
              </w:rPr>
            </w:pPr>
            <w:r w:rsidRPr="00190ACA">
              <w:rPr>
                <w:sz w:val="16"/>
              </w:rPr>
              <w:t>agreed</w:t>
            </w:r>
          </w:p>
        </w:tc>
      </w:tr>
      <w:tr w:rsidR="00190ACA" w:rsidRPr="00190ACA" w14:paraId="6F8BE39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1FF0" w14:textId="77777777" w:rsidR="008A467E" w:rsidRPr="00190ACA" w:rsidRDefault="008A467E" w:rsidP="00190ACA">
            <w:pPr>
              <w:pStyle w:val="TAL"/>
              <w:rPr>
                <w:sz w:val="16"/>
              </w:rPr>
            </w:pPr>
            <w:r w:rsidRPr="00190ACA">
              <w:rPr>
                <w:sz w:val="16"/>
              </w:rPr>
              <w:t>C4-220227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34B3" w14:textId="77777777" w:rsidR="008A467E" w:rsidRPr="00190ACA" w:rsidRDefault="008A467E" w:rsidP="00190ACA">
            <w:pPr>
              <w:pStyle w:val="TAL"/>
              <w:rPr>
                <w:sz w:val="16"/>
              </w:rPr>
            </w:pPr>
            <w:r w:rsidRPr="00190ACA">
              <w:rPr>
                <w:sz w:val="16"/>
              </w:rPr>
              <w:t>Producer ID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69D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C9B3" w14:textId="77777777" w:rsidR="008A467E" w:rsidRPr="00190ACA" w:rsidRDefault="008A467E" w:rsidP="00190ACA">
            <w:pPr>
              <w:pStyle w:val="TAL"/>
              <w:rPr>
                <w:sz w:val="16"/>
              </w:rPr>
            </w:pPr>
            <w:r w:rsidRPr="00190ACA">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B025" w14:textId="77777777" w:rsidR="008A467E" w:rsidRPr="00190ACA" w:rsidRDefault="008A467E" w:rsidP="00190ACA">
            <w:pPr>
              <w:pStyle w:val="TAL"/>
              <w:rPr>
                <w:sz w:val="16"/>
              </w:rPr>
            </w:pPr>
            <w:r w:rsidRPr="00190ACA">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464B"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96B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0F06B"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43D31"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C789C" w14:textId="77777777" w:rsidR="008A467E" w:rsidRPr="00190ACA" w:rsidRDefault="008A467E" w:rsidP="00190ACA">
            <w:pPr>
              <w:pStyle w:val="TAL"/>
              <w:rPr>
                <w:sz w:val="16"/>
              </w:rPr>
            </w:pPr>
            <w:r w:rsidRPr="00190ACA">
              <w:rPr>
                <w:sz w:val="16"/>
              </w:rPr>
              <w:t>agreed</w:t>
            </w:r>
          </w:p>
        </w:tc>
      </w:tr>
      <w:tr w:rsidR="00190ACA" w:rsidRPr="00190ACA" w14:paraId="666A286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71FC6" w14:textId="77777777" w:rsidR="008A467E" w:rsidRPr="00190ACA" w:rsidRDefault="008A467E" w:rsidP="00190ACA">
            <w:pPr>
              <w:pStyle w:val="TAL"/>
              <w:rPr>
                <w:sz w:val="16"/>
              </w:rPr>
            </w:pPr>
            <w:r w:rsidRPr="00190ACA">
              <w:rPr>
                <w:sz w:val="16"/>
              </w:rPr>
              <w:t>C4-220034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DBF2" w14:textId="77777777" w:rsidR="008A467E" w:rsidRPr="00190ACA" w:rsidRDefault="008A467E" w:rsidP="00190ACA">
            <w:pPr>
              <w:pStyle w:val="TAL"/>
              <w:rPr>
                <w:sz w:val="16"/>
              </w:rPr>
            </w:pPr>
            <w:r w:rsidRPr="00190ACA">
              <w:rPr>
                <w:sz w:val="16"/>
              </w:rPr>
              <w:t>Adding examples to the Resource URI structure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DE2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A84B6"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20319" w14:textId="77777777" w:rsidR="008A467E" w:rsidRPr="00190ACA" w:rsidRDefault="008A467E" w:rsidP="00190ACA">
            <w:pPr>
              <w:pStyle w:val="TAL"/>
              <w:rPr>
                <w:sz w:val="16"/>
              </w:rPr>
            </w:pPr>
            <w:r w:rsidRPr="00190ACA">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DACC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A07D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89C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E2B1"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8CE0" w14:textId="77777777" w:rsidR="008A467E" w:rsidRPr="00190ACA" w:rsidRDefault="008A467E" w:rsidP="00190ACA">
            <w:pPr>
              <w:pStyle w:val="TAL"/>
              <w:rPr>
                <w:sz w:val="16"/>
              </w:rPr>
            </w:pPr>
            <w:r w:rsidRPr="00190ACA">
              <w:rPr>
                <w:sz w:val="16"/>
              </w:rPr>
              <w:t>revised</w:t>
            </w:r>
          </w:p>
        </w:tc>
      </w:tr>
      <w:tr w:rsidR="00190ACA" w:rsidRPr="00190ACA" w14:paraId="6232760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6FCF" w14:textId="77777777" w:rsidR="008A467E" w:rsidRPr="00190ACA" w:rsidRDefault="008A467E" w:rsidP="00190ACA">
            <w:pPr>
              <w:pStyle w:val="TAL"/>
              <w:rPr>
                <w:sz w:val="16"/>
              </w:rPr>
            </w:pPr>
            <w:r w:rsidRPr="00190ACA">
              <w:rPr>
                <w:sz w:val="16"/>
              </w:rPr>
              <w:t>C4-220323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10FE" w14:textId="77777777" w:rsidR="008A467E" w:rsidRPr="00190ACA" w:rsidRDefault="008A467E" w:rsidP="00190ACA">
            <w:pPr>
              <w:pStyle w:val="TAL"/>
              <w:rPr>
                <w:sz w:val="16"/>
              </w:rPr>
            </w:pPr>
            <w:r w:rsidRPr="00190ACA">
              <w:rPr>
                <w:sz w:val="16"/>
              </w:rPr>
              <w:t>Adding examples to the Resource URI structure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D45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CEF2"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DC60" w14:textId="77777777" w:rsidR="008A467E" w:rsidRPr="00190ACA" w:rsidRDefault="008A467E" w:rsidP="00190ACA">
            <w:pPr>
              <w:pStyle w:val="TAL"/>
              <w:rPr>
                <w:sz w:val="16"/>
              </w:rPr>
            </w:pPr>
            <w:r w:rsidRPr="00190ACA">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2D23"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75E8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071B"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7B23"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CFDE" w14:textId="77777777" w:rsidR="008A467E" w:rsidRPr="00190ACA" w:rsidRDefault="008A467E" w:rsidP="00190ACA">
            <w:pPr>
              <w:pStyle w:val="TAL"/>
              <w:rPr>
                <w:sz w:val="16"/>
              </w:rPr>
            </w:pPr>
            <w:r w:rsidRPr="00190ACA">
              <w:rPr>
                <w:sz w:val="16"/>
              </w:rPr>
              <w:t>agreed</w:t>
            </w:r>
          </w:p>
        </w:tc>
      </w:tr>
      <w:tr w:rsidR="00190ACA" w:rsidRPr="00190ACA" w14:paraId="44FC143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BAF9" w14:textId="77777777" w:rsidR="008A467E" w:rsidRPr="00190ACA" w:rsidRDefault="008A467E" w:rsidP="00190ACA">
            <w:pPr>
              <w:pStyle w:val="TAL"/>
              <w:rPr>
                <w:sz w:val="16"/>
              </w:rPr>
            </w:pPr>
            <w:r w:rsidRPr="00190ACA">
              <w:rPr>
                <w:sz w:val="16"/>
              </w:rPr>
              <w:t>C4-220035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ABAA" w14:textId="77777777" w:rsidR="008A467E" w:rsidRPr="00190ACA" w:rsidRDefault="008A467E" w:rsidP="00190ACA">
            <w:pPr>
              <w:pStyle w:val="TAL"/>
              <w:rPr>
                <w:sz w:val="16"/>
              </w:rPr>
            </w:pPr>
            <w:r w:rsidRPr="00190ACA">
              <w:rPr>
                <w:sz w:val="16"/>
              </w:rPr>
              <w:t>Handling Description field along with the '$ref'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5DF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CACD1"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EBC12" w14:textId="77777777" w:rsidR="008A467E" w:rsidRPr="00190ACA" w:rsidRDefault="008A467E" w:rsidP="00190ACA">
            <w:pPr>
              <w:pStyle w:val="TAL"/>
              <w:rPr>
                <w:sz w:val="16"/>
              </w:rPr>
            </w:pPr>
            <w:r w:rsidRPr="00190ACA">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D8D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122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8962"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F1EB6"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A091A" w14:textId="77777777" w:rsidR="008A467E" w:rsidRPr="00190ACA" w:rsidRDefault="008A467E" w:rsidP="00190ACA">
            <w:pPr>
              <w:pStyle w:val="TAL"/>
              <w:rPr>
                <w:sz w:val="16"/>
              </w:rPr>
            </w:pPr>
            <w:r w:rsidRPr="00190ACA">
              <w:rPr>
                <w:sz w:val="16"/>
              </w:rPr>
              <w:t>revised</w:t>
            </w:r>
          </w:p>
        </w:tc>
      </w:tr>
      <w:tr w:rsidR="00190ACA" w:rsidRPr="00190ACA" w14:paraId="12C0B9C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7AA6" w14:textId="77777777" w:rsidR="008A467E" w:rsidRPr="00190ACA" w:rsidRDefault="008A467E" w:rsidP="00190ACA">
            <w:pPr>
              <w:pStyle w:val="TAL"/>
              <w:rPr>
                <w:sz w:val="16"/>
              </w:rPr>
            </w:pPr>
            <w:r w:rsidRPr="00190ACA">
              <w:rPr>
                <w:sz w:val="16"/>
              </w:rPr>
              <w:t>C4-220324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AE9E6" w14:textId="77777777" w:rsidR="008A467E" w:rsidRPr="00190ACA" w:rsidRDefault="008A467E" w:rsidP="00190ACA">
            <w:pPr>
              <w:pStyle w:val="TAL"/>
              <w:rPr>
                <w:sz w:val="16"/>
              </w:rPr>
            </w:pPr>
            <w:r w:rsidRPr="00190ACA">
              <w:rPr>
                <w:sz w:val="16"/>
              </w:rPr>
              <w:t>Handling Description field along with the '$ref'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C143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5EF7"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81387" w14:textId="77777777" w:rsidR="008A467E" w:rsidRPr="00190ACA" w:rsidRDefault="008A467E" w:rsidP="00190ACA">
            <w:pPr>
              <w:pStyle w:val="TAL"/>
              <w:rPr>
                <w:sz w:val="16"/>
              </w:rPr>
            </w:pPr>
            <w:r w:rsidRPr="00190ACA">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0E2A"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63F4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6F884"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89262"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7672" w14:textId="77777777" w:rsidR="008A467E" w:rsidRPr="00190ACA" w:rsidRDefault="008A467E" w:rsidP="00190ACA">
            <w:pPr>
              <w:pStyle w:val="TAL"/>
              <w:rPr>
                <w:sz w:val="16"/>
              </w:rPr>
            </w:pPr>
            <w:r w:rsidRPr="00190ACA">
              <w:rPr>
                <w:sz w:val="16"/>
              </w:rPr>
              <w:t>agreed</w:t>
            </w:r>
          </w:p>
        </w:tc>
      </w:tr>
      <w:tr w:rsidR="00190ACA" w:rsidRPr="00190ACA" w14:paraId="43EAAA4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A9EA" w14:textId="77777777" w:rsidR="008A467E" w:rsidRPr="00190ACA" w:rsidRDefault="008A467E" w:rsidP="00190ACA">
            <w:pPr>
              <w:pStyle w:val="TAL"/>
              <w:rPr>
                <w:sz w:val="16"/>
              </w:rPr>
            </w:pPr>
            <w:r w:rsidRPr="00190ACA">
              <w:rPr>
                <w:sz w:val="16"/>
              </w:rPr>
              <w:t>C4-220036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2656" w14:textId="77777777" w:rsidR="008A467E" w:rsidRPr="00190ACA" w:rsidRDefault="008A467E" w:rsidP="00190ACA">
            <w:pPr>
              <w:pStyle w:val="TAL"/>
              <w:rPr>
                <w:sz w:val="16"/>
              </w:rPr>
            </w:pPr>
            <w:r w:rsidRPr="00190ACA">
              <w:rPr>
                <w:sz w:val="16"/>
              </w:rPr>
              <w:t>Aligning SBI-Stage3-Template with TS 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912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64BD4"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7C281" w14:textId="77777777" w:rsidR="008A467E" w:rsidRPr="00190ACA" w:rsidRDefault="008A467E" w:rsidP="00190ACA">
            <w:pPr>
              <w:pStyle w:val="TAL"/>
              <w:rPr>
                <w:sz w:val="16"/>
              </w:rPr>
            </w:pPr>
            <w:r w:rsidRPr="00190ACA">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BB7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72B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4ED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079CF"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C7E7" w14:textId="77777777" w:rsidR="008A467E" w:rsidRPr="00190ACA" w:rsidRDefault="008A467E" w:rsidP="00190ACA">
            <w:pPr>
              <w:pStyle w:val="TAL"/>
              <w:rPr>
                <w:sz w:val="16"/>
              </w:rPr>
            </w:pPr>
            <w:r w:rsidRPr="00190ACA">
              <w:rPr>
                <w:sz w:val="16"/>
              </w:rPr>
              <w:t>revised</w:t>
            </w:r>
          </w:p>
        </w:tc>
      </w:tr>
      <w:tr w:rsidR="00190ACA" w:rsidRPr="00190ACA" w14:paraId="5F3D4D7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26871" w14:textId="77777777" w:rsidR="008A467E" w:rsidRPr="00190ACA" w:rsidRDefault="008A467E" w:rsidP="00190ACA">
            <w:pPr>
              <w:pStyle w:val="TAL"/>
              <w:rPr>
                <w:sz w:val="16"/>
              </w:rPr>
            </w:pPr>
            <w:r w:rsidRPr="00190ACA">
              <w:rPr>
                <w:sz w:val="16"/>
              </w:rPr>
              <w:t>C4-220325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6EF3" w14:textId="77777777" w:rsidR="008A467E" w:rsidRPr="00190ACA" w:rsidRDefault="008A467E" w:rsidP="00190ACA">
            <w:pPr>
              <w:pStyle w:val="TAL"/>
              <w:rPr>
                <w:sz w:val="16"/>
              </w:rPr>
            </w:pPr>
            <w:r w:rsidRPr="00190ACA">
              <w:rPr>
                <w:sz w:val="16"/>
              </w:rPr>
              <w:t>Aligning SBI-Stage3-Template with TS 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6271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6436A"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4433" w14:textId="77777777" w:rsidR="008A467E" w:rsidRPr="00190ACA" w:rsidRDefault="008A467E" w:rsidP="00190ACA">
            <w:pPr>
              <w:pStyle w:val="TAL"/>
              <w:rPr>
                <w:sz w:val="16"/>
              </w:rPr>
            </w:pPr>
            <w:r w:rsidRPr="00190ACA">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3AC3"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9035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D26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BE39"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58A3" w14:textId="77777777" w:rsidR="008A467E" w:rsidRPr="00190ACA" w:rsidRDefault="008A467E" w:rsidP="00190ACA">
            <w:pPr>
              <w:pStyle w:val="TAL"/>
              <w:rPr>
                <w:sz w:val="16"/>
              </w:rPr>
            </w:pPr>
            <w:r w:rsidRPr="00190ACA">
              <w:rPr>
                <w:sz w:val="16"/>
              </w:rPr>
              <w:t>agreed</w:t>
            </w:r>
          </w:p>
        </w:tc>
      </w:tr>
      <w:tr w:rsidR="00190ACA" w:rsidRPr="00190ACA" w14:paraId="0CFB174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B4ED" w14:textId="77777777" w:rsidR="008A467E" w:rsidRPr="00190ACA" w:rsidRDefault="008A467E" w:rsidP="00190ACA">
            <w:pPr>
              <w:pStyle w:val="TAL"/>
              <w:rPr>
                <w:sz w:val="16"/>
              </w:rPr>
            </w:pPr>
            <w:r w:rsidRPr="00190ACA">
              <w:rPr>
                <w:sz w:val="16"/>
              </w:rPr>
              <w:t>C4-220104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CFDF" w14:textId="77777777" w:rsidR="008A467E" w:rsidRPr="00190ACA" w:rsidRDefault="008A467E" w:rsidP="00190ACA">
            <w:pPr>
              <w:pStyle w:val="TAL"/>
              <w:rPr>
                <w:sz w:val="16"/>
              </w:rPr>
            </w:pPr>
            <w:r w:rsidRPr="00190ACA">
              <w:rPr>
                <w:sz w:val="16"/>
              </w:rPr>
              <w:t>JSON schema example with a combination of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8DCF"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F1FA"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CB01" w14:textId="77777777" w:rsidR="008A467E" w:rsidRPr="00190ACA" w:rsidRDefault="008A467E" w:rsidP="00190ACA">
            <w:pPr>
              <w:pStyle w:val="TAL"/>
              <w:rPr>
                <w:sz w:val="16"/>
              </w:rPr>
            </w:pPr>
            <w:r w:rsidRPr="00190ACA">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AE4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D5CC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9569"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9C9CB"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F32C1" w14:textId="77777777" w:rsidR="008A467E" w:rsidRPr="00190ACA" w:rsidRDefault="008A467E" w:rsidP="00190ACA">
            <w:pPr>
              <w:pStyle w:val="TAL"/>
              <w:rPr>
                <w:sz w:val="16"/>
              </w:rPr>
            </w:pPr>
            <w:r w:rsidRPr="00190ACA">
              <w:rPr>
                <w:sz w:val="16"/>
              </w:rPr>
              <w:t>agreed</w:t>
            </w:r>
          </w:p>
        </w:tc>
      </w:tr>
      <w:tr w:rsidR="00190ACA" w:rsidRPr="00190ACA" w14:paraId="529A612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9516B" w14:textId="77777777" w:rsidR="008A467E" w:rsidRPr="00190ACA" w:rsidRDefault="008A467E" w:rsidP="00190ACA">
            <w:pPr>
              <w:pStyle w:val="TAL"/>
              <w:rPr>
                <w:sz w:val="16"/>
              </w:rPr>
            </w:pPr>
            <w:r w:rsidRPr="00190ACA">
              <w:rPr>
                <w:sz w:val="16"/>
              </w:rPr>
              <w:t>C4-220197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5400D" w14:textId="77777777" w:rsidR="008A467E" w:rsidRPr="00190ACA" w:rsidRDefault="008A467E" w:rsidP="00190ACA">
            <w:pPr>
              <w:pStyle w:val="TAL"/>
              <w:rPr>
                <w:sz w:val="16"/>
              </w:rPr>
            </w:pPr>
            <w:r w:rsidRPr="00190ACA">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705D2"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70DA0"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27FC7" w14:textId="77777777" w:rsidR="008A467E" w:rsidRPr="00190ACA" w:rsidRDefault="008A467E" w:rsidP="00190ACA">
            <w:pPr>
              <w:pStyle w:val="TAL"/>
              <w:rPr>
                <w:sz w:val="16"/>
              </w:rPr>
            </w:pPr>
            <w:r w:rsidRPr="00190ACA">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CC82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C90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D0BD"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B469"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1DA24" w14:textId="77777777" w:rsidR="008A467E" w:rsidRPr="00190ACA" w:rsidRDefault="008A467E" w:rsidP="00190ACA">
            <w:pPr>
              <w:pStyle w:val="TAL"/>
              <w:rPr>
                <w:sz w:val="16"/>
              </w:rPr>
            </w:pPr>
            <w:r w:rsidRPr="00190ACA">
              <w:rPr>
                <w:sz w:val="16"/>
              </w:rPr>
              <w:t>agreed</w:t>
            </w:r>
          </w:p>
        </w:tc>
      </w:tr>
      <w:tr w:rsidR="00190ACA" w:rsidRPr="00190ACA" w14:paraId="31DC51B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F1435" w14:textId="77777777" w:rsidR="008A467E" w:rsidRPr="00190ACA" w:rsidRDefault="008A467E" w:rsidP="00190ACA">
            <w:pPr>
              <w:pStyle w:val="TAL"/>
              <w:rPr>
                <w:sz w:val="16"/>
              </w:rPr>
            </w:pPr>
            <w:r w:rsidRPr="00190ACA">
              <w:rPr>
                <w:sz w:val="16"/>
              </w:rPr>
              <w:t>C4-220300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6D759" w14:textId="77777777" w:rsidR="008A467E" w:rsidRPr="00190ACA" w:rsidRDefault="008A467E" w:rsidP="00190ACA">
            <w:pPr>
              <w:pStyle w:val="TAL"/>
              <w:rPr>
                <w:sz w:val="16"/>
              </w:rPr>
            </w:pPr>
            <w:r w:rsidRPr="00190ACA">
              <w:rPr>
                <w:sz w:val="16"/>
              </w:rPr>
              <w:t>Miscellaneous corrections to the 5GC SBI TS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3D9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6010"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3049" w14:textId="77777777" w:rsidR="008A467E" w:rsidRPr="00190ACA" w:rsidRDefault="008A467E" w:rsidP="00190ACA">
            <w:pPr>
              <w:pStyle w:val="TAL"/>
              <w:rPr>
                <w:sz w:val="16"/>
              </w:rPr>
            </w:pPr>
            <w:r w:rsidRPr="00190ACA">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3EA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E85B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CDEE0"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F1AF5"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EBE9" w14:textId="77777777" w:rsidR="008A467E" w:rsidRPr="00190ACA" w:rsidRDefault="008A467E" w:rsidP="00190ACA">
            <w:pPr>
              <w:pStyle w:val="TAL"/>
              <w:rPr>
                <w:sz w:val="16"/>
              </w:rPr>
            </w:pPr>
            <w:r w:rsidRPr="00190ACA">
              <w:rPr>
                <w:sz w:val="16"/>
              </w:rPr>
              <w:t>revised</w:t>
            </w:r>
          </w:p>
        </w:tc>
      </w:tr>
      <w:tr w:rsidR="00190ACA" w:rsidRPr="00190ACA" w14:paraId="3C38446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7ADEC" w14:textId="77777777" w:rsidR="008A467E" w:rsidRPr="00190ACA" w:rsidRDefault="008A467E" w:rsidP="00190ACA">
            <w:pPr>
              <w:pStyle w:val="TAL"/>
              <w:rPr>
                <w:sz w:val="16"/>
              </w:rPr>
            </w:pPr>
            <w:r w:rsidRPr="00190ACA">
              <w:rPr>
                <w:sz w:val="16"/>
              </w:rPr>
              <w:t>C4-220447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82BC6" w14:textId="77777777" w:rsidR="008A467E" w:rsidRPr="00190ACA" w:rsidRDefault="008A467E" w:rsidP="00190ACA">
            <w:pPr>
              <w:pStyle w:val="TAL"/>
              <w:rPr>
                <w:sz w:val="16"/>
              </w:rPr>
            </w:pPr>
            <w:r w:rsidRPr="00190ACA">
              <w:rPr>
                <w:sz w:val="16"/>
              </w:rPr>
              <w:t>Miscellaneous corrections to the 5GC SBI TS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1A4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FD58" w14:textId="77777777" w:rsidR="008A467E" w:rsidRPr="00190ACA" w:rsidRDefault="008A467E" w:rsidP="00190ACA">
            <w:pPr>
              <w:pStyle w:val="TAL"/>
              <w:rPr>
                <w:sz w:val="16"/>
              </w:rPr>
            </w:pPr>
            <w:r w:rsidRPr="00190ACA">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F3DC" w14:textId="77777777" w:rsidR="008A467E" w:rsidRPr="00190ACA" w:rsidRDefault="008A467E" w:rsidP="00190ACA">
            <w:pPr>
              <w:pStyle w:val="TAL"/>
              <w:rPr>
                <w:sz w:val="16"/>
              </w:rPr>
            </w:pPr>
            <w:r w:rsidRPr="00190ACA">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EFF0F"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BCED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147C" w14:textId="77777777" w:rsidR="008A467E" w:rsidRPr="00190ACA" w:rsidRDefault="008A467E" w:rsidP="00190ACA">
            <w:pPr>
              <w:pStyle w:val="TAL"/>
              <w:rPr>
                <w:sz w:val="16"/>
              </w:rPr>
            </w:pPr>
            <w:r w:rsidRPr="00190ACA">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9A02"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2B14" w14:textId="77777777" w:rsidR="008A467E" w:rsidRPr="00190ACA" w:rsidRDefault="008A467E" w:rsidP="00190ACA">
            <w:pPr>
              <w:pStyle w:val="TAL"/>
              <w:rPr>
                <w:sz w:val="16"/>
              </w:rPr>
            </w:pPr>
            <w:r w:rsidRPr="00190ACA">
              <w:rPr>
                <w:sz w:val="16"/>
              </w:rPr>
              <w:t>agreed</w:t>
            </w:r>
          </w:p>
        </w:tc>
      </w:tr>
      <w:tr w:rsidR="00190ACA" w:rsidRPr="00190ACA" w14:paraId="4FB5937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0EB7" w14:textId="77777777" w:rsidR="008A467E" w:rsidRPr="00190ACA" w:rsidRDefault="008A467E" w:rsidP="00190ACA">
            <w:pPr>
              <w:pStyle w:val="TAL"/>
              <w:rPr>
                <w:sz w:val="16"/>
              </w:rPr>
            </w:pPr>
            <w:r w:rsidRPr="00190ACA">
              <w:rPr>
                <w:sz w:val="16"/>
              </w:rPr>
              <w:t>C4-220015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26084" w14:textId="77777777" w:rsidR="008A467E" w:rsidRPr="00190ACA" w:rsidRDefault="008A467E" w:rsidP="00190ACA">
            <w:pPr>
              <w:pStyle w:val="TAL"/>
              <w:rPr>
                <w:sz w:val="16"/>
              </w:rPr>
            </w:pPr>
            <w:r w:rsidRPr="00190ACA">
              <w:rPr>
                <w:sz w:val="16"/>
              </w:rPr>
              <w:t>SNPN onboarding impacts on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D803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BD22"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A4A1" w14:textId="77777777" w:rsidR="008A467E" w:rsidRPr="00190ACA" w:rsidRDefault="008A467E" w:rsidP="00190ACA">
            <w:pPr>
              <w:pStyle w:val="TAL"/>
              <w:rPr>
                <w:sz w:val="16"/>
              </w:rPr>
            </w:pPr>
            <w:r w:rsidRPr="00190ACA">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A82E"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8B19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051B"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B932"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68B94" w14:textId="77777777" w:rsidR="008A467E" w:rsidRPr="00190ACA" w:rsidRDefault="008A467E" w:rsidP="00190ACA">
            <w:pPr>
              <w:pStyle w:val="TAL"/>
              <w:rPr>
                <w:sz w:val="16"/>
              </w:rPr>
            </w:pPr>
            <w:r w:rsidRPr="00190ACA">
              <w:rPr>
                <w:sz w:val="16"/>
              </w:rPr>
              <w:t>revised</w:t>
            </w:r>
          </w:p>
        </w:tc>
      </w:tr>
      <w:tr w:rsidR="00190ACA" w:rsidRPr="00190ACA" w14:paraId="6A8F92B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823BE" w14:textId="77777777" w:rsidR="008A467E" w:rsidRPr="00190ACA" w:rsidRDefault="008A467E" w:rsidP="00190ACA">
            <w:pPr>
              <w:pStyle w:val="TAL"/>
              <w:rPr>
                <w:sz w:val="16"/>
              </w:rPr>
            </w:pPr>
            <w:r w:rsidRPr="00190ACA">
              <w:rPr>
                <w:sz w:val="16"/>
              </w:rPr>
              <w:t>C4-220315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FD0C4" w14:textId="77777777" w:rsidR="008A467E" w:rsidRPr="00190ACA" w:rsidRDefault="008A467E" w:rsidP="00190ACA">
            <w:pPr>
              <w:pStyle w:val="TAL"/>
              <w:rPr>
                <w:sz w:val="16"/>
              </w:rPr>
            </w:pPr>
            <w:r w:rsidRPr="00190ACA">
              <w:rPr>
                <w:sz w:val="16"/>
              </w:rPr>
              <w:t>SNPN onboarding impacts on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D78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43B5"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25A68" w14:textId="77777777" w:rsidR="008A467E" w:rsidRPr="00190ACA" w:rsidRDefault="008A467E" w:rsidP="00190ACA">
            <w:pPr>
              <w:pStyle w:val="TAL"/>
              <w:rPr>
                <w:sz w:val="16"/>
              </w:rPr>
            </w:pPr>
            <w:r w:rsidRPr="00190ACA">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337F4"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3BF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77901"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E206"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BEAB" w14:textId="77777777" w:rsidR="008A467E" w:rsidRPr="00190ACA" w:rsidRDefault="008A467E" w:rsidP="00190ACA">
            <w:pPr>
              <w:pStyle w:val="TAL"/>
              <w:rPr>
                <w:sz w:val="16"/>
              </w:rPr>
            </w:pPr>
            <w:r w:rsidRPr="00190ACA">
              <w:rPr>
                <w:sz w:val="16"/>
              </w:rPr>
              <w:t>revised</w:t>
            </w:r>
          </w:p>
        </w:tc>
      </w:tr>
      <w:tr w:rsidR="00190ACA" w:rsidRPr="00190ACA" w14:paraId="6957763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71C9" w14:textId="77777777" w:rsidR="008A467E" w:rsidRPr="00190ACA" w:rsidRDefault="008A467E" w:rsidP="00190ACA">
            <w:pPr>
              <w:pStyle w:val="TAL"/>
              <w:rPr>
                <w:sz w:val="16"/>
              </w:rPr>
            </w:pPr>
            <w:r w:rsidRPr="00190ACA">
              <w:rPr>
                <w:sz w:val="16"/>
              </w:rPr>
              <w:t>C4-220424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EB8E" w14:textId="77777777" w:rsidR="008A467E" w:rsidRPr="00190ACA" w:rsidRDefault="008A467E" w:rsidP="00190ACA">
            <w:pPr>
              <w:pStyle w:val="TAL"/>
              <w:rPr>
                <w:sz w:val="16"/>
              </w:rPr>
            </w:pPr>
            <w:r w:rsidRPr="00190ACA">
              <w:rPr>
                <w:sz w:val="16"/>
              </w:rPr>
              <w:t>SNPN onboarding impacts on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A7F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62FC"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41BB" w14:textId="77777777" w:rsidR="008A467E" w:rsidRPr="00190ACA" w:rsidRDefault="008A467E" w:rsidP="00190ACA">
            <w:pPr>
              <w:pStyle w:val="TAL"/>
              <w:rPr>
                <w:sz w:val="16"/>
              </w:rPr>
            </w:pPr>
            <w:r w:rsidRPr="00190ACA">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650CB"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358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E484"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7472"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00C0" w14:textId="77777777" w:rsidR="008A467E" w:rsidRPr="00190ACA" w:rsidRDefault="008A467E" w:rsidP="00190ACA">
            <w:pPr>
              <w:pStyle w:val="TAL"/>
              <w:rPr>
                <w:sz w:val="16"/>
              </w:rPr>
            </w:pPr>
            <w:r w:rsidRPr="00190ACA">
              <w:rPr>
                <w:sz w:val="16"/>
              </w:rPr>
              <w:t>agreed</w:t>
            </w:r>
          </w:p>
        </w:tc>
      </w:tr>
      <w:tr w:rsidR="00190ACA" w:rsidRPr="00190ACA" w14:paraId="3DF9FF8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7CEA" w14:textId="77777777" w:rsidR="008A467E" w:rsidRPr="00190ACA" w:rsidRDefault="008A467E" w:rsidP="00190ACA">
            <w:pPr>
              <w:pStyle w:val="TAL"/>
              <w:rPr>
                <w:sz w:val="16"/>
              </w:rPr>
            </w:pPr>
            <w:r w:rsidRPr="00190ACA">
              <w:rPr>
                <w:sz w:val="16"/>
              </w:rPr>
              <w:t>C4-220073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801C8" w14:textId="77777777" w:rsidR="008A467E" w:rsidRPr="00190ACA" w:rsidRDefault="008A467E" w:rsidP="00190ACA">
            <w:pPr>
              <w:pStyle w:val="TAL"/>
              <w:rPr>
                <w:sz w:val="16"/>
              </w:rPr>
            </w:pPr>
            <w:r w:rsidRPr="00190ACA">
              <w:rPr>
                <w:sz w:val="16"/>
              </w:rPr>
              <w:t>Notify I-SMF Removal by sending empty DNAI to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9619F"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F649"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5371" w14:textId="77777777" w:rsidR="008A467E" w:rsidRPr="00190ACA" w:rsidRDefault="008A467E" w:rsidP="00190ACA">
            <w:pPr>
              <w:pStyle w:val="TAL"/>
              <w:rPr>
                <w:sz w:val="16"/>
              </w:rPr>
            </w:pPr>
            <w:r w:rsidRPr="00190ACA">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0F8E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C00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BDB7"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6ED25" w14:textId="77777777" w:rsidR="008A467E" w:rsidRPr="00190ACA" w:rsidRDefault="008A467E" w:rsidP="00190ACA">
            <w:pPr>
              <w:pStyle w:val="TAL"/>
              <w:rPr>
                <w:sz w:val="16"/>
              </w:rPr>
            </w:pPr>
            <w:r w:rsidRPr="00190AC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9236" w14:textId="77777777" w:rsidR="008A467E" w:rsidRPr="00190ACA" w:rsidRDefault="008A467E" w:rsidP="00190ACA">
            <w:pPr>
              <w:pStyle w:val="TAL"/>
              <w:rPr>
                <w:sz w:val="16"/>
              </w:rPr>
            </w:pPr>
            <w:r w:rsidRPr="00190ACA">
              <w:rPr>
                <w:sz w:val="16"/>
              </w:rPr>
              <w:t>merged</w:t>
            </w:r>
          </w:p>
        </w:tc>
      </w:tr>
      <w:tr w:rsidR="00190ACA" w:rsidRPr="00190ACA" w14:paraId="6EA5316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BC231" w14:textId="77777777" w:rsidR="008A467E" w:rsidRPr="00190ACA" w:rsidRDefault="008A467E" w:rsidP="00190ACA">
            <w:pPr>
              <w:pStyle w:val="TAL"/>
              <w:rPr>
                <w:sz w:val="16"/>
              </w:rPr>
            </w:pPr>
            <w:r w:rsidRPr="00190ACA">
              <w:rPr>
                <w:sz w:val="16"/>
              </w:rPr>
              <w:t>C4-220074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5B2D5" w14:textId="77777777" w:rsidR="008A467E" w:rsidRPr="00190ACA" w:rsidRDefault="008A467E" w:rsidP="00190ACA">
            <w:pPr>
              <w:pStyle w:val="TAL"/>
              <w:rPr>
                <w:sz w:val="16"/>
              </w:rPr>
            </w:pPr>
            <w:r w:rsidRPr="00190ACA">
              <w:rPr>
                <w:sz w:val="16"/>
              </w:rPr>
              <w:t>Check UE Authorization for EAS Discovery during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A77D6"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41A24"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C945" w14:textId="77777777" w:rsidR="008A467E" w:rsidRPr="00190ACA" w:rsidRDefault="008A467E" w:rsidP="00190ACA">
            <w:pPr>
              <w:pStyle w:val="TAL"/>
              <w:rPr>
                <w:sz w:val="16"/>
              </w:rPr>
            </w:pPr>
            <w:r w:rsidRPr="00190ACA">
              <w:rPr>
                <w:sz w:val="16"/>
              </w:rPr>
              <w:t>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2F0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962D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1A18"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FB67A" w14:textId="77777777" w:rsidR="008A467E" w:rsidRPr="00190ACA" w:rsidRDefault="008A467E" w:rsidP="00190ACA">
            <w:pPr>
              <w:pStyle w:val="TAL"/>
              <w:rPr>
                <w:sz w:val="16"/>
              </w:rPr>
            </w:pPr>
            <w:r w:rsidRPr="00190AC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84328" w14:textId="77777777" w:rsidR="008A467E" w:rsidRPr="00190ACA" w:rsidRDefault="008A467E" w:rsidP="00190ACA">
            <w:pPr>
              <w:pStyle w:val="TAL"/>
              <w:rPr>
                <w:sz w:val="16"/>
              </w:rPr>
            </w:pPr>
            <w:r w:rsidRPr="00190ACA">
              <w:rPr>
                <w:sz w:val="16"/>
              </w:rPr>
              <w:t>postponed</w:t>
            </w:r>
          </w:p>
        </w:tc>
      </w:tr>
      <w:tr w:rsidR="00190ACA" w:rsidRPr="00190ACA" w14:paraId="5C0528B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BDB1" w14:textId="77777777" w:rsidR="008A467E" w:rsidRPr="00190ACA" w:rsidRDefault="008A467E" w:rsidP="00190ACA">
            <w:pPr>
              <w:pStyle w:val="TAL"/>
              <w:rPr>
                <w:sz w:val="16"/>
              </w:rPr>
            </w:pPr>
            <w:r w:rsidRPr="00190ACA">
              <w:rPr>
                <w:sz w:val="16"/>
              </w:rPr>
              <w:t>C4-220105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0C95" w14:textId="77777777" w:rsidR="008A467E" w:rsidRPr="00190ACA" w:rsidRDefault="008A467E" w:rsidP="00190ACA">
            <w:pPr>
              <w:pStyle w:val="TAL"/>
              <w:rPr>
                <w:sz w:val="16"/>
              </w:rPr>
            </w:pPr>
            <w:r w:rsidRPr="00190ACA">
              <w:rPr>
                <w:sz w:val="16"/>
              </w:rPr>
              <w:t>Indicating the possible use of OAuth2 authorization in Create SM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5B5CD"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C551D"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F2A2" w14:textId="77777777" w:rsidR="008A467E" w:rsidRPr="00190ACA" w:rsidRDefault="008A467E" w:rsidP="00190ACA">
            <w:pPr>
              <w:pStyle w:val="TAL"/>
              <w:rPr>
                <w:sz w:val="16"/>
              </w:rPr>
            </w:pPr>
            <w:r w:rsidRPr="00190ACA">
              <w:rPr>
                <w:sz w:val="16"/>
              </w:rPr>
              <w:t>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F41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8E10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DB3D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32D2"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6D97" w14:textId="77777777" w:rsidR="008A467E" w:rsidRPr="00190ACA" w:rsidRDefault="008A467E" w:rsidP="00190ACA">
            <w:pPr>
              <w:pStyle w:val="TAL"/>
              <w:rPr>
                <w:sz w:val="16"/>
              </w:rPr>
            </w:pPr>
            <w:r w:rsidRPr="00190ACA">
              <w:rPr>
                <w:sz w:val="16"/>
              </w:rPr>
              <w:t>agreed</w:t>
            </w:r>
          </w:p>
        </w:tc>
      </w:tr>
      <w:tr w:rsidR="00190ACA" w:rsidRPr="00190ACA" w14:paraId="6BB6946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20FF" w14:textId="77777777" w:rsidR="008A467E" w:rsidRPr="00190ACA" w:rsidRDefault="008A467E" w:rsidP="00190ACA">
            <w:pPr>
              <w:pStyle w:val="TAL"/>
              <w:rPr>
                <w:sz w:val="16"/>
              </w:rPr>
            </w:pPr>
            <w:r w:rsidRPr="00190ACA">
              <w:rPr>
                <w:sz w:val="16"/>
              </w:rPr>
              <w:t>C4-220114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A8E9" w14:textId="77777777" w:rsidR="008A467E" w:rsidRPr="00190ACA" w:rsidRDefault="008A467E" w:rsidP="00190ACA">
            <w:pPr>
              <w:pStyle w:val="TAL"/>
              <w:rPr>
                <w:sz w:val="16"/>
              </w:rPr>
            </w:pPr>
            <w:r w:rsidRPr="00190ACA">
              <w:rPr>
                <w:sz w:val="16"/>
              </w:rPr>
              <w:t>Secondary RAT data usage reporting during AN Release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B70E"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67B6"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5981" w14:textId="77777777" w:rsidR="008A467E" w:rsidRPr="00190ACA" w:rsidRDefault="008A467E" w:rsidP="00190ACA">
            <w:pPr>
              <w:pStyle w:val="TAL"/>
              <w:rPr>
                <w:sz w:val="16"/>
              </w:rPr>
            </w:pPr>
            <w:r w:rsidRPr="00190ACA">
              <w:rPr>
                <w:sz w:val="16"/>
              </w:rPr>
              <w:t>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800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886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494A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6F40D" w14:textId="77777777" w:rsidR="008A467E" w:rsidRPr="00190ACA" w:rsidRDefault="008A467E" w:rsidP="00190ACA">
            <w:pPr>
              <w:pStyle w:val="TAL"/>
              <w:rPr>
                <w:sz w:val="16"/>
              </w:rPr>
            </w:pPr>
            <w:r w:rsidRPr="00190AC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D7176" w14:textId="77777777" w:rsidR="008A467E" w:rsidRPr="00190ACA" w:rsidRDefault="008A467E" w:rsidP="00190ACA">
            <w:pPr>
              <w:pStyle w:val="TAL"/>
              <w:rPr>
                <w:sz w:val="16"/>
              </w:rPr>
            </w:pPr>
            <w:r w:rsidRPr="00190ACA">
              <w:rPr>
                <w:sz w:val="16"/>
              </w:rPr>
              <w:t>agreed</w:t>
            </w:r>
          </w:p>
        </w:tc>
      </w:tr>
      <w:tr w:rsidR="00190ACA" w:rsidRPr="00190ACA" w14:paraId="639EBB9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34A0" w14:textId="77777777" w:rsidR="008A467E" w:rsidRPr="00190ACA" w:rsidRDefault="008A467E" w:rsidP="00190ACA">
            <w:pPr>
              <w:pStyle w:val="TAL"/>
              <w:rPr>
                <w:sz w:val="16"/>
              </w:rPr>
            </w:pPr>
            <w:r w:rsidRPr="00190ACA">
              <w:rPr>
                <w:sz w:val="16"/>
              </w:rPr>
              <w:t>C4-220182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B0EC" w14:textId="77777777" w:rsidR="008A467E" w:rsidRPr="00190ACA" w:rsidRDefault="008A467E" w:rsidP="00190ACA">
            <w:pPr>
              <w:pStyle w:val="TAL"/>
              <w:rPr>
                <w:sz w:val="16"/>
              </w:rPr>
            </w:pPr>
            <w:r w:rsidRPr="00190ACA">
              <w:rPr>
                <w:sz w:val="16"/>
              </w:rPr>
              <w:t>Onboarding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41C8F"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7717"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D585E" w14:textId="77777777" w:rsidR="008A467E" w:rsidRPr="00190ACA" w:rsidRDefault="008A467E" w:rsidP="00190ACA">
            <w:pPr>
              <w:pStyle w:val="TAL"/>
              <w:rPr>
                <w:sz w:val="16"/>
              </w:rPr>
            </w:pPr>
            <w:r w:rsidRPr="00190ACA">
              <w:rPr>
                <w:sz w:val="16"/>
              </w:rPr>
              <w:t>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CBA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9177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20D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6FEE6"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7DC5" w14:textId="77777777" w:rsidR="008A467E" w:rsidRPr="00190ACA" w:rsidRDefault="008A467E" w:rsidP="00190ACA">
            <w:pPr>
              <w:pStyle w:val="TAL"/>
              <w:rPr>
                <w:sz w:val="16"/>
              </w:rPr>
            </w:pPr>
            <w:r w:rsidRPr="00190ACA">
              <w:rPr>
                <w:sz w:val="16"/>
              </w:rPr>
              <w:t>merged</w:t>
            </w:r>
          </w:p>
        </w:tc>
      </w:tr>
      <w:tr w:rsidR="00190ACA" w:rsidRPr="00190ACA" w14:paraId="5120EB4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F8591" w14:textId="77777777" w:rsidR="008A467E" w:rsidRPr="00190ACA" w:rsidRDefault="008A467E" w:rsidP="00190ACA">
            <w:pPr>
              <w:pStyle w:val="TAL"/>
              <w:rPr>
                <w:sz w:val="16"/>
              </w:rPr>
            </w:pPr>
            <w:r w:rsidRPr="00190ACA">
              <w:rPr>
                <w:sz w:val="16"/>
              </w:rPr>
              <w:t>C4-220190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F33A" w14:textId="77777777" w:rsidR="008A467E" w:rsidRPr="00190ACA" w:rsidRDefault="008A467E" w:rsidP="00190ACA">
            <w:pPr>
              <w:pStyle w:val="TAL"/>
              <w:rPr>
                <w:sz w:val="16"/>
              </w:rPr>
            </w:pPr>
            <w:r w:rsidRPr="00190ACA">
              <w:rPr>
                <w:sz w:val="16"/>
              </w:rPr>
              <w:t>Notify change of anchor SMF re-selected by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6D2F6"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E781"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2C48" w14:textId="77777777" w:rsidR="008A467E" w:rsidRPr="00190ACA" w:rsidRDefault="008A467E" w:rsidP="00190ACA">
            <w:pPr>
              <w:pStyle w:val="TAL"/>
              <w:rPr>
                <w:sz w:val="16"/>
              </w:rPr>
            </w:pPr>
            <w:r w:rsidRPr="00190ACA">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4C01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9140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25829"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D1442" w14:textId="77777777" w:rsidR="008A467E" w:rsidRPr="00190ACA" w:rsidRDefault="008A467E" w:rsidP="00190ACA">
            <w:pPr>
              <w:pStyle w:val="TAL"/>
              <w:rPr>
                <w:sz w:val="16"/>
              </w:rPr>
            </w:pPr>
            <w:r w:rsidRPr="00190ACA">
              <w:rPr>
                <w:sz w:val="16"/>
              </w:rPr>
              <w:t>TEI17,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E917" w14:textId="77777777" w:rsidR="008A467E" w:rsidRPr="00190ACA" w:rsidRDefault="008A467E" w:rsidP="00190ACA">
            <w:pPr>
              <w:pStyle w:val="TAL"/>
              <w:rPr>
                <w:sz w:val="16"/>
              </w:rPr>
            </w:pPr>
            <w:r w:rsidRPr="00190ACA">
              <w:rPr>
                <w:sz w:val="16"/>
              </w:rPr>
              <w:t>revised</w:t>
            </w:r>
          </w:p>
        </w:tc>
      </w:tr>
      <w:tr w:rsidR="00190ACA" w:rsidRPr="00190ACA" w14:paraId="3B4FF09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EC70D" w14:textId="77777777" w:rsidR="008A467E" w:rsidRPr="00190ACA" w:rsidRDefault="008A467E" w:rsidP="00190ACA">
            <w:pPr>
              <w:pStyle w:val="TAL"/>
              <w:rPr>
                <w:sz w:val="16"/>
              </w:rPr>
            </w:pPr>
            <w:r w:rsidRPr="00190ACA">
              <w:rPr>
                <w:sz w:val="16"/>
              </w:rPr>
              <w:t>C4-220443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29C5" w14:textId="77777777" w:rsidR="008A467E" w:rsidRPr="00190ACA" w:rsidRDefault="008A467E" w:rsidP="00190ACA">
            <w:pPr>
              <w:pStyle w:val="TAL"/>
              <w:rPr>
                <w:sz w:val="16"/>
              </w:rPr>
            </w:pPr>
            <w:r w:rsidRPr="00190ACA">
              <w:rPr>
                <w:sz w:val="16"/>
              </w:rPr>
              <w:t>Notify change of anchor SMF re-selected by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A41B5"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A01D"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2677" w14:textId="77777777" w:rsidR="008A467E" w:rsidRPr="00190ACA" w:rsidRDefault="008A467E" w:rsidP="00190ACA">
            <w:pPr>
              <w:pStyle w:val="TAL"/>
              <w:rPr>
                <w:sz w:val="16"/>
              </w:rPr>
            </w:pPr>
            <w:r w:rsidRPr="00190ACA">
              <w:rPr>
                <w:sz w:val="16"/>
              </w:rPr>
              <w:t>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E8A5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C1C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0CD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7A1E" w14:textId="77777777" w:rsidR="008A467E" w:rsidRPr="00190ACA" w:rsidRDefault="008A467E" w:rsidP="00190ACA">
            <w:pPr>
              <w:pStyle w:val="TAL"/>
              <w:rPr>
                <w:sz w:val="16"/>
              </w:rPr>
            </w:pPr>
            <w:r w:rsidRPr="00190ACA">
              <w:rPr>
                <w:sz w:val="16"/>
              </w:rPr>
              <w:t>5G_eSBA,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7FBA" w14:textId="77777777" w:rsidR="008A467E" w:rsidRPr="00190ACA" w:rsidRDefault="008A467E" w:rsidP="00190ACA">
            <w:pPr>
              <w:pStyle w:val="TAL"/>
              <w:rPr>
                <w:sz w:val="16"/>
              </w:rPr>
            </w:pPr>
            <w:r w:rsidRPr="00190ACA">
              <w:rPr>
                <w:sz w:val="16"/>
              </w:rPr>
              <w:t>postponed</w:t>
            </w:r>
          </w:p>
        </w:tc>
      </w:tr>
      <w:tr w:rsidR="00190ACA" w:rsidRPr="00190ACA" w14:paraId="3AB04A9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CB708" w14:textId="77777777" w:rsidR="008A467E" w:rsidRPr="00190ACA" w:rsidRDefault="008A467E" w:rsidP="00190ACA">
            <w:pPr>
              <w:pStyle w:val="TAL"/>
              <w:rPr>
                <w:sz w:val="16"/>
              </w:rPr>
            </w:pPr>
            <w:r w:rsidRPr="00190ACA">
              <w:rPr>
                <w:sz w:val="16"/>
              </w:rPr>
              <w:t>C4-220241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64E7" w14:textId="77777777" w:rsidR="008A467E" w:rsidRPr="00190ACA" w:rsidRDefault="008A467E" w:rsidP="00190ACA">
            <w:pPr>
              <w:pStyle w:val="TAL"/>
              <w:rPr>
                <w:sz w:val="16"/>
              </w:rPr>
            </w:pPr>
            <w:r w:rsidRPr="00190ACA">
              <w:rPr>
                <w:sz w:val="16"/>
              </w:rPr>
              <w:t xml:space="preserve">SMF triggered I-SMF </w:t>
            </w:r>
            <w:r w:rsidRPr="00190ACA">
              <w:rPr>
                <w:sz w:val="16"/>
              </w:rPr>
              <w:lastRenderedPageBreak/>
              <w:t>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D831" w14:textId="77777777" w:rsidR="008A467E" w:rsidRPr="00190ACA" w:rsidRDefault="008A467E" w:rsidP="00190ACA">
            <w:pPr>
              <w:pStyle w:val="TAL"/>
              <w:rPr>
                <w:sz w:val="16"/>
              </w:rPr>
            </w:pPr>
            <w:r w:rsidRPr="00190ACA">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CDAE"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6C0B" w14:textId="77777777" w:rsidR="008A467E" w:rsidRPr="00190ACA" w:rsidRDefault="008A467E" w:rsidP="00190ACA">
            <w:pPr>
              <w:pStyle w:val="TAL"/>
              <w:rPr>
                <w:sz w:val="16"/>
              </w:rPr>
            </w:pPr>
            <w:r w:rsidRPr="00190ACA">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FC80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5D7C" w14:textId="77777777" w:rsidR="008A467E" w:rsidRPr="00190ACA" w:rsidRDefault="008A467E" w:rsidP="00190ACA">
            <w:pPr>
              <w:pStyle w:val="TAL"/>
              <w:rPr>
                <w:sz w:val="16"/>
              </w:rPr>
            </w:pPr>
            <w:r w:rsidRPr="00190ACA">
              <w:rPr>
                <w:sz w:val="16"/>
              </w:rPr>
              <w:t>Rel-</w:t>
            </w:r>
            <w:r w:rsidRPr="00190ACA">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131D2" w14:textId="77777777" w:rsidR="008A467E" w:rsidRPr="00190ACA" w:rsidRDefault="008A467E" w:rsidP="00190ACA">
            <w:pPr>
              <w:pStyle w:val="TAL"/>
              <w:rPr>
                <w:sz w:val="16"/>
              </w:rPr>
            </w:pPr>
            <w:r w:rsidRPr="00190ACA">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0FB9D" w14:textId="77777777" w:rsidR="008A467E" w:rsidRPr="00190ACA" w:rsidRDefault="008A467E" w:rsidP="00190ACA">
            <w:pPr>
              <w:pStyle w:val="TAL"/>
              <w:rPr>
                <w:sz w:val="16"/>
              </w:rPr>
            </w:pPr>
            <w:r w:rsidRPr="00190AC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183F6" w14:textId="77777777" w:rsidR="008A467E" w:rsidRPr="00190ACA" w:rsidRDefault="008A467E" w:rsidP="00190ACA">
            <w:pPr>
              <w:pStyle w:val="TAL"/>
              <w:rPr>
                <w:sz w:val="16"/>
              </w:rPr>
            </w:pPr>
            <w:r w:rsidRPr="00190ACA">
              <w:rPr>
                <w:sz w:val="16"/>
              </w:rPr>
              <w:t>revised</w:t>
            </w:r>
          </w:p>
        </w:tc>
      </w:tr>
      <w:tr w:rsidR="00190ACA" w:rsidRPr="00190ACA" w14:paraId="212F80C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B1F23" w14:textId="77777777" w:rsidR="008A467E" w:rsidRPr="00190ACA" w:rsidRDefault="008A467E" w:rsidP="00190ACA">
            <w:pPr>
              <w:pStyle w:val="TAL"/>
              <w:rPr>
                <w:sz w:val="16"/>
              </w:rPr>
            </w:pPr>
            <w:r w:rsidRPr="00190ACA">
              <w:rPr>
                <w:sz w:val="16"/>
              </w:rPr>
              <w:t>C4-220410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3ABC" w14:textId="77777777" w:rsidR="008A467E" w:rsidRPr="00190ACA" w:rsidRDefault="008A467E" w:rsidP="00190ACA">
            <w:pPr>
              <w:pStyle w:val="TAL"/>
              <w:rPr>
                <w:sz w:val="16"/>
              </w:rPr>
            </w:pPr>
            <w:r w:rsidRPr="00190ACA">
              <w:rPr>
                <w:sz w:val="16"/>
              </w:rPr>
              <w:t>SMF triggered I-SMF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20E8" w14:textId="77777777" w:rsidR="008A467E" w:rsidRPr="00190ACA" w:rsidRDefault="008A467E" w:rsidP="00190ACA">
            <w:pPr>
              <w:pStyle w:val="TAL"/>
              <w:rPr>
                <w:sz w:val="16"/>
              </w:rPr>
            </w:pPr>
            <w:r w:rsidRPr="00190ACA">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31942"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BC90" w14:textId="77777777" w:rsidR="008A467E" w:rsidRPr="00190ACA" w:rsidRDefault="008A467E" w:rsidP="00190ACA">
            <w:pPr>
              <w:pStyle w:val="TAL"/>
              <w:rPr>
                <w:sz w:val="16"/>
              </w:rPr>
            </w:pPr>
            <w:r w:rsidRPr="00190ACA">
              <w:rPr>
                <w:sz w:val="16"/>
              </w:rPr>
              <w:t>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B401"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867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957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A5BD" w14:textId="77777777" w:rsidR="008A467E" w:rsidRPr="00190ACA" w:rsidRDefault="008A467E" w:rsidP="00190ACA">
            <w:pPr>
              <w:pStyle w:val="TAL"/>
              <w:rPr>
                <w:sz w:val="16"/>
              </w:rPr>
            </w:pPr>
            <w:r w:rsidRPr="00190ACA">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6FD48" w14:textId="77777777" w:rsidR="008A467E" w:rsidRPr="00190ACA" w:rsidRDefault="008A467E" w:rsidP="00190ACA">
            <w:pPr>
              <w:pStyle w:val="TAL"/>
              <w:rPr>
                <w:sz w:val="16"/>
              </w:rPr>
            </w:pPr>
            <w:r w:rsidRPr="00190ACA">
              <w:rPr>
                <w:sz w:val="16"/>
              </w:rPr>
              <w:t>agreed</w:t>
            </w:r>
          </w:p>
        </w:tc>
      </w:tr>
      <w:tr w:rsidR="00190ACA" w:rsidRPr="00190ACA" w14:paraId="2DEC2EC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C5964" w14:textId="77777777" w:rsidR="008A467E" w:rsidRPr="00190ACA" w:rsidRDefault="008A467E" w:rsidP="00190ACA">
            <w:pPr>
              <w:pStyle w:val="TAL"/>
              <w:rPr>
                <w:sz w:val="16"/>
              </w:rPr>
            </w:pPr>
            <w:r w:rsidRPr="00190ACA">
              <w:rPr>
                <w:sz w:val="16"/>
              </w:rPr>
              <w:t>C4-220256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17E8" w14:textId="77777777" w:rsidR="008A467E" w:rsidRPr="00190ACA" w:rsidRDefault="008A467E" w:rsidP="00190ACA">
            <w:pPr>
              <w:pStyle w:val="TAL"/>
              <w:rPr>
                <w:sz w:val="16"/>
              </w:rPr>
            </w:pPr>
            <w:r w:rsidRPr="00190ACA">
              <w:rPr>
                <w:sz w:val="16"/>
              </w:rPr>
              <w:t>Support of ODB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8238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7E2D0"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50732" w14:textId="77777777" w:rsidR="008A467E" w:rsidRPr="00190ACA" w:rsidRDefault="008A467E" w:rsidP="00190ACA">
            <w:pPr>
              <w:pStyle w:val="TAL"/>
              <w:rPr>
                <w:sz w:val="16"/>
              </w:rPr>
            </w:pPr>
            <w:r w:rsidRPr="00190ACA">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0DDE"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A52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FEFD"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107F"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90C9" w14:textId="77777777" w:rsidR="008A467E" w:rsidRPr="00190ACA" w:rsidRDefault="008A467E" w:rsidP="00190ACA">
            <w:pPr>
              <w:pStyle w:val="TAL"/>
              <w:rPr>
                <w:sz w:val="16"/>
              </w:rPr>
            </w:pPr>
            <w:r w:rsidRPr="00190ACA">
              <w:rPr>
                <w:sz w:val="16"/>
              </w:rPr>
              <w:t>revised</w:t>
            </w:r>
          </w:p>
        </w:tc>
      </w:tr>
      <w:tr w:rsidR="00190ACA" w:rsidRPr="00190ACA" w14:paraId="7B4264B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9E99" w14:textId="77777777" w:rsidR="008A467E" w:rsidRPr="00190ACA" w:rsidRDefault="008A467E" w:rsidP="00190ACA">
            <w:pPr>
              <w:pStyle w:val="TAL"/>
              <w:rPr>
                <w:sz w:val="16"/>
              </w:rPr>
            </w:pPr>
            <w:r w:rsidRPr="00190ACA">
              <w:rPr>
                <w:sz w:val="16"/>
              </w:rPr>
              <w:t>C4-220405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03BA9" w14:textId="77777777" w:rsidR="008A467E" w:rsidRPr="00190ACA" w:rsidRDefault="008A467E" w:rsidP="00190ACA">
            <w:pPr>
              <w:pStyle w:val="TAL"/>
              <w:rPr>
                <w:sz w:val="16"/>
              </w:rPr>
            </w:pPr>
            <w:r w:rsidRPr="00190ACA">
              <w:rPr>
                <w:sz w:val="16"/>
              </w:rPr>
              <w:t>Support of ODB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815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789E5" w14:textId="77777777" w:rsidR="008A467E" w:rsidRPr="00190ACA" w:rsidRDefault="008A467E" w:rsidP="00190ACA">
            <w:pPr>
              <w:pStyle w:val="TAL"/>
              <w:rPr>
                <w:sz w:val="16"/>
              </w:rPr>
            </w:pPr>
            <w:r w:rsidRPr="00190ACA">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053C" w14:textId="77777777" w:rsidR="008A467E" w:rsidRPr="00190ACA" w:rsidRDefault="008A467E" w:rsidP="00190ACA">
            <w:pPr>
              <w:pStyle w:val="TAL"/>
              <w:rPr>
                <w:sz w:val="16"/>
              </w:rPr>
            </w:pPr>
            <w:r w:rsidRPr="00190ACA">
              <w:rPr>
                <w:sz w:val="16"/>
              </w:rPr>
              <w:t>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AFFA"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EFA3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1D525"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92A7"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02EF" w14:textId="77777777" w:rsidR="008A467E" w:rsidRPr="00190ACA" w:rsidRDefault="008A467E" w:rsidP="00190ACA">
            <w:pPr>
              <w:pStyle w:val="TAL"/>
              <w:rPr>
                <w:sz w:val="16"/>
              </w:rPr>
            </w:pPr>
            <w:r w:rsidRPr="00190ACA">
              <w:rPr>
                <w:sz w:val="16"/>
              </w:rPr>
              <w:t>agreed</w:t>
            </w:r>
          </w:p>
        </w:tc>
      </w:tr>
      <w:tr w:rsidR="00190ACA" w:rsidRPr="00190ACA" w14:paraId="684E15A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7F4D" w14:textId="77777777" w:rsidR="008A467E" w:rsidRPr="00190ACA" w:rsidRDefault="008A467E" w:rsidP="00190ACA">
            <w:pPr>
              <w:pStyle w:val="TAL"/>
              <w:rPr>
                <w:sz w:val="16"/>
              </w:rPr>
            </w:pPr>
            <w:r w:rsidRPr="00190ACA">
              <w:rPr>
                <w:sz w:val="16"/>
              </w:rPr>
              <w:t>C4-220012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38250" w14:textId="77777777" w:rsidR="008A467E" w:rsidRPr="00190ACA" w:rsidRDefault="008A467E" w:rsidP="00190ACA">
            <w:pPr>
              <w:pStyle w:val="TAL"/>
              <w:rPr>
                <w:sz w:val="16"/>
              </w:rPr>
            </w:pPr>
            <w:r w:rsidRPr="00190ACA">
              <w:rPr>
                <w:sz w:val="16"/>
              </w:rPr>
              <w:t>UE registration in SNPN using credentials from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32F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024E5"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513E" w14:textId="77777777" w:rsidR="008A467E" w:rsidRPr="00190ACA" w:rsidRDefault="008A467E" w:rsidP="00190ACA">
            <w:pPr>
              <w:pStyle w:val="TAL"/>
              <w:rPr>
                <w:sz w:val="16"/>
              </w:rPr>
            </w:pPr>
            <w:r w:rsidRPr="00190ACA">
              <w:rPr>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D6827"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1759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D80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46AE4"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B1AC" w14:textId="77777777" w:rsidR="008A467E" w:rsidRPr="00190ACA" w:rsidRDefault="008A467E" w:rsidP="00190ACA">
            <w:pPr>
              <w:pStyle w:val="TAL"/>
              <w:rPr>
                <w:sz w:val="16"/>
              </w:rPr>
            </w:pPr>
            <w:r w:rsidRPr="00190ACA">
              <w:rPr>
                <w:sz w:val="16"/>
              </w:rPr>
              <w:t>agreed</w:t>
            </w:r>
          </w:p>
        </w:tc>
      </w:tr>
      <w:tr w:rsidR="00190ACA" w:rsidRPr="00190ACA" w14:paraId="6312D70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0D553" w14:textId="77777777" w:rsidR="008A467E" w:rsidRPr="00190ACA" w:rsidRDefault="008A467E" w:rsidP="00190ACA">
            <w:pPr>
              <w:pStyle w:val="TAL"/>
              <w:rPr>
                <w:sz w:val="16"/>
              </w:rPr>
            </w:pPr>
            <w:r w:rsidRPr="00190ACA">
              <w:rPr>
                <w:sz w:val="16"/>
              </w:rPr>
              <w:t>C4-220020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9317" w14:textId="77777777" w:rsidR="008A467E" w:rsidRPr="00190ACA" w:rsidRDefault="008A467E" w:rsidP="00190ACA">
            <w:pPr>
              <w:pStyle w:val="TAL"/>
              <w:rPr>
                <w:sz w:val="16"/>
              </w:rPr>
            </w:pPr>
            <w:r w:rsidRPr="00190ACA">
              <w:rPr>
                <w:sz w:val="16"/>
              </w:rPr>
              <w:t>SNPN impacts on UDM -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BAD3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612F"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11E1" w14:textId="77777777" w:rsidR="008A467E" w:rsidRPr="00190ACA" w:rsidRDefault="008A467E" w:rsidP="00190ACA">
            <w:pPr>
              <w:pStyle w:val="TAL"/>
              <w:rPr>
                <w:sz w:val="16"/>
              </w:rPr>
            </w:pPr>
            <w:r w:rsidRPr="00190ACA">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BB5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6B0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A9C7"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1BC7"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C44A8" w14:textId="77777777" w:rsidR="008A467E" w:rsidRPr="00190ACA" w:rsidRDefault="008A467E" w:rsidP="00190ACA">
            <w:pPr>
              <w:pStyle w:val="TAL"/>
              <w:rPr>
                <w:sz w:val="16"/>
              </w:rPr>
            </w:pPr>
            <w:r w:rsidRPr="00190ACA">
              <w:rPr>
                <w:sz w:val="16"/>
              </w:rPr>
              <w:t>revised</w:t>
            </w:r>
          </w:p>
        </w:tc>
      </w:tr>
      <w:tr w:rsidR="00190ACA" w:rsidRPr="00190ACA" w14:paraId="6DF256B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A985" w14:textId="77777777" w:rsidR="008A467E" w:rsidRPr="00190ACA" w:rsidRDefault="008A467E" w:rsidP="00190ACA">
            <w:pPr>
              <w:pStyle w:val="TAL"/>
              <w:rPr>
                <w:sz w:val="16"/>
              </w:rPr>
            </w:pPr>
            <w:r w:rsidRPr="00190ACA">
              <w:rPr>
                <w:sz w:val="16"/>
              </w:rPr>
              <w:t>C4-220318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43C11" w14:textId="77777777" w:rsidR="008A467E" w:rsidRPr="00190ACA" w:rsidRDefault="008A467E" w:rsidP="00190ACA">
            <w:pPr>
              <w:pStyle w:val="TAL"/>
              <w:rPr>
                <w:sz w:val="16"/>
              </w:rPr>
            </w:pPr>
            <w:r w:rsidRPr="00190ACA">
              <w:rPr>
                <w:sz w:val="16"/>
              </w:rPr>
              <w:t>SNPN impacts on UDM -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12F7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6D985"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B5BB" w14:textId="77777777" w:rsidR="008A467E" w:rsidRPr="00190ACA" w:rsidRDefault="008A467E" w:rsidP="00190ACA">
            <w:pPr>
              <w:pStyle w:val="TAL"/>
              <w:rPr>
                <w:sz w:val="16"/>
              </w:rPr>
            </w:pPr>
            <w:r w:rsidRPr="00190ACA">
              <w:rPr>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FAEDB"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4054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BB9C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F596"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463B8" w14:textId="77777777" w:rsidR="008A467E" w:rsidRPr="00190ACA" w:rsidRDefault="008A467E" w:rsidP="00190ACA">
            <w:pPr>
              <w:pStyle w:val="TAL"/>
              <w:rPr>
                <w:sz w:val="16"/>
              </w:rPr>
            </w:pPr>
            <w:r w:rsidRPr="00190ACA">
              <w:rPr>
                <w:sz w:val="16"/>
              </w:rPr>
              <w:t>agreed</w:t>
            </w:r>
          </w:p>
        </w:tc>
      </w:tr>
      <w:tr w:rsidR="00190ACA" w:rsidRPr="00190ACA" w14:paraId="3225601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B8A0" w14:textId="77777777" w:rsidR="008A467E" w:rsidRPr="00190ACA" w:rsidRDefault="008A467E" w:rsidP="00190ACA">
            <w:pPr>
              <w:pStyle w:val="TAL"/>
              <w:rPr>
                <w:sz w:val="16"/>
              </w:rPr>
            </w:pPr>
            <w:r w:rsidRPr="00190ACA">
              <w:rPr>
                <w:sz w:val="16"/>
              </w:rPr>
              <w:t>C4-220021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7544" w14:textId="77777777" w:rsidR="008A467E" w:rsidRPr="00190ACA" w:rsidRDefault="008A467E" w:rsidP="00190ACA">
            <w:pPr>
              <w:pStyle w:val="TAL"/>
              <w:rPr>
                <w:sz w:val="16"/>
              </w:rPr>
            </w:pPr>
            <w:r w:rsidRPr="00190ACA">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92C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7F8A0"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9DB7A" w14:textId="77777777" w:rsidR="008A467E" w:rsidRPr="00190ACA" w:rsidRDefault="008A467E" w:rsidP="00190ACA">
            <w:pPr>
              <w:pStyle w:val="TAL"/>
              <w:rPr>
                <w:sz w:val="16"/>
              </w:rPr>
            </w:pPr>
            <w:r w:rsidRPr="00190ACA">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5D0D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2D0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A2A1"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F2D3"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57B4" w14:textId="77777777" w:rsidR="008A467E" w:rsidRPr="00190ACA" w:rsidRDefault="008A467E" w:rsidP="00190ACA">
            <w:pPr>
              <w:pStyle w:val="TAL"/>
              <w:rPr>
                <w:sz w:val="16"/>
              </w:rPr>
            </w:pPr>
            <w:r w:rsidRPr="00190ACA">
              <w:rPr>
                <w:sz w:val="16"/>
              </w:rPr>
              <w:t>revised</w:t>
            </w:r>
          </w:p>
        </w:tc>
      </w:tr>
      <w:tr w:rsidR="00190ACA" w:rsidRPr="00190ACA" w14:paraId="46A029E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3578C" w14:textId="77777777" w:rsidR="008A467E" w:rsidRPr="00190ACA" w:rsidRDefault="008A467E" w:rsidP="00190ACA">
            <w:pPr>
              <w:pStyle w:val="TAL"/>
              <w:rPr>
                <w:sz w:val="16"/>
              </w:rPr>
            </w:pPr>
            <w:r w:rsidRPr="00190ACA">
              <w:rPr>
                <w:sz w:val="16"/>
              </w:rPr>
              <w:t>C4-220319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7ADD" w14:textId="77777777" w:rsidR="008A467E" w:rsidRPr="00190ACA" w:rsidRDefault="008A467E" w:rsidP="00190ACA">
            <w:pPr>
              <w:pStyle w:val="TAL"/>
              <w:rPr>
                <w:sz w:val="16"/>
              </w:rPr>
            </w:pPr>
            <w:r w:rsidRPr="00190ACA">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446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0921"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F04F" w14:textId="77777777" w:rsidR="008A467E" w:rsidRPr="00190ACA" w:rsidRDefault="008A467E" w:rsidP="00190ACA">
            <w:pPr>
              <w:pStyle w:val="TAL"/>
              <w:rPr>
                <w:sz w:val="16"/>
              </w:rPr>
            </w:pPr>
            <w:r w:rsidRPr="00190ACA">
              <w:rPr>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DED0"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C2C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37B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39A1"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CBE1" w14:textId="77777777" w:rsidR="008A467E" w:rsidRPr="00190ACA" w:rsidRDefault="008A467E" w:rsidP="00190ACA">
            <w:pPr>
              <w:pStyle w:val="TAL"/>
              <w:rPr>
                <w:sz w:val="16"/>
              </w:rPr>
            </w:pPr>
            <w:r w:rsidRPr="00190ACA">
              <w:rPr>
                <w:sz w:val="16"/>
              </w:rPr>
              <w:t>agreed</w:t>
            </w:r>
          </w:p>
        </w:tc>
      </w:tr>
      <w:tr w:rsidR="00190ACA" w:rsidRPr="00190ACA" w14:paraId="65ED0C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D22C" w14:textId="77777777" w:rsidR="008A467E" w:rsidRPr="00190ACA" w:rsidRDefault="008A467E" w:rsidP="00190ACA">
            <w:pPr>
              <w:pStyle w:val="TAL"/>
              <w:rPr>
                <w:sz w:val="16"/>
              </w:rPr>
            </w:pPr>
            <w:r w:rsidRPr="00190ACA">
              <w:rPr>
                <w:sz w:val="16"/>
              </w:rPr>
              <w:t>C4-220065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FA57E" w14:textId="77777777" w:rsidR="008A467E" w:rsidRPr="00190ACA" w:rsidRDefault="008A467E" w:rsidP="00190ACA">
            <w:pPr>
              <w:pStyle w:val="TAL"/>
              <w:rPr>
                <w:sz w:val="16"/>
              </w:rPr>
            </w:pPr>
            <w:r w:rsidRPr="00190ACA">
              <w:rPr>
                <w:sz w:val="16"/>
              </w:rPr>
              <w:t>Emergency Registration Indication during Nudm_UECM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C5DD" w14:textId="77777777" w:rsidR="008A467E" w:rsidRPr="00190ACA" w:rsidRDefault="008A467E" w:rsidP="00190ACA">
            <w:pPr>
              <w:pStyle w:val="TAL"/>
              <w:rPr>
                <w:sz w:val="16"/>
              </w:rPr>
            </w:pPr>
            <w:r w:rsidRPr="00190ACA">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8920"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624B" w14:textId="77777777" w:rsidR="008A467E" w:rsidRPr="00190ACA" w:rsidRDefault="008A467E" w:rsidP="00190ACA">
            <w:pPr>
              <w:pStyle w:val="TAL"/>
              <w:rPr>
                <w:sz w:val="16"/>
              </w:rPr>
            </w:pPr>
            <w:r w:rsidRPr="00190ACA">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3D70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BE93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F21D2"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67A1" w14:textId="77777777" w:rsidR="008A467E" w:rsidRPr="00190ACA" w:rsidRDefault="008A467E" w:rsidP="00190ACA">
            <w:pPr>
              <w:pStyle w:val="TAL"/>
              <w:rPr>
                <w:sz w:val="16"/>
              </w:rPr>
            </w:pPr>
            <w:r w:rsidRPr="00190ACA">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6C86" w14:textId="77777777" w:rsidR="008A467E" w:rsidRPr="00190ACA" w:rsidRDefault="008A467E" w:rsidP="00190ACA">
            <w:pPr>
              <w:pStyle w:val="TAL"/>
              <w:rPr>
                <w:sz w:val="16"/>
              </w:rPr>
            </w:pPr>
            <w:r w:rsidRPr="00190ACA">
              <w:rPr>
                <w:sz w:val="16"/>
              </w:rPr>
              <w:t>agreed</w:t>
            </w:r>
          </w:p>
        </w:tc>
      </w:tr>
      <w:tr w:rsidR="00190ACA" w:rsidRPr="00190ACA" w14:paraId="5214073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B533" w14:textId="77777777" w:rsidR="008A467E" w:rsidRPr="00190ACA" w:rsidRDefault="008A467E" w:rsidP="00190ACA">
            <w:pPr>
              <w:pStyle w:val="TAL"/>
              <w:rPr>
                <w:sz w:val="16"/>
              </w:rPr>
            </w:pPr>
            <w:r w:rsidRPr="00190ACA">
              <w:rPr>
                <w:sz w:val="16"/>
              </w:rPr>
              <w:t>C4-220128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5399" w14:textId="77777777" w:rsidR="008A467E" w:rsidRPr="00190ACA" w:rsidRDefault="008A467E" w:rsidP="00190ACA">
            <w:pPr>
              <w:pStyle w:val="TAL"/>
              <w:rPr>
                <w:sz w:val="16"/>
              </w:rPr>
            </w:pPr>
            <w:r w:rsidRPr="00190ACA">
              <w:rPr>
                <w:sz w:val="16"/>
              </w:rPr>
              <w:t>User consent for analytics and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9E7E7"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6229"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7F30" w14:textId="77777777" w:rsidR="008A467E" w:rsidRPr="00190ACA" w:rsidRDefault="008A467E" w:rsidP="00190ACA">
            <w:pPr>
              <w:pStyle w:val="TAL"/>
              <w:rPr>
                <w:sz w:val="16"/>
              </w:rPr>
            </w:pPr>
            <w:r w:rsidRPr="00190ACA">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021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437C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422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CED2"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8182A" w14:textId="77777777" w:rsidR="008A467E" w:rsidRPr="00190ACA" w:rsidRDefault="008A467E" w:rsidP="00190ACA">
            <w:pPr>
              <w:pStyle w:val="TAL"/>
              <w:rPr>
                <w:sz w:val="16"/>
              </w:rPr>
            </w:pPr>
            <w:r w:rsidRPr="00190ACA">
              <w:rPr>
                <w:sz w:val="16"/>
              </w:rPr>
              <w:t>revised</w:t>
            </w:r>
          </w:p>
        </w:tc>
      </w:tr>
      <w:tr w:rsidR="00190ACA" w:rsidRPr="00190ACA" w14:paraId="19FF28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5125" w14:textId="77777777" w:rsidR="008A467E" w:rsidRPr="00190ACA" w:rsidRDefault="008A467E" w:rsidP="00190ACA">
            <w:pPr>
              <w:pStyle w:val="TAL"/>
              <w:rPr>
                <w:sz w:val="16"/>
              </w:rPr>
            </w:pPr>
            <w:r w:rsidRPr="00190ACA">
              <w:rPr>
                <w:sz w:val="16"/>
              </w:rPr>
              <w:t>C4-220366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6F0EC" w14:textId="77777777" w:rsidR="008A467E" w:rsidRPr="00190ACA" w:rsidRDefault="008A467E" w:rsidP="00190ACA">
            <w:pPr>
              <w:pStyle w:val="TAL"/>
              <w:rPr>
                <w:sz w:val="16"/>
              </w:rPr>
            </w:pPr>
            <w:r w:rsidRPr="00190ACA">
              <w:rPr>
                <w:sz w:val="16"/>
              </w:rPr>
              <w:t>User consent for analytics and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590F0" w14:textId="77777777" w:rsidR="008A467E" w:rsidRPr="00190ACA" w:rsidRDefault="008A467E" w:rsidP="00190ACA">
            <w:pPr>
              <w:pStyle w:val="TAL"/>
              <w:rPr>
                <w:sz w:val="16"/>
              </w:rPr>
            </w:pPr>
            <w:r w:rsidRPr="00190AC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5FCC3"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E99D0" w14:textId="77777777" w:rsidR="008A467E" w:rsidRPr="00190ACA" w:rsidRDefault="008A467E" w:rsidP="00190ACA">
            <w:pPr>
              <w:pStyle w:val="TAL"/>
              <w:rPr>
                <w:sz w:val="16"/>
              </w:rPr>
            </w:pPr>
            <w:r w:rsidRPr="00190ACA">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734B"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B69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7E7D3"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2DC5"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A72D" w14:textId="77777777" w:rsidR="008A467E" w:rsidRPr="00190ACA" w:rsidRDefault="008A467E" w:rsidP="00190ACA">
            <w:pPr>
              <w:pStyle w:val="TAL"/>
              <w:rPr>
                <w:sz w:val="16"/>
              </w:rPr>
            </w:pPr>
            <w:r w:rsidRPr="00190ACA">
              <w:rPr>
                <w:sz w:val="16"/>
              </w:rPr>
              <w:t>agreed</w:t>
            </w:r>
          </w:p>
        </w:tc>
      </w:tr>
      <w:tr w:rsidR="00190ACA" w:rsidRPr="00190ACA" w14:paraId="7BC0370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37D3" w14:textId="77777777" w:rsidR="008A467E" w:rsidRPr="00190ACA" w:rsidRDefault="008A467E" w:rsidP="00190ACA">
            <w:pPr>
              <w:pStyle w:val="TAL"/>
              <w:rPr>
                <w:sz w:val="16"/>
              </w:rPr>
            </w:pPr>
            <w:r w:rsidRPr="00190ACA">
              <w:rPr>
                <w:sz w:val="16"/>
              </w:rPr>
              <w:t>C4-220141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8535" w14:textId="77777777" w:rsidR="008A467E" w:rsidRPr="00190ACA" w:rsidRDefault="008A467E" w:rsidP="00190ACA">
            <w:pPr>
              <w:pStyle w:val="TAL"/>
              <w:rPr>
                <w:sz w:val="16"/>
              </w:rPr>
            </w:pPr>
            <w:r w:rsidRPr="00190ACA">
              <w:rPr>
                <w:sz w:val="16"/>
              </w:rPr>
              <w:t>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4BE6"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83F4"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19D4" w14:textId="77777777" w:rsidR="008A467E" w:rsidRPr="00190ACA" w:rsidRDefault="008A467E" w:rsidP="00190ACA">
            <w:pPr>
              <w:pStyle w:val="TAL"/>
              <w:rPr>
                <w:sz w:val="16"/>
              </w:rPr>
            </w:pPr>
            <w:r w:rsidRPr="00190ACA">
              <w:rPr>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D35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F3F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0CD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B5CE" w14:textId="77777777" w:rsidR="008A467E" w:rsidRPr="00190ACA" w:rsidRDefault="008A467E" w:rsidP="00190ACA">
            <w:pPr>
              <w:pStyle w:val="TAL"/>
              <w:rPr>
                <w:sz w:val="16"/>
              </w:rPr>
            </w:pPr>
            <w:r w:rsidRPr="00190ACA">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5290" w14:textId="77777777" w:rsidR="008A467E" w:rsidRPr="00190ACA" w:rsidRDefault="008A467E" w:rsidP="00190ACA">
            <w:pPr>
              <w:pStyle w:val="TAL"/>
              <w:rPr>
                <w:sz w:val="16"/>
              </w:rPr>
            </w:pPr>
            <w:r w:rsidRPr="00190ACA">
              <w:rPr>
                <w:sz w:val="16"/>
              </w:rPr>
              <w:t>agreed</w:t>
            </w:r>
          </w:p>
        </w:tc>
      </w:tr>
      <w:tr w:rsidR="00190ACA" w:rsidRPr="00190ACA" w14:paraId="74D6D64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BE3C8" w14:textId="77777777" w:rsidR="008A467E" w:rsidRPr="00190ACA" w:rsidRDefault="008A467E" w:rsidP="00190ACA">
            <w:pPr>
              <w:pStyle w:val="TAL"/>
              <w:rPr>
                <w:sz w:val="16"/>
              </w:rPr>
            </w:pPr>
            <w:r w:rsidRPr="00190ACA">
              <w:rPr>
                <w:sz w:val="16"/>
              </w:rPr>
              <w:t>C4-220183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3A36" w14:textId="77777777" w:rsidR="008A467E" w:rsidRPr="00190ACA" w:rsidRDefault="008A467E" w:rsidP="00190ACA">
            <w:pPr>
              <w:pStyle w:val="TAL"/>
              <w:rPr>
                <w:sz w:val="16"/>
              </w:rPr>
            </w:pPr>
            <w:r w:rsidRPr="00190ACA">
              <w:rPr>
                <w:sz w:val="16"/>
              </w:rPr>
              <w:t>Add full set of subscribed S-NSSAIs indication in UE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F931"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A2E5"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F9B7" w14:textId="77777777" w:rsidR="008A467E" w:rsidRPr="00190ACA" w:rsidRDefault="008A467E" w:rsidP="00190ACA">
            <w:pPr>
              <w:pStyle w:val="TAL"/>
              <w:rPr>
                <w:sz w:val="16"/>
              </w:rPr>
            </w:pPr>
            <w:r w:rsidRPr="00190ACA">
              <w:rPr>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4C91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3F2B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4261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E346" w14:textId="77777777" w:rsidR="008A467E" w:rsidRPr="00190ACA" w:rsidRDefault="008A467E" w:rsidP="00190ACA">
            <w:pPr>
              <w:pStyle w:val="TAL"/>
              <w:rPr>
                <w:sz w:val="16"/>
              </w:rPr>
            </w:pPr>
            <w:r w:rsidRPr="00190AC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C0A3" w14:textId="77777777" w:rsidR="008A467E" w:rsidRPr="00190ACA" w:rsidRDefault="008A467E" w:rsidP="00190ACA">
            <w:pPr>
              <w:pStyle w:val="TAL"/>
              <w:rPr>
                <w:sz w:val="16"/>
              </w:rPr>
            </w:pPr>
            <w:r w:rsidRPr="00190ACA">
              <w:rPr>
                <w:sz w:val="16"/>
              </w:rPr>
              <w:t>withdrawn</w:t>
            </w:r>
          </w:p>
        </w:tc>
      </w:tr>
      <w:tr w:rsidR="00190ACA" w:rsidRPr="00190ACA" w14:paraId="44EFA46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29F2" w14:textId="77777777" w:rsidR="008A467E" w:rsidRPr="00190ACA" w:rsidRDefault="008A467E" w:rsidP="00190ACA">
            <w:pPr>
              <w:pStyle w:val="TAL"/>
              <w:rPr>
                <w:sz w:val="16"/>
              </w:rPr>
            </w:pPr>
            <w:r w:rsidRPr="00190ACA">
              <w:rPr>
                <w:sz w:val="16"/>
              </w:rPr>
              <w:t>C4-220195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261E" w14:textId="77777777" w:rsidR="008A467E" w:rsidRPr="00190ACA" w:rsidRDefault="008A467E" w:rsidP="00190ACA">
            <w:pPr>
              <w:pStyle w:val="TAL"/>
              <w:rPr>
                <w:sz w:val="16"/>
              </w:rPr>
            </w:pPr>
            <w:r w:rsidRPr="00190ACA">
              <w:rPr>
                <w:sz w:val="16"/>
              </w:rPr>
              <w:t>Data Restoration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03AD2" w14:textId="77777777" w:rsidR="008A467E" w:rsidRPr="00190ACA" w:rsidRDefault="008A467E" w:rsidP="00190ACA">
            <w:pPr>
              <w:pStyle w:val="TAL"/>
              <w:rPr>
                <w:sz w:val="16"/>
              </w:rPr>
            </w:pPr>
            <w:r w:rsidRPr="00190ACA">
              <w:rPr>
                <w:sz w:val="16"/>
              </w:rPr>
              <w:t>Ericsson, 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D4FBF"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3AD7" w14:textId="77777777" w:rsidR="008A467E" w:rsidRPr="00190ACA" w:rsidRDefault="008A467E" w:rsidP="00190ACA">
            <w:pPr>
              <w:pStyle w:val="TAL"/>
              <w:rPr>
                <w:sz w:val="16"/>
              </w:rPr>
            </w:pPr>
            <w:r w:rsidRPr="00190ACA">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3058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7C11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804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0CD00" w14:textId="77777777" w:rsidR="008A467E" w:rsidRPr="00190ACA" w:rsidRDefault="008A467E" w:rsidP="00190ACA">
            <w:pPr>
              <w:pStyle w:val="TAL"/>
              <w:rPr>
                <w:sz w:val="16"/>
              </w:rPr>
            </w:pPr>
            <w:r w:rsidRPr="00190ACA">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80EB" w14:textId="77777777" w:rsidR="008A467E" w:rsidRPr="00190ACA" w:rsidRDefault="008A467E" w:rsidP="00190ACA">
            <w:pPr>
              <w:pStyle w:val="TAL"/>
              <w:rPr>
                <w:sz w:val="16"/>
              </w:rPr>
            </w:pPr>
            <w:r w:rsidRPr="00190ACA">
              <w:rPr>
                <w:sz w:val="16"/>
              </w:rPr>
              <w:t>revised</w:t>
            </w:r>
          </w:p>
        </w:tc>
      </w:tr>
      <w:tr w:rsidR="00190ACA" w:rsidRPr="00190ACA" w14:paraId="248C9AB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752F" w14:textId="77777777" w:rsidR="008A467E" w:rsidRPr="00190ACA" w:rsidRDefault="008A467E" w:rsidP="00190ACA">
            <w:pPr>
              <w:pStyle w:val="TAL"/>
              <w:rPr>
                <w:sz w:val="16"/>
              </w:rPr>
            </w:pPr>
            <w:r w:rsidRPr="00190ACA">
              <w:rPr>
                <w:sz w:val="16"/>
              </w:rPr>
              <w:t>C4-220431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5247" w14:textId="77777777" w:rsidR="008A467E" w:rsidRPr="00190ACA" w:rsidRDefault="008A467E" w:rsidP="00190ACA">
            <w:pPr>
              <w:pStyle w:val="TAL"/>
              <w:rPr>
                <w:sz w:val="16"/>
              </w:rPr>
            </w:pPr>
            <w:r w:rsidRPr="00190ACA">
              <w:rPr>
                <w:sz w:val="16"/>
              </w:rPr>
              <w:t>Data Restoration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F7590" w14:textId="77777777" w:rsidR="008A467E" w:rsidRPr="00190ACA" w:rsidRDefault="008A467E" w:rsidP="00190ACA">
            <w:pPr>
              <w:pStyle w:val="TAL"/>
              <w:rPr>
                <w:sz w:val="16"/>
              </w:rPr>
            </w:pPr>
            <w:r w:rsidRPr="00190ACA">
              <w:rPr>
                <w:sz w:val="16"/>
              </w:rPr>
              <w:t>Ericsson, 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DF43F"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FF40B" w14:textId="77777777" w:rsidR="008A467E" w:rsidRPr="00190ACA" w:rsidRDefault="008A467E" w:rsidP="00190ACA">
            <w:pPr>
              <w:pStyle w:val="TAL"/>
              <w:rPr>
                <w:sz w:val="16"/>
              </w:rPr>
            </w:pPr>
            <w:r w:rsidRPr="00190ACA">
              <w:rPr>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3E10"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AD3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538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2FA4" w14:textId="77777777" w:rsidR="008A467E" w:rsidRPr="00190ACA" w:rsidRDefault="008A467E" w:rsidP="00190ACA">
            <w:pPr>
              <w:pStyle w:val="TAL"/>
              <w:rPr>
                <w:sz w:val="16"/>
              </w:rPr>
            </w:pPr>
            <w:r w:rsidRPr="00190ACA">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6DC3" w14:textId="77777777" w:rsidR="008A467E" w:rsidRPr="00190ACA" w:rsidRDefault="008A467E" w:rsidP="00190ACA">
            <w:pPr>
              <w:pStyle w:val="TAL"/>
              <w:rPr>
                <w:sz w:val="16"/>
              </w:rPr>
            </w:pPr>
            <w:r w:rsidRPr="00190ACA">
              <w:rPr>
                <w:sz w:val="16"/>
              </w:rPr>
              <w:t>agreed</w:t>
            </w:r>
          </w:p>
        </w:tc>
      </w:tr>
      <w:tr w:rsidR="00190ACA" w:rsidRPr="00190ACA" w14:paraId="2BD53B2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611C" w14:textId="77777777" w:rsidR="008A467E" w:rsidRPr="00190ACA" w:rsidRDefault="008A467E" w:rsidP="00190ACA">
            <w:pPr>
              <w:pStyle w:val="TAL"/>
              <w:rPr>
                <w:sz w:val="16"/>
              </w:rPr>
            </w:pPr>
            <w:r w:rsidRPr="00190ACA">
              <w:rPr>
                <w:sz w:val="16"/>
              </w:rPr>
              <w:t>C4-220201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F5334" w14:textId="77777777" w:rsidR="008A467E" w:rsidRPr="00190ACA" w:rsidRDefault="008A467E" w:rsidP="00190ACA">
            <w:pPr>
              <w:pStyle w:val="TAL"/>
              <w:rPr>
                <w:sz w:val="16"/>
              </w:rPr>
            </w:pPr>
            <w:r w:rsidRPr="00190ACA">
              <w:rPr>
                <w:sz w:val="16"/>
              </w:rPr>
              <w:t>GetGbaAv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7B82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585C"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79C3B" w14:textId="77777777" w:rsidR="008A467E" w:rsidRPr="00190ACA" w:rsidRDefault="008A467E" w:rsidP="00190ACA">
            <w:pPr>
              <w:pStyle w:val="TAL"/>
              <w:rPr>
                <w:sz w:val="16"/>
              </w:rPr>
            </w:pPr>
            <w:r w:rsidRPr="00190ACA">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895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E4C2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B8E6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5F16" w14:textId="77777777" w:rsidR="008A467E" w:rsidRPr="00190ACA" w:rsidRDefault="008A467E" w:rsidP="00190ACA">
            <w:pPr>
              <w:pStyle w:val="TAL"/>
              <w:rPr>
                <w:sz w:val="16"/>
              </w:rPr>
            </w:pPr>
            <w:r w:rsidRPr="00190ACA">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9C05" w14:textId="77777777" w:rsidR="008A467E" w:rsidRPr="00190ACA" w:rsidRDefault="008A467E" w:rsidP="00190ACA">
            <w:pPr>
              <w:pStyle w:val="TAL"/>
              <w:rPr>
                <w:sz w:val="16"/>
              </w:rPr>
            </w:pPr>
            <w:r w:rsidRPr="00190ACA">
              <w:rPr>
                <w:sz w:val="16"/>
              </w:rPr>
              <w:t>revised</w:t>
            </w:r>
          </w:p>
        </w:tc>
      </w:tr>
      <w:tr w:rsidR="00190ACA" w:rsidRPr="00190ACA" w14:paraId="62F6F5A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A1CF" w14:textId="77777777" w:rsidR="008A467E" w:rsidRPr="00190ACA" w:rsidRDefault="008A467E" w:rsidP="00190ACA">
            <w:pPr>
              <w:pStyle w:val="TAL"/>
              <w:rPr>
                <w:sz w:val="16"/>
              </w:rPr>
            </w:pPr>
            <w:r w:rsidRPr="00190ACA">
              <w:rPr>
                <w:sz w:val="16"/>
              </w:rPr>
              <w:t>C4-220433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B5D17" w14:textId="77777777" w:rsidR="008A467E" w:rsidRPr="00190ACA" w:rsidRDefault="008A467E" w:rsidP="00190ACA">
            <w:pPr>
              <w:pStyle w:val="TAL"/>
              <w:rPr>
                <w:sz w:val="16"/>
              </w:rPr>
            </w:pPr>
            <w:r w:rsidRPr="00190ACA">
              <w:rPr>
                <w:sz w:val="16"/>
              </w:rPr>
              <w:t>GetGbaAv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FB7E" w14:textId="77777777" w:rsidR="008A467E" w:rsidRPr="00190ACA" w:rsidRDefault="008A467E" w:rsidP="00190ACA">
            <w:pPr>
              <w:pStyle w:val="TAL"/>
              <w:rPr>
                <w:sz w:val="16"/>
              </w:rPr>
            </w:pPr>
            <w:r w:rsidRPr="00190ACA">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2FD31"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3AA2" w14:textId="77777777" w:rsidR="008A467E" w:rsidRPr="00190ACA" w:rsidRDefault="008A467E" w:rsidP="00190ACA">
            <w:pPr>
              <w:pStyle w:val="TAL"/>
              <w:rPr>
                <w:sz w:val="16"/>
              </w:rPr>
            </w:pPr>
            <w:r w:rsidRPr="00190ACA">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400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B2B0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8755"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8EFD" w14:textId="77777777" w:rsidR="008A467E" w:rsidRPr="00190ACA" w:rsidRDefault="008A467E" w:rsidP="00190ACA">
            <w:pPr>
              <w:pStyle w:val="TAL"/>
              <w:rPr>
                <w:sz w:val="16"/>
              </w:rPr>
            </w:pPr>
            <w:r w:rsidRPr="00190ACA">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41D9" w14:textId="77777777" w:rsidR="008A467E" w:rsidRPr="00190ACA" w:rsidRDefault="008A467E" w:rsidP="00190ACA">
            <w:pPr>
              <w:pStyle w:val="TAL"/>
              <w:rPr>
                <w:sz w:val="16"/>
              </w:rPr>
            </w:pPr>
            <w:r w:rsidRPr="00190ACA">
              <w:rPr>
                <w:sz w:val="16"/>
              </w:rPr>
              <w:t>agreed</w:t>
            </w:r>
          </w:p>
        </w:tc>
      </w:tr>
      <w:tr w:rsidR="00190ACA" w:rsidRPr="00190ACA" w14:paraId="391BA53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D181" w14:textId="77777777" w:rsidR="008A467E" w:rsidRPr="00190ACA" w:rsidRDefault="008A467E" w:rsidP="00190ACA">
            <w:pPr>
              <w:pStyle w:val="TAL"/>
              <w:rPr>
                <w:sz w:val="16"/>
              </w:rPr>
            </w:pPr>
            <w:r w:rsidRPr="00190ACA">
              <w:rPr>
                <w:sz w:val="16"/>
              </w:rPr>
              <w:t>C4-220207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0BAC" w14:textId="77777777" w:rsidR="008A467E" w:rsidRPr="00190ACA" w:rsidRDefault="008A467E" w:rsidP="00190ACA">
            <w:pPr>
              <w:pStyle w:val="TAL"/>
              <w:rPr>
                <w:sz w:val="16"/>
              </w:rPr>
            </w:pPr>
            <w:r w:rsidRPr="00190ACA">
              <w:rPr>
                <w:sz w:val="16"/>
              </w:rPr>
              <w:t>Conveying the SNPN-ID on the PLMN-ID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75B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6AC9A"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5AB8" w14:textId="77777777" w:rsidR="008A467E" w:rsidRPr="00190ACA" w:rsidRDefault="008A467E" w:rsidP="00190ACA">
            <w:pPr>
              <w:pStyle w:val="TAL"/>
              <w:rPr>
                <w:sz w:val="16"/>
              </w:rPr>
            </w:pPr>
            <w:r w:rsidRPr="00190ACA">
              <w:rPr>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D4FA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DCB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3BA4"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DB85"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4819" w14:textId="77777777" w:rsidR="008A467E" w:rsidRPr="00190ACA" w:rsidRDefault="008A467E" w:rsidP="00190ACA">
            <w:pPr>
              <w:pStyle w:val="TAL"/>
              <w:rPr>
                <w:sz w:val="16"/>
              </w:rPr>
            </w:pPr>
            <w:r w:rsidRPr="00190ACA">
              <w:rPr>
                <w:sz w:val="16"/>
              </w:rPr>
              <w:t>agreed</w:t>
            </w:r>
          </w:p>
        </w:tc>
      </w:tr>
      <w:tr w:rsidR="00190ACA" w:rsidRPr="00190ACA" w14:paraId="23649DE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D5F41" w14:textId="77777777" w:rsidR="008A467E" w:rsidRPr="00190ACA" w:rsidRDefault="008A467E" w:rsidP="00190ACA">
            <w:pPr>
              <w:pStyle w:val="TAL"/>
              <w:rPr>
                <w:sz w:val="16"/>
              </w:rPr>
            </w:pPr>
            <w:r w:rsidRPr="00190ACA">
              <w:rPr>
                <w:sz w:val="16"/>
              </w:rPr>
              <w:t>C4-220218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C36A0" w14:textId="77777777" w:rsidR="008A467E" w:rsidRPr="00190ACA" w:rsidRDefault="008A467E" w:rsidP="00190ACA">
            <w:pPr>
              <w:pStyle w:val="TAL"/>
              <w:rPr>
                <w:sz w:val="16"/>
              </w:rPr>
            </w:pPr>
            <w:r w:rsidRPr="00190ACA">
              <w:rPr>
                <w:sz w:val="16"/>
              </w:rPr>
              <w:t>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7542"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75CB7"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9625" w14:textId="77777777" w:rsidR="008A467E" w:rsidRPr="00190ACA" w:rsidRDefault="008A467E" w:rsidP="00190ACA">
            <w:pPr>
              <w:pStyle w:val="TAL"/>
              <w:rPr>
                <w:sz w:val="16"/>
              </w:rPr>
            </w:pPr>
            <w:r w:rsidRPr="00190ACA">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F61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928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2BAB5"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162AF"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9E82" w14:textId="77777777" w:rsidR="008A467E" w:rsidRPr="00190ACA" w:rsidRDefault="008A467E" w:rsidP="00190ACA">
            <w:pPr>
              <w:pStyle w:val="TAL"/>
              <w:rPr>
                <w:sz w:val="16"/>
              </w:rPr>
            </w:pPr>
            <w:r w:rsidRPr="00190ACA">
              <w:rPr>
                <w:sz w:val="16"/>
              </w:rPr>
              <w:t>revised</w:t>
            </w:r>
          </w:p>
        </w:tc>
      </w:tr>
      <w:tr w:rsidR="00190ACA" w:rsidRPr="00190ACA" w14:paraId="4EC5825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B1F27" w14:textId="77777777" w:rsidR="008A467E" w:rsidRPr="00190ACA" w:rsidRDefault="008A467E" w:rsidP="00190ACA">
            <w:pPr>
              <w:pStyle w:val="TAL"/>
              <w:rPr>
                <w:sz w:val="16"/>
              </w:rPr>
            </w:pPr>
            <w:r w:rsidRPr="00190ACA">
              <w:rPr>
                <w:sz w:val="16"/>
              </w:rPr>
              <w:t>C4-220438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12C1" w14:textId="77777777" w:rsidR="008A467E" w:rsidRPr="00190ACA" w:rsidRDefault="008A467E" w:rsidP="00190ACA">
            <w:pPr>
              <w:pStyle w:val="TAL"/>
              <w:rPr>
                <w:sz w:val="16"/>
              </w:rPr>
            </w:pPr>
            <w:r w:rsidRPr="00190ACA">
              <w:rPr>
                <w:sz w:val="16"/>
              </w:rPr>
              <w:t>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74C0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D9C09"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F524" w14:textId="77777777" w:rsidR="008A467E" w:rsidRPr="00190ACA" w:rsidRDefault="008A467E" w:rsidP="00190ACA">
            <w:pPr>
              <w:pStyle w:val="TAL"/>
              <w:rPr>
                <w:sz w:val="16"/>
              </w:rPr>
            </w:pPr>
            <w:r w:rsidRPr="00190ACA">
              <w:rPr>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420E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E19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FCA7"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5F3E"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7BFCA" w14:textId="77777777" w:rsidR="008A467E" w:rsidRPr="00190ACA" w:rsidRDefault="008A467E" w:rsidP="00190ACA">
            <w:pPr>
              <w:pStyle w:val="TAL"/>
              <w:rPr>
                <w:sz w:val="16"/>
              </w:rPr>
            </w:pPr>
            <w:r w:rsidRPr="00190ACA">
              <w:rPr>
                <w:sz w:val="16"/>
              </w:rPr>
              <w:t>agreed</w:t>
            </w:r>
          </w:p>
        </w:tc>
      </w:tr>
      <w:tr w:rsidR="00190ACA" w:rsidRPr="00190ACA" w14:paraId="2DEA733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5620" w14:textId="77777777" w:rsidR="008A467E" w:rsidRPr="00190ACA" w:rsidRDefault="008A467E" w:rsidP="00190ACA">
            <w:pPr>
              <w:pStyle w:val="TAL"/>
              <w:rPr>
                <w:sz w:val="16"/>
              </w:rPr>
            </w:pPr>
            <w:r w:rsidRPr="00190ACA">
              <w:rPr>
                <w:sz w:val="16"/>
              </w:rPr>
              <w:t>C4-220243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B469"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EF1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3CF9"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1E596" w14:textId="77777777" w:rsidR="008A467E" w:rsidRPr="00190ACA" w:rsidRDefault="008A467E" w:rsidP="00190ACA">
            <w:pPr>
              <w:pStyle w:val="TAL"/>
              <w:rPr>
                <w:sz w:val="16"/>
              </w:rPr>
            </w:pPr>
            <w:r w:rsidRPr="00190ACA">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1901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CCE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8DDD"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B5B76"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0813B" w14:textId="77777777" w:rsidR="008A467E" w:rsidRPr="00190ACA" w:rsidRDefault="008A467E" w:rsidP="00190ACA">
            <w:pPr>
              <w:pStyle w:val="TAL"/>
              <w:rPr>
                <w:sz w:val="16"/>
              </w:rPr>
            </w:pPr>
            <w:r w:rsidRPr="00190ACA">
              <w:rPr>
                <w:sz w:val="16"/>
              </w:rPr>
              <w:t>merged</w:t>
            </w:r>
          </w:p>
        </w:tc>
      </w:tr>
      <w:tr w:rsidR="00190ACA" w:rsidRPr="00190ACA" w14:paraId="2528A2D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33CB" w14:textId="77777777" w:rsidR="008A467E" w:rsidRPr="00190ACA" w:rsidRDefault="008A467E" w:rsidP="00190ACA">
            <w:pPr>
              <w:pStyle w:val="TAL"/>
              <w:rPr>
                <w:sz w:val="16"/>
              </w:rPr>
            </w:pPr>
            <w:r w:rsidRPr="00190ACA">
              <w:rPr>
                <w:sz w:val="16"/>
              </w:rPr>
              <w:t>C4-220257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9D4F" w14:textId="77777777" w:rsidR="008A467E" w:rsidRPr="00190ACA" w:rsidRDefault="008A467E" w:rsidP="00190ACA">
            <w:pPr>
              <w:pStyle w:val="TAL"/>
              <w:rPr>
                <w:sz w:val="16"/>
              </w:rPr>
            </w:pPr>
            <w:r w:rsidRPr="00190ACA">
              <w:rPr>
                <w:sz w:val="16"/>
              </w:rPr>
              <w:t>Clarification of BackupAmfInfo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99C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0EBA4"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BA97" w14:textId="77777777" w:rsidR="008A467E" w:rsidRPr="00190ACA" w:rsidRDefault="008A467E" w:rsidP="00190ACA">
            <w:pPr>
              <w:pStyle w:val="TAL"/>
              <w:rPr>
                <w:sz w:val="16"/>
              </w:rPr>
            </w:pPr>
            <w:r w:rsidRPr="00190ACA">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D55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A99E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F4CE5"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D185"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BD78" w14:textId="77777777" w:rsidR="008A467E" w:rsidRPr="00190ACA" w:rsidRDefault="008A467E" w:rsidP="00190ACA">
            <w:pPr>
              <w:pStyle w:val="TAL"/>
              <w:rPr>
                <w:sz w:val="16"/>
              </w:rPr>
            </w:pPr>
            <w:r w:rsidRPr="00190ACA">
              <w:rPr>
                <w:sz w:val="16"/>
              </w:rPr>
              <w:t>agreed</w:t>
            </w:r>
          </w:p>
        </w:tc>
      </w:tr>
      <w:tr w:rsidR="00190ACA" w:rsidRPr="00190ACA" w14:paraId="6ED39F9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C3B39" w14:textId="77777777" w:rsidR="008A467E" w:rsidRPr="00190ACA" w:rsidRDefault="008A467E" w:rsidP="00190ACA">
            <w:pPr>
              <w:pStyle w:val="TAL"/>
              <w:rPr>
                <w:sz w:val="16"/>
              </w:rPr>
            </w:pPr>
            <w:r w:rsidRPr="00190ACA">
              <w:rPr>
                <w:sz w:val="16"/>
              </w:rPr>
              <w:t>C4-220274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ABC2" w14:textId="77777777" w:rsidR="008A467E" w:rsidRPr="00190ACA" w:rsidRDefault="008A467E" w:rsidP="00190ACA">
            <w:pPr>
              <w:pStyle w:val="TAL"/>
              <w:rPr>
                <w:sz w:val="16"/>
              </w:rPr>
            </w:pPr>
            <w:r w:rsidRPr="00190ACA">
              <w:rPr>
                <w:sz w:val="16"/>
              </w:rPr>
              <w:t>Removal of the redundant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2183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75DDA"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861AB" w14:textId="77777777" w:rsidR="008A467E" w:rsidRPr="00190ACA" w:rsidRDefault="008A467E" w:rsidP="00190ACA">
            <w:pPr>
              <w:pStyle w:val="TAL"/>
              <w:rPr>
                <w:sz w:val="16"/>
              </w:rPr>
            </w:pPr>
            <w:r w:rsidRPr="00190ACA">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9F0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D64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2DEE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0DBA"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148D4" w14:textId="77777777" w:rsidR="008A467E" w:rsidRPr="00190ACA" w:rsidRDefault="008A467E" w:rsidP="00190ACA">
            <w:pPr>
              <w:pStyle w:val="TAL"/>
              <w:rPr>
                <w:sz w:val="16"/>
              </w:rPr>
            </w:pPr>
            <w:r w:rsidRPr="00190ACA">
              <w:rPr>
                <w:sz w:val="16"/>
              </w:rPr>
              <w:t>agreed</w:t>
            </w:r>
          </w:p>
        </w:tc>
      </w:tr>
      <w:tr w:rsidR="00190ACA" w:rsidRPr="00190ACA" w14:paraId="637FE38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E6BFE" w14:textId="77777777" w:rsidR="008A467E" w:rsidRPr="00190ACA" w:rsidRDefault="008A467E" w:rsidP="00190ACA">
            <w:pPr>
              <w:pStyle w:val="TAL"/>
              <w:rPr>
                <w:sz w:val="16"/>
              </w:rPr>
            </w:pPr>
            <w:r w:rsidRPr="00190ACA">
              <w:rPr>
                <w:sz w:val="16"/>
              </w:rPr>
              <w:t>C4-220282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BB7A" w14:textId="77777777" w:rsidR="008A467E" w:rsidRPr="00190ACA" w:rsidRDefault="008A467E" w:rsidP="00190ACA">
            <w:pPr>
              <w:pStyle w:val="TAL"/>
              <w:rPr>
                <w:sz w:val="16"/>
              </w:rPr>
            </w:pPr>
            <w:r w:rsidRPr="00190ACA">
              <w:rPr>
                <w:sz w:val="16"/>
              </w:rPr>
              <w:t>Update on UDM Services for GBA SBA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06B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9958A"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ACC44" w14:textId="77777777" w:rsidR="008A467E" w:rsidRPr="00190ACA" w:rsidRDefault="008A467E" w:rsidP="00190ACA">
            <w:pPr>
              <w:pStyle w:val="TAL"/>
              <w:rPr>
                <w:sz w:val="16"/>
              </w:rPr>
            </w:pPr>
            <w:r w:rsidRPr="00190ACA">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0D5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C9F9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473C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6731" w14:textId="77777777" w:rsidR="008A467E" w:rsidRPr="00190ACA" w:rsidRDefault="008A467E" w:rsidP="00190ACA">
            <w:pPr>
              <w:pStyle w:val="TAL"/>
              <w:rPr>
                <w:sz w:val="16"/>
              </w:rPr>
            </w:pPr>
            <w:r w:rsidRPr="00190ACA">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7F7F" w14:textId="77777777" w:rsidR="008A467E" w:rsidRPr="00190ACA" w:rsidRDefault="008A467E" w:rsidP="00190ACA">
            <w:pPr>
              <w:pStyle w:val="TAL"/>
              <w:rPr>
                <w:sz w:val="16"/>
              </w:rPr>
            </w:pPr>
            <w:r w:rsidRPr="00190ACA">
              <w:rPr>
                <w:sz w:val="16"/>
              </w:rPr>
              <w:t>merged</w:t>
            </w:r>
          </w:p>
        </w:tc>
      </w:tr>
      <w:tr w:rsidR="00190ACA" w:rsidRPr="00190ACA" w14:paraId="3EFAA7E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9B62C" w14:textId="77777777" w:rsidR="008A467E" w:rsidRPr="00190ACA" w:rsidRDefault="008A467E" w:rsidP="00190ACA">
            <w:pPr>
              <w:pStyle w:val="TAL"/>
              <w:rPr>
                <w:sz w:val="16"/>
              </w:rPr>
            </w:pPr>
            <w:r w:rsidRPr="00190ACA">
              <w:rPr>
                <w:sz w:val="16"/>
              </w:rPr>
              <w:t>C4-220298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E8BED" w14:textId="77777777" w:rsidR="008A467E" w:rsidRPr="00190ACA" w:rsidRDefault="008A467E" w:rsidP="00190ACA">
            <w:pPr>
              <w:pStyle w:val="TAL"/>
              <w:rPr>
                <w:sz w:val="16"/>
              </w:rPr>
            </w:pPr>
            <w:r w:rsidRPr="00190ACA">
              <w:rPr>
                <w:sz w:val="16"/>
              </w:rPr>
              <w:t>Resource-based authorization on the Nudm_UEAU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AEA0C"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BE60"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57EB" w14:textId="77777777" w:rsidR="008A467E" w:rsidRPr="00190ACA" w:rsidRDefault="008A467E" w:rsidP="00190ACA">
            <w:pPr>
              <w:pStyle w:val="TAL"/>
              <w:rPr>
                <w:sz w:val="16"/>
              </w:rPr>
            </w:pPr>
            <w:r w:rsidRPr="00190ACA">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B38E"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3189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2A8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7C86" w14:textId="77777777" w:rsidR="008A467E" w:rsidRPr="00190ACA" w:rsidRDefault="008A467E" w:rsidP="00190ACA">
            <w:pPr>
              <w:pStyle w:val="TAL"/>
              <w:rPr>
                <w:sz w:val="16"/>
              </w:rPr>
            </w:pPr>
            <w:r w:rsidRPr="00190ACA">
              <w:rPr>
                <w:sz w:val="16"/>
              </w:rPr>
              <w:t>GBA_5G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12F3" w14:textId="77777777" w:rsidR="008A467E" w:rsidRPr="00190ACA" w:rsidRDefault="008A467E" w:rsidP="00190ACA">
            <w:pPr>
              <w:pStyle w:val="TAL"/>
              <w:rPr>
                <w:sz w:val="16"/>
              </w:rPr>
            </w:pPr>
            <w:r w:rsidRPr="00190ACA">
              <w:rPr>
                <w:sz w:val="16"/>
              </w:rPr>
              <w:t>agreed</w:t>
            </w:r>
          </w:p>
        </w:tc>
      </w:tr>
      <w:tr w:rsidR="00190ACA" w:rsidRPr="00190ACA" w14:paraId="4D9977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82887" w14:textId="77777777" w:rsidR="008A467E" w:rsidRPr="00190ACA" w:rsidRDefault="008A467E" w:rsidP="00190ACA">
            <w:pPr>
              <w:pStyle w:val="TAL"/>
              <w:rPr>
                <w:sz w:val="16"/>
              </w:rPr>
            </w:pPr>
            <w:r w:rsidRPr="00190ACA">
              <w:rPr>
                <w:sz w:val="16"/>
              </w:rPr>
              <w:t>C4-220301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9431" w14:textId="77777777" w:rsidR="008A467E" w:rsidRPr="00190ACA" w:rsidRDefault="008A467E" w:rsidP="00190ACA">
            <w:pPr>
              <w:pStyle w:val="TAL"/>
              <w:rPr>
                <w:sz w:val="16"/>
              </w:rPr>
            </w:pPr>
            <w:r w:rsidRPr="00190ACA">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EAC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79900"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847E" w14:textId="77777777" w:rsidR="008A467E" w:rsidRPr="00190ACA" w:rsidRDefault="008A467E" w:rsidP="00190ACA">
            <w:pPr>
              <w:pStyle w:val="TAL"/>
              <w:rPr>
                <w:sz w:val="16"/>
              </w:rPr>
            </w:pPr>
            <w:r w:rsidRPr="00190ACA">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BA6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3D91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E86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F6EDE"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FE01" w14:textId="77777777" w:rsidR="008A467E" w:rsidRPr="00190ACA" w:rsidRDefault="008A467E" w:rsidP="00190ACA">
            <w:pPr>
              <w:pStyle w:val="TAL"/>
              <w:rPr>
                <w:sz w:val="16"/>
              </w:rPr>
            </w:pPr>
            <w:r w:rsidRPr="00190ACA">
              <w:rPr>
                <w:sz w:val="16"/>
              </w:rPr>
              <w:t>revised</w:t>
            </w:r>
          </w:p>
        </w:tc>
      </w:tr>
      <w:tr w:rsidR="00190ACA" w:rsidRPr="00190ACA" w14:paraId="5AD9801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D4F9" w14:textId="77777777" w:rsidR="008A467E" w:rsidRPr="00190ACA" w:rsidRDefault="008A467E" w:rsidP="00190ACA">
            <w:pPr>
              <w:pStyle w:val="TAL"/>
              <w:rPr>
                <w:sz w:val="16"/>
              </w:rPr>
            </w:pPr>
            <w:r w:rsidRPr="00190ACA">
              <w:rPr>
                <w:sz w:val="16"/>
              </w:rPr>
              <w:t>C4-220448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F0CF3" w14:textId="77777777" w:rsidR="008A467E" w:rsidRPr="00190ACA" w:rsidRDefault="008A467E" w:rsidP="00190ACA">
            <w:pPr>
              <w:pStyle w:val="TAL"/>
              <w:rPr>
                <w:sz w:val="16"/>
              </w:rPr>
            </w:pPr>
            <w:r w:rsidRPr="00190ACA">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0C4D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F134" w14:textId="77777777" w:rsidR="008A467E" w:rsidRPr="00190ACA" w:rsidRDefault="008A467E" w:rsidP="00190ACA">
            <w:pPr>
              <w:pStyle w:val="TAL"/>
              <w:rPr>
                <w:sz w:val="16"/>
              </w:rPr>
            </w:pPr>
            <w:r w:rsidRPr="00190ACA">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118DB" w14:textId="77777777" w:rsidR="008A467E" w:rsidRPr="00190ACA" w:rsidRDefault="008A467E" w:rsidP="00190ACA">
            <w:pPr>
              <w:pStyle w:val="TAL"/>
              <w:rPr>
                <w:sz w:val="16"/>
              </w:rPr>
            </w:pPr>
            <w:r w:rsidRPr="00190ACA">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34F8C"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F53F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648E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D6DC"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8E43" w14:textId="77777777" w:rsidR="008A467E" w:rsidRPr="00190ACA" w:rsidRDefault="008A467E" w:rsidP="00190ACA">
            <w:pPr>
              <w:pStyle w:val="TAL"/>
              <w:rPr>
                <w:sz w:val="16"/>
              </w:rPr>
            </w:pPr>
            <w:r w:rsidRPr="00190ACA">
              <w:rPr>
                <w:sz w:val="16"/>
              </w:rPr>
              <w:t>agreed</w:t>
            </w:r>
          </w:p>
        </w:tc>
      </w:tr>
      <w:tr w:rsidR="00190ACA" w:rsidRPr="00190ACA" w14:paraId="1DB3DE1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1E2A" w14:textId="77777777" w:rsidR="008A467E" w:rsidRPr="00190ACA" w:rsidRDefault="008A467E" w:rsidP="00190ACA">
            <w:pPr>
              <w:pStyle w:val="TAL"/>
              <w:rPr>
                <w:sz w:val="16"/>
              </w:rPr>
            </w:pPr>
            <w:r w:rsidRPr="00190ACA">
              <w:rPr>
                <w:sz w:val="16"/>
              </w:rPr>
              <w:t>C4-220031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1E5A" w14:textId="77777777" w:rsidR="008A467E" w:rsidRPr="00190ACA" w:rsidRDefault="008A467E" w:rsidP="00190ACA">
            <w:pPr>
              <w:pStyle w:val="TAL"/>
              <w:rPr>
                <w:sz w:val="16"/>
              </w:rPr>
            </w:pPr>
            <w:r w:rsidRPr="00190ACA">
              <w:rPr>
                <w:sz w:val="16"/>
              </w:rPr>
              <w:t>New value for 404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4E8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0668" w14:textId="77777777" w:rsidR="008A467E" w:rsidRPr="00190ACA" w:rsidRDefault="008A467E" w:rsidP="00190ACA">
            <w:pPr>
              <w:pStyle w:val="TAL"/>
              <w:rPr>
                <w:sz w:val="16"/>
              </w:rPr>
            </w:pPr>
            <w:r w:rsidRPr="00190AC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E7F33" w14:textId="77777777" w:rsidR="008A467E" w:rsidRPr="00190ACA" w:rsidRDefault="008A467E" w:rsidP="00190ACA">
            <w:pPr>
              <w:pStyle w:val="TAL"/>
              <w:rPr>
                <w:sz w:val="16"/>
              </w:rPr>
            </w:pPr>
            <w:r w:rsidRPr="00190ACA">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2A2F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C21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5562"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866B1"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88931" w14:textId="77777777" w:rsidR="008A467E" w:rsidRPr="00190ACA" w:rsidRDefault="008A467E" w:rsidP="00190ACA">
            <w:pPr>
              <w:pStyle w:val="TAL"/>
              <w:rPr>
                <w:sz w:val="16"/>
              </w:rPr>
            </w:pPr>
            <w:r w:rsidRPr="00190ACA">
              <w:rPr>
                <w:sz w:val="16"/>
              </w:rPr>
              <w:t>revised</w:t>
            </w:r>
          </w:p>
        </w:tc>
      </w:tr>
      <w:tr w:rsidR="00190ACA" w:rsidRPr="00190ACA" w14:paraId="408734F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AEDAC" w14:textId="77777777" w:rsidR="008A467E" w:rsidRPr="00190ACA" w:rsidRDefault="008A467E" w:rsidP="00190ACA">
            <w:pPr>
              <w:pStyle w:val="TAL"/>
              <w:rPr>
                <w:sz w:val="16"/>
              </w:rPr>
            </w:pPr>
            <w:r w:rsidRPr="00190ACA">
              <w:rPr>
                <w:sz w:val="16"/>
              </w:rPr>
              <w:t>C4-220427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C9B80" w14:textId="77777777" w:rsidR="008A467E" w:rsidRPr="00190ACA" w:rsidRDefault="008A467E" w:rsidP="00190ACA">
            <w:pPr>
              <w:pStyle w:val="TAL"/>
              <w:rPr>
                <w:sz w:val="16"/>
              </w:rPr>
            </w:pPr>
            <w:r w:rsidRPr="00190ACA">
              <w:rPr>
                <w:sz w:val="16"/>
              </w:rPr>
              <w:t>New value for 404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6A4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8B58F" w14:textId="77777777" w:rsidR="008A467E" w:rsidRPr="00190ACA" w:rsidRDefault="008A467E" w:rsidP="00190ACA">
            <w:pPr>
              <w:pStyle w:val="TAL"/>
              <w:rPr>
                <w:sz w:val="16"/>
              </w:rPr>
            </w:pPr>
            <w:r w:rsidRPr="00190AC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A0186" w14:textId="77777777" w:rsidR="008A467E" w:rsidRPr="00190ACA" w:rsidRDefault="008A467E" w:rsidP="00190ACA">
            <w:pPr>
              <w:pStyle w:val="TAL"/>
              <w:rPr>
                <w:sz w:val="16"/>
              </w:rPr>
            </w:pPr>
            <w:r w:rsidRPr="00190ACA">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92B99"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A761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D3E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26D2"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1616" w14:textId="77777777" w:rsidR="008A467E" w:rsidRPr="00190ACA" w:rsidRDefault="008A467E" w:rsidP="00190ACA">
            <w:pPr>
              <w:pStyle w:val="TAL"/>
              <w:rPr>
                <w:sz w:val="16"/>
              </w:rPr>
            </w:pPr>
            <w:r w:rsidRPr="00190ACA">
              <w:rPr>
                <w:sz w:val="16"/>
              </w:rPr>
              <w:t>agreed</w:t>
            </w:r>
          </w:p>
        </w:tc>
      </w:tr>
      <w:tr w:rsidR="00190ACA" w:rsidRPr="00190ACA" w14:paraId="0B21D7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B670" w14:textId="77777777" w:rsidR="008A467E" w:rsidRPr="00190ACA" w:rsidRDefault="008A467E" w:rsidP="00190ACA">
            <w:pPr>
              <w:pStyle w:val="TAL"/>
              <w:rPr>
                <w:sz w:val="16"/>
              </w:rPr>
            </w:pPr>
            <w:r w:rsidRPr="00190ACA">
              <w:rPr>
                <w:sz w:val="16"/>
              </w:rPr>
              <w:lastRenderedPageBreak/>
              <w:t>C4-220138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A913" w14:textId="77777777" w:rsidR="008A467E" w:rsidRPr="00190ACA" w:rsidRDefault="008A467E" w:rsidP="00190ACA">
            <w:pPr>
              <w:pStyle w:val="TAL"/>
              <w:rPr>
                <w:sz w:val="16"/>
              </w:rPr>
            </w:pPr>
            <w:r w:rsidRPr="00190ACA">
              <w:rPr>
                <w:sz w:val="16"/>
              </w:rPr>
              <w:t>SOR-AF as NF consumer of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21532" w14:textId="77777777" w:rsidR="008A467E" w:rsidRPr="00190ACA" w:rsidRDefault="008A467E" w:rsidP="00190ACA">
            <w:pPr>
              <w:pStyle w:val="TAL"/>
              <w:rPr>
                <w:sz w:val="16"/>
              </w:rPr>
            </w:pPr>
            <w:r w:rsidRPr="00190AC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EA17" w14:textId="77777777" w:rsidR="008A467E" w:rsidRPr="00190ACA" w:rsidRDefault="008A467E" w:rsidP="00190ACA">
            <w:pPr>
              <w:pStyle w:val="TAL"/>
              <w:rPr>
                <w:sz w:val="16"/>
              </w:rPr>
            </w:pPr>
            <w:r w:rsidRPr="00190AC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66C6" w14:textId="77777777" w:rsidR="008A467E" w:rsidRPr="00190ACA" w:rsidRDefault="008A467E" w:rsidP="00190ACA">
            <w:pPr>
              <w:pStyle w:val="TAL"/>
              <w:rPr>
                <w:sz w:val="16"/>
              </w:rPr>
            </w:pPr>
            <w:r w:rsidRPr="00190ACA">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7B7E"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682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0FEFB"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84C0" w14:textId="77777777" w:rsidR="008A467E" w:rsidRPr="00190ACA" w:rsidRDefault="008A467E" w:rsidP="00190ACA">
            <w:pPr>
              <w:pStyle w:val="TAL"/>
              <w:rPr>
                <w:sz w:val="16"/>
              </w:rPr>
            </w:pPr>
            <w:r w:rsidRPr="00190ACA">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A1FA" w14:textId="77777777" w:rsidR="008A467E" w:rsidRPr="00190ACA" w:rsidRDefault="008A467E" w:rsidP="00190ACA">
            <w:pPr>
              <w:pStyle w:val="TAL"/>
              <w:rPr>
                <w:sz w:val="16"/>
              </w:rPr>
            </w:pPr>
            <w:r w:rsidRPr="00190ACA">
              <w:rPr>
                <w:sz w:val="16"/>
              </w:rPr>
              <w:t>agreed</w:t>
            </w:r>
          </w:p>
        </w:tc>
      </w:tr>
      <w:tr w:rsidR="00190ACA" w:rsidRPr="00190ACA" w14:paraId="0861F22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CCCBD" w14:textId="77777777" w:rsidR="008A467E" w:rsidRPr="00190ACA" w:rsidRDefault="008A467E" w:rsidP="00190ACA">
            <w:pPr>
              <w:pStyle w:val="TAL"/>
              <w:rPr>
                <w:sz w:val="16"/>
              </w:rPr>
            </w:pPr>
            <w:r w:rsidRPr="00190ACA">
              <w:rPr>
                <w:sz w:val="16"/>
              </w:rPr>
              <w:t>C4-220154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38E9" w14:textId="77777777" w:rsidR="008A467E" w:rsidRPr="00190ACA" w:rsidRDefault="008A467E" w:rsidP="00190ACA">
            <w:pPr>
              <w:pStyle w:val="TAL"/>
              <w:rPr>
                <w:sz w:val="16"/>
              </w:rPr>
            </w:pPr>
            <w:r w:rsidRPr="00190ACA">
              <w:rPr>
                <w:sz w:val="16"/>
              </w:rPr>
              <w:t>UDR restoration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F4313"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F044" w14:textId="77777777" w:rsidR="008A467E" w:rsidRPr="00190ACA" w:rsidRDefault="008A467E" w:rsidP="00190ACA">
            <w:pPr>
              <w:pStyle w:val="TAL"/>
              <w:rPr>
                <w:sz w:val="16"/>
              </w:rPr>
            </w:pPr>
            <w:r w:rsidRPr="00190AC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3BAB" w14:textId="77777777" w:rsidR="008A467E" w:rsidRPr="00190ACA" w:rsidRDefault="008A467E" w:rsidP="00190ACA">
            <w:pPr>
              <w:pStyle w:val="TAL"/>
              <w:rPr>
                <w:sz w:val="16"/>
              </w:rPr>
            </w:pPr>
            <w:r w:rsidRPr="00190ACA">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FD63B"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575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AB5B"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8A5B7" w14:textId="77777777" w:rsidR="008A467E" w:rsidRPr="00190ACA" w:rsidRDefault="008A467E" w:rsidP="00190ACA">
            <w:pPr>
              <w:pStyle w:val="TAL"/>
              <w:rPr>
                <w:sz w:val="16"/>
              </w:rPr>
            </w:pPr>
            <w:r w:rsidRPr="00190ACA">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A2748" w14:textId="77777777" w:rsidR="008A467E" w:rsidRPr="00190ACA" w:rsidRDefault="008A467E" w:rsidP="00190ACA">
            <w:pPr>
              <w:pStyle w:val="TAL"/>
              <w:rPr>
                <w:sz w:val="16"/>
              </w:rPr>
            </w:pPr>
            <w:r w:rsidRPr="00190ACA">
              <w:rPr>
                <w:sz w:val="16"/>
              </w:rPr>
              <w:t>revised</w:t>
            </w:r>
          </w:p>
        </w:tc>
      </w:tr>
      <w:tr w:rsidR="00190ACA" w:rsidRPr="00190ACA" w14:paraId="0443F52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01A8" w14:textId="77777777" w:rsidR="008A467E" w:rsidRPr="00190ACA" w:rsidRDefault="008A467E" w:rsidP="00190ACA">
            <w:pPr>
              <w:pStyle w:val="TAL"/>
              <w:rPr>
                <w:sz w:val="16"/>
              </w:rPr>
            </w:pPr>
            <w:r w:rsidRPr="00190ACA">
              <w:rPr>
                <w:sz w:val="16"/>
              </w:rPr>
              <w:t>C4-220337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54D0" w14:textId="77777777" w:rsidR="008A467E" w:rsidRPr="00190ACA" w:rsidRDefault="008A467E" w:rsidP="00190ACA">
            <w:pPr>
              <w:pStyle w:val="TAL"/>
              <w:rPr>
                <w:sz w:val="16"/>
              </w:rPr>
            </w:pPr>
            <w:r w:rsidRPr="00190ACA">
              <w:rPr>
                <w:sz w:val="16"/>
              </w:rPr>
              <w:t>UDR restoration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6DAF"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75F1" w14:textId="77777777" w:rsidR="008A467E" w:rsidRPr="00190ACA" w:rsidRDefault="008A467E" w:rsidP="00190ACA">
            <w:pPr>
              <w:pStyle w:val="TAL"/>
              <w:rPr>
                <w:sz w:val="16"/>
              </w:rPr>
            </w:pPr>
            <w:r w:rsidRPr="00190AC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66E34" w14:textId="77777777" w:rsidR="008A467E" w:rsidRPr="00190ACA" w:rsidRDefault="008A467E" w:rsidP="00190ACA">
            <w:pPr>
              <w:pStyle w:val="TAL"/>
              <w:rPr>
                <w:sz w:val="16"/>
              </w:rPr>
            </w:pPr>
            <w:r w:rsidRPr="00190ACA">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7797"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A64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D19F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6A27" w14:textId="77777777" w:rsidR="008A467E" w:rsidRPr="00190ACA" w:rsidRDefault="008A467E" w:rsidP="00190ACA">
            <w:pPr>
              <w:pStyle w:val="TAL"/>
              <w:rPr>
                <w:sz w:val="16"/>
              </w:rPr>
            </w:pPr>
            <w:r w:rsidRPr="00190ACA">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74E4F" w14:textId="77777777" w:rsidR="008A467E" w:rsidRPr="00190ACA" w:rsidRDefault="008A467E" w:rsidP="00190ACA">
            <w:pPr>
              <w:pStyle w:val="TAL"/>
              <w:rPr>
                <w:sz w:val="16"/>
              </w:rPr>
            </w:pPr>
            <w:r w:rsidRPr="00190ACA">
              <w:rPr>
                <w:sz w:val="16"/>
              </w:rPr>
              <w:t>agreed</w:t>
            </w:r>
          </w:p>
        </w:tc>
      </w:tr>
      <w:tr w:rsidR="00190ACA" w:rsidRPr="00190ACA" w14:paraId="7A4D1EA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CBCF" w14:textId="77777777" w:rsidR="008A467E" w:rsidRPr="00190ACA" w:rsidRDefault="008A467E" w:rsidP="00190ACA">
            <w:pPr>
              <w:pStyle w:val="TAL"/>
              <w:rPr>
                <w:sz w:val="16"/>
              </w:rPr>
            </w:pPr>
            <w:r w:rsidRPr="00190ACA">
              <w:rPr>
                <w:sz w:val="16"/>
              </w:rPr>
              <w:t>C4-220244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9A98"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27D4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FDC0" w14:textId="77777777" w:rsidR="008A467E" w:rsidRPr="00190ACA" w:rsidRDefault="008A467E" w:rsidP="00190ACA">
            <w:pPr>
              <w:pStyle w:val="TAL"/>
              <w:rPr>
                <w:sz w:val="16"/>
              </w:rPr>
            </w:pPr>
            <w:r w:rsidRPr="00190AC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2B88C" w14:textId="77777777" w:rsidR="008A467E" w:rsidRPr="00190ACA" w:rsidRDefault="008A467E" w:rsidP="00190ACA">
            <w:pPr>
              <w:pStyle w:val="TAL"/>
              <w:rPr>
                <w:sz w:val="16"/>
              </w:rPr>
            </w:pPr>
            <w:r w:rsidRPr="00190ACA">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87D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E05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CA3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14F6A"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04828" w14:textId="77777777" w:rsidR="008A467E" w:rsidRPr="00190ACA" w:rsidRDefault="008A467E" w:rsidP="00190ACA">
            <w:pPr>
              <w:pStyle w:val="TAL"/>
              <w:rPr>
                <w:sz w:val="16"/>
              </w:rPr>
            </w:pPr>
            <w:r w:rsidRPr="00190ACA">
              <w:rPr>
                <w:sz w:val="16"/>
              </w:rPr>
              <w:t>revised</w:t>
            </w:r>
          </w:p>
        </w:tc>
      </w:tr>
      <w:tr w:rsidR="00190ACA" w:rsidRPr="00190ACA" w14:paraId="6926A07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5A02" w14:textId="77777777" w:rsidR="008A467E" w:rsidRPr="00190ACA" w:rsidRDefault="008A467E" w:rsidP="00190ACA">
            <w:pPr>
              <w:pStyle w:val="TAL"/>
              <w:rPr>
                <w:sz w:val="16"/>
              </w:rPr>
            </w:pPr>
            <w:r w:rsidRPr="00190ACA">
              <w:rPr>
                <w:sz w:val="16"/>
              </w:rPr>
              <w:t>C4-220400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F63C"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513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504B" w14:textId="77777777" w:rsidR="008A467E" w:rsidRPr="00190ACA" w:rsidRDefault="008A467E" w:rsidP="00190ACA">
            <w:pPr>
              <w:pStyle w:val="TAL"/>
              <w:rPr>
                <w:sz w:val="16"/>
              </w:rPr>
            </w:pPr>
            <w:r w:rsidRPr="00190AC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2389E" w14:textId="77777777" w:rsidR="008A467E" w:rsidRPr="00190ACA" w:rsidRDefault="008A467E" w:rsidP="00190ACA">
            <w:pPr>
              <w:pStyle w:val="TAL"/>
              <w:rPr>
                <w:sz w:val="16"/>
              </w:rPr>
            </w:pPr>
            <w:r w:rsidRPr="00190ACA">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EA7B"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256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AE85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13E36"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4BDA" w14:textId="77777777" w:rsidR="008A467E" w:rsidRPr="00190ACA" w:rsidRDefault="008A467E" w:rsidP="00190ACA">
            <w:pPr>
              <w:pStyle w:val="TAL"/>
              <w:rPr>
                <w:sz w:val="16"/>
              </w:rPr>
            </w:pPr>
            <w:r w:rsidRPr="00190ACA">
              <w:rPr>
                <w:sz w:val="16"/>
              </w:rPr>
              <w:t>agreed</w:t>
            </w:r>
          </w:p>
        </w:tc>
      </w:tr>
      <w:tr w:rsidR="00190ACA" w:rsidRPr="00190ACA" w14:paraId="3B86A21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5FC60" w14:textId="77777777" w:rsidR="008A467E" w:rsidRPr="00190ACA" w:rsidRDefault="008A467E" w:rsidP="00190ACA">
            <w:pPr>
              <w:pStyle w:val="TAL"/>
              <w:rPr>
                <w:sz w:val="16"/>
              </w:rPr>
            </w:pPr>
            <w:r w:rsidRPr="00190ACA">
              <w:rPr>
                <w:sz w:val="16"/>
              </w:rPr>
              <w:t>C4-220290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A2E0" w14:textId="77777777" w:rsidR="008A467E" w:rsidRPr="00190ACA" w:rsidRDefault="008A467E" w:rsidP="00190ACA">
            <w:pPr>
              <w:pStyle w:val="TAL"/>
              <w:rPr>
                <w:sz w:val="16"/>
              </w:rPr>
            </w:pPr>
            <w:r w:rsidRPr="00190ACA">
              <w:rPr>
                <w:sz w:val="16"/>
              </w:rPr>
              <w:t>Resource paths in Group Subscription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8477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A5CC6" w14:textId="77777777" w:rsidR="008A467E" w:rsidRPr="00190ACA" w:rsidRDefault="008A467E" w:rsidP="00190ACA">
            <w:pPr>
              <w:pStyle w:val="TAL"/>
              <w:rPr>
                <w:sz w:val="16"/>
              </w:rPr>
            </w:pPr>
            <w:r w:rsidRPr="00190ACA">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5E8C7" w14:textId="77777777" w:rsidR="008A467E" w:rsidRPr="00190ACA" w:rsidRDefault="008A467E" w:rsidP="00190ACA">
            <w:pPr>
              <w:pStyle w:val="TAL"/>
              <w:rPr>
                <w:sz w:val="16"/>
              </w:rPr>
            </w:pPr>
            <w:r w:rsidRPr="00190ACA">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F3C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72EA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441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FF3F"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179C" w14:textId="77777777" w:rsidR="008A467E" w:rsidRPr="00190ACA" w:rsidRDefault="008A467E" w:rsidP="00190ACA">
            <w:pPr>
              <w:pStyle w:val="TAL"/>
              <w:rPr>
                <w:sz w:val="16"/>
              </w:rPr>
            </w:pPr>
            <w:r w:rsidRPr="00190ACA">
              <w:rPr>
                <w:sz w:val="16"/>
              </w:rPr>
              <w:t>agreed</w:t>
            </w:r>
          </w:p>
        </w:tc>
      </w:tr>
      <w:tr w:rsidR="00190ACA" w:rsidRPr="00190ACA" w14:paraId="56F8DB7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7E89" w14:textId="77777777" w:rsidR="008A467E" w:rsidRPr="00190ACA" w:rsidRDefault="008A467E" w:rsidP="00190ACA">
            <w:pPr>
              <w:pStyle w:val="TAL"/>
              <w:rPr>
                <w:sz w:val="16"/>
              </w:rPr>
            </w:pPr>
            <w:r w:rsidRPr="00190ACA">
              <w:rPr>
                <w:sz w:val="16"/>
              </w:rPr>
              <w:t>C4-220011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255C" w14:textId="77777777" w:rsidR="008A467E" w:rsidRPr="00190ACA" w:rsidRDefault="008A467E" w:rsidP="00190ACA">
            <w:pPr>
              <w:pStyle w:val="TAL"/>
              <w:rPr>
                <w:sz w:val="16"/>
              </w:rPr>
            </w:pPr>
            <w:r w:rsidRPr="00190ACA">
              <w:rPr>
                <w:sz w:val="16"/>
              </w:rPr>
              <w:t>UDM retrieving SNPN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A213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69A3"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7B91" w14:textId="77777777" w:rsidR="008A467E" w:rsidRPr="00190ACA" w:rsidRDefault="008A467E" w:rsidP="00190ACA">
            <w:pPr>
              <w:pStyle w:val="TAL"/>
              <w:rPr>
                <w:sz w:val="16"/>
              </w:rPr>
            </w:pPr>
            <w:r w:rsidRPr="00190ACA">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2C24"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18F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F5A1"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EDEA"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E0E56" w14:textId="77777777" w:rsidR="008A467E" w:rsidRPr="00190ACA" w:rsidRDefault="008A467E" w:rsidP="00190ACA">
            <w:pPr>
              <w:pStyle w:val="TAL"/>
              <w:rPr>
                <w:sz w:val="16"/>
              </w:rPr>
            </w:pPr>
            <w:r w:rsidRPr="00190ACA">
              <w:rPr>
                <w:sz w:val="16"/>
              </w:rPr>
              <w:t>agreed</w:t>
            </w:r>
          </w:p>
        </w:tc>
      </w:tr>
      <w:tr w:rsidR="00190ACA" w:rsidRPr="00190ACA" w14:paraId="3F7427E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88FD1" w14:textId="77777777" w:rsidR="008A467E" w:rsidRPr="00190ACA" w:rsidRDefault="008A467E" w:rsidP="00190ACA">
            <w:pPr>
              <w:pStyle w:val="TAL"/>
              <w:rPr>
                <w:sz w:val="16"/>
              </w:rPr>
            </w:pPr>
            <w:r w:rsidRPr="00190ACA">
              <w:rPr>
                <w:sz w:val="16"/>
              </w:rPr>
              <w:t>C4-220129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1D1D" w14:textId="77777777" w:rsidR="008A467E" w:rsidRPr="00190ACA" w:rsidRDefault="008A467E" w:rsidP="00190ACA">
            <w:pPr>
              <w:pStyle w:val="TAL"/>
              <w:rPr>
                <w:sz w:val="16"/>
              </w:rPr>
            </w:pPr>
            <w:r w:rsidRPr="00190ACA">
              <w:rPr>
                <w:sz w:val="16"/>
              </w:rPr>
              <w:t>User consent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3D9B8"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4F2C"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10F8" w14:textId="77777777" w:rsidR="008A467E" w:rsidRPr="00190ACA" w:rsidRDefault="008A467E" w:rsidP="00190ACA">
            <w:pPr>
              <w:pStyle w:val="TAL"/>
              <w:rPr>
                <w:sz w:val="16"/>
              </w:rPr>
            </w:pPr>
            <w:r w:rsidRPr="00190ACA">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DC69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8A08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C5FD"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2532E"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BE23" w14:textId="77777777" w:rsidR="008A467E" w:rsidRPr="00190ACA" w:rsidRDefault="008A467E" w:rsidP="00190ACA">
            <w:pPr>
              <w:pStyle w:val="TAL"/>
              <w:rPr>
                <w:sz w:val="16"/>
              </w:rPr>
            </w:pPr>
            <w:r w:rsidRPr="00190ACA">
              <w:rPr>
                <w:sz w:val="16"/>
              </w:rPr>
              <w:t>merged</w:t>
            </w:r>
          </w:p>
        </w:tc>
      </w:tr>
      <w:tr w:rsidR="00190ACA" w:rsidRPr="00190ACA" w14:paraId="328ADCA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4F17" w14:textId="77777777" w:rsidR="008A467E" w:rsidRPr="00190ACA" w:rsidRDefault="008A467E" w:rsidP="00190ACA">
            <w:pPr>
              <w:pStyle w:val="TAL"/>
              <w:rPr>
                <w:sz w:val="16"/>
              </w:rPr>
            </w:pPr>
            <w:r w:rsidRPr="00190ACA">
              <w:rPr>
                <w:sz w:val="16"/>
              </w:rPr>
              <w:t>C4-220202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14B3" w14:textId="77777777" w:rsidR="008A467E" w:rsidRPr="00190ACA" w:rsidRDefault="008A467E" w:rsidP="00190ACA">
            <w:pPr>
              <w:pStyle w:val="TAL"/>
              <w:rPr>
                <w:sz w:val="16"/>
              </w:rPr>
            </w:pPr>
            <w:r w:rsidRPr="00190ACA">
              <w:rPr>
                <w:sz w:val="16"/>
              </w:rPr>
              <w:t>Group Subscription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EDB8"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8BC0"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31C6" w14:textId="77777777" w:rsidR="008A467E" w:rsidRPr="00190ACA" w:rsidRDefault="008A467E" w:rsidP="00190ACA">
            <w:pPr>
              <w:pStyle w:val="TAL"/>
              <w:rPr>
                <w:sz w:val="16"/>
              </w:rPr>
            </w:pPr>
            <w:r w:rsidRPr="00190ACA">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5376B"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F07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4007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676F"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712D8" w14:textId="77777777" w:rsidR="008A467E" w:rsidRPr="00190ACA" w:rsidRDefault="008A467E" w:rsidP="00190ACA">
            <w:pPr>
              <w:pStyle w:val="TAL"/>
              <w:rPr>
                <w:sz w:val="16"/>
              </w:rPr>
            </w:pPr>
            <w:r w:rsidRPr="00190ACA">
              <w:rPr>
                <w:sz w:val="16"/>
              </w:rPr>
              <w:t>revised</w:t>
            </w:r>
          </w:p>
        </w:tc>
      </w:tr>
      <w:tr w:rsidR="00190ACA" w:rsidRPr="00190ACA" w14:paraId="3365A57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F4DA" w14:textId="77777777" w:rsidR="008A467E" w:rsidRPr="00190ACA" w:rsidRDefault="008A467E" w:rsidP="00190ACA">
            <w:pPr>
              <w:pStyle w:val="TAL"/>
              <w:rPr>
                <w:sz w:val="16"/>
              </w:rPr>
            </w:pPr>
            <w:r w:rsidRPr="00190ACA">
              <w:rPr>
                <w:sz w:val="16"/>
              </w:rPr>
              <w:t>C4-220434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096B" w14:textId="77777777" w:rsidR="008A467E" w:rsidRPr="00190ACA" w:rsidRDefault="008A467E" w:rsidP="00190ACA">
            <w:pPr>
              <w:pStyle w:val="TAL"/>
              <w:rPr>
                <w:sz w:val="16"/>
              </w:rPr>
            </w:pPr>
            <w:r w:rsidRPr="00190ACA">
              <w:rPr>
                <w:sz w:val="16"/>
              </w:rPr>
              <w:t>Group Subscription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068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DC15"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1DB36" w14:textId="77777777" w:rsidR="008A467E" w:rsidRPr="00190ACA" w:rsidRDefault="008A467E" w:rsidP="00190ACA">
            <w:pPr>
              <w:pStyle w:val="TAL"/>
              <w:rPr>
                <w:sz w:val="16"/>
              </w:rPr>
            </w:pPr>
            <w:r w:rsidRPr="00190ACA">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36853"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643D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98F1"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C4498"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5C67" w14:textId="77777777" w:rsidR="008A467E" w:rsidRPr="00190ACA" w:rsidRDefault="008A467E" w:rsidP="00190ACA">
            <w:pPr>
              <w:pStyle w:val="TAL"/>
              <w:rPr>
                <w:sz w:val="16"/>
              </w:rPr>
            </w:pPr>
            <w:r w:rsidRPr="00190ACA">
              <w:rPr>
                <w:sz w:val="16"/>
              </w:rPr>
              <w:t>agreed</w:t>
            </w:r>
          </w:p>
        </w:tc>
      </w:tr>
      <w:tr w:rsidR="00190ACA" w:rsidRPr="00190ACA" w14:paraId="74D7948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F1EF" w14:textId="77777777" w:rsidR="008A467E" w:rsidRPr="00190ACA" w:rsidRDefault="008A467E" w:rsidP="00190ACA">
            <w:pPr>
              <w:pStyle w:val="TAL"/>
              <w:rPr>
                <w:sz w:val="16"/>
              </w:rPr>
            </w:pPr>
            <w:r w:rsidRPr="00190ACA">
              <w:rPr>
                <w:sz w:val="16"/>
              </w:rPr>
              <w:t>C4-220206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50C3" w14:textId="77777777" w:rsidR="008A467E" w:rsidRPr="00190ACA" w:rsidRDefault="008A467E" w:rsidP="00190ACA">
            <w:pPr>
              <w:pStyle w:val="TAL"/>
              <w:rPr>
                <w:sz w:val="16"/>
              </w:rPr>
            </w:pPr>
            <w:r w:rsidRPr="00190ACA">
              <w:rPr>
                <w:sz w:val="16"/>
              </w:rPr>
              <w:t>Operator-Specific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53B1C"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54BA"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15D8" w14:textId="77777777" w:rsidR="008A467E" w:rsidRPr="00190ACA" w:rsidRDefault="008A467E" w:rsidP="00190ACA">
            <w:pPr>
              <w:pStyle w:val="TAL"/>
              <w:rPr>
                <w:sz w:val="16"/>
              </w:rPr>
            </w:pPr>
            <w:r w:rsidRPr="00190ACA">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FB1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BE33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7CB54"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0515F"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8D18" w14:textId="77777777" w:rsidR="008A467E" w:rsidRPr="00190ACA" w:rsidRDefault="008A467E" w:rsidP="00190ACA">
            <w:pPr>
              <w:pStyle w:val="TAL"/>
              <w:rPr>
                <w:sz w:val="16"/>
              </w:rPr>
            </w:pPr>
            <w:r w:rsidRPr="00190ACA">
              <w:rPr>
                <w:sz w:val="16"/>
              </w:rPr>
              <w:t>agreed</w:t>
            </w:r>
          </w:p>
        </w:tc>
      </w:tr>
      <w:tr w:rsidR="00190ACA" w:rsidRPr="00190ACA" w14:paraId="5687D75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E654" w14:textId="77777777" w:rsidR="008A467E" w:rsidRPr="00190ACA" w:rsidRDefault="008A467E" w:rsidP="00190ACA">
            <w:pPr>
              <w:pStyle w:val="TAL"/>
              <w:rPr>
                <w:sz w:val="16"/>
              </w:rPr>
            </w:pPr>
            <w:r w:rsidRPr="00190ACA">
              <w:rPr>
                <w:sz w:val="16"/>
              </w:rPr>
              <w:t>C4-220212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E255" w14:textId="77777777" w:rsidR="008A467E" w:rsidRPr="00190ACA" w:rsidRDefault="008A467E" w:rsidP="00190ACA">
            <w:pPr>
              <w:pStyle w:val="TAL"/>
              <w:rPr>
                <w:sz w:val="16"/>
              </w:rPr>
            </w:pPr>
            <w:r w:rsidRPr="00190ACA">
              <w:rPr>
                <w:sz w:val="16"/>
              </w:rPr>
              <w:t>Style corrections and missing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1AB1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DBE37"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1F8C" w14:textId="77777777" w:rsidR="008A467E" w:rsidRPr="00190ACA" w:rsidRDefault="008A467E" w:rsidP="00190ACA">
            <w:pPr>
              <w:pStyle w:val="TAL"/>
              <w:rPr>
                <w:sz w:val="16"/>
              </w:rPr>
            </w:pPr>
            <w:r w:rsidRPr="00190ACA">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EFF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843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2C5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8F714"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8772" w14:textId="77777777" w:rsidR="008A467E" w:rsidRPr="00190ACA" w:rsidRDefault="008A467E" w:rsidP="00190ACA">
            <w:pPr>
              <w:pStyle w:val="TAL"/>
              <w:rPr>
                <w:sz w:val="16"/>
              </w:rPr>
            </w:pPr>
            <w:r w:rsidRPr="00190ACA">
              <w:rPr>
                <w:sz w:val="16"/>
              </w:rPr>
              <w:t>agreed</w:t>
            </w:r>
          </w:p>
        </w:tc>
      </w:tr>
      <w:tr w:rsidR="00190ACA" w:rsidRPr="00190ACA" w14:paraId="74F03BE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CDD8D" w14:textId="77777777" w:rsidR="008A467E" w:rsidRPr="00190ACA" w:rsidRDefault="008A467E" w:rsidP="00190ACA">
            <w:pPr>
              <w:pStyle w:val="TAL"/>
              <w:rPr>
                <w:sz w:val="16"/>
              </w:rPr>
            </w:pPr>
            <w:r w:rsidRPr="00190ACA">
              <w:rPr>
                <w:sz w:val="16"/>
              </w:rPr>
              <w:t>C4-220245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C45DC"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0E86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BACF"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E94C8" w14:textId="77777777" w:rsidR="008A467E" w:rsidRPr="00190ACA" w:rsidRDefault="008A467E" w:rsidP="00190ACA">
            <w:pPr>
              <w:pStyle w:val="TAL"/>
              <w:rPr>
                <w:sz w:val="16"/>
              </w:rPr>
            </w:pPr>
            <w:r w:rsidRPr="00190ACA">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E809D"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FD9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B185"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E8DF"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49DA3" w14:textId="77777777" w:rsidR="008A467E" w:rsidRPr="00190ACA" w:rsidRDefault="008A467E" w:rsidP="00190ACA">
            <w:pPr>
              <w:pStyle w:val="TAL"/>
              <w:rPr>
                <w:sz w:val="16"/>
              </w:rPr>
            </w:pPr>
            <w:r w:rsidRPr="00190ACA">
              <w:rPr>
                <w:sz w:val="16"/>
              </w:rPr>
              <w:t>revised</w:t>
            </w:r>
          </w:p>
        </w:tc>
      </w:tr>
      <w:tr w:rsidR="00190ACA" w:rsidRPr="00190ACA" w14:paraId="7870D7C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6BD8C" w14:textId="77777777" w:rsidR="008A467E" w:rsidRPr="00190ACA" w:rsidRDefault="008A467E" w:rsidP="00190ACA">
            <w:pPr>
              <w:pStyle w:val="TAL"/>
              <w:rPr>
                <w:sz w:val="16"/>
              </w:rPr>
            </w:pPr>
            <w:r w:rsidRPr="00190ACA">
              <w:rPr>
                <w:sz w:val="16"/>
              </w:rPr>
              <w:t>C4-220401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2795B" w14:textId="77777777" w:rsidR="008A467E" w:rsidRPr="00190ACA" w:rsidRDefault="008A467E" w:rsidP="00190ACA">
            <w:pPr>
              <w:pStyle w:val="TAL"/>
              <w:rPr>
                <w:sz w:val="16"/>
              </w:rPr>
            </w:pPr>
            <w:r w:rsidRPr="00190ACA">
              <w:rPr>
                <w:sz w:val="16"/>
              </w:rPr>
              <w:t>User Consent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5534" w14:textId="77777777" w:rsidR="008A467E" w:rsidRPr="00190ACA" w:rsidRDefault="008A467E" w:rsidP="00190ACA">
            <w:pPr>
              <w:pStyle w:val="TAL"/>
              <w:rPr>
                <w:sz w:val="16"/>
                <w:lang w:val="fi-FI"/>
              </w:rPr>
            </w:pPr>
            <w:r w:rsidRPr="00190ACA">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F67C3"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5C57" w14:textId="77777777" w:rsidR="008A467E" w:rsidRPr="00190ACA" w:rsidRDefault="008A467E" w:rsidP="00190ACA">
            <w:pPr>
              <w:pStyle w:val="TAL"/>
              <w:rPr>
                <w:sz w:val="16"/>
              </w:rPr>
            </w:pPr>
            <w:r w:rsidRPr="00190ACA">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F276F"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9F2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4CC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404D9"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AC629" w14:textId="77777777" w:rsidR="008A467E" w:rsidRPr="00190ACA" w:rsidRDefault="008A467E" w:rsidP="00190ACA">
            <w:pPr>
              <w:pStyle w:val="TAL"/>
              <w:rPr>
                <w:sz w:val="16"/>
              </w:rPr>
            </w:pPr>
            <w:r w:rsidRPr="00190ACA">
              <w:rPr>
                <w:sz w:val="16"/>
              </w:rPr>
              <w:t>agreed</w:t>
            </w:r>
          </w:p>
        </w:tc>
      </w:tr>
      <w:tr w:rsidR="00190ACA" w:rsidRPr="00190ACA" w14:paraId="08CB407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DE2F" w14:textId="77777777" w:rsidR="008A467E" w:rsidRPr="00190ACA" w:rsidRDefault="008A467E" w:rsidP="00190ACA">
            <w:pPr>
              <w:pStyle w:val="TAL"/>
              <w:rPr>
                <w:sz w:val="16"/>
              </w:rPr>
            </w:pPr>
            <w:r w:rsidRPr="00190ACA">
              <w:rPr>
                <w:sz w:val="16"/>
              </w:rPr>
              <w:t>C4-220275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673F" w14:textId="77777777" w:rsidR="008A467E" w:rsidRPr="00190ACA" w:rsidRDefault="008A467E" w:rsidP="00190ACA">
            <w:pPr>
              <w:pStyle w:val="TAL"/>
              <w:rPr>
                <w:sz w:val="16"/>
              </w:rPr>
            </w:pPr>
            <w:r w:rsidRPr="00190ACA">
              <w:rPr>
                <w:sz w:val="16"/>
              </w:rPr>
              <w:t>Update on missing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6C23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67CCC"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E6165" w14:textId="77777777" w:rsidR="008A467E" w:rsidRPr="00190ACA" w:rsidRDefault="008A467E" w:rsidP="00190ACA">
            <w:pPr>
              <w:pStyle w:val="TAL"/>
              <w:rPr>
                <w:sz w:val="16"/>
              </w:rPr>
            </w:pPr>
            <w:r w:rsidRPr="00190ACA">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3DE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1A09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A1E50"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C705"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4CA22" w14:textId="77777777" w:rsidR="008A467E" w:rsidRPr="00190ACA" w:rsidRDefault="008A467E" w:rsidP="00190ACA">
            <w:pPr>
              <w:pStyle w:val="TAL"/>
              <w:rPr>
                <w:sz w:val="16"/>
              </w:rPr>
            </w:pPr>
            <w:r w:rsidRPr="00190ACA">
              <w:rPr>
                <w:sz w:val="16"/>
              </w:rPr>
              <w:t>revised</w:t>
            </w:r>
          </w:p>
        </w:tc>
      </w:tr>
      <w:tr w:rsidR="00190ACA" w:rsidRPr="00190ACA" w14:paraId="0006129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5AF7B" w14:textId="77777777" w:rsidR="008A467E" w:rsidRPr="00190ACA" w:rsidRDefault="008A467E" w:rsidP="00190ACA">
            <w:pPr>
              <w:pStyle w:val="TAL"/>
              <w:rPr>
                <w:sz w:val="16"/>
              </w:rPr>
            </w:pPr>
            <w:r w:rsidRPr="00190ACA">
              <w:rPr>
                <w:sz w:val="16"/>
              </w:rPr>
              <w:t>C4-220340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A0B1A" w14:textId="77777777" w:rsidR="008A467E" w:rsidRPr="00190ACA" w:rsidRDefault="008A467E" w:rsidP="00190ACA">
            <w:pPr>
              <w:pStyle w:val="TAL"/>
              <w:rPr>
                <w:sz w:val="16"/>
              </w:rPr>
            </w:pPr>
            <w:r w:rsidRPr="00190ACA">
              <w:rPr>
                <w:sz w:val="16"/>
              </w:rPr>
              <w:t>Update on missing roaming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8C362" w14:textId="77777777" w:rsidR="008A467E" w:rsidRPr="00190ACA" w:rsidRDefault="008A467E" w:rsidP="00190ACA">
            <w:pPr>
              <w:pStyle w:val="TAL"/>
              <w:rPr>
                <w:sz w:val="16"/>
              </w:rPr>
            </w:pPr>
            <w:r w:rsidRPr="00190ACA">
              <w:rPr>
                <w:sz w:val="16"/>
              </w:rPr>
              <w:t>Huawei,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3F67" w14:textId="77777777" w:rsidR="008A467E" w:rsidRPr="00190ACA" w:rsidRDefault="008A467E" w:rsidP="00190ACA">
            <w:pPr>
              <w:pStyle w:val="TAL"/>
              <w:rPr>
                <w:sz w:val="16"/>
              </w:rPr>
            </w:pPr>
            <w:r w:rsidRPr="00190ACA">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8F9C1" w14:textId="77777777" w:rsidR="008A467E" w:rsidRPr="00190ACA" w:rsidRDefault="008A467E" w:rsidP="00190ACA">
            <w:pPr>
              <w:pStyle w:val="TAL"/>
              <w:rPr>
                <w:sz w:val="16"/>
              </w:rPr>
            </w:pPr>
            <w:r w:rsidRPr="00190ACA">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48D1"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3C6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803A"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F7E0"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A3F2A" w14:textId="77777777" w:rsidR="008A467E" w:rsidRPr="00190ACA" w:rsidRDefault="008A467E" w:rsidP="00190ACA">
            <w:pPr>
              <w:pStyle w:val="TAL"/>
              <w:rPr>
                <w:sz w:val="16"/>
              </w:rPr>
            </w:pPr>
            <w:r w:rsidRPr="00190ACA">
              <w:rPr>
                <w:sz w:val="16"/>
              </w:rPr>
              <w:t>agreed</w:t>
            </w:r>
          </w:p>
        </w:tc>
      </w:tr>
      <w:tr w:rsidR="00190ACA" w:rsidRPr="00190ACA" w14:paraId="185E6FC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E6A7" w14:textId="77777777" w:rsidR="008A467E" w:rsidRPr="00190ACA" w:rsidRDefault="008A467E" w:rsidP="00190ACA">
            <w:pPr>
              <w:pStyle w:val="TAL"/>
              <w:rPr>
                <w:sz w:val="16"/>
              </w:rPr>
            </w:pPr>
            <w:r w:rsidRPr="00190ACA">
              <w:rPr>
                <w:sz w:val="16"/>
              </w:rPr>
              <w:t>C4-220022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4633" w14:textId="77777777" w:rsidR="008A467E" w:rsidRPr="00190ACA" w:rsidRDefault="008A467E" w:rsidP="00190ACA">
            <w:pPr>
              <w:pStyle w:val="TAL"/>
              <w:rPr>
                <w:sz w:val="16"/>
              </w:rPr>
            </w:pPr>
            <w:r w:rsidRPr="00190ACA">
              <w:rPr>
                <w:sz w:val="16"/>
              </w:rPr>
              <w:t>SNPN onboarding impacts on AUSF services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5D62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4A22E" w14:textId="77777777" w:rsidR="008A467E" w:rsidRPr="00190ACA" w:rsidRDefault="008A467E" w:rsidP="00190ACA">
            <w:pPr>
              <w:pStyle w:val="TAL"/>
              <w:rPr>
                <w:sz w:val="16"/>
              </w:rPr>
            </w:pPr>
            <w:r w:rsidRPr="00190ACA">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E91A8" w14:textId="77777777" w:rsidR="008A467E" w:rsidRPr="00190ACA" w:rsidRDefault="008A467E" w:rsidP="00190ACA">
            <w:pPr>
              <w:pStyle w:val="TAL"/>
              <w:rPr>
                <w:sz w:val="16"/>
              </w:rPr>
            </w:pPr>
            <w:r w:rsidRPr="00190ACA">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B6C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F5EA4" w14:textId="77777777" w:rsidR="008A467E" w:rsidRPr="00190ACA" w:rsidRDefault="008A467E" w:rsidP="00190ACA">
            <w:pPr>
              <w:pStyle w:val="TAL"/>
              <w:rPr>
                <w:sz w:val="16"/>
              </w:rPr>
            </w:pPr>
            <w:r w:rsidRPr="00190ACA">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E8BB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2EDD"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B025" w14:textId="77777777" w:rsidR="008A467E" w:rsidRPr="00190ACA" w:rsidRDefault="008A467E" w:rsidP="00190ACA">
            <w:pPr>
              <w:pStyle w:val="TAL"/>
              <w:rPr>
                <w:sz w:val="16"/>
              </w:rPr>
            </w:pPr>
            <w:r w:rsidRPr="00190ACA">
              <w:rPr>
                <w:sz w:val="16"/>
              </w:rPr>
              <w:t>agreed</w:t>
            </w:r>
          </w:p>
        </w:tc>
      </w:tr>
      <w:tr w:rsidR="00190ACA" w:rsidRPr="00190ACA" w14:paraId="7B79AAA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40F0B" w14:textId="77777777" w:rsidR="008A467E" w:rsidRPr="00190ACA" w:rsidRDefault="008A467E" w:rsidP="00190ACA">
            <w:pPr>
              <w:pStyle w:val="TAL"/>
              <w:rPr>
                <w:sz w:val="16"/>
              </w:rPr>
            </w:pPr>
            <w:r w:rsidRPr="00190ACA">
              <w:rPr>
                <w:sz w:val="16"/>
              </w:rPr>
              <w:t>C4-220023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217B4" w14:textId="77777777" w:rsidR="008A467E" w:rsidRPr="00190ACA" w:rsidRDefault="008A467E" w:rsidP="00190ACA">
            <w:pPr>
              <w:pStyle w:val="TAL"/>
              <w:rPr>
                <w:sz w:val="16"/>
              </w:rPr>
            </w:pPr>
            <w:r w:rsidRPr="00190ACA">
              <w:rPr>
                <w:sz w:val="16"/>
              </w:rPr>
              <w:t>SNPN onboarding impacts on AUSF services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40DD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496FA" w14:textId="77777777" w:rsidR="008A467E" w:rsidRPr="00190ACA" w:rsidRDefault="008A467E" w:rsidP="00190ACA">
            <w:pPr>
              <w:pStyle w:val="TAL"/>
              <w:rPr>
                <w:sz w:val="16"/>
              </w:rPr>
            </w:pPr>
            <w:r w:rsidRPr="00190ACA">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B76E" w14:textId="77777777" w:rsidR="008A467E" w:rsidRPr="00190ACA" w:rsidRDefault="008A467E" w:rsidP="00190ACA">
            <w:pPr>
              <w:pStyle w:val="TAL"/>
              <w:rPr>
                <w:sz w:val="16"/>
              </w:rPr>
            </w:pPr>
            <w:r w:rsidRPr="00190ACA">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9E32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C5A7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2E0B"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E396E"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1E36" w14:textId="77777777" w:rsidR="008A467E" w:rsidRPr="00190ACA" w:rsidRDefault="008A467E" w:rsidP="00190ACA">
            <w:pPr>
              <w:pStyle w:val="TAL"/>
              <w:rPr>
                <w:sz w:val="16"/>
              </w:rPr>
            </w:pPr>
            <w:r w:rsidRPr="00190ACA">
              <w:rPr>
                <w:sz w:val="16"/>
              </w:rPr>
              <w:t>agreed</w:t>
            </w:r>
          </w:p>
        </w:tc>
      </w:tr>
      <w:tr w:rsidR="00190ACA" w:rsidRPr="00190ACA" w14:paraId="686B698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8285" w14:textId="77777777" w:rsidR="008A467E" w:rsidRPr="00190ACA" w:rsidRDefault="008A467E" w:rsidP="00190ACA">
            <w:pPr>
              <w:pStyle w:val="TAL"/>
              <w:rPr>
                <w:sz w:val="16"/>
              </w:rPr>
            </w:pPr>
            <w:r w:rsidRPr="00190ACA">
              <w:rPr>
                <w:sz w:val="16"/>
              </w:rPr>
              <w:t>C4-220024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C9A9" w14:textId="77777777" w:rsidR="008A467E" w:rsidRPr="00190ACA" w:rsidRDefault="008A467E" w:rsidP="00190ACA">
            <w:pPr>
              <w:pStyle w:val="TAL"/>
              <w:rPr>
                <w:sz w:val="16"/>
              </w:rPr>
            </w:pPr>
            <w:r w:rsidRPr="00190ACA">
              <w:rPr>
                <w:sz w:val="16"/>
              </w:rPr>
              <w:t>SNPN impacts on AUSF - PVS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2BB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E4B8" w14:textId="77777777" w:rsidR="008A467E" w:rsidRPr="00190ACA" w:rsidRDefault="008A467E" w:rsidP="00190ACA">
            <w:pPr>
              <w:pStyle w:val="TAL"/>
              <w:rPr>
                <w:sz w:val="16"/>
              </w:rPr>
            </w:pPr>
            <w:r w:rsidRPr="00190ACA">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4D7F" w14:textId="77777777" w:rsidR="008A467E" w:rsidRPr="00190ACA" w:rsidRDefault="008A467E" w:rsidP="00190ACA">
            <w:pPr>
              <w:pStyle w:val="TAL"/>
              <w:rPr>
                <w:sz w:val="16"/>
              </w:rPr>
            </w:pPr>
            <w:r w:rsidRPr="00190ACA">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9D548"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8045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A9D7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0313"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ABAC1" w14:textId="77777777" w:rsidR="008A467E" w:rsidRPr="00190ACA" w:rsidRDefault="008A467E" w:rsidP="00190ACA">
            <w:pPr>
              <w:pStyle w:val="TAL"/>
              <w:rPr>
                <w:sz w:val="16"/>
              </w:rPr>
            </w:pPr>
            <w:r w:rsidRPr="00190ACA">
              <w:rPr>
                <w:sz w:val="16"/>
              </w:rPr>
              <w:t>revised</w:t>
            </w:r>
          </w:p>
        </w:tc>
      </w:tr>
      <w:tr w:rsidR="00190ACA" w:rsidRPr="00190ACA" w14:paraId="42A03D4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D7EEB" w14:textId="77777777" w:rsidR="008A467E" w:rsidRPr="00190ACA" w:rsidRDefault="008A467E" w:rsidP="00190ACA">
            <w:pPr>
              <w:pStyle w:val="TAL"/>
              <w:rPr>
                <w:sz w:val="16"/>
              </w:rPr>
            </w:pPr>
            <w:r w:rsidRPr="00190ACA">
              <w:rPr>
                <w:sz w:val="16"/>
              </w:rPr>
              <w:t>C4-220320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AF3C2" w14:textId="77777777" w:rsidR="008A467E" w:rsidRPr="00190ACA" w:rsidRDefault="008A467E" w:rsidP="00190ACA">
            <w:pPr>
              <w:pStyle w:val="TAL"/>
              <w:rPr>
                <w:sz w:val="16"/>
              </w:rPr>
            </w:pPr>
            <w:r w:rsidRPr="00190ACA">
              <w:rPr>
                <w:sz w:val="16"/>
              </w:rPr>
              <w:t>SNPN impacts on AUSF - PVS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6330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FC9D" w14:textId="77777777" w:rsidR="008A467E" w:rsidRPr="00190ACA" w:rsidRDefault="008A467E" w:rsidP="00190ACA">
            <w:pPr>
              <w:pStyle w:val="TAL"/>
              <w:rPr>
                <w:sz w:val="16"/>
              </w:rPr>
            </w:pPr>
            <w:r w:rsidRPr="00190ACA">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AFCEA" w14:textId="77777777" w:rsidR="008A467E" w:rsidRPr="00190ACA" w:rsidRDefault="008A467E" w:rsidP="00190ACA">
            <w:pPr>
              <w:pStyle w:val="TAL"/>
              <w:rPr>
                <w:sz w:val="16"/>
              </w:rPr>
            </w:pPr>
            <w:r w:rsidRPr="00190ACA">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4372"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4D3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514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2ABD"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A9418" w14:textId="77777777" w:rsidR="008A467E" w:rsidRPr="00190ACA" w:rsidRDefault="008A467E" w:rsidP="00190ACA">
            <w:pPr>
              <w:pStyle w:val="TAL"/>
              <w:rPr>
                <w:sz w:val="16"/>
              </w:rPr>
            </w:pPr>
            <w:r w:rsidRPr="00190ACA">
              <w:rPr>
                <w:sz w:val="16"/>
              </w:rPr>
              <w:t>postponed</w:t>
            </w:r>
          </w:p>
        </w:tc>
      </w:tr>
      <w:tr w:rsidR="00190ACA" w:rsidRPr="00190ACA" w14:paraId="173219F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C91FC" w14:textId="77777777" w:rsidR="008A467E" w:rsidRPr="00190ACA" w:rsidRDefault="008A467E" w:rsidP="00190ACA">
            <w:pPr>
              <w:pStyle w:val="TAL"/>
              <w:rPr>
                <w:sz w:val="16"/>
              </w:rPr>
            </w:pPr>
            <w:r w:rsidRPr="00190ACA">
              <w:rPr>
                <w:sz w:val="16"/>
              </w:rPr>
              <w:t>C4-220142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93050" w14:textId="77777777" w:rsidR="008A467E" w:rsidRPr="00190ACA" w:rsidRDefault="008A467E" w:rsidP="00190ACA">
            <w:pPr>
              <w:pStyle w:val="TAL"/>
              <w:rPr>
                <w:sz w:val="16"/>
              </w:rPr>
            </w:pPr>
            <w:r w:rsidRPr="00190ACA">
              <w:rPr>
                <w:sz w:val="16"/>
              </w:rPr>
              <w:t>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36A5"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19A7" w14:textId="77777777" w:rsidR="008A467E" w:rsidRPr="00190ACA" w:rsidRDefault="008A467E" w:rsidP="00190ACA">
            <w:pPr>
              <w:pStyle w:val="TAL"/>
              <w:rPr>
                <w:sz w:val="16"/>
              </w:rPr>
            </w:pPr>
            <w:r w:rsidRPr="00190ACA">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00F9" w14:textId="77777777" w:rsidR="008A467E" w:rsidRPr="00190ACA" w:rsidRDefault="008A467E" w:rsidP="00190ACA">
            <w:pPr>
              <w:pStyle w:val="TAL"/>
              <w:rPr>
                <w:sz w:val="16"/>
              </w:rPr>
            </w:pPr>
            <w:r w:rsidRPr="00190ACA">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31A1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933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5865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8308" w14:textId="77777777" w:rsidR="008A467E" w:rsidRPr="00190ACA" w:rsidRDefault="008A467E" w:rsidP="00190ACA">
            <w:pPr>
              <w:pStyle w:val="TAL"/>
              <w:rPr>
                <w:sz w:val="16"/>
              </w:rPr>
            </w:pPr>
            <w:r w:rsidRPr="00190ACA">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86D4" w14:textId="77777777" w:rsidR="008A467E" w:rsidRPr="00190ACA" w:rsidRDefault="008A467E" w:rsidP="00190ACA">
            <w:pPr>
              <w:pStyle w:val="TAL"/>
              <w:rPr>
                <w:sz w:val="16"/>
              </w:rPr>
            </w:pPr>
            <w:r w:rsidRPr="00190ACA">
              <w:rPr>
                <w:sz w:val="16"/>
              </w:rPr>
              <w:t>agreed</w:t>
            </w:r>
          </w:p>
        </w:tc>
      </w:tr>
      <w:tr w:rsidR="00190ACA" w:rsidRPr="00190ACA" w14:paraId="07650C3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770A" w14:textId="77777777" w:rsidR="008A467E" w:rsidRPr="00190ACA" w:rsidRDefault="008A467E" w:rsidP="00190ACA">
            <w:pPr>
              <w:pStyle w:val="TAL"/>
              <w:rPr>
                <w:sz w:val="16"/>
              </w:rPr>
            </w:pPr>
            <w:r w:rsidRPr="00190ACA">
              <w:rPr>
                <w:sz w:val="16"/>
              </w:rPr>
              <w:t>C4-220209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B810" w14:textId="77777777" w:rsidR="008A467E" w:rsidRPr="00190ACA" w:rsidRDefault="008A467E" w:rsidP="00190ACA">
            <w:pPr>
              <w:pStyle w:val="TAL"/>
              <w:rPr>
                <w:sz w:val="16"/>
              </w:rPr>
            </w:pPr>
            <w:r w:rsidRPr="00190ACA">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C1A5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AEAF" w14:textId="77777777" w:rsidR="008A467E" w:rsidRPr="00190ACA" w:rsidRDefault="008A467E" w:rsidP="00190ACA">
            <w:pPr>
              <w:pStyle w:val="TAL"/>
              <w:rPr>
                <w:sz w:val="16"/>
              </w:rPr>
            </w:pPr>
            <w:r w:rsidRPr="00190ACA">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94E35" w14:textId="77777777" w:rsidR="008A467E" w:rsidRPr="00190ACA" w:rsidRDefault="008A467E" w:rsidP="00190ACA">
            <w:pPr>
              <w:pStyle w:val="TAL"/>
              <w:rPr>
                <w:sz w:val="16"/>
              </w:rPr>
            </w:pPr>
            <w:r w:rsidRPr="00190ACA">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30E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2EC4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4764"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8FA2"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1E8F" w14:textId="77777777" w:rsidR="008A467E" w:rsidRPr="00190ACA" w:rsidRDefault="008A467E" w:rsidP="00190ACA">
            <w:pPr>
              <w:pStyle w:val="TAL"/>
              <w:rPr>
                <w:sz w:val="16"/>
              </w:rPr>
            </w:pPr>
            <w:r w:rsidRPr="00190ACA">
              <w:rPr>
                <w:sz w:val="16"/>
              </w:rPr>
              <w:t>postponed</w:t>
            </w:r>
          </w:p>
        </w:tc>
      </w:tr>
      <w:tr w:rsidR="00190ACA" w:rsidRPr="00190ACA" w14:paraId="7875D4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A9FF" w14:textId="77777777" w:rsidR="008A467E" w:rsidRPr="00190ACA" w:rsidRDefault="008A467E" w:rsidP="00190ACA">
            <w:pPr>
              <w:pStyle w:val="TAL"/>
              <w:rPr>
                <w:sz w:val="16"/>
              </w:rPr>
            </w:pPr>
            <w:r w:rsidRPr="00190ACA">
              <w:rPr>
                <w:sz w:val="16"/>
              </w:rPr>
              <w:t>C4-220016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6A73" w14:textId="77777777" w:rsidR="008A467E" w:rsidRPr="00190ACA" w:rsidRDefault="008A467E" w:rsidP="00190ACA">
            <w:pPr>
              <w:pStyle w:val="TAL"/>
              <w:rPr>
                <w:sz w:val="16"/>
              </w:rPr>
            </w:pPr>
            <w:r w:rsidRPr="00190ACA">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0B1F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92CA0"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B763" w14:textId="77777777" w:rsidR="008A467E" w:rsidRPr="00190ACA" w:rsidRDefault="008A467E" w:rsidP="00190ACA">
            <w:pPr>
              <w:pStyle w:val="TAL"/>
              <w:rPr>
                <w:sz w:val="16"/>
              </w:rPr>
            </w:pPr>
            <w:r w:rsidRPr="00190ACA">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32D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84A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D80EC"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8752"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275C" w14:textId="77777777" w:rsidR="008A467E" w:rsidRPr="00190ACA" w:rsidRDefault="008A467E" w:rsidP="00190ACA">
            <w:pPr>
              <w:pStyle w:val="TAL"/>
              <w:rPr>
                <w:sz w:val="16"/>
              </w:rPr>
            </w:pPr>
            <w:r w:rsidRPr="00190ACA">
              <w:rPr>
                <w:sz w:val="16"/>
              </w:rPr>
              <w:t>revised</w:t>
            </w:r>
          </w:p>
        </w:tc>
      </w:tr>
      <w:tr w:rsidR="00190ACA" w:rsidRPr="00190ACA" w14:paraId="1405FD7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DE6E3" w14:textId="77777777" w:rsidR="008A467E" w:rsidRPr="00190ACA" w:rsidRDefault="008A467E" w:rsidP="00190ACA">
            <w:pPr>
              <w:pStyle w:val="TAL"/>
              <w:rPr>
                <w:sz w:val="16"/>
              </w:rPr>
            </w:pPr>
            <w:r w:rsidRPr="00190ACA">
              <w:rPr>
                <w:sz w:val="16"/>
              </w:rPr>
              <w:t>C4-220316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8914" w14:textId="77777777" w:rsidR="008A467E" w:rsidRPr="00190ACA" w:rsidRDefault="008A467E" w:rsidP="00190ACA">
            <w:pPr>
              <w:pStyle w:val="TAL"/>
              <w:rPr>
                <w:sz w:val="16"/>
              </w:rPr>
            </w:pPr>
            <w:r w:rsidRPr="00190ACA">
              <w:rPr>
                <w:sz w:val="16"/>
              </w:rPr>
              <w:t>SNPN impacts on NRF - DCS/CH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8C5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70221"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970F" w14:textId="77777777" w:rsidR="008A467E" w:rsidRPr="00190ACA" w:rsidRDefault="008A467E" w:rsidP="00190ACA">
            <w:pPr>
              <w:pStyle w:val="TAL"/>
              <w:rPr>
                <w:sz w:val="16"/>
              </w:rPr>
            </w:pPr>
            <w:r w:rsidRPr="00190ACA">
              <w:rPr>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509F2"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472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8761"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5BA4"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CA6C0" w14:textId="77777777" w:rsidR="008A467E" w:rsidRPr="00190ACA" w:rsidRDefault="008A467E" w:rsidP="00190ACA">
            <w:pPr>
              <w:pStyle w:val="TAL"/>
              <w:rPr>
                <w:sz w:val="16"/>
              </w:rPr>
            </w:pPr>
            <w:r w:rsidRPr="00190ACA">
              <w:rPr>
                <w:sz w:val="16"/>
              </w:rPr>
              <w:t>postponed</w:t>
            </w:r>
          </w:p>
        </w:tc>
      </w:tr>
      <w:tr w:rsidR="00190ACA" w:rsidRPr="00190ACA" w14:paraId="7E14497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9F01C" w14:textId="77777777" w:rsidR="008A467E" w:rsidRPr="00190ACA" w:rsidRDefault="008A467E" w:rsidP="00190ACA">
            <w:pPr>
              <w:pStyle w:val="TAL"/>
              <w:rPr>
                <w:sz w:val="16"/>
              </w:rPr>
            </w:pPr>
            <w:r w:rsidRPr="00190ACA">
              <w:rPr>
                <w:sz w:val="16"/>
              </w:rPr>
              <w:t>C4-220017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D4440" w14:textId="77777777" w:rsidR="008A467E" w:rsidRPr="00190ACA" w:rsidRDefault="008A467E" w:rsidP="00190ACA">
            <w:pPr>
              <w:pStyle w:val="TAL"/>
              <w:rPr>
                <w:sz w:val="16"/>
              </w:rPr>
            </w:pPr>
            <w:r w:rsidRPr="00190ACA">
              <w:rPr>
                <w:sz w:val="16"/>
              </w:rPr>
              <w:t>SNPN impacts on NRF services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428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56233"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360B" w14:textId="77777777" w:rsidR="008A467E" w:rsidRPr="00190ACA" w:rsidRDefault="008A467E" w:rsidP="00190ACA">
            <w:pPr>
              <w:pStyle w:val="TAL"/>
              <w:rPr>
                <w:sz w:val="16"/>
              </w:rPr>
            </w:pPr>
            <w:r w:rsidRPr="00190ACA">
              <w:rPr>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ECA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2C140" w14:textId="77777777" w:rsidR="008A467E" w:rsidRPr="00190ACA" w:rsidRDefault="008A467E" w:rsidP="00190ACA">
            <w:pPr>
              <w:pStyle w:val="TAL"/>
              <w:rPr>
                <w:sz w:val="16"/>
              </w:rPr>
            </w:pPr>
            <w:r w:rsidRPr="00190ACA">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C9FA0"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7BC4"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E258" w14:textId="77777777" w:rsidR="008A467E" w:rsidRPr="00190ACA" w:rsidRDefault="008A467E" w:rsidP="00190ACA">
            <w:pPr>
              <w:pStyle w:val="TAL"/>
              <w:rPr>
                <w:sz w:val="16"/>
              </w:rPr>
            </w:pPr>
            <w:r w:rsidRPr="00190ACA">
              <w:rPr>
                <w:sz w:val="16"/>
              </w:rPr>
              <w:t>agreed</w:t>
            </w:r>
          </w:p>
        </w:tc>
      </w:tr>
      <w:tr w:rsidR="00190ACA" w:rsidRPr="00190ACA" w14:paraId="1F1B9B0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46CF8" w14:textId="77777777" w:rsidR="008A467E" w:rsidRPr="00190ACA" w:rsidRDefault="008A467E" w:rsidP="00190ACA">
            <w:pPr>
              <w:pStyle w:val="TAL"/>
              <w:rPr>
                <w:sz w:val="16"/>
              </w:rPr>
            </w:pPr>
            <w:r w:rsidRPr="00190ACA">
              <w:rPr>
                <w:sz w:val="16"/>
              </w:rPr>
              <w:t>C4-220018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54C39" w14:textId="77777777" w:rsidR="008A467E" w:rsidRPr="00190ACA" w:rsidRDefault="008A467E" w:rsidP="00190ACA">
            <w:pPr>
              <w:pStyle w:val="TAL"/>
              <w:rPr>
                <w:sz w:val="16"/>
              </w:rPr>
            </w:pPr>
            <w:r w:rsidRPr="00190ACA">
              <w:rPr>
                <w:sz w:val="16"/>
              </w:rPr>
              <w:t>SNPN impacts on NRF services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9F05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6E877"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FE6B" w14:textId="77777777" w:rsidR="008A467E" w:rsidRPr="00190ACA" w:rsidRDefault="008A467E" w:rsidP="00190ACA">
            <w:pPr>
              <w:pStyle w:val="TAL"/>
              <w:rPr>
                <w:sz w:val="16"/>
              </w:rPr>
            </w:pPr>
            <w:r w:rsidRPr="00190ACA">
              <w:rPr>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F29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3D2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3CB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504C3"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5CDF" w14:textId="77777777" w:rsidR="008A467E" w:rsidRPr="00190ACA" w:rsidRDefault="008A467E" w:rsidP="00190ACA">
            <w:pPr>
              <w:pStyle w:val="TAL"/>
              <w:rPr>
                <w:sz w:val="16"/>
              </w:rPr>
            </w:pPr>
            <w:r w:rsidRPr="00190ACA">
              <w:rPr>
                <w:sz w:val="16"/>
              </w:rPr>
              <w:t>agreed</w:t>
            </w:r>
          </w:p>
        </w:tc>
      </w:tr>
      <w:tr w:rsidR="00190ACA" w:rsidRPr="00190ACA" w14:paraId="07E7FB0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F281" w14:textId="77777777" w:rsidR="008A467E" w:rsidRPr="00190ACA" w:rsidRDefault="008A467E" w:rsidP="00190ACA">
            <w:pPr>
              <w:pStyle w:val="TAL"/>
              <w:rPr>
                <w:sz w:val="16"/>
              </w:rPr>
            </w:pPr>
            <w:r w:rsidRPr="00190ACA">
              <w:rPr>
                <w:sz w:val="16"/>
              </w:rPr>
              <w:t>C4-220019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FBDC" w14:textId="77777777" w:rsidR="008A467E" w:rsidRPr="00190ACA" w:rsidRDefault="008A467E" w:rsidP="00190ACA">
            <w:pPr>
              <w:pStyle w:val="TAL"/>
              <w:rPr>
                <w:sz w:val="16"/>
              </w:rPr>
            </w:pPr>
            <w:r w:rsidRPr="00190ACA">
              <w:rPr>
                <w:sz w:val="16"/>
              </w:rPr>
              <w:t>SNPN impacts on NRF – OnboardingCapability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D4D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A1CD"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F529" w14:textId="77777777" w:rsidR="008A467E" w:rsidRPr="00190ACA" w:rsidRDefault="008A467E" w:rsidP="00190ACA">
            <w:pPr>
              <w:pStyle w:val="TAL"/>
              <w:rPr>
                <w:sz w:val="16"/>
              </w:rPr>
            </w:pPr>
            <w:r w:rsidRPr="00190ACA">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0ED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646D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B16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634E"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8B97" w14:textId="77777777" w:rsidR="008A467E" w:rsidRPr="00190ACA" w:rsidRDefault="008A467E" w:rsidP="00190ACA">
            <w:pPr>
              <w:pStyle w:val="TAL"/>
              <w:rPr>
                <w:sz w:val="16"/>
              </w:rPr>
            </w:pPr>
            <w:r w:rsidRPr="00190ACA">
              <w:rPr>
                <w:sz w:val="16"/>
              </w:rPr>
              <w:t>revised</w:t>
            </w:r>
          </w:p>
        </w:tc>
      </w:tr>
      <w:tr w:rsidR="00190ACA" w:rsidRPr="00190ACA" w14:paraId="6D4737D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6B101" w14:textId="77777777" w:rsidR="008A467E" w:rsidRPr="00190ACA" w:rsidRDefault="008A467E" w:rsidP="00190ACA">
            <w:pPr>
              <w:pStyle w:val="TAL"/>
              <w:rPr>
                <w:sz w:val="16"/>
              </w:rPr>
            </w:pPr>
            <w:r w:rsidRPr="00190ACA">
              <w:rPr>
                <w:sz w:val="16"/>
              </w:rPr>
              <w:t>C4-220317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75AA" w14:textId="77777777" w:rsidR="008A467E" w:rsidRPr="00190ACA" w:rsidRDefault="008A467E" w:rsidP="00190ACA">
            <w:pPr>
              <w:pStyle w:val="TAL"/>
              <w:rPr>
                <w:sz w:val="16"/>
              </w:rPr>
            </w:pPr>
            <w:r w:rsidRPr="00190ACA">
              <w:rPr>
                <w:sz w:val="16"/>
              </w:rPr>
              <w:t>SNPN impacts on NRF – OnboardingCapability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BCFB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EBAA"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98B1D" w14:textId="77777777" w:rsidR="008A467E" w:rsidRPr="00190ACA" w:rsidRDefault="008A467E" w:rsidP="00190ACA">
            <w:pPr>
              <w:pStyle w:val="TAL"/>
              <w:rPr>
                <w:sz w:val="16"/>
              </w:rPr>
            </w:pPr>
            <w:r w:rsidRPr="00190ACA">
              <w:rPr>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A8D69"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BFA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725BB"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F5125"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ECF5" w14:textId="77777777" w:rsidR="008A467E" w:rsidRPr="00190ACA" w:rsidRDefault="008A467E" w:rsidP="00190ACA">
            <w:pPr>
              <w:pStyle w:val="TAL"/>
              <w:rPr>
                <w:sz w:val="16"/>
              </w:rPr>
            </w:pPr>
            <w:r w:rsidRPr="00190ACA">
              <w:rPr>
                <w:sz w:val="16"/>
              </w:rPr>
              <w:t>agreed</w:t>
            </w:r>
          </w:p>
        </w:tc>
      </w:tr>
      <w:tr w:rsidR="00190ACA" w:rsidRPr="00190ACA" w14:paraId="54402D1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F05A" w14:textId="77777777" w:rsidR="008A467E" w:rsidRPr="00190ACA" w:rsidRDefault="008A467E" w:rsidP="00190ACA">
            <w:pPr>
              <w:pStyle w:val="TAL"/>
              <w:rPr>
                <w:sz w:val="16"/>
              </w:rPr>
            </w:pPr>
            <w:r w:rsidRPr="00190ACA">
              <w:rPr>
                <w:sz w:val="16"/>
              </w:rPr>
              <w:t>C4-220033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893C" w14:textId="77777777" w:rsidR="008A467E" w:rsidRPr="00190ACA" w:rsidRDefault="008A467E" w:rsidP="00190ACA">
            <w:pPr>
              <w:pStyle w:val="TAL"/>
              <w:rPr>
                <w:sz w:val="16"/>
              </w:rPr>
            </w:pPr>
            <w:r w:rsidRPr="00190ACA">
              <w:rPr>
                <w:sz w:val="16"/>
              </w:rPr>
              <w:t>Static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82C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63780"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2B93" w14:textId="77777777" w:rsidR="008A467E" w:rsidRPr="00190ACA" w:rsidRDefault="008A467E" w:rsidP="00190ACA">
            <w:pPr>
              <w:pStyle w:val="TAL"/>
              <w:rPr>
                <w:sz w:val="16"/>
              </w:rPr>
            </w:pPr>
            <w:r w:rsidRPr="00190ACA">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08CD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867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E8130"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ECEE0"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494F" w14:textId="77777777" w:rsidR="008A467E" w:rsidRPr="00190ACA" w:rsidRDefault="008A467E" w:rsidP="00190ACA">
            <w:pPr>
              <w:pStyle w:val="TAL"/>
              <w:rPr>
                <w:sz w:val="16"/>
              </w:rPr>
            </w:pPr>
            <w:r w:rsidRPr="00190ACA">
              <w:rPr>
                <w:sz w:val="16"/>
              </w:rPr>
              <w:t>revised</w:t>
            </w:r>
          </w:p>
        </w:tc>
      </w:tr>
      <w:tr w:rsidR="00190ACA" w:rsidRPr="00190ACA" w14:paraId="258A097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EF6B" w14:textId="77777777" w:rsidR="008A467E" w:rsidRPr="00190ACA" w:rsidRDefault="008A467E" w:rsidP="00190ACA">
            <w:pPr>
              <w:pStyle w:val="TAL"/>
              <w:rPr>
                <w:sz w:val="16"/>
              </w:rPr>
            </w:pPr>
            <w:r w:rsidRPr="00190ACA">
              <w:rPr>
                <w:sz w:val="16"/>
              </w:rPr>
              <w:t>C4-220322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BA94" w14:textId="77777777" w:rsidR="008A467E" w:rsidRPr="00190ACA" w:rsidRDefault="008A467E" w:rsidP="00190ACA">
            <w:pPr>
              <w:pStyle w:val="TAL"/>
              <w:rPr>
                <w:sz w:val="16"/>
              </w:rPr>
            </w:pPr>
            <w:r w:rsidRPr="00190ACA">
              <w:rPr>
                <w:sz w:val="16"/>
              </w:rPr>
              <w:t>Static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B06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B79AB"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5555" w14:textId="77777777" w:rsidR="008A467E" w:rsidRPr="00190ACA" w:rsidRDefault="008A467E" w:rsidP="00190ACA">
            <w:pPr>
              <w:pStyle w:val="TAL"/>
              <w:rPr>
                <w:sz w:val="16"/>
              </w:rPr>
            </w:pPr>
            <w:r w:rsidRPr="00190ACA">
              <w:rPr>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914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ED36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710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2756"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0F4C0" w14:textId="77777777" w:rsidR="008A467E" w:rsidRPr="00190ACA" w:rsidRDefault="008A467E" w:rsidP="00190ACA">
            <w:pPr>
              <w:pStyle w:val="TAL"/>
              <w:rPr>
                <w:sz w:val="16"/>
              </w:rPr>
            </w:pPr>
            <w:r w:rsidRPr="00190ACA">
              <w:rPr>
                <w:sz w:val="16"/>
              </w:rPr>
              <w:t>agreed</w:t>
            </w:r>
          </w:p>
        </w:tc>
      </w:tr>
      <w:tr w:rsidR="00190ACA" w:rsidRPr="00190ACA" w14:paraId="4901975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2DE3" w14:textId="77777777" w:rsidR="008A467E" w:rsidRPr="00190ACA" w:rsidRDefault="008A467E" w:rsidP="00190ACA">
            <w:pPr>
              <w:pStyle w:val="TAL"/>
              <w:rPr>
                <w:sz w:val="16"/>
              </w:rPr>
            </w:pPr>
            <w:r w:rsidRPr="00190ACA">
              <w:rPr>
                <w:sz w:val="16"/>
              </w:rPr>
              <w:t>C4-220080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2BE9" w14:textId="77777777" w:rsidR="008A467E" w:rsidRPr="00190ACA" w:rsidRDefault="008A467E" w:rsidP="00190ACA">
            <w:pPr>
              <w:pStyle w:val="TAL"/>
              <w:rPr>
                <w:sz w:val="16"/>
              </w:rPr>
            </w:pPr>
            <w:r w:rsidRPr="00190ACA">
              <w:rPr>
                <w:sz w:val="16"/>
              </w:rPr>
              <w:t>Additional UriScheme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90AA"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AFE3"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610B" w14:textId="77777777" w:rsidR="008A467E" w:rsidRPr="00190ACA" w:rsidRDefault="008A467E" w:rsidP="00190ACA">
            <w:pPr>
              <w:pStyle w:val="TAL"/>
              <w:rPr>
                <w:sz w:val="16"/>
              </w:rPr>
            </w:pPr>
            <w:r w:rsidRPr="00190ACA">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0CB1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B56D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6620"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A24F"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6B86" w14:textId="77777777" w:rsidR="008A467E" w:rsidRPr="00190ACA" w:rsidRDefault="008A467E" w:rsidP="00190ACA">
            <w:pPr>
              <w:pStyle w:val="TAL"/>
              <w:rPr>
                <w:sz w:val="16"/>
              </w:rPr>
            </w:pPr>
            <w:r w:rsidRPr="00190ACA">
              <w:rPr>
                <w:sz w:val="16"/>
              </w:rPr>
              <w:t>postponed</w:t>
            </w:r>
          </w:p>
        </w:tc>
      </w:tr>
      <w:tr w:rsidR="00190ACA" w:rsidRPr="00190ACA" w14:paraId="77031B4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F67D" w14:textId="77777777" w:rsidR="008A467E" w:rsidRPr="00190ACA" w:rsidRDefault="008A467E" w:rsidP="00190ACA">
            <w:pPr>
              <w:pStyle w:val="TAL"/>
              <w:rPr>
                <w:sz w:val="16"/>
              </w:rPr>
            </w:pPr>
            <w:r w:rsidRPr="00190ACA">
              <w:rPr>
                <w:sz w:val="16"/>
              </w:rPr>
              <w:t>C4-220093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80C59" w14:textId="77777777" w:rsidR="008A467E" w:rsidRPr="00190ACA" w:rsidRDefault="008A467E" w:rsidP="00190ACA">
            <w:pPr>
              <w:pStyle w:val="TAL"/>
              <w:rPr>
                <w:sz w:val="16"/>
              </w:rPr>
            </w:pPr>
            <w:r w:rsidRPr="00190ACA">
              <w:rPr>
                <w:sz w:val="16"/>
              </w:rPr>
              <w:t>MB-SMF discovery by AMF using MBS Session ID and Area Session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A498"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D5B93"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CFB9" w14:textId="77777777" w:rsidR="008A467E" w:rsidRPr="00190ACA" w:rsidRDefault="008A467E" w:rsidP="00190ACA">
            <w:pPr>
              <w:pStyle w:val="TAL"/>
              <w:rPr>
                <w:sz w:val="16"/>
              </w:rPr>
            </w:pPr>
            <w:r w:rsidRPr="00190ACA">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3C45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F6F0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64D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452D"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47902" w14:textId="77777777" w:rsidR="008A467E" w:rsidRPr="00190ACA" w:rsidRDefault="008A467E" w:rsidP="00190ACA">
            <w:pPr>
              <w:pStyle w:val="TAL"/>
              <w:rPr>
                <w:sz w:val="16"/>
              </w:rPr>
            </w:pPr>
            <w:r w:rsidRPr="00190ACA">
              <w:rPr>
                <w:sz w:val="16"/>
              </w:rPr>
              <w:t>revised</w:t>
            </w:r>
          </w:p>
        </w:tc>
      </w:tr>
      <w:tr w:rsidR="00190ACA" w:rsidRPr="00190ACA" w14:paraId="6F9A3F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DBDD" w14:textId="77777777" w:rsidR="008A467E" w:rsidRPr="00190ACA" w:rsidRDefault="008A467E" w:rsidP="00190ACA">
            <w:pPr>
              <w:pStyle w:val="TAL"/>
              <w:rPr>
                <w:sz w:val="16"/>
              </w:rPr>
            </w:pPr>
            <w:r w:rsidRPr="00190ACA">
              <w:rPr>
                <w:sz w:val="16"/>
              </w:rPr>
              <w:t>C4-220415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974F" w14:textId="77777777" w:rsidR="008A467E" w:rsidRPr="00190ACA" w:rsidRDefault="008A467E" w:rsidP="00190ACA">
            <w:pPr>
              <w:pStyle w:val="TAL"/>
              <w:rPr>
                <w:sz w:val="16"/>
              </w:rPr>
            </w:pPr>
            <w:r w:rsidRPr="00190ACA">
              <w:rPr>
                <w:sz w:val="16"/>
              </w:rPr>
              <w:t xml:space="preserve">MB-SMF discovery by AMF using MBS Session ID and </w:t>
            </w:r>
            <w:r w:rsidRPr="00190ACA">
              <w:rPr>
                <w:sz w:val="16"/>
              </w:rPr>
              <w:lastRenderedPageBreak/>
              <w:t>Area Session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D8C5E" w14:textId="77777777" w:rsidR="008A467E" w:rsidRPr="00190ACA" w:rsidRDefault="008A467E" w:rsidP="00190ACA">
            <w:pPr>
              <w:pStyle w:val="TAL"/>
              <w:rPr>
                <w:sz w:val="16"/>
              </w:rPr>
            </w:pPr>
            <w:r w:rsidRPr="00190ACA">
              <w:rPr>
                <w:sz w:val="16"/>
              </w:rPr>
              <w:lastRenderedPageBreak/>
              <w:t xml:space="preserve">Nokia, Nokia </w:t>
            </w:r>
            <w:r w:rsidRPr="00190ACA">
              <w:rPr>
                <w:sz w:val="16"/>
              </w:rPr>
              <w:lastRenderedPageBreak/>
              <w:t>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E9D62" w14:textId="77777777" w:rsidR="008A467E" w:rsidRPr="00190ACA" w:rsidRDefault="008A467E" w:rsidP="00190ACA">
            <w:pPr>
              <w:pStyle w:val="TAL"/>
              <w:rPr>
                <w:sz w:val="16"/>
              </w:rPr>
            </w:pPr>
            <w:r w:rsidRPr="00190ACA">
              <w:rPr>
                <w:sz w:val="16"/>
              </w:rPr>
              <w:lastRenderedPageBreak/>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8B06" w14:textId="77777777" w:rsidR="008A467E" w:rsidRPr="00190ACA" w:rsidRDefault="008A467E" w:rsidP="00190ACA">
            <w:pPr>
              <w:pStyle w:val="TAL"/>
              <w:rPr>
                <w:sz w:val="16"/>
              </w:rPr>
            </w:pPr>
            <w:r w:rsidRPr="00190ACA">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A378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016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5BB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C0A7F"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83C0" w14:textId="77777777" w:rsidR="008A467E" w:rsidRPr="00190ACA" w:rsidRDefault="008A467E" w:rsidP="00190ACA">
            <w:pPr>
              <w:pStyle w:val="TAL"/>
              <w:rPr>
                <w:sz w:val="16"/>
              </w:rPr>
            </w:pPr>
            <w:r w:rsidRPr="00190ACA">
              <w:rPr>
                <w:sz w:val="16"/>
              </w:rPr>
              <w:t>agreed</w:t>
            </w:r>
          </w:p>
        </w:tc>
      </w:tr>
      <w:tr w:rsidR="00190ACA" w:rsidRPr="00190ACA" w14:paraId="349E239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807F" w14:textId="77777777" w:rsidR="008A467E" w:rsidRPr="00190ACA" w:rsidRDefault="008A467E" w:rsidP="00190ACA">
            <w:pPr>
              <w:pStyle w:val="TAL"/>
              <w:rPr>
                <w:sz w:val="16"/>
              </w:rPr>
            </w:pPr>
            <w:r w:rsidRPr="00190ACA">
              <w:rPr>
                <w:sz w:val="16"/>
              </w:rPr>
              <w:t>C4-220116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2F06" w14:textId="77777777" w:rsidR="008A467E" w:rsidRPr="00190ACA" w:rsidRDefault="008A467E" w:rsidP="00190ACA">
            <w:pPr>
              <w:pStyle w:val="TAL"/>
              <w:rPr>
                <w:sz w:val="16"/>
              </w:rPr>
            </w:pPr>
            <w:r w:rsidRPr="00190ACA">
              <w:rPr>
                <w:sz w:val="16"/>
              </w:rPr>
              <w:t>AMF name in N2InterfaceAmfInfo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DD6F"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6C684"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6B99" w14:textId="77777777" w:rsidR="008A467E" w:rsidRPr="00190ACA" w:rsidRDefault="008A467E" w:rsidP="00190ACA">
            <w:pPr>
              <w:pStyle w:val="TAL"/>
              <w:rPr>
                <w:sz w:val="16"/>
              </w:rPr>
            </w:pPr>
            <w:r w:rsidRPr="00190ACA">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CEE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892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3080"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E733F"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FC13" w14:textId="77777777" w:rsidR="008A467E" w:rsidRPr="00190ACA" w:rsidRDefault="008A467E" w:rsidP="00190ACA">
            <w:pPr>
              <w:pStyle w:val="TAL"/>
              <w:rPr>
                <w:sz w:val="16"/>
              </w:rPr>
            </w:pPr>
            <w:r w:rsidRPr="00190ACA">
              <w:rPr>
                <w:sz w:val="16"/>
              </w:rPr>
              <w:t>agreed</w:t>
            </w:r>
          </w:p>
        </w:tc>
      </w:tr>
      <w:tr w:rsidR="00190ACA" w:rsidRPr="00190ACA" w14:paraId="72FA41F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3F83" w14:textId="77777777" w:rsidR="008A467E" w:rsidRPr="00190ACA" w:rsidRDefault="008A467E" w:rsidP="00190ACA">
            <w:pPr>
              <w:pStyle w:val="TAL"/>
              <w:rPr>
                <w:sz w:val="16"/>
              </w:rPr>
            </w:pPr>
            <w:r w:rsidRPr="00190ACA">
              <w:rPr>
                <w:sz w:val="16"/>
              </w:rPr>
              <w:t>C4-220120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59A3" w14:textId="77777777" w:rsidR="008A467E" w:rsidRPr="00190ACA" w:rsidRDefault="008A467E" w:rsidP="00190ACA">
            <w:pPr>
              <w:pStyle w:val="TAL"/>
              <w:rPr>
                <w:sz w:val="16"/>
              </w:rPr>
            </w:pPr>
            <w:r w:rsidRPr="00190ACA">
              <w:rPr>
                <w:sz w:val="16"/>
              </w:rPr>
              <w:t>Returning NRF altered priorities when using the Enhanced NF Discovery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7BE8"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6E3D"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8F6D9" w14:textId="77777777" w:rsidR="008A467E" w:rsidRPr="00190ACA" w:rsidRDefault="008A467E" w:rsidP="00190ACA">
            <w:pPr>
              <w:pStyle w:val="TAL"/>
              <w:rPr>
                <w:sz w:val="16"/>
              </w:rPr>
            </w:pPr>
            <w:r w:rsidRPr="00190ACA">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B0C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3D8B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E74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F7AB8"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C787" w14:textId="77777777" w:rsidR="008A467E" w:rsidRPr="00190ACA" w:rsidRDefault="008A467E" w:rsidP="00190ACA">
            <w:pPr>
              <w:pStyle w:val="TAL"/>
              <w:rPr>
                <w:sz w:val="16"/>
              </w:rPr>
            </w:pPr>
            <w:r w:rsidRPr="00190ACA">
              <w:rPr>
                <w:sz w:val="16"/>
              </w:rPr>
              <w:t>revised</w:t>
            </w:r>
          </w:p>
        </w:tc>
      </w:tr>
      <w:tr w:rsidR="00190ACA" w:rsidRPr="00190ACA" w14:paraId="1F53AE3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4661" w14:textId="77777777" w:rsidR="008A467E" w:rsidRPr="00190ACA" w:rsidRDefault="008A467E" w:rsidP="00190ACA">
            <w:pPr>
              <w:pStyle w:val="TAL"/>
              <w:rPr>
                <w:sz w:val="16"/>
              </w:rPr>
            </w:pPr>
            <w:r w:rsidRPr="00190ACA">
              <w:rPr>
                <w:sz w:val="16"/>
              </w:rPr>
              <w:t>C4-220421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A506" w14:textId="77777777" w:rsidR="008A467E" w:rsidRPr="00190ACA" w:rsidRDefault="008A467E" w:rsidP="00190ACA">
            <w:pPr>
              <w:pStyle w:val="TAL"/>
              <w:rPr>
                <w:sz w:val="16"/>
              </w:rPr>
            </w:pPr>
            <w:r w:rsidRPr="00190ACA">
              <w:rPr>
                <w:sz w:val="16"/>
              </w:rPr>
              <w:t>Returning NRF altered priorities when using the Enhanced NF Discovery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189FC"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741DD"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B9C3" w14:textId="77777777" w:rsidR="008A467E" w:rsidRPr="00190ACA" w:rsidRDefault="008A467E" w:rsidP="00190ACA">
            <w:pPr>
              <w:pStyle w:val="TAL"/>
              <w:rPr>
                <w:sz w:val="16"/>
              </w:rPr>
            </w:pPr>
            <w:r w:rsidRPr="00190ACA">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5F0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878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5887"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51114"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0489" w14:textId="77777777" w:rsidR="008A467E" w:rsidRPr="00190ACA" w:rsidRDefault="008A467E" w:rsidP="00190ACA">
            <w:pPr>
              <w:pStyle w:val="TAL"/>
              <w:rPr>
                <w:sz w:val="16"/>
              </w:rPr>
            </w:pPr>
            <w:r w:rsidRPr="00190ACA">
              <w:rPr>
                <w:sz w:val="16"/>
              </w:rPr>
              <w:t>agreed</w:t>
            </w:r>
          </w:p>
        </w:tc>
      </w:tr>
      <w:tr w:rsidR="00190ACA" w:rsidRPr="00190ACA" w14:paraId="67F4A94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975E" w14:textId="77777777" w:rsidR="008A467E" w:rsidRPr="00190ACA" w:rsidRDefault="008A467E" w:rsidP="00190ACA">
            <w:pPr>
              <w:pStyle w:val="TAL"/>
              <w:rPr>
                <w:sz w:val="16"/>
              </w:rPr>
            </w:pPr>
            <w:r w:rsidRPr="00190ACA">
              <w:rPr>
                <w:sz w:val="16"/>
              </w:rPr>
              <w:t>C4-220123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DDDF" w14:textId="77777777" w:rsidR="008A467E" w:rsidRPr="00190ACA" w:rsidRDefault="008A467E" w:rsidP="00190ACA">
            <w:pPr>
              <w:pStyle w:val="TAL"/>
              <w:rPr>
                <w:sz w:val="16"/>
              </w:rPr>
            </w:pPr>
            <w:r w:rsidRPr="00190ACA">
              <w:rPr>
                <w:sz w:val="16"/>
              </w:rPr>
              <w:t>UAS Capability Indication for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7CFF"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F2F6"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CDA3" w14:textId="77777777" w:rsidR="008A467E" w:rsidRPr="00190ACA" w:rsidRDefault="008A467E" w:rsidP="00190ACA">
            <w:pPr>
              <w:pStyle w:val="TAL"/>
              <w:rPr>
                <w:sz w:val="16"/>
              </w:rPr>
            </w:pPr>
            <w:r w:rsidRPr="00190ACA">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AD33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89B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E71B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89AD" w14:textId="77777777" w:rsidR="008A467E" w:rsidRPr="00190ACA" w:rsidRDefault="008A467E" w:rsidP="00190ACA">
            <w:pPr>
              <w:pStyle w:val="TAL"/>
              <w:rPr>
                <w:sz w:val="16"/>
              </w:rPr>
            </w:pPr>
            <w:r w:rsidRPr="00190AC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46ADF" w14:textId="77777777" w:rsidR="008A467E" w:rsidRPr="00190ACA" w:rsidRDefault="008A467E" w:rsidP="00190ACA">
            <w:pPr>
              <w:pStyle w:val="TAL"/>
              <w:rPr>
                <w:sz w:val="16"/>
              </w:rPr>
            </w:pPr>
            <w:r w:rsidRPr="00190ACA">
              <w:rPr>
                <w:sz w:val="16"/>
              </w:rPr>
              <w:t>revised</w:t>
            </w:r>
          </w:p>
        </w:tc>
      </w:tr>
      <w:tr w:rsidR="00190ACA" w:rsidRPr="00190ACA" w14:paraId="7091935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FDF4" w14:textId="77777777" w:rsidR="008A467E" w:rsidRPr="00190ACA" w:rsidRDefault="008A467E" w:rsidP="00190ACA">
            <w:pPr>
              <w:pStyle w:val="TAL"/>
              <w:rPr>
                <w:sz w:val="16"/>
              </w:rPr>
            </w:pPr>
            <w:r w:rsidRPr="00190ACA">
              <w:rPr>
                <w:sz w:val="16"/>
              </w:rPr>
              <w:t>C4-220365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3D3A" w14:textId="77777777" w:rsidR="008A467E" w:rsidRPr="00190ACA" w:rsidRDefault="008A467E" w:rsidP="00190ACA">
            <w:pPr>
              <w:pStyle w:val="TAL"/>
              <w:rPr>
                <w:sz w:val="16"/>
              </w:rPr>
            </w:pPr>
            <w:r w:rsidRPr="00190ACA">
              <w:rPr>
                <w:sz w:val="16"/>
              </w:rPr>
              <w:t>UAS Capability Indication for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ADC4" w14:textId="77777777" w:rsidR="008A467E" w:rsidRPr="00190ACA" w:rsidRDefault="008A467E" w:rsidP="00190ACA">
            <w:pPr>
              <w:pStyle w:val="TAL"/>
              <w:rPr>
                <w:sz w:val="16"/>
              </w:rPr>
            </w:pPr>
            <w:r w:rsidRPr="00190ACA">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0DEB"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2E8C8" w14:textId="77777777" w:rsidR="008A467E" w:rsidRPr="00190ACA" w:rsidRDefault="008A467E" w:rsidP="00190ACA">
            <w:pPr>
              <w:pStyle w:val="TAL"/>
              <w:rPr>
                <w:sz w:val="16"/>
              </w:rPr>
            </w:pPr>
            <w:r w:rsidRPr="00190ACA">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1699"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D28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D9B4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AAD9D" w14:textId="77777777" w:rsidR="008A467E" w:rsidRPr="00190ACA" w:rsidRDefault="008A467E" w:rsidP="00190ACA">
            <w:pPr>
              <w:pStyle w:val="TAL"/>
              <w:rPr>
                <w:sz w:val="16"/>
              </w:rPr>
            </w:pPr>
            <w:r w:rsidRPr="00190AC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32A10" w14:textId="77777777" w:rsidR="008A467E" w:rsidRPr="00190ACA" w:rsidRDefault="008A467E" w:rsidP="00190ACA">
            <w:pPr>
              <w:pStyle w:val="TAL"/>
              <w:rPr>
                <w:sz w:val="16"/>
              </w:rPr>
            </w:pPr>
            <w:r w:rsidRPr="00190ACA">
              <w:rPr>
                <w:sz w:val="16"/>
              </w:rPr>
              <w:t>agreed</w:t>
            </w:r>
          </w:p>
        </w:tc>
      </w:tr>
      <w:tr w:rsidR="00190ACA" w:rsidRPr="00190ACA" w14:paraId="0833D57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E16D2" w14:textId="77777777" w:rsidR="008A467E" w:rsidRPr="00190ACA" w:rsidRDefault="008A467E" w:rsidP="00190ACA">
            <w:pPr>
              <w:pStyle w:val="TAL"/>
              <w:rPr>
                <w:sz w:val="16"/>
              </w:rPr>
            </w:pPr>
            <w:r w:rsidRPr="00190ACA">
              <w:rPr>
                <w:sz w:val="16"/>
              </w:rPr>
              <w:t>C4-220124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4257" w14:textId="77777777" w:rsidR="008A467E" w:rsidRPr="00190ACA" w:rsidRDefault="008A467E" w:rsidP="00190ACA">
            <w:pPr>
              <w:pStyle w:val="TAL"/>
              <w:rPr>
                <w:sz w:val="16"/>
              </w:rPr>
            </w:pPr>
            <w:r w:rsidRPr="00190ACA">
              <w:rPr>
                <w:sz w:val="16"/>
              </w:rPr>
              <w:t>UAS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3EB74"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B7E7"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EF03" w14:textId="77777777" w:rsidR="008A467E" w:rsidRPr="00190ACA" w:rsidRDefault="008A467E" w:rsidP="00190ACA">
            <w:pPr>
              <w:pStyle w:val="TAL"/>
              <w:rPr>
                <w:sz w:val="16"/>
              </w:rPr>
            </w:pPr>
            <w:r w:rsidRPr="00190ACA">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9149D"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8B2A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DF4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7CA2" w14:textId="77777777" w:rsidR="008A467E" w:rsidRPr="00190ACA" w:rsidRDefault="008A467E" w:rsidP="00190ACA">
            <w:pPr>
              <w:pStyle w:val="TAL"/>
              <w:rPr>
                <w:sz w:val="16"/>
              </w:rPr>
            </w:pPr>
            <w:r w:rsidRPr="00190AC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1949" w14:textId="77777777" w:rsidR="008A467E" w:rsidRPr="00190ACA" w:rsidRDefault="008A467E" w:rsidP="00190ACA">
            <w:pPr>
              <w:pStyle w:val="TAL"/>
              <w:rPr>
                <w:sz w:val="16"/>
              </w:rPr>
            </w:pPr>
            <w:r w:rsidRPr="00190ACA">
              <w:rPr>
                <w:sz w:val="16"/>
              </w:rPr>
              <w:t>agreed</w:t>
            </w:r>
          </w:p>
        </w:tc>
      </w:tr>
      <w:tr w:rsidR="00190ACA" w:rsidRPr="00190ACA" w14:paraId="1563C50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2F2A" w14:textId="77777777" w:rsidR="008A467E" w:rsidRPr="00190ACA" w:rsidRDefault="008A467E" w:rsidP="00190ACA">
            <w:pPr>
              <w:pStyle w:val="TAL"/>
              <w:rPr>
                <w:sz w:val="16"/>
              </w:rPr>
            </w:pPr>
            <w:r w:rsidRPr="00190ACA">
              <w:rPr>
                <w:sz w:val="16"/>
              </w:rPr>
              <w:t>C4-220130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B3E8B" w14:textId="77777777" w:rsidR="008A467E" w:rsidRPr="00190ACA" w:rsidRDefault="008A467E" w:rsidP="00190ACA">
            <w:pPr>
              <w:pStyle w:val="TAL"/>
              <w:rPr>
                <w:sz w:val="16"/>
              </w:rPr>
            </w:pPr>
            <w:r w:rsidRPr="00190ACA">
              <w:rPr>
                <w:sz w:val="16"/>
              </w:rPr>
              <w:t>Address mapping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B1DA2"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CA01B"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6CD86" w14:textId="77777777" w:rsidR="008A467E" w:rsidRPr="00190ACA" w:rsidRDefault="008A467E" w:rsidP="00190ACA">
            <w:pPr>
              <w:pStyle w:val="TAL"/>
              <w:rPr>
                <w:sz w:val="16"/>
              </w:rPr>
            </w:pPr>
            <w:r w:rsidRPr="00190ACA">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783D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C87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D4725"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17DA"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2F5FE" w14:textId="77777777" w:rsidR="008A467E" w:rsidRPr="00190ACA" w:rsidRDefault="008A467E" w:rsidP="00190ACA">
            <w:pPr>
              <w:pStyle w:val="TAL"/>
              <w:rPr>
                <w:sz w:val="16"/>
              </w:rPr>
            </w:pPr>
            <w:r w:rsidRPr="00190ACA">
              <w:rPr>
                <w:sz w:val="16"/>
              </w:rPr>
              <w:t>merged</w:t>
            </w:r>
          </w:p>
        </w:tc>
      </w:tr>
      <w:tr w:rsidR="00190ACA" w:rsidRPr="00190ACA" w14:paraId="032AC86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4AE8" w14:textId="77777777" w:rsidR="008A467E" w:rsidRPr="00190ACA" w:rsidRDefault="008A467E" w:rsidP="00190ACA">
            <w:pPr>
              <w:pStyle w:val="TAL"/>
              <w:rPr>
                <w:sz w:val="16"/>
              </w:rPr>
            </w:pPr>
            <w:r w:rsidRPr="00190ACA">
              <w:rPr>
                <w:sz w:val="16"/>
              </w:rPr>
              <w:t>C4-220152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6F31" w14:textId="77777777" w:rsidR="008A467E" w:rsidRPr="00190ACA" w:rsidRDefault="008A467E" w:rsidP="00190ACA">
            <w:pPr>
              <w:pStyle w:val="TAL"/>
              <w:rPr>
                <w:sz w:val="16"/>
              </w:rPr>
            </w:pPr>
            <w:r w:rsidRPr="00190ACA">
              <w:rPr>
                <w:sz w:val="16"/>
              </w:rPr>
              <w:t>SUCI information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5429"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8CEC"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2662" w14:textId="77777777" w:rsidR="008A467E" w:rsidRPr="00190ACA" w:rsidRDefault="008A467E" w:rsidP="00190ACA">
            <w:pPr>
              <w:pStyle w:val="TAL"/>
              <w:rPr>
                <w:sz w:val="16"/>
              </w:rPr>
            </w:pPr>
            <w:r w:rsidRPr="00190ACA">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3F9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44D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185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9854"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A19D" w14:textId="77777777" w:rsidR="008A467E" w:rsidRPr="00190ACA" w:rsidRDefault="008A467E" w:rsidP="00190ACA">
            <w:pPr>
              <w:pStyle w:val="TAL"/>
              <w:rPr>
                <w:sz w:val="16"/>
              </w:rPr>
            </w:pPr>
            <w:r w:rsidRPr="00190ACA">
              <w:rPr>
                <w:sz w:val="16"/>
              </w:rPr>
              <w:t>revised</w:t>
            </w:r>
          </w:p>
        </w:tc>
      </w:tr>
      <w:tr w:rsidR="00190ACA" w:rsidRPr="00190ACA" w14:paraId="044E987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5B12A" w14:textId="77777777" w:rsidR="008A467E" w:rsidRPr="00190ACA" w:rsidRDefault="008A467E" w:rsidP="00190ACA">
            <w:pPr>
              <w:pStyle w:val="TAL"/>
              <w:rPr>
                <w:sz w:val="16"/>
              </w:rPr>
            </w:pPr>
            <w:r w:rsidRPr="00190ACA">
              <w:rPr>
                <w:sz w:val="16"/>
              </w:rPr>
              <w:t>C4-220336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A6B22" w14:textId="77777777" w:rsidR="008A467E" w:rsidRPr="00190ACA" w:rsidRDefault="008A467E" w:rsidP="00190ACA">
            <w:pPr>
              <w:pStyle w:val="TAL"/>
              <w:rPr>
                <w:sz w:val="16"/>
              </w:rPr>
            </w:pPr>
            <w:r w:rsidRPr="00190ACA">
              <w:rPr>
                <w:sz w:val="16"/>
              </w:rPr>
              <w:t>SUCI information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BDCA"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997F8"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D7AB" w14:textId="77777777" w:rsidR="008A467E" w:rsidRPr="00190ACA" w:rsidRDefault="008A467E" w:rsidP="00190ACA">
            <w:pPr>
              <w:pStyle w:val="TAL"/>
              <w:rPr>
                <w:sz w:val="16"/>
              </w:rPr>
            </w:pPr>
            <w:r w:rsidRPr="00190ACA">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750B"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BEA2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1EA99"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DE19"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26236" w14:textId="77777777" w:rsidR="008A467E" w:rsidRPr="00190ACA" w:rsidRDefault="008A467E" w:rsidP="00190ACA">
            <w:pPr>
              <w:pStyle w:val="TAL"/>
              <w:rPr>
                <w:sz w:val="16"/>
              </w:rPr>
            </w:pPr>
            <w:r w:rsidRPr="00190ACA">
              <w:rPr>
                <w:sz w:val="16"/>
              </w:rPr>
              <w:t>revised</w:t>
            </w:r>
          </w:p>
        </w:tc>
      </w:tr>
      <w:tr w:rsidR="00190ACA" w:rsidRPr="00190ACA" w14:paraId="4F9E397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02AC" w14:textId="77777777" w:rsidR="008A467E" w:rsidRPr="00190ACA" w:rsidRDefault="008A467E" w:rsidP="00190ACA">
            <w:pPr>
              <w:pStyle w:val="TAL"/>
              <w:rPr>
                <w:sz w:val="16"/>
              </w:rPr>
            </w:pPr>
            <w:r w:rsidRPr="00190ACA">
              <w:rPr>
                <w:sz w:val="16"/>
              </w:rPr>
              <w:t>C4-220384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65B6" w14:textId="77777777" w:rsidR="008A467E" w:rsidRPr="00190ACA" w:rsidRDefault="008A467E" w:rsidP="00190ACA">
            <w:pPr>
              <w:pStyle w:val="TAL"/>
              <w:rPr>
                <w:sz w:val="16"/>
              </w:rPr>
            </w:pPr>
            <w:r w:rsidRPr="00190ACA">
              <w:rPr>
                <w:sz w:val="16"/>
              </w:rPr>
              <w:t>SUCI information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E02A"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29E92"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35DC" w14:textId="77777777" w:rsidR="008A467E" w:rsidRPr="00190ACA" w:rsidRDefault="008A467E" w:rsidP="00190ACA">
            <w:pPr>
              <w:pStyle w:val="TAL"/>
              <w:rPr>
                <w:sz w:val="16"/>
              </w:rPr>
            </w:pPr>
            <w:r w:rsidRPr="00190ACA">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0534"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4BE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A60C5"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F3CB6"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CF1D" w14:textId="77777777" w:rsidR="008A467E" w:rsidRPr="00190ACA" w:rsidRDefault="008A467E" w:rsidP="00190ACA">
            <w:pPr>
              <w:pStyle w:val="TAL"/>
              <w:rPr>
                <w:sz w:val="16"/>
              </w:rPr>
            </w:pPr>
            <w:r w:rsidRPr="00190ACA">
              <w:rPr>
                <w:sz w:val="16"/>
              </w:rPr>
              <w:t>agreed</w:t>
            </w:r>
          </w:p>
        </w:tc>
      </w:tr>
      <w:tr w:rsidR="00190ACA" w:rsidRPr="00190ACA" w14:paraId="06B72C4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7157" w14:textId="77777777" w:rsidR="008A467E" w:rsidRPr="00190ACA" w:rsidRDefault="008A467E" w:rsidP="00190ACA">
            <w:pPr>
              <w:pStyle w:val="TAL"/>
              <w:rPr>
                <w:sz w:val="16"/>
              </w:rPr>
            </w:pPr>
            <w:r w:rsidRPr="00190ACA">
              <w:rPr>
                <w:sz w:val="16"/>
              </w:rPr>
              <w:t>C4-220175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BB852" w14:textId="77777777" w:rsidR="008A467E" w:rsidRPr="00190ACA" w:rsidRDefault="008A467E" w:rsidP="00190ACA">
            <w:pPr>
              <w:pStyle w:val="TAL"/>
              <w:rPr>
                <w:sz w:val="16"/>
              </w:rPr>
            </w:pPr>
            <w:r w:rsidRPr="00190ACA">
              <w:rPr>
                <w:sz w:val="16"/>
              </w:rPr>
              <w:t>Add ProSe Capability in PcfInfo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B17F4"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B046"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155F4" w14:textId="77777777" w:rsidR="008A467E" w:rsidRPr="00190ACA" w:rsidRDefault="008A467E" w:rsidP="00190ACA">
            <w:pPr>
              <w:pStyle w:val="TAL"/>
              <w:rPr>
                <w:sz w:val="16"/>
              </w:rPr>
            </w:pPr>
            <w:r w:rsidRPr="00190ACA">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B5A6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7859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EFB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255A" w14:textId="77777777" w:rsidR="008A467E" w:rsidRPr="00190ACA" w:rsidRDefault="008A467E" w:rsidP="00190ACA">
            <w:pPr>
              <w:pStyle w:val="TAL"/>
              <w:rPr>
                <w:sz w:val="16"/>
              </w:rPr>
            </w:pPr>
            <w:r w:rsidRPr="00190AC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D58C" w14:textId="77777777" w:rsidR="008A467E" w:rsidRPr="00190ACA" w:rsidRDefault="008A467E" w:rsidP="00190ACA">
            <w:pPr>
              <w:pStyle w:val="TAL"/>
              <w:rPr>
                <w:sz w:val="16"/>
              </w:rPr>
            </w:pPr>
            <w:r w:rsidRPr="00190ACA">
              <w:rPr>
                <w:sz w:val="16"/>
              </w:rPr>
              <w:t>merged</w:t>
            </w:r>
          </w:p>
        </w:tc>
      </w:tr>
      <w:tr w:rsidR="00190ACA" w:rsidRPr="00190ACA" w14:paraId="1B1278F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B5FF" w14:textId="77777777" w:rsidR="008A467E" w:rsidRPr="00190ACA" w:rsidRDefault="008A467E" w:rsidP="00190ACA">
            <w:pPr>
              <w:pStyle w:val="TAL"/>
              <w:rPr>
                <w:sz w:val="16"/>
              </w:rPr>
            </w:pPr>
            <w:r w:rsidRPr="00190ACA">
              <w:rPr>
                <w:sz w:val="16"/>
              </w:rPr>
              <w:t>C4-220351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BF32" w14:textId="77777777" w:rsidR="008A467E" w:rsidRPr="00190ACA" w:rsidRDefault="008A467E" w:rsidP="00190ACA">
            <w:pPr>
              <w:pStyle w:val="TAL"/>
              <w:rPr>
                <w:sz w:val="16"/>
              </w:rPr>
            </w:pPr>
            <w:r w:rsidRPr="00190ACA">
              <w:rPr>
                <w:sz w:val="16"/>
              </w:rPr>
              <w:t>Add ProSe Capability in PcfInfo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EA68D"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2A57"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3181" w14:textId="77777777" w:rsidR="008A467E" w:rsidRPr="00190ACA" w:rsidRDefault="008A467E" w:rsidP="00190ACA">
            <w:pPr>
              <w:pStyle w:val="TAL"/>
              <w:rPr>
                <w:sz w:val="16"/>
              </w:rPr>
            </w:pPr>
            <w:r w:rsidRPr="00190ACA">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12344"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2B5D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75758"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9B11" w14:textId="77777777" w:rsidR="008A467E" w:rsidRPr="00190ACA" w:rsidRDefault="008A467E" w:rsidP="00190ACA">
            <w:pPr>
              <w:pStyle w:val="TAL"/>
              <w:rPr>
                <w:sz w:val="16"/>
              </w:rPr>
            </w:pPr>
            <w:r w:rsidRPr="00190AC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FD2B0" w14:textId="77777777" w:rsidR="008A467E" w:rsidRPr="00190ACA" w:rsidRDefault="008A467E" w:rsidP="00190ACA">
            <w:pPr>
              <w:pStyle w:val="TAL"/>
              <w:rPr>
                <w:sz w:val="16"/>
              </w:rPr>
            </w:pPr>
            <w:r w:rsidRPr="00190ACA">
              <w:rPr>
                <w:sz w:val="16"/>
              </w:rPr>
              <w:t>revised</w:t>
            </w:r>
          </w:p>
        </w:tc>
      </w:tr>
      <w:tr w:rsidR="00190ACA" w:rsidRPr="00190ACA" w14:paraId="5F3BFC3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84D97" w14:textId="77777777" w:rsidR="008A467E" w:rsidRPr="00190ACA" w:rsidRDefault="008A467E" w:rsidP="00190ACA">
            <w:pPr>
              <w:pStyle w:val="TAL"/>
              <w:rPr>
                <w:sz w:val="16"/>
              </w:rPr>
            </w:pPr>
            <w:r w:rsidRPr="00190ACA">
              <w:rPr>
                <w:sz w:val="16"/>
              </w:rPr>
              <w:t>C4-220385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5EDD" w14:textId="77777777" w:rsidR="008A467E" w:rsidRPr="00190ACA" w:rsidRDefault="008A467E" w:rsidP="00190ACA">
            <w:pPr>
              <w:pStyle w:val="TAL"/>
              <w:rPr>
                <w:sz w:val="16"/>
              </w:rPr>
            </w:pPr>
            <w:r w:rsidRPr="00190ACA">
              <w:rPr>
                <w:sz w:val="16"/>
              </w:rPr>
              <w:t>Add ProSe Capability in PcfInfo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2949" w14:textId="77777777" w:rsidR="008A467E" w:rsidRPr="00190ACA" w:rsidRDefault="008A467E" w:rsidP="00190ACA">
            <w:pPr>
              <w:pStyle w:val="TAL"/>
              <w:rPr>
                <w:sz w:val="16"/>
              </w:rPr>
            </w:pPr>
            <w:r w:rsidRPr="00190ACA">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D006"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275B5" w14:textId="77777777" w:rsidR="008A467E" w:rsidRPr="00190ACA" w:rsidRDefault="008A467E" w:rsidP="00190ACA">
            <w:pPr>
              <w:pStyle w:val="TAL"/>
              <w:rPr>
                <w:sz w:val="16"/>
              </w:rPr>
            </w:pPr>
            <w:r w:rsidRPr="00190ACA">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8097"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3E08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1D7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970CB" w14:textId="77777777" w:rsidR="008A467E" w:rsidRPr="00190ACA" w:rsidRDefault="008A467E" w:rsidP="00190ACA">
            <w:pPr>
              <w:pStyle w:val="TAL"/>
              <w:rPr>
                <w:sz w:val="16"/>
              </w:rPr>
            </w:pPr>
            <w:r w:rsidRPr="00190AC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8DA51" w14:textId="77777777" w:rsidR="008A467E" w:rsidRPr="00190ACA" w:rsidRDefault="008A467E" w:rsidP="00190ACA">
            <w:pPr>
              <w:pStyle w:val="TAL"/>
              <w:rPr>
                <w:sz w:val="16"/>
              </w:rPr>
            </w:pPr>
            <w:r w:rsidRPr="00190ACA">
              <w:rPr>
                <w:sz w:val="16"/>
              </w:rPr>
              <w:t>revised</w:t>
            </w:r>
          </w:p>
        </w:tc>
      </w:tr>
      <w:tr w:rsidR="00190ACA" w:rsidRPr="00190ACA" w14:paraId="639EC2F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88D73" w14:textId="77777777" w:rsidR="008A467E" w:rsidRPr="00190ACA" w:rsidRDefault="008A467E" w:rsidP="00190ACA">
            <w:pPr>
              <w:pStyle w:val="TAL"/>
              <w:rPr>
                <w:sz w:val="16"/>
              </w:rPr>
            </w:pPr>
            <w:r w:rsidRPr="00190ACA">
              <w:rPr>
                <w:sz w:val="16"/>
              </w:rPr>
              <w:t>C4-220439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2DB9" w14:textId="77777777" w:rsidR="008A467E" w:rsidRPr="00190ACA" w:rsidRDefault="008A467E" w:rsidP="00190ACA">
            <w:pPr>
              <w:pStyle w:val="TAL"/>
              <w:rPr>
                <w:sz w:val="16"/>
              </w:rPr>
            </w:pPr>
            <w:r w:rsidRPr="00190ACA">
              <w:rPr>
                <w:sz w:val="16"/>
              </w:rPr>
              <w:t>Add ProSe Capability in PcfInfo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1EDD9" w14:textId="77777777" w:rsidR="008A467E" w:rsidRPr="00190ACA" w:rsidRDefault="008A467E" w:rsidP="00190ACA">
            <w:pPr>
              <w:pStyle w:val="TAL"/>
              <w:rPr>
                <w:sz w:val="16"/>
              </w:rPr>
            </w:pPr>
            <w:r w:rsidRPr="00190ACA">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56ED"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9ABAD" w14:textId="77777777" w:rsidR="008A467E" w:rsidRPr="00190ACA" w:rsidRDefault="008A467E" w:rsidP="00190ACA">
            <w:pPr>
              <w:pStyle w:val="TAL"/>
              <w:rPr>
                <w:sz w:val="16"/>
              </w:rPr>
            </w:pPr>
            <w:r w:rsidRPr="00190ACA">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BCB4" w14:textId="77777777" w:rsidR="008A467E" w:rsidRPr="00190ACA" w:rsidRDefault="008A467E" w:rsidP="00190ACA">
            <w:pPr>
              <w:pStyle w:val="TAR"/>
              <w:rPr>
                <w:sz w:val="16"/>
              </w:rPr>
            </w:pPr>
            <w:r w:rsidRPr="00190AC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3095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91D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D920" w14:textId="77777777" w:rsidR="008A467E" w:rsidRPr="00190ACA" w:rsidRDefault="008A467E" w:rsidP="00190ACA">
            <w:pPr>
              <w:pStyle w:val="TAL"/>
              <w:rPr>
                <w:sz w:val="16"/>
              </w:rPr>
            </w:pPr>
            <w:r w:rsidRPr="00190ACA">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749E" w14:textId="77777777" w:rsidR="008A467E" w:rsidRPr="00190ACA" w:rsidRDefault="008A467E" w:rsidP="00190ACA">
            <w:pPr>
              <w:pStyle w:val="TAL"/>
              <w:rPr>
                <w:sz w:val="16"/>
              </w:rPr>
            </w:pPr>
            <w:r w:rsidRPr="00190ACA">
              <w:rPr>
                <w:sz w:val="16"/>
              </w:rPr>
              <w:t>agreed</w:t>
            </w:r>
          </w:p>
        </w:tc>
      </w:tr>
      <w:tr w:rsidR="00190ACA" w:rsidRPr="00190ACA" w14:paraId="1E323BB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4BD6" w14:textId="77777777" w:rsidR="008A467E" w:rsidRPr="00190ACA" w:rsidRDefault="008A467E" w:rsidP="00190ACA">
            <w:pPr>
              <w:pStyle w:val="TAL"/>
              <w:rPr>
                <w:sz w:val="16"/>
              </w:rPr>
            </w:pPr>
            <w:r w:rsidRPr="00190ACA">
              <w:rPr>
                <w:sz w:val="16"/>
              </w:rPr>
              <w:t>C4-220181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281C" w14:textId="77777777" w:rsidR="008A467E" w:rsidRPr="00190ACA" w:rsidRDefault="008A467E" w:rsidP="00190ACA">
            <w:pPr>
              <w:pStyle w:val="TAL"/>
              <w:rPr>
                <w:sz w:val="16"/>
              </w:rPr>
            </w:pPr>
            <w:r w:rsidRPr="00190ACA">
              <w:rPr>
                <w:sz w:val="16"/>
              </w:rPr>
              <w:t>Add mapping support indication in TrustedAfInfo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8C11"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5678"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821D2" w14:textId="77777777" w:rsidR="008A467E" w:rsidRPr="00190ACA" w:rsidRDefault="008A467E" w:rsidP="00190ACA">
            <w:pPr>
              <w:pStyle w:val="TAL"/>
              <w:rPr>
                <w:sz w:val="16"/>
              </w:rPr>
            </w:pPr>
            <w:r w:rsidRPr="00190ACA">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422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52D0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7BB4"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5C2A"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A4CE" w14:textId="77777777" w:rsidR="008A467E" w:rsidRPr="00190ACA" w:rsidRDefault="008A467E" w:rsidP="00190ACA">
            <w:pPr>
              <w:pStyle w:val="TAL"/>
              <w:rPr>
                <w:sz w:val="16"/>
              </w:rPr>
            </w:pPr>
            <w:r w:rsidRPr="00190ACA">
              <w:rPr>
                <w:sz w:val="16"/>
              </w:rPr>
              <w:t>merged</w:t>
            </w:r>
          </w:p>
        </w:tc>
      </w:tr>
      <w:tr w:rsidR="00190ACA" w:rsidRPr="00190ACA" w14:paraId="3655A5B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AB7C0" w14:textId="77777777" w:rsidR="008A467E" w:rsidRPr="00190ACA" w:rsidRDefault="008A467E" w:rsidP="00190ACA">
            <w:pPr>
              <w:pStyle w:val="TAL"/>
              <w:rPr>
                <w:sz w:val="16"/>
              </w:rPr>
            </w:pPr>
            <w:r w:rsidRPr="00190ACA">
              <w:rPr>
                <w:sz w:val="16"/>
              </w:rPr>
              <w:t>C4-220184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FE6A" w14:textId="77777777" w:rsidR="008A467E" w:rsidRPr="00190ACA" w:rsidRDefault="008A467E" w:rsidP="00190ACA">
            <w:pPr>
              <w:pStyle w:val="TAL"/>
              <w:rPr>
                <w:sz w:val="16"/>
              </w:rPr>
            </w:pPr>
            <w:r w:rsidRPr="00190ACA">
              <w:rPr>
                <w:sz w:val="16"/>
              </w:rPr>
              <w:t>Add V2X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81528"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0618B"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AEC4F" w14:textId="77777777" w:rsidR="008A467E" w:rsidRPr="00190ACA" w:rsidRDefault="008A467E" w:rsidP="00190ACA">
            <w:pPr>
              <w:pStyle w:val="TAL"/>
              <w:rPr>
                <w:sz w:val="16"/>
              </w:rPr>
            </w:pPr>
            <w:r w:rsidRPr="00190ACA">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8723D"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31F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16E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8F9B4" w14:textId="77777777" w:rsidR="008A467E" w:rsidRPr="00190ACA" w:rsidRDefault="008A467E" w:rsidP="00190ACA">
            <w:pPr>
              <w:pStyle w:val="TAL"/>
              <w:rPr>
                <w:sz w:val="16"/>
              </w:rPr>
            </w:pPr>
            <w:r w:rsidRPr="00190ACA">
              <w:rPr>
                <w:sz w:val="16"/>
              </w:rPr>
              <w:t>TEI17,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06169" w14:textId="77777777" w:rsidR="008A467E" w:rsidRPr="00190ACA" w:rsidRDefault="008A467E" w:rsidP="00190ACA">
            <w:pPr>
              <w:pStyle w:val="TAL"/>
              <w:rPr>
                <w:sz w:val="16"/>
              </w:rPr>
            </w:pPr>
            <w:r w:rsidRPr="00190ACA">
              <w:rPr>
                <w:sz w:val="16"/>
              </w:rPr>
              <w:t>revised</w:t>
            </w:r>
          </w:p>
        </w:tc>
      </w:tr>
      <w:tr w:rsidR="00190ACA" w:rsidRPr="00190ACA" w14:paraId="5BD06A3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AD56" w14:textId="77777777" w:rsidR="008A467E" w:rsidRPr="00190ACA" w:rsidRDefault="008A467E" w:rsidP="00190ACA">
            <w:pPr>
              <w:pStyle w:val="TAL"/>
              <w:rPr>
                <w:sz w:val="16"/>
              </w:rPr>
            </w:pPr>
            <w:r w:rsidRPr="00190ACA">
              <w:rPr>
                <w:sz w:val="16"/>
              </w:rPr>
              <w:t>C4-220353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6AC7" w14:textId="77777777" w:rsidR="008A467E" w:rsidRPr="00190ACA" w:rsidRDefault="008A467E" w:rsidP="00190ACA">
            <w:pPr>
              <w:pStyle w:val="TAL"/>
              <w:rPr>
                <w:sz w:val="16"/>
              </w:rPr>
            </w:pPr>
            <w:r w:rsidRPr="00190ACA">
              <w:rPr>
                <w:sz w:val="16"/>
              </w:rPr>
              <w:t>Add V2X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6000D"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CF8F"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37CD0" w14:textId="77777777" w:rsidR="008A467E" w:rsidRPr="00190ACA" w:rsidRDefault="008A467E" w:rsidP="00190ACA">
            <w:pPr>
              <w:pStyle w:val="TAL"/>
              <w:rPr>
                <w:sz w:val="16"/>
              </w:rPr>
            </w:pPr>
            <w:r w:rsidRPr="00190ACA">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0590"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428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6E705"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8A92" w14:textId="77777777" w:rsidR="008A467E" w:rsidRPr="00190ACA" w:rsidRDefault="008A467E" w:rsidP="00190ACA">
            <w:pPr>
              <w:pStyle w:val="TAL"/>
              <w:rPr>
                <w:sz w:val="16"/>
              </w:rPr>
            </w:pPr>
            <w:r w:rsidRPr="00190ACA">
              <w:rPr>
                <w:sz w:val="16"/>
              </w:rPr>
              <w:t>V2XARC,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6087D" w14:textId="77777777" w:rsidR="008A467E" w:rsidRPr="00190ACA" w:rsidRDefault="008A467E" w:rsidP="00190ACA">
            <w:pPr>
              <w:pStyle w:val="TAL"/>
              <w:rPr>
                <w:sz w:val="16"/>
              </w:rPr>
            </w:pPr>
            <w:r w:rsidRPr="00190ACA">
              <w:rPr>
                <w:sz w:val="16"/>
              </w:rPr>
              <w:t>revised</w:t>
            </w:r>
          </w:p>
        </w:tc>
      </w:tr>
      <w:tr w:rsidR="00190ACA" w:rsidRPr="00190ACA" w14:paraId="271F8F6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B2C5" w14:textId="77777777" w:rsidR="008A467E" w:rsidRPr="00190ACA" w:rsidRDefault="008A467E" w:rsidP="00190ACA">
            <w:pPr>
              <w:pStyle w:val="TAL"/>
              <w:rPr>
                <w:sz w:val="16"/>
              </w:rPr>
            </w:pPr>
            <w:r w:rsidRPr="00190ACA">
              <w:rPr>
                <w:sz w:val="16"/>
              </w:rPr>
              <w:t>C4-220406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13E6" w14:textId="77777777" w:rsidR="008A467E" w:rsidRPr="00190ACA" w:rsidRDefault="008A467E" w:rsidP="00190ACA">
            <w:pPr>
              <w:pStyle w:val="TAL"/>
              <w:rPr>
                <w:sz w:val="16"/>
              </w:rPr>
            </w:pPr>
            <w:r w:rsidRPr="00190ACA">
              <w:rPr>
                <w:sz w:val="16"/>
              </w:rPr>
              <w:t>Add V2X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21A58" w14:textId="77777777" w:rsidR="008A467E" w:rsidRPr="00190ACA" w:rsidRDefault="008A467E" w:rsidP="00190ACA">
            <w:pPr>
              <w:pStyle w:val="TAL"/>
              <w:rPr>
                <w:sz w:val="16"/>
              </w:rPr>
            </w:pPr>
            <w:r w:rsidRPr="00190ACA">
              <w:rPr>
                <w:sz w:val="16"/>
              </w:rPr>
              <w:t>CATT,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9A039"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48719" w14:textId="77777777" w:rsidR="008A467E" w:rsidRPr="00190ACA" w:rsidRDefault="008A467E" w:rsidP="00190ACA">
            <w:pPr>
              <w:pStyle w:val="TAL"/>
              <w:rPr>
                <w:sz w:val="16"/>
              </w:rPr>
            </w:pPr>
            <w:r w:rsidRPr="00190ACA">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F7C21"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0B1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D94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5369" w14:textId="77777777" w:rsidR="008A467E" w:rsidRPr="00190ACA" w:rsidRDefault="008A467E" w:rsidP="00190ACA">
            <w:pPr>
              <w:pStyle w:val="TAL"/>
              <w:rPr>
                <w:sz w:val="16"/>
              </w:rPr>
            </w:pPr>
            <w:r w:rsidRPr="00190ACA">
              <w:rPr>
                <w:sz w:val="16"/>
              </w:rPr>
              <w:t>V2XARC,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4C753" w14:textId="77777777" w:rsidR="008A467E" w:rsidRPr="00190ACA" w:rsidRDefault="008A467E" w:rsidP="00190ACA">
            <w:pPr>
              <w:pStyle w:val="TAL"/>
              <w:rPr>
                <w:sz w:val="16"/>
              </w:rPr>
            </w:pPr>
            <w:r w:rsidRPr="00190ACA">
              <w:rPr>
                <w:sz w:val="16"/>
              </w:rPr>
              <w:t>agreed</w:t>
            </w:r>
          </w:p>
        </w:tc>
      </w:tr>
      <w:tr w:rsidR="00190ACA" w:rsidRPr="00190ACA" w14:paraId="0396146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C0FA6" w14:textId="77777777" w:rsidR="008A467E" w:rsidRPr="00190ACA" w:rsidRDefault="008A467E" w:rsidP="00190ACA">
            <w:pPr>
              <w:pStyle w:val="TAL"/>
              <w:rPr>
                <w:sz w:val="16"/>
              </w:rPr>
            </w:pPr>
            <w:r w:rsidRPr="00190ACA">
              <w:rPr>
                <w:sz w:val="16"/>
              </w:rPr>
              <w:t>C4-220185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0881" w14:textId="77777777" w:rsidR="008A467E" w:rsidRPr="00190ACA" w:rsidRDefault="008A467E" w:rsidP="00190ACA">
            <w:pPr>
              <w:pStyle w:val="TAL"/>
              <w:rPr>
                <w:sz w:val="16"/>
              </w:rPr>
            </w:pPr>
            <w:r w:rsidRPr="00190ACA">
              <w:rPr>
                <w:sz w:val="16"/>
              </w:rPr>
              <w:t>NSSAAF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0155C"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16E4"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0E51" w14:textId="77777777" w:rsidR="008A467E" w:rsidRPr="00190ACA" w:rsidRDefault="008A467E" w:rsidP="00190ACA">
            <w:pPr>
              <w:pStyle w:val="TAL"/>
              <w:rPr>
                <w:sz w:val="16"/>
              </w:rPr>
            </w:pPr>
            <w:r w:rsidRPr="00190ACA">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27B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DA61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8CD6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4348" w14:textId="77777777" w:rsidR="008A467E" w:rsidRPr="00190ACA" w:rsidRDefault="008A467E" w:rsidP="00190ACA">
            <w:pPr>
              <w:pStyle w:val="TAL"/>
              <w:rPr>
                <w:sz w:val="16"/>
              </w:rPr>
            </w:pPr>
            <w:r w:rsidRPr="00190ACA">
              <w:rPr>
                <w:sz w:val="16"/>
              </w:rPr>
              <w:t>TEI17,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10F3" w14:textId="77777777" w:rsidR="008A467E" w:rsidRPr="00190ACA" w:rsidRDefault="008A467E" w:rsidP="00190ACA">
            <w:pPr>
              <w:pStyle w:val="TAL"/>
              <w:rPr>
                <w:sz w:val="16"/>
              </w:rPr>
            </w:pPr>
            <w:r w:rsidRPr="00190ACA">
              <w:rPr>
                <w:sz w:val="16"/>
              </w:rPr>
              <w:t>revised</w:t>
            </w:r>
          </w:p>
        </w:tc>
      </w:tr>
      <w:tr w:rsidR="00190ACA" w:rsidRPr="00190ACA" w14:paraId="29CD4AA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140E" w14:textId="77777777" w:rsidR="008A467E" w:rsidRPr="00190ACA" w:rsidRDefault="008A467E" w:rsidP="00190ACA">
            <w:pPr>
              <w:pStyle w:val="TAL"/>
              <w:rPr>
                <w:sz w:val="16"/>
              </w:rPr>
            </w:pPr>
            <w:r w:rsidRPr="00190ACA">
              <w:rPr>
                <w:sz w:val="16"/>
              </w:rPr>
              <w:t>C4-220354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25FE" w14:textId="77777777" w:rsidR="008A467E" w:rsidRPr="00190ACA" w:rsidRDefault="008A467E" w:rsidP="00190ACA">
            <w:pPr>
              <w:pStyle w:val="TAL"/>
              <w:rPr>
                <w:sz w:val="16"/>
              </w:rPr>
            </w:pPr>
            <w:r w:rsidRPr="00190ACA">
              <w:rPr>
                <w:sz w:val="16"/>
              </w:rPr>
              <w:t>NSSAAF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E5100"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2AAA"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A867" w14:textId="77777777" w:rsidR="008A467E" w:rsidRPr="00190ACA" w:rsidRDefault="008A467E" w:rsidP="00190ACA">
            <w:pPr>
              <w:pStyle w:val="TAL"/>
              <w:rPr>
                <w:sz w:val="16"/>
              </w:rPr>
            </w:pPr>
            <w:r w:rsidRPr="00190ACA">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5FF2"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894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2644"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9C9B5" w14:textId="77777777" w:rsidR="008A467E" w:rsidRPr="00190ACA" w:rsidRDefault="008A467E" w:rsidP="00190ACA">
            <w:pPr>
              <w:pStyle w:val="TAL"/>
              <w:rPr>
                <w:sz w:val="16"/>
              </w:rPr>
            </w:pPr>
            <w:r w:rsidRPr="00190ACA">
              <w:rPr>
                <w:sz w:val="16"/>
              </w:rPr>
              <w:t>eNS,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F7C6" w14:textId="77777777" w:rsidR="008A467E" w:rsidRPr="00190ACA" w:rsidRDefault="008A467E" w:rsidP="00190ACA">
            <w:pPr>
              <w:pStyle w:val="TAL"/>
              <w:rPr>
                <w:sz w:val="16"/>
              </w:rPr>
            </w:pPr>
            <w:r w:rsidRPr="00190ACA">
              <w:rPr>
                <w:sz w:val="16"/>
              </w:rPr>
              <w:t>revised</w:t>
            </w:r>
          </w:p>
        </w:tc>
      </w:tr>
      <w:tr w:rsidR="00190ACA" w:rsidRPr="00190ACA" w14:paraId="5B206CB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062B" w14:textId="77777777" w:rsidR="008A467E" w:rsidRPr="00190ACA" w:rsidRDefault="008A467E" w:rsidP="00190ACA">
            <w:pPr>
              <w:pStyle w:val="TAL"/>
              <w:rPr>
                <w:sz w:val="16"/>
              </w:rPr>
            </w:pPr>
            <w:r w:rsidRPr="00190ACA">
              <w:rPr>
                <w:sz w:val="16"/>
              </w:rPr>
              <w:t>C4-220407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7721E" w14:textId="77777777" w:rsidR="008A467E" w:rsidRPr="00190ACA" w:rsidRDefault="008A467E" w:rsidP="00190ACA">
            <w:pPr>
              <w:pStyle w:val="TAL"/>
              <w:rPr>
                <w:sz w:val="16"/>
              </w:rPr>
            </w:pPr>
            <w:r w:rsidRPr="00190ACA">
              <w:rPr>
                <w:sz w:val="16"/>
              </w:rPr>
              <w:t>NSSAAF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1C236"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47F3D"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1709" w14:textId="77777777" w:rsidR="008A467E" w:rsidRPr="00190ACA" w:rsidRDefault="008A467E" w:rsidP="00190ACA">
            <w:pPr>
              <w:pStyle w:val="TAL"/>
              <w:rPr>
                <w:sz w:val="16"/>
              </w:rPr>
            </w:pPr>
            <w:r w:rsidRPr="00190ACA">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7FE0"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726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35A2"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5B9F" w14:textId="77777777" w:rsidR="008A467E" w:rsidRPr="00190ACA" w:rsidRDefault="008A467E" w:rsidP="00190ACA">
            <w:pPr>
              <w:pStyle w:val="TAL"/>
              <w:rPr>
                <w:sz w:val="16"/>
              </w:rPr>
            </w:pPr>
            <w:r w:rsidRPr="00190ACA">
              <w:rPr>
                <w:sz w:val="16"/>
              </w:rPr>
              <w:t>eNS,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FBF72" w14:textId="77777777" w:rsidR="008A467E" w:rsidRPr="00190ACA" w:rsidRDefault="008A467E" w:rsidP="00190ACA">
            <w:pPr>
              <w:pStyle w:val="TAL"/>
              <w:rPr>
                <w:sz w:val="16"/>
              </w:rPr>
            </w:pPr>
            <w:r w:rsidRPr="00190ACA">
              <w:rPr>
                <w:sz w:val="16"/>
              </w:rPr>
              <w:t>agreed</w:t>
            </w:r>
          </w:p>
        </w:tc>
      </w:tr>
      <w:tr w:rsidR="00190ACA" w:rsidRPr="00190ACA" w14:paraId="3A55841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0BA3" w14:textId="77777777" w:rsidR="008A467E" w:rsidRPr="00190ACA" w:rsidRDefault="008A467E" w:rsidP="00190ACA">
            <w:pPr>
              <w:pStyle w:val="TAL"/>
              <w:rPr>
                <w:sz w:val="16"/>
              </w:rPr>
            </w:pPr>
            <w:r w:rsidRPr="00190ACA">
              <w:rPr>
                <w:sz w:val="16"/>
              </w:rPr>
              <w:t>C4-220187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224F" w14:textId="77777777" w:rsidR="008A467E" w:rsidRPr="00190ACA" w:rsidRDefault="008A467E" w:rsidP="00190ACA">
            <w:pPr>
              <w:pStyle w:val="TAL"/>
              <w:rPr>
                <w:sz w:val="16"/>
              </w:rPr>
            </w:pPr>
            <w:r w:rsidRPr="00190ACA">
              <w:rPr>
                <w:sz w:val="16"/>
              </w:rPr>
              <w:t>TSCTSF discovery and selection procedure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3672"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89619"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F907" w14:textId="77777777" w:rsidR="008A467E" w:rsidRPr="00190ACA" w:rsidRDefault="008A467E" w:rsidP="00190ACA">
            <w:pPr>
              <w:pStyle w:val="TAL"/>
              <w:rPr>
                <w:sz w:val="16"/>
              </w:rPr>
            </w:pPr>
            <w:r w:rsidRPr="00190ACA">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410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BDC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0D5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6425" w14:textId="77777777" w:rsidR="008A467E" w:rsidRPr="00190ACA" w:rsidRDefault="008A467E" w:rsidP="00190ACA">
            <w:pPr>
              <w:pStyle w:val="TAL"/>
              <w:rPr>
                <w:sz w:val="16"/>
              </w:rPr>
            </w:pPr>
            <w:r w:rsidRPr="00190AC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AE1E" w14:textId="77777777" w:rsidR="008A467E" w:rsidRPr="00190ACA" w:rsidRDefault="008A467E" w:rsidP="00190ACA">
            <w:pPr>
              <w:pStyle w:val="TAL"/>
              <w:rPr>
                <w:sz w:val="16"/>
              </w:rPr>
            </w:pPr>
            <w:r w:rsidRPr="00190ACA">
              <w:rPr>
                <w:sz w:val="16"/>
              </w:rPr>
              <w:t>merged</w:t>
            </w:r>
          </w:p>
        </w:tc>
      </w:tr>
      <w:tr w:rsidR="00190ACA" w:rsidRPr="00190ACA" w14:paraId="332264C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8CB1" w14:textId="77777777" w:rsidR="008A467E" w:rsidRPr="00190ACA" w:rsidRDefault="008A467E" w:rsidP="00190ACA">
            <w:pPr>
              <w:pStyle w:val="TAL"/>
              <w:rPr>
                <w:sz w:val="16"/>
              </w:rPr>
            </w:pPr>
            <w:r w:rsidRPr="00190ACA">
              <w:rPr>
                <w:sz w:val="16"/>
              </w:rPr>
              <w:t>C4-220189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6BCB" w14:textId="77777777" w:rsidR="008A467E" w:rsidRPr="00190ACA" w:rsidRDefault="008A467E" w:rsidP="00190ACA">
            <w:pPr>
              <w:pStyle w:val="TAL"/>
              <w:rPr>
                <w:sz w:val="16"/>
              </w:rPr>
            </w:pPr>
            <w:r w:rsidRPr="00190ACA">
              <w:rPr>
                <w:sz w:val="16"/>
              </w:rPr>
              <w:t>Handling of PLMN ID in Subscription to NF Profile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3092"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74B78"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334D" w14:textId="77777777" w:rsidR="008A467E" w:rsidRPr="00190ACA" w:rsidRDefault="008A467E" w:rsidP="00190ACA">
            <w:pPr>
              <w:pStyle w:val="TAL"/>
              <w:rPr>
                <w:sz w:val="16"/>
              </w:rPr>
            </w:pPr>
            <w:r w:rsidRPr="00190ACA">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02C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FD5E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EB71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FC96"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3F889" w14:textId="77777777" w:rsidR="008A467E" w:rsidRPr="00190ACA" w:rsidRDefault="008A467E" w:rsidP="00190ACA">
            <w:pPr>
              <w:pStyle w:val="TAL"/>
              <w:rPr>
                <w:sz w:val="16"/>
              </w:rPr>
            </w:pPr>
            <w:r w:rsidRPr="00190ACA">
              <w:rPr>
                <w:sz w:val="16"/>
              </w:rPr>
              <w:t>revised</w:t>
            </w:r>
          </w:p>
        </w:tc>
      </w:tr>
      <w:tr w:rsidR="00190ACA" w:rsidRPr="00190ACA" w14:paraId="74654F9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0B4C" w14:textId="77777777" w:rsidR="008A467E" w:rsidRPr="00190ACA" w:rsidRDefault="008A467E" w:rsidP="00190ACA">
            <w:pPr>
              <w:pStyle w:val="TAL"/>
              <w:rPr>
                <w:sz w:val="16"/>
              </w:rPr>
            </w:pPr>
            <w:r w:rsidRPr="00190ACA">
              <w:rPr>
                <w:sz w:val="16"/>
              </w:rPr>
              <w:t>C4-220364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B4DC1" w14:textId="77777777" w:rsidR="008A467E" w:rsidRPr="00190ACA" w:rsidRDefault="008A467E" w:rsidP="00190ACA">
            <w:pPr>
              <w:pStyle w:val="TAL"/>
              <w:rPr>
                <w:sz w:val="16"/>
              </w:rPr>
            </w:pPr>
            <w:r w:rsidRPr="00190ACA">
              <w:rPr>
                <w:sz w:val="16"/>
              </w:rPr>
              <w:t>Handling of PLMN ID in Subscription to NF Profile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DB93"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E76FC"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808F" w14:textId="77777777" w:rsidR="008A467E" w:rsidRPr="00190ACA" w:rsidRDefault="008A467E" w:rsidP="00190ACA">
            <w:pPr>
              <w:pStyle w:val="TAL"/>
              <w:rPr>
                <w:sz w:val="16"/>
              </w:rPr>
            </w:pPr>
            <w:r w:rsidRPr="00190ACA">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ADB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0F0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29A87"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EEBFC"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FEC33" w14:textId="77777777" w:rsidR="008A467E" w:rsidRPr="00190ACA" w:rsidRDefault="008A467E" w:rsidP="00190ACA">
            <w:pPr>
              <w:pStyle w:val="TAL"/>
              <w:rPr>
                <w:sz w:val="16"/>
              </w:rPr>
            </w:pPr>
            <w:r w:rsidRPr="00190ACA">
              <w:rPr>
                <w:sz w:val="16"/>
              </w:rPr>
              <w:t>revised</w:t>
            </w:r>
          </w:p>
        </w:tc>
      </w:tr>
      <w:tr w:rsidR="00190ACA" w:rsidRPr="00190ACA" w14:paraId="3F56CE4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7538" w14:textId="77777777" w:rsidR="008A467E" w:rsidRPr="00190ACA" w:rsidRDefault="008A467E" w:rsidP="00190ACA">
            <w:pPr>
              <w:pStyle w:val="TAL"/>
              <w:rPr>
                <w:sz w:val="16"/>
              </w:rPr>
            </w:pPr>
            <w:r w:rsidRPr="00190ACA">
              <w:rPr>
                <w:sz w:val="16"/>
              </w:rPr>
              <w:t>C4-220383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D5D0" w14:textId="77777777" w:rsidR="008A467E" w:rsidRPr="00190ACA" w:rsidRDefault="008A467E" w:rsidP="00190ACA">
            <w:pPr>
              <w:pStyle w:val="TAL"/>
              <w:rPr>
                <w:sz w:val="16"/>
              </w:rPr>
            </w:pPr>
            <w:r w:rsidRPr="00190ACA">
              <w:rPr>
                <w:sz w:val="16"/>
              </w:rPr>
              <w:t>Handling of PLMN ID in Subscription to NF Profile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58C3"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C26A0"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B6A4" w14:textId="77777777" w:rsidR="008A467E" w:rsidRPr="00190ACA" w:rsidRDefault="008A467E" w:rsidP="00190ACA">
            <w:pPr>
              <w:pStyle w:val="TAL"/>
              <w:rPr>
                <w:sz w:val="16"/>
              </w:rPr>
            </w:pPr>
            <w:r w:rsidRPr="00190ACA">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AEC9"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F1C9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1F2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FD64A"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946C" w14:textId="77777777" w:rsidR="008A467E" w:rsidRPr="00190ACA" w:rsidRDefault="008A467E" w:rsidP="00190ACA">
            <w:pPr>
              <w:pStyle w:val="TAL"/>
              <w:rPr>
                <w:sz w:val="16"/>
              </w:rPr>
            </w:pPr>
            <w:r w:rsidRPr="00190ACA">
              <w:rPr>
                <w:sz w:val="16"/>
              </w:rPr>
              <w:t>agreed</w:t>
            </w:r>
          </w:p>
        </w:tc>
      </w:tr>
      <w:tr w:rsidR="00190ACA" w:rsidRPr="00190ACA" w14:paraId="442D02F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2182" w14:textId="77777777" w:rsidR="008A467E" w:rsidRPr="00190ACA" w:rsidRDefault="008A467E" w:rsidP="00190ACA">
            <w:pPr>
              <w:pStyle w:val="TAL"/>
              <w:rPr>
                <w:sz w:val="16"/>
              </w:rPr>
            </w:pPr>
            <w:r w:rsidRPr="00190ACA">
              <w:rPr>
                <w:sz w:val="16"/>
              </w:rPr>
              <w:t>C4-220194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360A" w14:textId="77777777" w:rsidR="008A467E" w:rsidRPr="00190ACA" w:rsidRDefault="008A467E" w:rsidP="00190ACA">
            <w:pPr>
              <w:pStyle w:val="TAL"/>
              <w:rPr>
                <w:sz w:val="16"/>
              </w:rPr>
            </w:pPr>
            <w:r w:rsidRPr="00190ACA">
              <w:rPr>
                <w:sz w:val="16"/>
              </w:rPr>
              <w:t>Data Restoration Default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1839" w14:textId="77777777" w:rsidR="008A467E" w:rsidRPr="00190ACA" w:rsidRDefault="008A467E" w:rsidP="00190ACA">
            <w:pPr>
              <w:pStyle w:val="TAL"/>
              <w:rPr>
                <w:sz w:val="16"/>
              </w:rPr>
            </w:pPr>
            <w:r w:rsidRPr="00190ACA">
              <w:rPr>
                <w:sz w:val="16"/>
              </w:rPr>
              <w:t>Ericsson,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E480"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D944" w14:textId="77777777" w:rsidR="008A467E" w:rsidRPr="00190ACA" w:rsidRDefault="008A467E" w:rsidP="00190ACA">
            <w:pPr>
              <w:pStyle w:val="TAL"/>
              <w:rPr>
                <w:sz w:val="16"/>
              </w:rPr>
            </w:pPr>
            <w:r w:rsidRPr="00190ACA">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039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14AF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A57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AC2B6" w14:textId="77777777" w:rsidR="008A467E" w:rsidRPr="00190ACA" w:rsidRDefault="008A467E" w:rsidP="00190ACA">
            <w:pPr>
              <w:pStyle w:val="TAL"/>
              <w:rPr>
                <w:sz w:val="16"/>
              </w:rPr>
            </w:pPr>
            <w:r w:rsidRPr="00190ACA">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CCE8F" w14:textId="77777777" w:rsidR="008A467E" w:rsidRPr="00190ACA" w:rsidRDefault="008A467E" w:rsidP="00190ACA">
            <w:pPr>
              <w:pStyle w:val="TAL"/>
              <w:rPr>
                <w:sz w:val="16"/>
              </w:rPr>
            </w:pPr>
            <w:r w:rsidRPr="00190ACA">
              <w:rPr>
                <w:sz w:val="16"/>
              </w:rPr>
              <w:t>revised</w:t>
            </w:r>
          </w:p>
        </w:tc>
      </w:tr>
      <w:tr w:rsidR="00190ACA" w:rsidRPr="00190ACA" w14:paraId="35F447F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8E5B" w14:textId="77777777" w:rsidR="008A467E" w:rsidRPr="00190ACA" w:rsidRDefault="008A467E" w:rsidP="00190ACA">
            <w:pPr>
              <w:pStyle w:val="TAL"/>
              <w:rPr>
                <w:sz w:val="16"/>
              </w:rPr>
            </w:pPr>
            <w:r w:rsidRPr="00190ACA">
              <w:rPr>
                <w:sz w:val="16"/>
              </w:rPr>
              <w:t>C4-220430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FD9F" w14:textId="77777777" w:rsidR="008A467E" w:rsidRPr="00190ACA" w:rsidRDefault="008A467E" w:rsidP="00190ACA">
            <w:pPr>
              <w:pStyle w:val="TAL"/>
              <w:rPr>
                <w:sz w:val="16"/>
              </w:rPr>
            </w:pPr>
            <w:r w:rsidRPr="00190ACA">
              <w:rPr>
                <w:sz w:val="16"/>
              </w:rPr>
              <w:t>Data Restoration Default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A77F4" w14:textId="77777777" w:rsidR="008A467E" w:rsidRPr="00190ACA" w:rsidRDefault="008A467E" w:rsidP="00190ACA">
            <w:pPr>
              <w:pStyle w:val="TAL"/>
              <w:rPr>
                <w:sz w:val="16"/>
              </w:rPr>
            </w:pPr>
            <w:r w:rsidRPr="00190ACA">
              <w:rPr>
                <w:sz w:val="16"/>
              </w:rPr>
              <w:t xml:space="preserve">Ericsson, NTT </w:t>
            </w:r>
            <w:r w:rsidRPr="00190ACA">
              <w:rPr>
                <w:sz w:val="16"/>
              </w:rPr>
              <w:lastRenderedPageBreak/>
              <w:t>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B883" w14:textId="77777777" w:rsidR="008A467E" w:rsidRPr="00190ACA" w:rsidRDefault="008A467E" w:rsidP="00190ACA">
            <w:pPr>
              <w:pStyle w:val="TAL"/>
              <w:rPr>
                <w:sz w:val="16"/>
              </w:rPr>
            </w:pPr>
            <w:r w:rsidRPr="00190ACA">
              <w:rPr>
                <w:sz w:val="16"/>
              </w:rPr>
              <w:lastRenderedPageBreak/>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5081" w14:textId="77777777" w:rsidR="008A467E" w:rsidRPr="00190ACA" w:rsidRDefault="008A467E" w:rsidP="00190ACA">
            <w:pPr>
              <w:pStyle w:val="TAL"/>
              <w:rPr>
                <w:sz w:val="16"/>
              </w:rPr>
            </w:pPr>
            <w:r w:rsidRPr="00190ACA">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59AD"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9228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94D8"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DE1D" w14:textId="77777777" w:rsidR="008A467E" w:rsidRPr="00190ACA" w:rsidRDefault="008A467E" w:rsidP="00190ACA">
            <w:pPr>
              <w:pStyle w:val="TAL"/>
              <w:rPr>
                <w:sz w:val="16"/>
              </w:rPr>
            </w:pPr>
            <w:r w:rsidRPr="00190ACA">
              <w:rPr>
                <w:sz w:val="16"/>
              </w:rPr>
              <w:t>ReP_UDR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C87D" w14:textId="77777777" w:rsidR="008A467E" w:rsidRPr="00190ACA" w:rsidRDefault="008A467E" w:rsidP="00190ACA">
            <w:pPr>
              <w:pStyle w:val="TAL"/>
              <w:rPr>
                <w:sz w:val="16"/>
              </w:rPr>
            </w:pPr>
            <w:r w:rsidRPr="00190ACA">
              <w:rPr>
                <w:sz w:val="16"/>
              </w:rPr>
              <w:t>agreed</w:t>
            </w:r>
          </w:p>
        </w:tc>
      </w:tr>
      <w:tr w:rsidR="00190ACA" w:rsidRPr="00190ACA" w14:paraId="3449EC1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9F6D" w14:textId="77777777" w:rsidR="008A467E" w:rsidRPr="00190ACA" w:rsidRDefault="008A467E" w:rsidP="00190ACA">
            <w:pPr>
              <w:pStyle w:val="TAL"/>
              <w:rPr>
                <w:sz w:val="16"/>
              </w:rPr>
            </w:pPr>
            <w:r w:rsidRPr="00190ACA">
              <w:rPr>
                <w:sz w:val="16"/>
              </w:rPr>
              <w:t>C4-220199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60A7E" w14:textId="77777777" w:rsidR="008A467E" w:rsidRPr="00190ACA" w:rsidRDefault="008A467E" w:rsidP="00190ACA">
            <w:pPr>
              <w:pStyle w:val="TAL"/>
              <w:rPr>
                <w:sz w:val="16"/>
              </w:rPr>
            </w:pPr>
            <w:r w:rsidRPr="00190ACA">
              <w:rPr>
                <w:sz w:val="16"/>
              </w:rPr>
              <w:t>[DRAFT - For Discussion] Encoding of Access Token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3AD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5DB6"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308E1" w14:textId="77777777" w:rsidR="008A467E" w:rsidRPr="00190ACA" w:rsidRDefault="008A467E" w:rsidP="00190ACA">
            <w:pPr>
              <w:pStyle w:val="TAL"/>
              <w:rPr>
                <w:sz w:val="16"/>
              </w:rPr>
            </w:pPr>
            <w:r w:rsidRPr="00190ACA">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859A8"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46B87" w14:textId="77777777" w:rsidR="008A467E" w:rsidRPr="00190ACA" w:rsidRDefault="008A467E" w:rsidP="00190ACA">
            <w:pPr>
              <w:pStyle w:val="TAL"/>
              <w:rPr>
                <w:sz w:val="16"/>
              </w:rPr>
            </w:pPr>
            <w:r w:rsidRPr="00190ACA">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E1E72"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AD64" w14:textId="77777777" w:rsidR="008A467E" w:rsidRPr="00190ACA" w:rsidRDefault="008A467E" w:rsidP="00190ACA">
            <w:pPr>
              <w:pStyle w:val="TAL"/>
              <w:rPr>
                <w:sz w:val="16"/>
              </w:rPr>
            </w:pPr>
            <w:r w:rsidRPr="00190ACA">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2B517" w14:textId="77777777" w:rsidR="008A467E" w:rsidRPr="00190ACA" w:rsidRDefault="008A467E" w:rsidP="00190ACA">
            <w:pPr>
              <w:pStyle w:val="TAL"/>
              <w:rPr>
                <w:sz w:val="16"/>
              </w:rPr>
            </w:pPr>
            <w:r w:rsidRPr="00190ACA">
              <w:rPr>
                <w:sz w:val="16"/>
              </w:rPr>
              <w:t>noted</w:t>
            </w:r>
          </w:p>
        </w:tc>
      </w:tr>
      <w:tr w:rsidR="00190ACA" w:rsidRPr="00190ACA" w14:paraId="44B2850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28200" w14:textId="77777777" w:rsidR="008A467E" w:rsidRPr="00190ACA" w:rsidRDefault="008A467E" w:rsidP="00190ACA">
            <w:pPr>
              <w:pStyle w:val="TAL"/>
              <w:rPr>
                <w:sz w:val="16"/>
              </w:rPr>
            </w:pPr>
            <w:r w:rsidRPr="00190ACA">
              <w:rPr>
                <w:sz w:val="16"/>
              </w:rPr>
              <w:t>C4-220204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1FF75" w14:textId="77777777" w:rsidR="008A467E" w:rsidRPr="00190ACA" w:rsidRDefault="008A467E" w:rsidP="00190ACA">
            <w:pPr>
              <w:pStyle w:val="TAL"/>
              <w:rPr>
                <w:sz w:val="16"/>
              </w:rPr>
            </w:pPr>
            <w:r w:rsidRPr="00190ACA">
              <w:rPr>
                <w:sz w:val="16"/>
              </w:rPr>
              <w:t>NSACF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13F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45993"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1F63" w14:textId="77777777" w:rsidR="008A467E" w:rsidRPr="00190ACA" w:rsidRDefault="008A467E" w:rsidP="00190ACA">
            <w:pPr>
              <w:pStyle w:val="TAL"/>
              <w:rPr>
                <w:sz w:val="16"/>
              </w:rPr>
            </w:pPr>
            <w:r w:rsidRPr="00190ACA">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A01A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C0E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2CF7"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F1C5"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FE16" w14:textId="77777777" w:rsidR="008A467E" w:rsidRPr="00190ACA" w:rsidRDefault="008A467E" w:rsidP="00190ACA">
            <w:pPr>
              <w:pStyle w:val="TAL"/>
              <w:rPr>
                <w:sz w:val="16"/>
              </w:rPr>
            </w:pPr>
            <w:r w:rsidRPr="00190ACA">
              <w:rPr>
                <w:sz w:val="16"/>
              </w:rPr>
              <w:t>agreed</w:t>
            </w:r>
          </w:p>
        </w:tc>
      </w:tr>
      <w:tr w:rsidR="00190ACA" w:rsidRPr="00190ACA" w14:paraId="69F04BF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70AD" w14:textId="77777777" w:rsidR="008A467E" w:rsidRPr="00190ACA" w:rsidRDefault="008A467E" w:rsidP="00190ACA">
            <w:pPr>
              <w:pStyle w:val="TAL"/>
              <w:rPr>
                <w:sz w:val="16"/>
              </w:rPr>
            </w:pPr>
            <w:r w:rsidRPr="00190ACA">
              <w:rPr>
                <w:sz w:val="16"/>
              </w:rPr>
              <w:t>C4-220205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0533F" w14:textId="77777777" w:rsidR="008A467E" w:rsidRPr="00190ACA" w:rsidRDefault="008A467E" w:rsidP="00190ACA">
            <w:pPr>
              <w:pStyle w:val="TAL"/>
              <w:rPr>
                <w:sz w:val="16"/>
              </w:rPr>
            </w:pPr>
            <w:r w:rsidRPr="00190ACA">
              <w:rPr>
                <w:sz w:val="16"/>
              </w:rPr>
              <w:t>NSSAAF AIW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6CC8"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06C8"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8DD20" w14:textId="77777777" w:rsidR="008A467E" w:rsidRPr="00190ACA" w:rsidRDefault="008A467E" w:rsidP="00190ACA">
            <w:pPr>
              <w:pStyle w:val="TAL"/>
              <w:rPr>
                <w:sz w:val="16"/>
              </w:rPr>
            </w:pPr>
            <w:r w:rsidRPr="00190ACA">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16D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1773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9673"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69916"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BCA1" w14:textId="77777777" w:rsidR="008A467E" w:rsidRPr="00190ACA" w:rsidRDefault="008A467E" w:rsidP="00190ACA">
            <w:pPr>
              <w:pStyle w:val="TAL"/>
              <w:rPr>
                <w:sz w:val="16"/>
              </w:rPr>
            </w:pPr>
            <w:r w:rsidRPr="00190ACA">
              <w:rPr>
                <w:sz w:val="16"/>
              </w:rPr>
              <w:t>agreed</w:t>
            </w:r>
          </w:p>
        </w:tc>
      </w:tr>
      <w:tr w:rsidR="00190ACA" w:rsidRPr="00190ACA" w14:paraId="29830C9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6C7D" w14:textId="77777777" w:rsidR="008A467E" w:rsidRPr="00190ACA" w:rsidRDefault="008A467E" w:rsidP="00190ACA">
            <w:pPr>
              <w:pStyle w:val="TAL"/>
              <w:rPr>
                <w:sz w:val="16"/>
              </w:rPr>
            </w:pPr>
            <w:r w:rsidRPr="00190ACA">
              <w:rPr>
                <w:sz w:val="16"/>
              </w:rPr>
              <w:t>C4-220215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4CEA0" w14:textId="77777777" w:rsidR="008A467E" w:rsidRPr="00190ACA" w:rsidRDefault="008A467E" w:rsidP="00190ACA">
            <w:pPr>
              <w:pStyle w:val="TAL"/>
              <w:rPr>
                <w:sz w:val="16"/>
              </w:rPr>
            </w:pPr>
            <w:r w:rsidRPr="00190ACA">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BA72"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89DF4"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05AE7" w14:textId="77777777" w:rsidR="008A467E" w:rsidRPr="00190ACA" w:rsidRDefault="008A467E" w:rsidP="00190ACA">
            <w:pPr>
              <w:pStyle w:val="TAL"/>
              <w:rPr>
                <w:sz w:val="16"/>
              </w:rPr>
            </w:pPr>
            <w:r w:rsidRPr="00190ACA">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31C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5B5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1D28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2216"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7890" w14:textId="77777777" w:rsidR="008A467E" w:rsidRPr="00190ACA" w:rsidRDefault="008A467E" w:rsidP="00190ACA">
            <w:pPr>
              <w:pStyle w:val="TAL"/>
              <w:rPr>
                <w:sz w:val="16"/>
              </w:rPr>
            </w:pPr>
            <w:r w:rsidRPr="00190ACA">
              <w:rPr>
                <w:sz w:val="16"/>
              </w:rPr>
              <w:t>revised</w:t>
            </w:r>
          </w:p>
        </w:tc>
      </w:tr>
      <w:tr w:rsidR="00190ACA" w:rsidRPr="00190ACA" w14:paraId="12AAD4A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70CB8" w14:textId="77777777" w:rsidR="008A467E" w:rsidRPr="00190ACA" w:rsidRDefault="008A467E" w:rsidP="00190ACA">
            <w:pPr>
              <w:pStyle w:val="TAL"/>
              <w:rPr>
                <w:sz w:val="16"/>
              </w:rPr>
            </w:pPr>
            <w:r w:rsidRPr="00190ACA">
              <w:rPr>
                <w:sz w:val="16"/>
              </w:rPr>
              <w:t>C4-220435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FBF18" w14:textId="77777777" w:rsidR="008A467E" w:rsidRPr="00190ACA" w:rsidRDefault="008A467E" w:rsidP="00190ACA">
            <w:pPr>
              <w:pStyle w:val="TAL"/>
              <w:rPr>
                <w:sz w:val="16"/>
              </w:rPr>
            </w:pPr>
            <w:r w:rsidRPr="00190ACA">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C3CE"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E5F45"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C510" w14:textId="77777777" w:rsidR="008A467E" w:rsidRPr="00190ACA" w:rsidRDefault="008A467E" w:rsidP="00190ACA">
            <w:pPr>
              <w:pStyle w:val="TAL"/>
              <w:rPr>
                <w:sz w:val="16"/>
              </w:rPr>
            </w:pPr>
            <w:r w:rsidRPr="00190ACA">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DF5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9CF1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99D7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9987F"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0C8F" w14:textId="77777777" w:rsidR="008A467E" w:rsidRPr="00190ACA" w:rsidRDefault="008A467E" w:rsidP="00190ACA">
            <w:pPr>
              <w:pStyle w:val="TAL"/>
              <w:rPr>
                <w:sz w:val="16"/>
              </w:rPr>
            </w:pPr>
            <w:r w:rsidRPr="00190ACA">
              <w:rPr>
                <w:sz w:val="16"/>
              </w:rPr>
              <w:t>agreed</w:t>
            </w:r>
          </w:p>
        </w:tc>
      </w:tr>
      <w:tr w:rsidR="00190ACA" w:rsidRPr="00190ACA" w14:paraId="6A45895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79CF" w14:textId="77777777" w:rsidR="008A467E" w:rsidRPr="00190ACA" w:rsidRDefault="008A467E" w:rsidP="00190ACA">
            <w:pPr>
              <w:pStyle w:val="TAL"/>
              <w:rPr>
                <w:sz w:val="16"/>
              </w:rPr>
            </w:pPr>
            <w:r w:rsidRPr="00190ACA">
              <w:rPr>
                <w:sz w:val="16"/>
              </w:rPr>
              <w:t>C4-220216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9D90E" w14:textId="77777777" w:rsidR="008A467E" w:rsidRPr="00190ACA" w:rsidRDefault="008A467E" w:rsidP="00190ACA">
            <w:pPr>
              <w:pStyle w:val="TAL"/>
              <w:rPr>
                <w:sz w:val="16"/>
              </w:rPr>
            </w:pPr>
            <w:r w:rsidRPr="00190ACA">
              <w:rPr>
                <w:sz w:val="16"/>
              </w:rPr>
              <w:t>Resource-based authorization on the NRF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8ECA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217A"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00D3F" w14:textId="77777777" w:rsidR="008A467E" w:rsidRPr="00190ACA" w:rsidRDefault="008A467E" w:rsidP="00190ACA">
            <w:pPr>
              <w:pStyle w:val="TAL"/>
              <w:rPr>
                <w:sz w:val="16"/>
              </w:rPr>
            </w:pPr>
            <w:r w:rsidRPr="00190ACA">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387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6D4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DEC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49706"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28358" w14:textId="77777777" w:rsidR="008A467E" w:rsidRPr="00190ACA" w:rsidRDefault="008A467E" w:rsidP="00190ACA">
            <w:pPr>
              <w:pStyle w:val="TAL"/>
              <w:rPr>
                <w:sz w:val="16"/>
              </w:rPr>
            </w:pPr>
            <w:r w:rsidRPr="00190ACA">
              <w:rPr>
                <w:sz w:val="16"/>
              </w:rPr>
              <w:t>revised</w:t>
            </w:r>
          </w:p>
        </w:tc>
      </w:tr>
      <w:tr w:rsidR="00190ACA" w:rsidRPr="00190ACA" w14:paraId="6B74D1F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3F5B" w14:textId="77777777" w:rsidR="008A467E" w:rsidRPr="00190ACA" w:rsidRDefault="008A467E" w:rsidP="00190ACA">
            <w:pPr>
              <w:pStyle w:val="TAL"/>
              <w:rPr>
                <w:sz w:val="16"/>
              </w:rPr>
            </w:pPr>
            <w:r w:rsidRPr="00190ACA">
              <w:rPr>
                <w:sz w:val="16"/>
              </w:rPr>
              <w:t>C4-220436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2A9F" w14:textId="77777777" w:rsidR="008A467E" w:rsidRPr="00190ACA" w:rsidRDefault="008A467E" w:rsidP="00190ACA">
            <w:pPr>
              <w:pStyle w:val="TAL"/>
              <w:rPr>
                <w:sz w:val="16"/>
              </w:rPr>
            </w:pPr>
            <w:r w:rsidRPr="00190ACA">
              <w:rPr>
                <w:sz w:val="16"/>
              </w:rPr>
              <w:t>Resource-based authorization on the NRF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082E"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88E33"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0AED" w14:textId="77777777" w:rsidR="008A467E" w:rsidRPr="00190ACA" w:rsidRDefault="008A467E" w:rsidP="00190ACA">
            <w:pPr>
              <w:pStyle w:val="TAL"/>
              <w:rPr>
                <w:sz w:val="16"/>
              </w:rPr>
            </w:pPr>
            <w:r w:rsidRPr="00190ACA">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FC1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BD27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97E3"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C0F3"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6E9D2" w14:textId="77777777" w:rsidR="008A467E" w:rsidRPr="00190ACA" w:rsidRDefault="008A467E" w:rsidP="00190ACA">
            <w:pPr>
              <w:pStyle w:val="TAL"/>
              <w:rPr>
                <w:sz w:val="16"/>
              </w:rPr>
            </w:pPr>
            <w:r w:rsidRPr="00190ACA">
              <w:rPr>
                <w:sz w:val="16"/>
              </w:rPr>
              <w:t>agreed</w:t>
            </w:r>
          </w:p>
        </w:tc>
      </w:tr>
      <w:tr w:rsidR="00190ACA" w:rsidRPr="00190ACA" w14:paraId="2FE1123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BECD" w14:textId="77777777" w:rsidR="008A467E" w:rsidRPr="00190ACA" w:rsidRDefault="008A467E" w:rsidP="00190ACA">
            <w:pPr>
              <w:pStyle w:val="TAL"/>
              <w:rPr>
                <w:sz w:val="16"/>
              </w:rPr>
            </w:pPr>
            <w:r w:rsidRPr="00190ACA">
              <w:rPr>
                <w:sz w:val="16"/>
              </w:rPr>
              <w:t>C4-220228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C92A" w14:textId="77777777" w:rsidR="008A467E" w:rsidRPr="00190ACA" w:rsidRDefault="008A467E" w:rsidP="00190ACA">
            <w:pPr>
              <w:pStyle w:val="TAL"/>
              <w:rPr>
                <w:sz w:val="16"/>
              </w:rPr>
            </w:pPr>
            <w:r w:rsidRPr="00190ACA">
              <w:rPr>
                <w:sz w:val="16"/>
              </w:rPr>
              <w:t>NF (Service) Set Status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5327E"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EC457"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F4321" w14:textId="77777777" w:rsidR="008A467E" w:rsidRPr="00190ACA" w:rsidRDefault="008A467E" w:rsidP="00190ACA">
            <w:pPr>
              <w:pStyle w:val="TAL"/>
              <w:rPr>
                <w:sz w:val="16"/>
              </w:rPr>
            </w:pPr>
            <w:r w:rsidRPr="00190ACA">
              <w:rPr>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F16D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056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73AD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8694C" w14:textId="77777777" w:rsidR="008A467E" w:rsidRPr="00190ACA" w:rsidRDefault="008A467E" w:rsidP="00190ACA">
            <w:pPr>
              <w:pStyle w:val="TAL"/>
              <w:rPr>
                <w:sz w:val="16"/>
              </w:rPr>
            </w:pPr>
            <w:r w:rsidRPr="00190ACA">
              <w:rPr>
                <w:sz w:val="16"/>
              </w:rPr>
              <w:t>TEI17, 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6EBC" w14:textId="77777777" w:rsidR="008A467E" w:rsidRPr="00190ACA" w:rsidRDefault="008A467E" w:rsidP="00190ACA">
            <w:pPr>
              <w:pStyle w:val="TAL"/>
              <w:rPr>
                <w:sz w:val="16"/>
              </w:rPr>
            </w:pPr>
            <w:r w:rsidRPr="00190ACA">
              <w:rPr>
                <w:sz w:val="16"/>
              </w:rPr>
              <w:t>agreed</w:t>
            </w:r>
          </w:p>
        </w:tc>
      </w:tr>
      <w:tr w:rsidR="00190ACA" w:rsidRPr="00190ACA" w14:paraId="539C220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963C" w14:textId="77777777" w:rsidR="008A467E" w:rsidRPr="00190ACA" w:rsidRDefault="008A467E" w:rsidP="00190ACA">
            <w:pPr>
              <w:pStyle w:val="TAL"/>
              <w:rPr>
                <w:sz w:val="16"/>
              </w:rPr>
            </w:pPr>
            <w:r w:rsidRPr="00190ACA">
              <w:rPr>
                <w:sz w:val="16"/>
              </w:rPr>
              <w:t>C4-220229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6119" w14:textId="77777777" w:rsidR="008A467E" w:rsidRPr="00190ACA" w:rsidRDefault="008A467E" w:rsidP="00190ACA">
            <w:pPr>
              <w:pStyle w:val="TAL"/>
              <w:rPr>
                <w:sz w:val="16"/>
              </w:rPr>
            </w:pPr>
            <w:r w:rsidRPr="00190ACA">
              <w:rPr>
                <w:sz w:val="16"/>
              </w:rPr>
              <w:t>PCSCF Discovery by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EC1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6A20"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02ECF" w14:textId="77777777" w:rsidR="008A467E" w:rsidRPr="00190ACA" w:rsidRDefault="008A467E" w:rsidP="00190ACA">
            <w:pPr>
              <w:pStyle w:val="TAL"/>
              <w:rPr>
                <w:sz w:val="16"/>
              </w:rPr>
            </w:pPr>
            <w:r w:rsidRPr="00190ACA">
              <w:rPr>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0853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ED9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ACCB"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DA03"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7F00" w14:textId="77777777" w:rsidR="008A467E" w:rsidRPr="00190ACA" w:rsidRDefault="008A467E" w:rsidP="00190ACA">
            <w:pPr>
              <w:pStyle w:val="TAL"/>
              <w:rPr>
                <w:sz w:val="16"/>
              </w:rPr>
            </w:pPr>
            <w:r w:rsidRPr="00190ACA">
              <w:rPr>
                <w:sz w:val="16"/>
              </w:rPr>
              <w:t>postponed</w:t>
            </w:r>
          </w:p>
        </w:tc>
      </w:tr>
      <w:tr w:rsidR="00190ACA" w:rsidRPr="00190ACA" w14:paraId="74F7C9C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55B5" w14:textId="77777777" w:rsidR="008A467E" w:rsidRPr="00190ACA" w:rsidRDefault="008A467E" w:rsidP="00190ACA">
            <w:pPr>
              <w:pStyle w:val="TAL"/>
              <w:rPr>
                <w:sz w:val="16"/>
              </w:rPr>
            </w:pPr>
            <w:r w:rsidRPr="00190ACA">
              <w:rPr>
                <w:sz w:val="16"/>
              </w:rPr>
              <w:t>C4-220230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D653" w14:textId="77777777" w:rsidR="008A467E" w:rsidRPr="00190ACA" w:rsidRDefault="008A467E" w:rsidP="00190ACA">
            <w:pPr>
              <w:pStyle w:val="TAL"/>
              <w:rPr>
                <w:sz w:val="16"/>
              </w:rPr>
            </w:pPr>
            <w:r w:rsidRPr="00190ACA">
              <w:rPr>
                <w:sz w:val="16"/>
              </w:rPr>
              <w:t>Preferred PGW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F24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5D273"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76504" w14:textId="77777777" w:rsidR="008A467E" w:rsidRPr="00190ACA" w:rsidRDefault="008A467E" w:rsidP="00190ACA">
            <w:pPr>
              <w:pStyle w:val="TAL"/>
              <w:rPr>
                <w:sz w:val="16"/>
              </w:rPr>
            </w:pPr>
            <w:r w:rsidRPr="00190ACA">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F8C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0E0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184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8343"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538B" w14:textId="77777777" w:rsidR="008A467E" w:rsidRPr="00190ACA" w:rsidRDefault="008A467E" w:rsidP="00190ACA">
            <w:pPr>
              <w:pStyle w:val="TAL"/>
              <w:rPr>
                <w:sz w:val="16"/>
              </w:rPr>
            </w:pPr>
            <w:r w:rsidRPr="00190ACA">
              <w:rPr>
                <w:sz w:val="16"/>
              </w:rPr>
              <w:t>revised</w:t>
            </w:r>
          </w:p>
        </w:tc>
      </w:tr>
      <w:tr w:rsidR="00190ACA" w:rsidRPr="00190ACA" w14:paraId="11F0174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69D4" w14:textId="77777777" w:rsidR="008A467E" w:rsidRPr="00190ACA" w:rsidRDefault="008A467E" w:rsidP="00190ACA">
            <w:pPr>
              <w:pStyle w:val="TAL"/>
              <w:rPr>
                <w:sz w:val="16"/>
              </w:rPr>
            </w:pPr>
            <w:r w:rsidRPr="00190ACA">
              <w:rPr>
                <w:sz w:val="16"/>
              </w:rPr>
              <w:t>C4-220370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D83D" w14:textId="77777777" w:rsidR="008A467E" w:rsidRPr="00190ACA" w:rsidRDefault="008A467E" w:rsidP="00190ACA">
            <w:pPr>
              <w:pStyle w:val="TAL"/>
              <w:rPr>
                <w:sz w:val="16"/>
              </w:rPr>
            </w:pPr>
            <w:r w:rsidRPr="00190ACA">
              <w:rPr>
                <w:sz w:val="16"/>
              </w:rPr>
              <w:t>Preferred PGW Query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570E"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8515"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5E07" w14:textId="77777777" w:rsidR="008A467E" w:rsidRPr="00190ACA" w:rsidRDefault="008A467E" w:rsidP="00190ACA">
            <w:pPr>
              <w:pStyle w:val="TAL"/>
              <w:rPr>
                <w:sz w:val="16"/>
              </w:rPr>
            </w:pPr>
            <w:r w:rsidRPr="00190ACA">
              <w:rPr>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F25DB"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316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F2285"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F859"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325E" w14:textId="77777777" w:rsidR="008A467E" w:rsidRPr="00190ACA" w:rsidRDefault="008A467E" w:rsidP="00190ACA">
            <w:pPr>
              <w:pStyle w:val="TAL"/>
              <w:rPr>
                <w:sz w:val="16"/>
              </w:rPr>
            </w:pPr>
            <w:r w:rsidRPr="00190ACA">
              <w:rPr>
                <w:sz w:val="16"/>
              </w:rPr>
              <w:t>agreed</w:t>
            </w:r>
          </w:p>
        </w:tc>
      </w:tr>
      <w:tr w:rsidR="00190ACA" w:rsidRPr="00190ACA" w14:paraId="3D89068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553D" w14:textId="77777777" w:rsidR="008A467E" w:rsidRPr="00190ACA" w:rsidRDefault="008A467E" w:rsidP="00190ACA">
            <w:pPr>
              <w:pStyle w:val="TAL"/>
              <w:rPr>
                <w:sz w:val="16"/>
              </w:rPr>
            </w:pPr>
            <w:r w:rsidRPr="00190ACA">
              <w:rPr>
                <w:sz w:val="16"/>
              </w:rPr>
              <w:t>C4-220231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4D975" w14:textId="77777777" w:rsidR="008A467E" w:rsidRPr="00190ACA" w:rsidRDefault="008A467E" w:rsidP="00190ACA">
            <w:pPr>
              <w:pStyle w:val="TAL"/>
              <w:rPr>
                <w:sz w:val="16"/>
              </w:rPr>
            </w:pPr>
            <w:r w:rsidRPr="00190ACA">
              <w:rPr>
                <w:sz w:val="16"/>
              </w:rPr>
              <w:t>TSCTSF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71E3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007F7"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731A" w14:textId="77777777" w:rsidR="008A467E" w:rsidRPr="00190ACA" w:rsidRDefault="008A467E" w:rsidP="00190ACA">
            <w:pPr>
              <w:pStyle w:val="TAL"/>
              <w:rPr>
                <w:sz w:val="16"/>
              </w:rPr>
            </w:pPr>
            <w:r w:rsidRPr="00190ACA">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2588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1F3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2600"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774A" w14:textId="77777777" w:rsidR="008A467E" w:rsidRPr="00190ACA" w:rsidRDefault="008A467E" w:rsidP="00190ACA">
            <w:pPr>
              <w:pStyle w:val="TAL"/>
              <w:rPr>
                <w:sz w:val="16"/>
              </w:rPr>
            </w:pPr>
            <w:r w:rsidRPr="00190AC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F0894" w14:textId="77777777" w:rsidR="008A467E" w:rsidRPr="00190ACA" w:rsidRDefault="008A467E" w:rsidP="00190ACA">
            <w:pPr>
              <w:pStyle w:val="TAL"/>
              <w:rPr>
                <w:sz w:val="16"/>
              </w:rPr>
            </w:pPr>
            <w:r w:rsidRPr="00190ACA">
              <w:rPr>
                <w:sz w:val="16"/>
              </w:rPr>
              <w:t>revised</w:t>
            </w:r>
          </w:p>
        </w:tc>
      </w:tr>
      <w:tr w:rsidR="00190ACA" w:rsidRPr="00190ACA" w14:paraId="5D69C50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C7768" w14:textId="77777777" w:rsidR="008A467E" w:rsidRPr="00190ACA" w:rsidRDefault="008A467E" w:rsidP="00190ACA">
            <w:pPr>
              <w:pStyle w:val="TAL"/>
              <w:rPr>
                <w:sz w:val="16"/>
              </w:rPr>
            </w:pPr>
            <w:r w:rsidRPr="00190ACA">
              <w:rPr>
                <w:sz w:val="16"/>
              </w:rPr>
              <w:t>C4-220367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AF1D" w14:textId="77777777" w:rsidR="008A467E" w:rsidRPr="00190ACA" w:rsidRDefault="008A467E" w:rsidP="00190ACA">
            <w:pPr>
              <w:pStyle w:val="TAL"/>
              <w:rPr>
                <w:sz w:val="16"/>
              </w:rPr>
            </w:pPr>
            <w:r w:rsidRPr="00190ACA">
              <w:rPr>
                <w:sz w:val="16"/>
              </w:rPr>
              <w:t>TSCTSF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DFAD" w14:textId="77777777" w:rsidR="008A467E" w:rsidRPr="00190ACA" w:rsidRDefault="008A467E" w:rsidP="00190ACA">
            <w:pPr>
              <w:pStyle w:val="TAL"/>
              <w:rPr>
                <w:sz w:val="16"/>
              </w:rPr>
            </w:pPr>
            <w:r w:rsidRPr="00190ACA">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B828"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D94E0" w14:textId="77777777" w:rsidR="008A467E" w:rsidRPr="00190ACA" w:rsidRDefault="008A467E" w:rsidP="00190ACA">
            <w:pPr>
              <w:pStyle w:val="TAL"/>
              <w:rPr>
                <w:sz w:val="16"/>
              </w:rPr>
            </w:pPr>
            <w:r w:rsidRPr="00190ACA">
              <w:rPr>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0DA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5C9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EB0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2C4D6" w14:textId="77777777" w:rsidR="008A467E" w:rsidRPr="00190ACA" w:rsidRDefault="008A467E" w:rsidP="00190ACA">
            <w:pPr>
              <w:pStyle w:val="TAL"/>
              <w:rPr>
                <w:sz w:val="16"/>
              </w:rPr>
            </w:pPr>
            <w:r w:rsidRPr="00190AC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621C2" w14:textId="77777777" w:rsidR="008A467E" w:rsidRPr="00190ACA" w:rsidRDefault="008A467E" w:rsidP="00190ACA">
            <w:pPr>
              <w:pStyle w:val="TAL"/>
              <w:rPr>
                <w:sz w:val="16"/>
              </w:rPr>
            </w:pPr>
            <w:r w:rsidRPr="00190ACA">
              <w:rPr>
                <w:sz w:val="16"/>
              </w:rPr>
              <w:t>agreed</w:t>
            </w:r>
          </w:p>
        </w:tc>
      </w:tr>
      <w:tr w:rsidR="00190ACA" w:rsidRPr="00190ACA" w14:paraId="1950D61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58B1" w14:textId="77777777" w:rsidR="008A467E" w:rsidRPr="00190ACA" w:rsidRDefault="008A467E" w:rsidP="00190ACA">
            <w:pPr>
              <w:pStyle w:val="TAL"/>
              <w:rPr>
                <w:sz w:val="16"/>
              </w:rPr>
            </w:pPr>
            <w:r w:rsidRPr="00190ACA">
              <w:rPr>
                <w:sz w:val="16"/>
              </w:rPr>
              <w:t>C4-220246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C62DC" w14:textId="77777777" w:rsidR="008A467E" w:rsidRPr="00190ACA" w:rsidRDefault="008A467E" w:rsidP="00190ACA">
            <w:pPr>
              <w:pStyle w:val="TAL"/>
              <w:rPr>
                <w:sz w:val="16"/>
              </w:rPr>
            </w:pPr>
            <w:r w:rsidRPr="00190ACA">
              <w:rPr>
                <w:sz w:val="16"/>
              </w:rPr>
              <w:t>AF registration with support of mapping between UE IP address and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3C4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7B81"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E14C" w14:textId="77777777" w:rsidR="008A467E" w:rsidRPr="00190ACA" w:rsidRDefault="008A467E" w:rsidP="00190ACA">
            <w:pPr>
              <w:pStyle w:val="TAL"/>
              <w:rPr>
                <w:sz w:val="16"/>
              </w:rPr>
            </w:pPr>
            <w:r w:rsidRPr="00190ACA">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0DD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5DF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039D8"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81C5D"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F03B" w14:textId="77777777" w:rsidR="008A467E" w:rsidRPr="00190ACA" w:rsidRDefault="008A467E" w:rsidP="00190ACA">
            <w:pPr>
              <w:pStyle w:val="TAL"/>
              <w:rPr>
                <w:sz w:val="16"/>
              </w:rPr>
            </w:pPr>
            <w:r w:rsidRPr="00190ACA">
              <w:rPr>
                <w:sz w:val="16"/>
              </w:rPr>
              <w:t>revised</w:t>
            </w:r>
          </w:p>
        </w:tc>
      </w:tr>
      <w:tr w:rsidR="00190ACA" w:rsidRPr="00190ACA" w14:paraId="1485A03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BF5F" w14:textId="77777777" w:rsidR="008A467E" w:rsidRPr="00190ACA" w:rsidRDefault="008A467E" w:rsidP="00190ACA">
            <w:pPr>
              <w:pStyle w:val="TAL"/>
              <w:rPr>
                <w:sz w:val="16"/>
              </w:rPr>
            </w:pPr>
            <w:r w:rsidRPr="00190ACA">
              <w:rPr>
                <w:sz w:val="16"/>
              </w:rPr>
              <w:t>C4-220402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7921" w14:textId="77777777" w:rsidR="008A467E" w:rsidRPr="00190ACA" w:rsidRDefault="008A467E" w:rsidP="00190ACA">
            <w:pPr>
              <w:pStyle w:val="TAL"/>
              <w:rPr>
                <w:sz w:val="16"/>
              </w:rPr>
            </w:pPr>
            <w:r w:rsidRPr="00190ACA">
              <w:rPr>
                <w:sz w:val="16"/>
              </w:rPr>
              <w:t>AF registration with support of mapping between UE IP address and UE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A3C2" w14:textId="77777777" w:rsidR="008A467E" w:rsidRPr="00190ACA" w:rsidRDefault="008A467E" w:rsidP="00190ACA">
            <w:pPr>
              <w:pStyle w:val="TAL"/>
              <w:rPr>
                <w:sz w:val="16"/>
              </w:rPr>
            </w:pPr>
            <w:r w:rsidRPr="00190ACA">
              <w:rPr>
                <w:sz w:val="16"/>
              </w:rPr>
              <w:t>Huawei, Nokia, Nokia Shanghai Bell,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08DD"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AF9BF" w14:textId="77777777" w:rsidR="008A467E" w:rsidRPr="00190ACA" w:rsidRDefault="008A467E" w:rsidP="00190ACA">
            <w:pPr>
              <w:pStyle w:val="TAL"/>
              <w:rPr>
                <w:sz w:val="16"/>
              </w:rPr>
            </w:pPr>
            <w:r w:rsidRPr="00190ACA">
              <w:rPr>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C1112"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79C9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C192"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1E104"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254A1" w14:textId="77777777" w:rsidR="008A467E" w:rsidRPr="00190ACA" w:rsidRDefault="008A467E" w:rsidP="00190ACA">
            <w:pPr>
              <w:pStyle w:val="TAL"/>
              <w:rPr>
                <w:sz w:val="16"/>
              </w:rPr>
            </w:pPr>
            <w:r w:rsidRPr="00190ACA">
              <w:rPr>
                <w:sz w:val="16"/>
              </w:rPr>
              <w:t>agreed</w:t>
            </w:r>
          </w:p>
        </w:tc>
      </w:tr>
      <w:tr w:rsidR="00190ACA" w:rsidRPr="00190ACA" w14:paraId="0152ACA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F73CE" w14:textId="77777777" w:rsidR="008A467E" w:rsidRPr="00190ACA" w:rsidRDefault="008A467E" w:rsidP="00190ACA">
            <w:pPr>
              <w:pStyle w:val="TAL"/>
              <w:rPr>
                <w:sz w:val="16"/>
              </w:rPr>
            </w:pPr>
            <w:r w:rsidRPr="00190ACA">
              <w:rPr>
                <w:sz w:val="16"/>
              </w:rPr>
              <w:t>C4-220250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A9748" w14:textId="77777777" w:rsidR="008A467E" w:rsidRPr="00190ACA" w:rsidRDefault="008A467E" w:rsidP="00190ACA">
            <w:pPr>
              <w:pStyle w:val="TAL"/>
              <w:rPr>
                <w:sz w:val="16"/>
              </w:rPr>
            </w:pPr>
            <w:r w:rsidRPr="00190ACA">
              <w:rPr>
                <w:sz w:val="16"/>
              </w:rPr>
              <w:t>ipEndPoints attribute in inter-PLMN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A58C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D044"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91D9" w14:textId="77777777" w:rsidR="008A467E" w:rsidRPr="00190ACA" w:rsidRDefault="008A467E" w:rsidP="00190ACA">
            <w:pPr>
              <w:pStyle w:val="TAL"/>
              <w:rPr>
                <w:sz w:val="16"/>
              </w:rPr>
            </w:pPr>
            <w:r w:rsidRPr="00190ACA">
              <w:rPr>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272B"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187D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4089"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A429" w14:textId="77777777" w:rsidR="008A467E" w:rsidRPr="00190ACA" w:rsidRDefault="008A467E" w:rsidP="00190ACA">
            <w:pPr>
              <w:pStyle w:val="TAL"/>
              <w:rPr>
                <w:sz w:val="16"/>
              </w:rPr>
            </w:pPr>
            <w:r w:rsidRPr="00190ACA">
              <w:rPr>
                <w:sz w:val="16"/>
              </w:rPr>
              <w:t>EoIPR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B6AF2" w14:textId="77777777" w:rsidR="008A467E" w:rsidRPr="00190ACA" w:rsidRDefault="008A467E" w:rsidP="00190ACA">
            <w:pPr>
              <w:pStyle w:val="TAL"/>
              <w:rPr>
                <w:sz w:val="16"/>
              </w:rPr>
            </w:pPr>
            <w:r w:rsidRPr="00190ACA">
              <w:rPr>
                <w:sz w:val="16"/>
              </w:rPr>
              <w:t>postponed</w:t>
            </w:r>
          </w:p>
        </w:tc>
      </w:tr>
      <w:tr w:rsidR="00190ACA" w:rsidRPr="00190ACA" w14:paraId="5AD3B11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5EA9D" w14:textId="77777777" w:rsidR="008A467E" w:rsidRPr="00190ACA" w:rsidRDefault="008A467E" w:rsidP="00190ACA">
            <w:pPr>
              <w:pStyle w:val="TAL"/>
              <w:rPr>
                <w:sz w:val="16"/>
              </w:rPr>
            </w:pPr>
            <w:r w:rsidRPr="00190ACA">
              <w:rPr>
                <w:sz w:val="16"/>
              </w:rPr>
              <w:t>C4-220251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7D79" w14:textId="77777777" w:rsidR="008A467E" w:rsidRPr="00190ACA" w:rsidRDefault="008A467E" w:rsidP="00190ACA">
            <w:pPr>
              <w:pStyle w:val="TAL"/>
              <w:rPr>
                <w:sz w:val="16"/>
              </w:rPr>
            </w:pPr>
            <w:r w:rsidRPr="00190ACA">
              <w:rPr>
                <w:sz w:val="16"/>
              </w:rPr>
              <w:t>MB-SMF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87A9A"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324C"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6AF8" w14:textId="77777777" w:rsidR="008A467E" w:rsidRPr="00190ACA" w:rsidRDefault="008A467E" w:rsidP="00190ACA">
            <w:pPr>
              <w:pStyle w:val="TAL"/>
              <w:rPr>
                <w:sz w:val="16"/>
              </w:rPr>
            </w:pPr>
            <w:r w:rsidRPr="00190ACA">
              <w:rPr>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6926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A1E1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1B23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FFCD1"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C746" w14:textId="77777777" w:rsidR="008A467E" w:rsidRPr="00190ACA" w:rsidRDefault="008A467E" w:rsidP="00190ACA">
            <w:pPr>
              <w:pStyle w:val="TAL"/>
              <w:rPr>
                <w:sz w:val="16"/>
              </w:rPr>
            </w:pPr>
            <w:r w:rsidRPr="00190ACA">
              <w:rPr>
                <w:sz w:val="16"/>
              </w:rPr>
              <w:t>merged</w:t>
            </w:r>
          </w:p>
        </w:tc>
      </w:tr>
      <w:tr w:rsidR="00190ACA" w:rsidRPr="00190ACA" w14:paraId="2FEFD6C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2936" w14:textId="77777777" w:rsidR="008A467E" w:rsidRPr="00190ACA" w:rsidRDefault="008A467E" w:rsidP="00190ACA">
            <w:pPr>
              <w:pStyle w:val="TAL"/>
              <w:rPr>
                <w:sz w:val="16"/>
              </w:rPr>
            </w:pPr>
            <w:r w:rsidRPr="00190ACA">
              <w:rPr>
                <w:sz w:val="16"/>
              </w:rPr>
              <w:t>C4-220268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FAC46" w14:textId="77777777" w:rsidR="008A467E" w:rsidRPr="00190ACA" w:rsidRDefault="008A467E" w:rsidP="00190ACA">
            <w:pPr>
              <w:pStyle w:val="TAL"/>
              <w:rPr>
                <w:sz w:val="16"/>
              </w:rPr>
            </w:pPr>
            <w:r w:rsidRPr="00190ACA">
              <w:rPr>
                <w:sz w:val="16"/>
              </w:rPr>
              <w:t>Update on the GMLCinfo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0C0F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6F4A"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71BB" w14:textId="77777777" w:rsidR="008A467E" w:rsidRPr="00190ACA" w:rsidRDefault="008A467E" w:rsidP="00190ACA">
            <w:pPr>
              <w:pStyle w:val="TAL"/>
              <w:rPr>
                <w:sz w:val="16"/>
              </w:rPr>
            </w:pPr>
            <w:r w:rsidRPr="00190ACA">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D28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26D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ADC9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E481"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D359" w14:textId="77777777" w:rsidR="008A467E" w:rsidRPr="00190ACA" w:rsidRDefault="008A467E" w:rsidP="00190ACA">
            <w:pPr>
              <w:pStyle w:val="TAL"/>
              <w:rPr>
                <w:sz w:val="16"/>
              </w:rPr>
            </w:pPr>
            <w:r w:rsidRPr="00190ACA">
              <w:rPr>
                <w:sz w:val="16"/>
              </w:rPr>
              <w:t>postponed</w:t>
            </w:r>
          </w:p>
        </w:tc>
      </w:tr>
      <w:tr w:rsidR="00190ACA" w:rsidRPr="00190ACA" w14:paraId="07181A7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254E" w14:textId="77777777" w:rsidR="008A467E" w:rsidRPr="00190ACA" w:rsidRDefault="008A467E" w:rsidP="00190ACA">
            <w:pPr>
              <w:pStyle w:val="TAL"/>
              <w:rPr>
                <w:sz w:val="16"/>
              </w:rPr>
            </w:pPr>
            <w:r w:rsidRPr="00190ACA">
              <w:rPr>
                <w:sz w:val="16"/>
              </w:rPr>
              <w:t>C4-220276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E8F8" w14:textId="77777777" w:rsidR="008A467E" w:rsidRPr="00190ACA" w:rsidRDefault="008A467E" w:rsidP="00190ACA">
            <w:pPr>
              <w:pStyle w:val="TAL"/>
              <w:rPr>
                <w:sz w:val="16"/>
              </w:rPr>
            </w:pPr>
            <w:r w:rsidRPr="00190ACA">
              <w:rPr>
                <w:sz w:val="16"/>
              </w:rPr>
              <w:t>Update on the URI scheme for ScpInfo and SeppInfo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D3E7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78C6"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2A5B" w14:textId="77777777" w:rsidR="008A467E" w:rsidRPr="00190ACA" w:rsidRDefault="008A467E" w:rsidP="00190ACA">
            <w:pPr>
              <w:pStyle w:val="TAL"/>
              <w:rPr>
                <w:sz w:val="16"/>
              </w:rPr>
            </w:pPr>
            <w:r w:rsidRPr="00190ACA">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CA8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DB2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5A84"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3585"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D18AB" w14:textId="77777777" w:rsidR="008A467E" w:rsidRPr="00190ACA" w:rsidRDefault="008A467E" w:rsidP="00190ACA">
            <w:pPr>
              <w:pStyle w:val="TAL"/>
              <w:rPr>
                <w:sz w:val="16"/>
              </w:rPr>
            </w:pPr>
            <w:r w:rsidRPr="00190ACA">
              <w:rPr>
                <w:sz w:val="16"/>
              </w:rPr>
              <w:t>withdrawn</w:t>
            </w:r>
          </w:p>
        </w:tc>
      </w:tr>
      <w:tr w:rsidR="00190ACA" w:rsidRPr="00190ACA" w14:paraId="27D7B05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E4A6" w14:textId="77777777" w:rsidR="008A467E" w:rsidRPr="00190ACA" w:rsidRDefault="008A467E" w:rsidP="00190ACA">
            <w:pPr>
              <w:pStyle w:val="TAL"/>
              <w:rPr>
                <w:sz w:val="16"/>
              </w:rPr>
            </w:pPr>
            <w:r w:rsidRPr="00190ACA">
              <w:rPr>
                <w:sz w:val="16"/>
              </w:rPr>
              <w:t>C4-220283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2835B" w14:textId="77777777" w:rsidR="008A467E" w:rsidRPr="00190ACA" w:rsidRDefault="008A467E" w:rsidP="00190ACA">
            <w:pPr>
              <w:pStyle w:val="TAL"/>
              <w:rPr>
                <w:sz w:val="16"/>
              </w:rPr>
            </w:pPr>
            <w:r w:rsidRPr="00190ACA">
              <w:rPr>
                <w:sz w:val="16"/>
              </w:rPr>
              <w:t>Corrections on support UAS NF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605B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E8AB" w14:textId="77777777" w:rsidR="008A467E" w:rsidRPr="00190ACA" w:rsidRDefault="008A467E" w:rsidP="00190ACA">
            <w:pPr>
              <w:pStyle w:val="TAL"/>
              <w:rPr>
                <w:sz w:val="16"/>
              </w:rPr>
            </w:pPr>
            <w:r w:rsidRPr="00190ACA">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CD20" w14:textId="77777777" w:rsidR="008A467E" w:rsidRPr="00190ACA" w:rsidRDefault="008A467E" w:rsidP="00190ACA">
            <w:pPr>
              <w:pStyle w:val="TAL"/>
              <w:rPr>
                <w:sz w:val="16"/>
              </w:rPr>
            </w:pPr>
            <w:r w:rsidRPr="00190ACA">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218C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16B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E39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1FC83" w14:textId="77777777" w:rsidR="008A467E" w:rsidRPr="00190ACA" w:rsidRDefault="008A467E" w:rsidP="00190ACA">
            <w:pPr>
              <w:pStyle w:val="TAL"/>
              <w:rPr>
                <w:sz w:val="16"/>
              </w:rPr>
            </w:pPr>
            <w:r w:rsidRPr="00190ACA">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1ECF" w14:textId="77777777" w:rsidR="008A467E" w:rsidRPr="00190ACA" w:rsidRDefault="008A467E" w:rsidP="00190ACA">
            <w:pPr>
              <w:pStyle w:val="TAL"/>
              <w:rPr>
                <w:sz w:val="16"/>
              </w:rPr>
            </w:pPr>
            <w:r w:rsidRPr="00190ACA">
              <w:rPr>
                <w:sz w:val="16"/>
              </w:rPr>
              <w:t>merged</w:t>
            </w:r>
          </w:p>
        </w:tc>
      </w:tr>
      <w:tr w:rsidR="00190ACA" w:rsidRPr="00190ACA" w14:paraId="73BEEE4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58600" w14:textId="77777777" w:rsidR="008A467E" w:rsidRPr="00190ACA" w:rsidRDefault="008A467E" w:rsidP="00190ACA">
            <w:pPr>
              <w:pStyle w:val="TAL"/>
              <w:rPr>
                <w:sz w:val="16"/>
              </w:rPr>
            </w:pPr>
            <w:r w:rsidRPr="00190ACA">
              <w:rPr>
                <w:sz w:val="16"/>
              </w:rPr>
              <w:t>C4-220131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279E7" w14:textId="77777777" w:rsidR="008A467E" w:rsidRPr="00190ACA" w:rsidRDefault="008A467E" w:rsidP="00190ACA">
            <w:pPr>
              <w:pStyle w:val="TAL"/>
              <w:rPr>
                <w:sz w:val="16"/>
              </w:rPr>
            </w:pPr>
            <w:r w:rsidRPr="00190ACA">
              <w:rPr>
                <w:sz w:val="16"/>
              </w:rPr>
              <w:t>Schedule location time for GMLC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B6CD6"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B0004" w14:textId="77777777" w:rsidR="008A467E" w:rsidRPr="00190ACA" w:rsidRDefault="008A467E" w:rsidP="00190ACA">
            <w:pPr>
              <w:pStyle w:val="TAL"/>
              <w:rPr>
                <w:sz w:val="16"/>
              </w:rPr>
            </w:pPr>
            <w:r w:rsidRPr="00190ACA">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9517" w14:textId="77777777" w:rsidR="008A467E" w:rsidRPr="00190ACA" w:rsidRDefault="008A467E" w:rsidP="00190ACA">
            <w:pPr>
              <w:pStyle w:val="TAL"/>
              <w:rPr>
                <w:sz w:val="16"/>
              </w:rPr>
            </w:pPr>
            <w:r w:rsidRPr="00190ACA">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49FB"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E59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FCA85"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92E48"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2B17" w14:textId="77777777" w:rsidR="008A467E" w:rsidRPr="00190ACA" w:rsidRDefault="008A467E" w:rsidP="00190ACA">
            <w:pPr>
              <w:pStyle w:val="TAL"/>
              <w:rPr>
                <w:sz w:val="16"/>
              </w:rPr>
            </w:pPr>
            <w:r w:rsidRPr="00190ACA">
              <w:rPr>
                <w:sz w:val="16"/>
              </w:rPr>
              <w:t>revised</w:t>
            </w:r>
          </w:p>
        </w:tc>
      </w:tr>
      <w:tr w:rsidR="00190ACA" w:rsidRPr="00190ACA" w14:paraId="7D76E02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78988" w14:textId="77777777" w:rsidR="008A467E" w:rsidRPr="00190ACA" w:rsidRDefault="008A467E" w:rsidP="00190ACA">
            <w:pPr>
              <w:pStyle w:val="TAL"/>
              <w:rPr>
                <w:sz w:val="16"/>
              </w:rPr>
            </w:pPr>
            <w:r w:rsidRPr="00190ACA">
              <w:rPr>
                <w:sz w:val="16"/>
              </w:rPr>
              <w:t>C4-220368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416B9" w14:textId="77777777" w:rsidR="008A467E" w:rsidRPr="00190ACA" w:rsidRDefault="008A467E" w:rsidP="00190ACA">
            <w:pPr>
              <w:pStyle w:val="TAL"/>
              <w:rPr>
                <w:sz w:val="16"/>
              </w:rPr>
            </w:pPr>
            <w:r w:rsidRPr="00190ACA">
              <w:rPr>
                <w:sz w:val="16"/>
              </w:rPr>
              <w:t>Schedule location time for GMLC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89BD5" w14:textId="77777777" w:rsidR="008A467E" w:rsidRPr="00190ACA" w:rsidRDefault="008A467E" w:rsidP="00190ACA">
            <w:pPr>
              <w:pStyle w:val="TAL"/>
              <w:rPr>
                <w:sz w:val="16"/>
              </w:rPr>
            </w:pPr>
            <w:r w:rsidRPr="00190ACA">
              <w:rPr>
                <w:sz w:val="16"/>
              </w:rPr>
              <w:t>Nokia, Nokia Shanghai Bell, 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3869" w14:textId="77777777" w:rsidR="008A467E" w:rsidRPr="00190ACA" w:rsidRDefault="008A467E" w:rsidP="00190ACA">
            <w:pPr>
              <w:pStyle w:val="TAL"/>
              <w:rPr>
                <w:sz w:val="16"/>
              </w:rPr>
            </w:pPr>
            <w:r w:rsidRPr="00190ACA">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DBB3" w14:textId="77777777" w:rsidR="008A467E" w:rsidRPr="00190ACA" w:rsidRDefault="008A467E" w:rsidP="00190ACA">
            <w:pPr>
              <w:pStyle w:val="TAL"/>
              <w:rPr>
                <w:sz w:val="16"/>
              </w:rPr>
            </w:pPr>
            <w:r w:rsidRPr="00190ACA">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04DC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866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500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B766"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49222" w14:textId="77777777" w:rsidR="008A467E" w:rsidRPr="00190ACA" w:rsidRDefault="008A467E" w:rsidP="00190ACA">
            <w:pPr>
              <w:pStyle w:val="TAL"/>
              <w:rPr>
                <w:sz w:val="16"/>
              </w:rPr>
            </w:pPr>
            <w:r w:rsidRPr="00190ACA">
              <w:rPr>
                <w:sz w:val="16"/>
              </w:rPr>
              <w:t>agreed</w:t>
            </w:r>
          </w:p>
        </w:tc>
      </w:tr>
      <w:tr w:rsidR="00190ACA" w:rsidRPr="00190ACA" w14:paraId="41A2642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2A5D7" w14:textId="77777777" w:rsidR="008A467E" w:rsidRPr="00190ACA" w:rsidRDefault="008A467E" w:rsidP="00190ACA">
            <w:pPr>
              <w:pStyle w:val="TAL"/>
              <w:rPr>
                <w:sz w:val="16"/>
              </w:rPr>
            </w:pPr>
            <w:r w:rsidRPr="00190ACA">
              <w:rPr>
                <w:sz w:val="16"/>
              </w:rPr>
              <w:t>C4-220173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093D" w14:textId="77777777" w:rsidR="008A467E" w:rsidRPr="00190ACA" w:rsidRDefault="008A467E" w:rsidP="00190ACA">
            <w:pPr>
              <w:pStyle w:val="TAL"/>
              <w:rPr>
                <w:sz w:val="16"/>
              </w:rPr>
            </w:pPr>
            <w:r w:rsidRPr="00190ACA">
              <w:rPr>
                <w:sz w:val="16"/>
              </w:rPr>
              <w:t>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44BA"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45B2" w14:textId="77777777" w:rsidR="008A467E" w:rsidRPr="00190ACA" w:rsidRDefault="008A467E" w:rsidP="00190ACA">
            <w:pPr>
              <w:pStyle w:val="TAL"/>
              <w:rPr>
                <w:sz w:val="16"/>
              </w:rPr>
            </w:pPr>
            <w:r w:rsidRPr="00190ACA">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AB5B" w14:textId="77777777" w:rsidR="008A467E" w:rsidRPr="00190ACA" w:rsidRDefault="008A467E" w:rsidP="00190ACA">
            <w:pPr>
              <w:pStyle w:val="TAL"/>
              <w:rPr>
                <w:sz w:val="16"/>
              </w:rPr>
            </w:pPr>
            <w:r w:rsidRPr="00190ACA">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DBF4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5B4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CDEB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940B1"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85D7" w14:textId="77777777" w:rsidR="008A467E" w:rsidRPr="00190ACA" w:rsidRDefault="008A467E" w:rsidP="00190ACA">
            <w:pPr>
              <w:pStyle w:val="TAL"/>
              <w:rPr>
                <w:sz w:val="16"/>
              </w:rPr>
            </w:pPr>
            <w:r w:rsidRPr="00190ACA">
              <w:rPr>
                <w:sz w:val="16"/>
              </w:rPr>
              <w:t>merged</w:t>
            </w:r>
          </w:p>
        </w:tc>
      </w:tr>
      <w:tr w:rsidR="00190ACA" w:rsidRPr="00190ACA" w14:paraId="009E31A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8AD85" w14:textId="77777777" w:rsidR="008A467E" w:rsidRPr="00190ACA" w:rsidRDefault="008A467E" w:rsidP="00190ACA">
            <w:pPr>
              <w:pStyle w:val="TAL"/>
              <w:rPr>
                <w:sz w:val="16"/>
              </w:rPr>
            </w:pPr>
            <w:r w:rsidRPr="00190ACA">
              <w:rPr>
                <w:sz w:val="16"/>
              </w:rPr>
              <w:t>C4-220269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58522" w14:textId="77777777" w:rsidR="008A467E" w:rsidRPr="00190ACA" w:rsidRDefault="008A467E" w:rsidP="00190ACA">
            <w:pPr>
              <w:pStyle w:val="TAL"/>
              <w:rPr>
                <w:sz w:val="16"/>
              </w:rPr>
            </w:pPr>
            <w:r w:rsidRPr="00190ACA">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13D93"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3EA2B" w14:textId="77777777" w:rsidR="008A467E" w:rsidRPr="00190ACA" w:rsidRDefault="008A467E" w:rsidP="00190ACA">
            <w:pPr>
              <w:pStyle w:val="TAL"/>
              <w:rPr>
                <w:sz w:val="16"/>
              </w:rPr>
            </w:pPr>
            <w:r w:rsidRPr="00190ACA">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B758D" w14:textId="77777777" w:rsidR="008A467E" w:rsidRPr="00190ACA" w:rsidRDefault="008A467E" w:rsidP="00190ACA">
            <w:pPr>
              <w:pStyle w:val="TAL"/>
              <w:rPr>
                <w:sz w:val="16"/>
              </w:rPr>
            </w:pPr>
            <w:r w:rsidRPr="00190ACA">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9547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87C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5F51"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97C98"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DA8B7" w14:textId="77777777" w:rsidR="008A467E" w:rsidRPr="00190ACA" w:rsidRDefault="008A467E" w:rsidP="00190ACA">
            <w:pPr>
              <w:pStyle w:val="TAL"/>
              <w:rPr>
                <w:sz w:val="16"/>
              </w:rPr>
            </w:pPr>
            <w:r w:rsidRPr="00190ACA">
              <w:rPr>
                <w:sz w:val="16"/>
              </w:rPr>
              <w:t>revised</w:t>
            </w:r>
          </w:p>
        </w:tc>
      </w:tr>
      <w:tr w:rsidR="00190ACA" w:rsidRPr="00190ACA" w14:paraId="2D68C9E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82FE" w14:textId="77777777" w:rsidR="008A467E" w:rsidRPr="00190ACA" w:rsidRDefault="008A467E" w:rsidP="00190ACA">
            <w:pPr>
              <w:pStyle w:val="TAL"/>
              <w:rPr>
                <w:sz w:val="16"/>
              </w:rPr>
            </w:pPr>
            <w:r w:rsidRPr="00190ACA">
              <w:rPr>
                <w:sz w:val="16"/>
              </w:rPr>
              <w:t>C4-220339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82922" w14:textId="77777777" w:rsidR="008A467E" w:rsidRPr="00190ACA" w:rsidRDefault="008A467E" w:rsidP="00190ACA">
            <w:pPr>
              <w:pStyle w:val="TAL"/>
              <w:rPr>
                <w:sz w:val="16"/>
              </w:rPr>
            </w:pPr>
            <w:r w:rsidRPr="00190ACA">
              <w:rPr>
                <w:sz w:val="16"/>
              </w:rPr>
              <w:t>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EE10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AD389" w14:textId="77777777" w:rsidR="008A467E" w:rsidRPr="00190ACA" w:rsidRDefault="008A467E" w:rsidP="00190ACA">
            <w:pPr>
              <w:pStyle w:val="TAL"/>
              <w:rPr>
                <w:sz w:val="16"/>
              </w:rPr>
            </w:pPr>
            <w:r w:rsidRPr="00190ACA">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DF19" w14:textId="77777777" w:rsidR="008A467E" w:rsidRPr="00190ACA" w:rsidRDefault="008A467E" w:rsidP="00190ACA">
            <w:pPr>
              <w:pStyle w:val="TAL"/>
              <w:rPr>
                <w:sz w:val="16"/>
              </w:rPr>
            </w:pPr>
            <w:r w:rsidRPr="00190ACA">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8A1F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53E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FB650"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07A2"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B341" w14:textId="77777777" w:rsidR="008A467E" w:rsidRPr="00190ACA" w:rsidRDefault="008A467E" w:rsidP="00190ACA">
            <w:pPr>
              <w:pStyle w:val="TAL"/>
              <w:rPr>
                <w:sz w:val="16"/>
              </w:rPr>
            </w:pPr>
            <w:r w:rsidRPr="00190ACA">
              <w:rPr>
                <w:sz w:val="16"/>
              </w:rPr>
              <w:t>agreed</w:t>
            </w:r>
          </w:p>
        </w:tc>
      </w:tr>
      <w:tr w:rsidR="00190ACA" w:rsidRPr="00190ACA" w14:paraId="67C9480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6CEE1" w14:textId="77777777" w:rsidR="008A467E" w:rsidRPr="00190ACA" w:rsidRDefault="008A467E" w:rsidP="00190ACA">
            <w:pPr>
              <w:pStyle w:val="TAL"/>
              <w:rPr>
                <w:sz w:val="16"/>
              </w:rPr>
            </w:pPr>
            <w:r w:rsidRPr="00190ACA">
              <w:rPr>
                <w:sz w:val="16"/>
              </w:rPr>
              <w:t>C4-220270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6269" w14:textId="77777777" w:rsidR="008A467E" w:rsidRPr="00190ACA" w:rsidRDefault="008A467E" w:rsidP="00190ACA">
            <w:pPr>
              <w:pStyle w:val="TAL"/>
              <w:rPr>
                <w:sz w:val="16"/>
              </w:rPr>
            </w:pPr>
            <w:r w:rsidRPr="00190ACA">
              <w:rPr>
                <w:sz w:val="16"/>
              </w:rPr>
              <w:t>Update on the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135C"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999F" w14:textId="77777777" w:rsidR="008A467E" w:rsidRPr="00190ACA" w:rsidRDefault="008A467E" w:rsidP="00190ACA">
            <w:pPr>
              <w:pStyle w:val="TAL"/>
              <w:rPr>
                <w:sz w:val="16"/>
              </w:rPr>
            </w:pPr>
            <w:r w:rsidRPr="00190ACA">
              <w:rPr>
                <w:sz w:val="16"/>
              </w:rPr>
              <w:t>29.515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437F" w14:textId="77777777" w:rsidR="008A467E" w:rsidRPr="00190ACA" w:rsidRDefault="008A467E" w:rsidP="00190ACA">
            <w:pPr>
              <w:pStyle w:val="TAL"/>
              <w:rPr>
                <w:sz w:val="16"/>
              </w:rPr>
            </w:pPr>
            <w:r w:rsidRPr="00190ACA">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5E1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80A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A5AC8"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9C23"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7B50B" w14:textId="77777777" w:rsidR="008A467E" w:rsidRPr="00190ACA" w:rsidRDefault="008A467E" w:rsidP="00190ACA">
            <w:pPr>
              <w:pStyle w:val="TAL"/>
              <w:rPr>
                <w:sz w:val="16"/>
              </w:rPr>
            </w:pPr>
            <w:r w:rsidRPr="00190ACA">
              <w:rPr>
                <w:sz w:val="16"/>
              </w:rPr>
              <w:t>merged</w:t>
            </w:r>
          </w:p>
        </w:tc>
      </w:tr>
      <w:tr w:rsidR="00190ACA" w:rsidRPr="00190ACA" w14:paraId="073632B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1700" w14:textId="77777777" w:rsidR="008A467E" w:rsidRPr="00190ACA" w:rsidRDefault="008A467E" w:rsidP="00190ACA">
            <w:pPr>
              <w:pStyle w:val="TAL"/>
              <w:rPr>
                <w:sz w:val="16"/>
              </w:rPr>
            </w:pPr>
            <w:r w:rsidRPr="00190ACA">
              <w:rPr>
                <w:sz w:val="16"/>
              </w:rPr>
              <w:t>C4-220106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82866" w14:textId="77777777" w:rsidR="008A467E" w:rsidRPr="00190ACA" w:rsidRDefault="008A467E" w:rsidP="00190ACA">
            <w:pPr>
              <w:pStyle w:val="TAL"/>
              <w:rPr>
                <w:sz w:val="16"/>
              </w:rPr>
            </w:pPr>
            <w:r w:rsidRPr="00190ACA">
              <w:rPr>
                <w:sz w:val="16"/>
              </w:rPr>
              <w:t>New application error for ProvideDomainSelectionInfo (T-ADS) for a deregistered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2C33F"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1AD5"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3A24" w14:textId="77777777" w:rsidR="008A467E" w:rsidRPr="00190ACA" w:rsidRDefault="008A467E" w:rsidP="00190ACA">
            <w:pPr>
              <w:pStyle w:val="TAL"/>
              <w:rPr>
                <w:sz w:val="16"/>
              </w:rPr>
            </w:pPr>
            <w:r w:rsidRPr="00190ACA">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4BF9"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619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479B"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0BACE"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6534" w14:textId="77777777" w:rsidR="008A467E" w:rsidRPr="00190ACA" w:rsidRDefault="008A467E" w:rsidP="00190ACA">
            <w:pPr>
              <w:pStyle w:val="TAL"/>
              <w:rPr>
                <w:sz w:val="16"/>
              </w:rPr>
            </w:pPr>
            <w:r w:rsidRPr="00190ACA">
              <w:rPr>
                <w:sz w:val="16"/>
              </w:rPr>
              <w:t>agreed</w:t>
            </w:r>
          </w:p>
        </w:tc>
      </w:tr>
      <w:tr w:rsidR="00190ACA" w:rsidRPr="00190ACA" w14:paraId="632C513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55500" w14:textId="77777777" w:rsidR="008A467E" w:rsidRPr="00190ACA" w:rsidRDefault="008A467E" w:rsidP="00190ACA">
            <w:pPr>
              <w:pStyle w:val="TAL"/>
              <w:rPr>
                <w:sz w:val="16"/>
              </w:rPr>
            </w:pPr>
            <w:r w:rsidRPr="00190ACA">
              <w:rPr>
                <w:sz w:val="16"/>
              </w:rPr>
              <w:t>C4-220112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AC0C3" w14:textId="77777777" w:rsidR="008A467E" w:rsidRPr="00190ACA" w:rsidRDefault="008A467E" w:rsidP="00190ACA">
            <w:pPr>
              <w:pStyle w:val="TAL"/>
              <w:rPr>
                <w:sz w:val="16"/>
              </w:rPr>
            </w:pPr>
            <w:r w:rsidRPr="00190ACA">
              <w:rPr>
                <w:sz w:val="16"/>
              </w:rPr>
              <w:t>Correction to CreateUEContext service operation regarding 5G-</w:t>
            </w:r>
            <w:r w:rsidRPr="00190ACA">
              <w:rPr>
                <w:sz w:val="16"/>
              </w:rPr>
              <w:lastRenderedPageBreak/>
              <w:t>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1B18F" w14:textId="77777777" w:rsidR="008A467E" w:rsidRPr="00190ACA" w:rsidRDefault="008A467E" w:rsidP="00190ACA">
            <w:pPr>
              <w:pStyle w:val="TAL"/>
              <w:rPr>
                <w:sz w:val="16"/>
              </w:rPr>
            </w:pPr>
            <w:r w:rsidRPr="00190ACA">
              <w:rPr>
                <w:sz w:val="16"/>
              </w:rPr>
              <w:lastRenderedPageBreak/>
              <w:t xml:space="preserve">Nokia, Nokia Shanghai </w:t>
            </w:r>
            <w:r w:rsidRPr="00190ACA">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5A80B" w14:textId="77777777" w:rsidR="008A467E" w:rsidRPr="00190ACA" w:rsidRDefault="008A467E" w:rsidP="00190ACA">
            <w:pPr>
              <w:pStyle w:val="TAL"/>
              <w:rPr>
                <w:sz w:val="16"/>
              </w:rPr>
            </w:pPr>
            <w:r w:rsidRPr="00190ACA">
              <w:rPr>
                <w:sz w:val="16"/>
              </w:rPr>
              <w:lastRenderedPageBreak/>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99D2" w14:textId="77777777" w:rsidR="008A467E" w:rsidRPr="00190ACA" w:rsidRDefault="008A467E" w:rsidP="00190ACA">
            <w:pPr>
              <w:pStyle w:val="TAL"/>
              <w:rPr>
                <w:sz w:val="16"/>
              </w:rPr>
            </w:pPr>
            <w:r w:rsidRPr="00190ACA">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CF61"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177A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84371"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036F8" w14:textId="77777777" w:rsidR="008A467E" w:rsidRPr="00190ACA" w:rsidRDefault="008A467E" w:rsidP="00190ACA">
            <w:pPr>
              <w:pStyle w:val="TAL"/>
              <w:rPr>
                <w:sz w:val="16"/>
              </w:rPr>
            </w:pPr>
            <w:r w:rsidRPr="00190ACA">
              <w:rPr>
                <w:sz w:val="16"/>
              </w:rPr>
              <w:t>TEI17, 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997AA" w14:textId="77777777" w:rsidR="008A467E" w:rsidRPr="00190ACA" w:rsidRDefault="008A467E" w:rsidP="00190ACA">
            <w:pPr>
              <w:pStyle w:val="TAL"/>
              <w:rPr>
                <w:sz w:val="16"/>
              </w:rPr>
            </w:pPr>
            <w:r w:rsidRPr="00190ACA">
              <w:rPr>
                <w:sz w:val="16"/>
              </w:rPr>
              <w:t>agreed</w:t>
            </w:r>
          </w:p>
        </w:tc>
      </w:tr>
      <w:tr w:rsidR="00190ACA" w:rsidRPr="00190ACA" w14:paraId="74DAF40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7995" w14:textId="77777777" w:rsidR="008A467E" w:rsidRPr="00190ACA" w:rsidRDefault="008A467E" w:rsidP="00190ACA">
            <w:pPr>
              <w:pStyle w:val="TAL"/>
              <w:rPr>
                <w:sz w:val="16"/>
              </w:rPr>
            </w:pPr>
            <w:r w:rsidRPr="00190ACA">
              <w:rPr>
                <w:sz w:val="16"/>
              </w:rPr>
              <w:t>C4-220113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115D" w14:textId="77777777" w:rsidR="008A467E" w:rsidRPr="00190ACA" w:rsidRDefault="008A467E" w:rsidP="00190ACA">
            <w:pPr>
              <w:pStyle w:val="TAL"/>
              <w:rPr>
                <w:sz w:val="16"/>
              </w:rPr>
            </w:pPr>
            <w:r w:rsidRPr="00190ACA">
              <w:rPr>
                <w:sz w:val="16"/>
              </w:rPr>
              <w:t>Release of old access resources during Intra-AMF HO between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D428"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E549"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70ACB" w14:textId="77777777" w:rsidR="008A467E" w:rsidRPr="00190ACA" w:rsidRDefault="008A467E" w:rsidP="00190ACA">
            <w:pPr>
              <w:pStyle w:val="TAL"/>
              <w:rPr>
                <w:sz w:val="16"/>
              </w:rPr>
            </w:pPr>
            <w:r w:rsidRPr="00190ACA">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EF7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0099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8E2C"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6D6D2" w14:textId="77777777" w:rsidR="008A467E" w:rsidRPr="00190ACA" w:rsidRDefault="008A467E" w:rsidP="00190ACA">
            <w:pPr>
              <w:pStyle w:val="TAL"/>
              <w:rPr>
                <w:sz w:val="16"/>
              </w:rPr>
            </w:pPr>
            <w:r w:rsidRPr="00190AC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C0FE7" w14:textId="77777777" w:rsidR="008A467E" w:rsidRPr="00190ACA" w:rsidRDefault="008A467E" w:rsidP="00190ACA">
            <w:pPr>
              <w:pStyle w:val="TAL"/>
              <w:rPr>
                <w:sz w:val="16"/>
              </w:rPr>
            </w:pPr>
            <w:r w:rsidRPr="00190ACA">
              <w:rPr>
                <w:sz w:val="16"/>
              </w:rPr>
              <w:t>agreed</w:t>
            </w:r>
          </w:p>
        </w:tc>
      </w:tr>
      <w:tr w:rsidR="00190ACA" w:rsidRPr="00190ACA" w14:paraId="3DCD120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561E" w14:textId="77777777" w:rsidR="008A467E" w:rsidRPr="00190ACA" w:rsidRDefault="008A467E" w:rsidP="00190ACA">
            <w:pPr>
              <w:pStyle w:val="TAL"/>
              <w:rPr>
                <w:sz w:val="16"/>
              </w:rPr>
            </w:pPr>
            <w:r w:rsidRPr="00190ACA">
              <w:rPr>
                <w:sz w:val="16"/>
              </w:rPr>
              <w:t>C4-220115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63CA" w14:textId="77777777" w:rsidR="008A467E" w:rsidRPr="00190ACA" w:rsidRDefault="008A467E" w:rsidP="00190ACA">
            <w:pPr>
              <w:pStyle w:val="TAL"/>
              <w:rPr>
                <w:sz w:val="16"/>
              </w:rPr>
            </w:pPr>
            <w:r w:rsidRPr="00190ACA">
              <w:rPr>
                <w:sz w:val="16"/>
              </w:rPr>
              <w:t>Secondary RAT data usage reporting over N14 during Inter-AMF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FA46"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2A9F"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ACB69" w14:textId="77777777" w:rsidR="008A467E" w:rsidRPr="00190ACA" w:rsidRDefault="008A467E" w:rsidP="00190ACA">
            <w:pPr>
              <w:pStyle w:val="TAL"/>
              <w:rPr>
                <w:sz w:val="16"/>
              </w:rPr>
            </w:pPr>
            <w:r w:rsidRPr="00190ACA">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571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959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6E7AD"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8A34" w14:textId="77777777" w:rsidR="008A467E" w:rsidRPr="00190ACA" w:rsidRDefault="008A467E" w:rsidP="00190ACA">
            <w:pPr>
              <w:pStyle w:val="TAL"/>
              <w:rPr>
                <w:sz w:val="16"/>
              </w:rPr>
            </w:pPr>
            <w:r w:rsidRPr="00190AC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A2C4" w14:textId="77777777" w:rsidR="008A467E" w:rsidRPr="00190ACA" w:rsidRDefault="008A467E" w:rsidP="00190ACA">
            <w:pPr>
              <w:pStyle w:val="TAL"/>
              <w:rPr>
                <w:sz w:val="16"/>
              </w:rPr>
            </w:pPr>
            <w:r w:rsidRPr="00190ACA">
              <w:rPr>
                <w:sz w:val="16"/>
              </w:rPr>
              <w:t>agreed</w:t>
            </w:r>
          </w:p>
        </w:tc>
      </w:tr>
      <w:tr w:rsidR="00190ACA" w:rsidRPr="00190ACA" w14:paraId="36C0704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AA455" w14:textId="77777777" w:rsidR="008A467E" w:rsidRPr="00190ACA" w:rsidRDefault="008A467E" w:rsidP="00190ACA">
            <w:pPr>
              <w:pStyle w:val="TAL"/>
              <w:rPr>
                <w:sz w:val="16"/>
              </w:rPr>
            </w:pPr>
            <w:r w:rsidRPr="00190ACA">
              <w:rPr>
                <w:sz w:val="16"/>
              </w:rPr>
              <w:t>C4-220132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F5DBF" w14:textId="77777777" w:rsidR="008A467E" w:rsidRPr="00190ACA" w:rsidRDefault="008A467E" w:rsidP="00190ACA">
            <w:pPr>
              <w:pStyle w:val="TAL"/>
              <w:rPr>
                <w:sz w:val="16"/>
              </w:rPr>
            </w:pPr>
            <w:r w:rsidRPr="00190ACA">
              <w:rPr>
                <w:sz w:val="16"/>
              </w:rPr>
              <w:t>Schedule location time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C2E72"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9EE2"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2B46" w14:textId="77777777" w:rsidR="008A467E" w:rsidRPr="00190ACA" w:rsidRDefault="008A467E" w:rsidP="00190ACA">
            <w:pPr>
              <w:pStyle w:val="TAL"/>
              <w:rPr>
                <w:sz w:val="16"/>
              </w:rPr>
            </w:pPr>
            <w:r w:rsidRPr="00190ACA">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3213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D9CA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DD7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35700"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9880" w14:textId="77777777" w:rsidR="008A467E" w:rsidRPr="00190ACA" w:rsidRDefault="008A467E" w:rsidP="00190ACA">
            <w:pPr>
              <w:pStyle w:val="TAL"/>
              <w:rPr>
                <w:sz w:val="16"/>
              </w:rPr>
            </w:pPr>
            <w:r w:rsidRPr="00190ACA">
              <w:rPr>
                <w:sz w:val="16"/>
              </w:rPr>
              <w:t>revised</w:t>
            </w:r>
          </w:p>
        </w:tc>
      </w:tr>
      <w:tr w:rsidR="00190ACA" w:rsidRPr="00190ACA" w14:paraId="64EE192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C896" w14:textId="77777777" w:rsidR="008A467E" w:rsidRPr="00190ACA" w:rsidRDefault="008A467E" w:rsidP="00190ACA">
            <w:pPr>
              <w:pStyle w:val="TAL"/>
              <w:rPr>
                <w:sz w:val="16"/>
              </w:rPr>
            </w:pPr>
            <w:r w:rsidRPr="00190ACA">
              <w:rPr>
                <w:sz w:val="16"/>
              </w:rPr>
              <w:t>C4-220369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E614" w14:textId="77777777" w:rsidR="008A467E" w:rsidRPr="00190ACA" w:rsidRDefault="008A467E" w:rsidP="00190ACA">
            <w:pPr>
              <w:pStyle w:val="TAL"/>
              <w:rPr>
                <w:sz w:val="16"/>
              </w:rPr>
            </w:pPr>
            <w:r w:rsidRPr="00190ACA">
              <w:rPr>
                <w:sz w:val="16"/>
              </w:rPr>
              <w:t>Schedule location time for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60F5" w14:textId="77777777" w:rsidR="008A467E" w:rsidRPr="00190ACA" w:rsidRDefault="008A467E" w:rsidP="00190ACA">
            <w:pPr>
              <w:pStyle w:val="TAL"/>
              <w:rPr>
                <w:sz w:val="16"/>
              </w:rPr>
            </w:pPr>
            <w:r w:rsidRPr="00190ACA">
              <w:rPr>
                <w:sz w:val="16"/>
              </w:rPr>
              <w:t>Nokia, Nokia Shanghai Bell, Huawei,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29316"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1850B" w14:textId="77777777" w:rsidR="008A467E" w:rsidRPr="00190ACA" w:rsidRDefault="008A467E" w:rsidP="00190ACA">
            <w:pPr>
              <w:pStyle w:val="TAL"/>
              <w:rPr>
                <w:sz w:val="16"/>
              </w:rPr>
            </w:pPr>
            <w:r w:rsidRPr="00190ACA">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9A67F"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5C7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CEC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5D17"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8FDD1" w14:textId="77777777" w:rsidR="008A467E" w:rsidRPr="00190ACA" w:rsidRDefault="008A467E" w:rsidP="00190ACA">
            <w:pPr>
              <w:pStyle w:val="TAL"/>
              <w:rPr>
                <w:sz w:val="16"/>
              </w:rPr>
            </w:pPr>
            <w:r w:rsidRPr="00190ACA">
              <w:rPr>
                <w:sz w:val="16"/>
              </w:rPr>
              <w:t>agreed</w:t>
            </w:r>
          </w:p>
        </w:tc>
      </w:tr>
      <w:tr w:rsidR="00190ACA" w:rsidRPr="00190ACA" w14:paraId="4F7A9D6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90D3F" w14:textId="77777777" w:rsidR="008A467E" w:rsidRPr="00190ACA" w:rsidRDefault="008A467E" w:rsidP="00190ACA">
            <w:pPr>
              <w:pStyle w:val="TAL"/>
              <w:rPr>
                <w:sz w:val="16"/>
              </w:rPr>
            </w:pPr>
            <w:r w:rsidRPr="00190ACA">
              <w:rPr>
                <w:sz w:val="16"/>
              </w:rPr>
              <w:t>C4-220151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F651" w14:textId="77777777" w:rsidR="008A467E" w:rsidRPr="00190ACA" w:rsidRDefault="008A467E" w:rsidP="00190ACA">
            <w:pPr>
              <w:pStyle w:val="TAL"/>
              <w:rPr>
                <w:sz w:val="16"/>
              </w:rPr>
            </w:pPr>
            <w:r w:rsidRPr="00190ACA">
              <w:rPr>
                <w:sz w:val="16"/>
              </w:rPr>
              <w:t>RedCap indication in UE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3F64" w14:textId="77777777" w:rsidR="008A467E" w:rsidRPr="00190ACA" w:rsidRDefault="008A467E" w:rsidP="00190ACA">
            <w:pPr>
              <w:pStyle w:val="TAL"/>
              <w:rPr>
                <w:sz w:val="16"/>
              </w:rPr>
            </w:pPr>
            <w:r w:rsidRPr="00190ACA">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FC17C"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89F0" w14:textId="77777777" w:rsidR="008A467E" w:rsidRPr="00190ACA" w:rsidRDefault="008A467E" w:rsidP="00190ACA">
            <w:pPr>
              <w:pStyle w:val="TAL"/>
              <w:rPr>
                <w:sz w:val="16"/>
              </w:rPr>
            </w:pPr>
            <w:r w:rsidRPr="00190ACA">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E988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37F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29C3"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F86E" w14:textId="77777777" w:rsidR="008A467E" w:rsidRPr="00190ACA" w:rsidRDefault="008A467E" w:rsidP="00190ACA">
            <w:pPr>
              <w:pStyle w:val="TAL"/>
              <w:rPr>
                <w:sz w:val="16"/>
              </w:rPr>
            </w:pPr>
            <w:r w:rsidRPr="00190ACA">
              <w:rPr>
                <w:sz w:val="16"/>
              </w:rPr>
              <w:t>ARCH_NR_REDCAP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5E97" w14:textId="77777777" w:rsidR="008A467E" w:rsidRPr="00190ACA" w:rsidRDefault="008A467E" w:rsidP="00190ACA">
            <w:pPr>
              <w:pStyle w:val="TAL"/>
              <w:rPr>
                <w:sz w:val="16"/>
              </w:rPr>
            </w:pPr>
            <w:r w:rsidRPr="00190ACA">
              <w:rPr>
                <w:sz w:val="16"/>
              </w:rPr>
              <w:t>agreed</w:t>
            </w:r>
          </w:p>
        </w:tc>
      </w:tr>
      <w:tr w:rsidR="00190ACA" w:rsidRPr="00190ACA" w14:paraId="2466007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2407" w14:textId="77777777" w:rsidR="008A467E" w:rsidRPr="00190ACA" w:rsidRDefault="008A467E" w:rsidP="00190ACA">
            <w:pPr>
              <w:pStyle w:val="TAL"/>
              <w:rPr>
                <w:sz w:val="16"/>
              </w:rPr>
            </w:pPr>
            <w:r w:rsidRPr="00190ACA">
              <w:rPr>
                <w:sz w:val="16"/>
              </w:rPr>
              <w:t>C4-220176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3EF72" w14:textId="77777777" w:rsidR="008A467E" w:rsidRPr="00190ACA" w:rsidRDefault="008A467E" w:rsidP="00190ACA">
            <w:pPr>
              <w:pStyle w:val="TAL"/>
              <w:rPr>
                <w:sz w:val="16"/>
              </w:rPr>
            </w:pPr>
            <w:r w:rsidRPr="00190ACA">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A627"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419C8"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DF1E8" w14:textId="77777777" w:rsidR="008A467E" w:rsidRPr="00190ACA" w:rsidRDefault="008A467E" w:rsidP="00190ACA">
            <w:pPr>
              <w:pStyle w:val="TAL"/>
              <w:rPr>
                <w:sz w:val="16"/>
              </w:rPr>
            </w:pPr>
            <w:r w:rsidRPr="00190ACA">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652D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917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6523"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C091"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2DC7" w14:textId="77777777" w:rsidR="008A467E" w:rsidRPr="00190ACA" w:rsidRDefault="008A467E" w:rsidP="00190ACA">
            <w:pPr>
              <w:pStyle w:val="TAL"/>
              <w:rPr>
                <w:sz w:val="16"/>
              </w:rPr>
            </w:pPr>
            <w:r w:rsidRPr="00190ACA">
              <w:rPr>
                <w:sz w:val="16"/>
              </w:rPr>
              <w:t>agreed</w:t>
            </w:r>
          </w:p>
        </w:tc>
      </w:tr>
      <w:tr w:rsidR="00190ACA" w:rsidRPr="00190ACA" w14:paraId="209B58D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D830A" w14:textId="77777777" w:rsidR="008A467E" w:rsidRPr="00190ACA" w:rsidRDefault="008A467E" w:rsidP="00190ACA">
            <w:pPr>
              <w:pStyle w:val="TAL"/>
              <w:rPr>
                <w:sz w:val="16"/>
              </w:rPr>
            </w:pPr>
            <w:r w:rsidRPr="00190ACA">
              <w:rPr>
                <w:sz w:val="16"/>
              </w:rPr>
              <w:t>C4-220188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095A" w14:textId="77777777" w:rsidR="008A467E" w:rsidRPr="00190ACA" w:rsidRDefault="008A467E" w:rsidP="00190ACA">
            <w:pPr>
              <w:pStyle w:val="TAL"/>
              <w:rPr>
                <w:sz w:val="16"/>
              </w:rPr>
            </w:pPr>
            <w:r w:rsidRPr="00190ACA">
              <w:rPr>
                <w:sz w:val="16"/>
              </w:rPr>
              <w:t>Correction on 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878C4"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E473"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E32D" w14:textId="77777777" w:rsidR="008A467E" w:rsidRPr="00190ACA" w:rsidRDefault="008A467E" w:rsidP="00190ACA">
            <w:pPr>
              <w:pStyle w:val="TAL"/>
              <w:rPr>
                <w:sz w:val="16"/>
              </w:rPr>
            </w:pPr>
            <w:r w:rsidRPr="00190ACA">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4EF3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90D5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1589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702C" w14:textId="77777777" w:rsidR="008A467E" w:rsidRPr="00190ACA" w:rsidRDefault="008A467E" w:rsidP="00190ACA">
            <w:pPr>
              <w:pStyle w:val="TAL"/>
              <w:rPr>
                <w:sz w:val="16"/>
              </w:rPr>
            </w:pPr>
            <w:r w:rsidRPr="00190AC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52D3" w14:textId="77777777" w:rsidR="008A467E" w:rsidRPr="00190ACA" w:rsidRDefault="008A467E" w:rsidP="00190ACA">
            <w:pPr>
              <w:pStyle w:val="TAL"/>
              <w:rPr>
                <w:sz w:val="16"/>
              </w:rPr>
            </w:pPr>
            <w:r w:rsidRPr="00190ACA">
              <w:rPr>
                <w:sz w:val="16"/>
              </w:rPr>
              <w:t>revised</w:t>
            </w:r>
          </w:p>
        </w:tc>
      </w:tr>
      <w:tr w:rsidR="00190ACA" w:rsidRPr="00190ACA" w14:paraId="60161E6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46E9" w14:textId="77777777" w:rsidR="008A467E" w:rsidRPr="00190ACA" w:rsidRDefault="008A467E" w:rsidP="00190ACA">
            <w:pPr>
              <w:pStyle w:val="TAL"/>
              <w:rPr>
                <w:sz w:val="16"/>
              </w:rPr>
            </w:pPr>
            <w:r w:rsidRPr="00190ACA">
              <w:rPr>
                <w:sz w:val="16"/>
              </w:rPr>
              <w:t>C4-220422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C0B38" w14:textId="77777777" w:rsidR="008A467E" w:rsidRPr="00190ACA" w:rsidRDefault="008A467E" w:rsidP="00190ACA">
            <w:pPr>
              <w:pStyle w:val="TAL"/>
              <w:rPr>
                <w:sz w:val="16"/>
              </w:rPr>
            </w:pPr>
            <w:r w:rsidRPr="00190ACA">
              <w:rPr>
                <w:sz w:val="16"/>
              </w:rPr>
              <w:t>Correction on time synchronization error budget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547D"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149A"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045F2" w14:textId="77777777" w:rsidR="008A467E" w:rsidRPr="00190ACA" w:rsidRDefault="008A467E" w:rsidP="00190ACA">
            <w:pPr>
              <w:pStyle w:val="TAL"/>
              <w:rPr>
                <w:sz w:val="16"/>
              </w:rPr>
            </w:pPr>
            <w:r w:rsidRPr="00190ACA">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7FAE7"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4D4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8312"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210E" w14:textId="77777777" w:rsidR="008A467E" w:rsidRPr="00190ACA" w:rsidRDefault="008A467E" w:rsidP="00190ACA">
            <w:pPr>
              <w:pStyle w:val="TAL"/>
              <w:rPr>
                <w:sz w:val="16"/>
              </w:rPr>
            </w:pPr>
            <w:r w:rsidRPr="00190ACA">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F5EB" w14:textId="77777777" w:rsidR="008A467E" w:rsidRPr="00190ACA" w:rsidRDefault="008A467E" w:rsidP="00190ACA">
            <w:pPr>
              <w:pStyle w:val="TAL"/>
              <w:rPr>
                <w:sz w:val="16"/>
              </w:rPr>
            </w:pPr>
            <w:r w:rsidRPr="00190ACA">
              <w:rPr>
                <w:sz w:val="16"/>
              </w:rPr>
              <w:t>agreed</w:t>
            </w:r>
          </w:p>
        </w:tc>
      </w:tr>
      <w:tr w:rsidR="00190ACA" w:rsidRPr="00190ACA" w14:paraId="3E914AC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FE35" w14:textId="77777777" w:rsidR="008A467E" w:rsidRPr="00190ACA" w:rsidRDefault="008A467E" w:rsidP="00190ACA">
            <w:pPr>
              <w:pStyle w:val="TAL"/>
              <w:rPr>
                <w:sz w:val="16"/>
              </w:rPr>
            </w:pPr>
            <w:r w:rsidRPr="00190ACA">
              <w:rPr>
                <w:sz w:val="16"/>
              </w:rPr>
              <w:t>C4-220232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2373" w14:textId="77777777" w:rsidR="008A467E" w:rsidRPr="00190ACA" w:rsidRDefault="008A467E" w:rsidP="00190ACA">
            <w:pPr>
              <w:pStyle w:val="TAL"/>
              <w:rPr>
                <w:sz w:val="16"/>
              </w:rPr>
            </w:pPr>
            <w:r w:rsidRPr="00190ACA">
              <w:rPr>
                <w:sz w:val="16"/>
              </w:rPr>
              <w:t>Essential Clarification for SMF ID in N1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D7B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0802"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F29E" w14:textId="77777777" w:rsidR="008A467E" w:rsidRPr="00190ACA" w:rsidRDefault="008A467E" w:rsidP="00190ACA">
            <w:pPr>
              <w:pStyle w:val="TAL"/>
              <w:rPr>
                <w:sz w:val="16"/>
              </w:rPr>
            </w:pPr>
            <w:r w:rsidRPr="00190ACA">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1729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C08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F0CC"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BD71" w14:textId="77777777" w:rsidR="008A467E" w:rsidRPr="00190ACA" w:rsidRDefault="008A467E" w:rsidP="00190ACA">
            <w:pPr>
              <w:pStyle w:val="TAL"/>
              <w:rPr>
                <w:sz w:val="16"/>
              </w:rPr>
            </w:pPr>
            <w:r w:rsidRPr="00190ACA">
              <w:rPr>
                <w:sz w:val="16"/>
              </w:rPr>
              <w:t>TEI17,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7125" w14:textId="77777777" w:rsidR="008A467E" w:rsidRPr="00190ACA" w:rsidRDefault="008A467E" w:rsidP="00190ACA">
            <w:pPr>
              <w:pStyle w:val="TAL"/>
              <w:rPr>
                <w:sz w:val="16"/>
              </w:rPr>
            </w:pPr>
            <w:r w:rsidRPr="00190ACA">
              <w:rPr>
                <w:sz w:val="16"/>
              </w:rPr>
              <w:t>agreed</w:t>
            </w:r>
          </w:p>
        </w:tc>
      </w:tr>
      <w:tr w:rsidR="00190ACA" w:rsidRPr="00190ACA" w14:paraId="0859273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29FB" w14:textId="77777777" w:rsidR="008A467E" w:rsidRPr="00190ACA" w:rsidRDefault="008A467E" w:rsidP="00190ACA">
            <w:pPr>
              <w:pStyle w:val="TAL"/>
              <w:rPr>
                <w:sz w:val="16"/>
              </w:rPr>
            </w:pPr>
            <w:r w:rsidRPr="00190ACA">
              <w:rPr>
                <w:sz w:val="16"/>
              </w:rPr>
              <w:t>C4-220233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7308" w14:textId="77777777" w:rsidR="008A467E" w:rsidRPr="00190ACA" w:rsidRDefault="008A467E" w:rsidP="00190ACA">
            <w:pPr>
              <w:pStyle w:val="TAL"/>
              <w:rPr>
                <w:sz w:val="16"/>
              </w:rPr>
            </w:pPr>
            <w:r w:rsidRPr="00190ACA">
              <w:rPr>
                <w:sz w:val="16"/>
              </w:rPr>
              <w:t>UE Access Behavior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9C25"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23805"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BF45B" w14:textId="77777777" w:rsidR="008A467E" w:rsidRPr="00190ACA" w:rsidRDefault="008A467E" w:rsidP="00190ACA">
            <w:pPr>
              <w:pStyle w:val="TAL"/>
              <w:rPr>
                <w:sz w:val="16"/>
              </w:rPr>
            </w:pPr>
            <w:r w:rsidRPr="00190ACA">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A070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35D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7B2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D7A23"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3762C" w14:textId="77777777" w:rsidR="008A467E" w:rsidRPr="00190ACA" w:rsidRDefault="008A467E" w:rsidP="00190ACA">
            <w:pPr>
              <w:pStyle w:val="TAL"/>
              <w:rPr>
                <w:sz w:val="16"/>
              </w:rPr>
            </w:pPr>
            <w:r w:rsidRPr="00190ACA">
              <w:rPr>
                <w:sz w:val="16"/>
              </w:rPr>
              <w:t>revised</w:t>
            </w:r>
          </w:p>
        </w:tc>
      </w:tr>
      <w:tr w:rsidR="00190ACA" w:rsidRPr="00190ACA" w14:paraId="58E7121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296B" w14:textId="77777777" w:rsidR="008A467E" w:rsidRPr="00190ACA" w:rsidRDefault="008A467E" w:rsidP="00190ACA">
            <w:pPr>
              <w:pStyle w:val="TAL"/>
              <w:rPr>
                <w:sz w:val="16"/>
              </w:rPr>
            </w:pPr>
            <w:r w:rsidRPr="00190ACA">
              <w:rPr>
                <w:sz w:val="16"/>
              </w:rPr>
              <w:t>C4-220375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BE6CD" w14:textId="77777777" w:rsidR="008A467E" w:rsidRPr="00190ACA" w:rsidRDefault="008A467E" w:rsidP="00190ACA">
            <w:pPr>
              <w:pStyle w:val="TAL"/>
              <w:rPr>
                <w:sz w:val="16"/>
              </w:rPr>
            </w:pPr>
            <w:r w:rsidRPr="00190ACA">
              <w:rPr>
                <w:sz w:val="16"/>
              </w:rPr>
              <w:t>UE Access Behavior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1F11A"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8036"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26492" w14:textId="77777777" w:rsidR="008A467E" w:rsidRPr="00190ACA" w:rsidRDefault="008A467E" w:rsidP="00190ACA">
            <w:pPr>
              <w:pStyle w:val="TAL"/>
              <w:rPr>
                <w:sz w:val="16"/>
              </w:rPr>
            </w:pPr>
            <w:r w:rsidRPr="00190ACA">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FD6C"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EDD8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5F803"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4EC0"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F669" w14:textId="77777777" w:rsidR="008A467E" w:rsidRPr="00190ACA" w:rsidRDefault="008A467E" w:rsidP="00190ACA">
            <w:pPr>
              <w:pStyle w:val="TAL"/>
              <w:rPr>
                <w:sz w:val="16"/>
              </w:rPr>
            </w:pPr>
            <w:r w:rsidRPr="00190ACA">
              <w:rPr>
                <w:sz w:val="16"/>
              </w:rPr>
              <w:t>agreed</w:t>
            </w:r>
          </w:p>
        </w:tc>
      </w:tr>
      <w:tr w:rsidR="00190ACA" w:rsidRPr="00190ACA" w14:paraId="1611955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684E" w14:textId="77777777" w:rsidR="008A467E" w:rsidRPr="00190ACA" w:rsidRDefault="008A467E" w:rsidP="00190ACA">
            <w:pPr>
              <w:pStyle w:val="TAL"/>
              <w:rPr>
                <w:sz w:val="16"/>
              </w:rPr>
            </w:pPr>
            <w:r w:rsidRPr="00190ACA">
              <w:rPr>
                <w:sz w:val="16"/>
              </w:rPr>
              <w:t>C4-220234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451A7" w14:textId="77777777" w:rsidR="008A467E" w:rsidRPr="00190ACA" w:rsidRDefault="008A467E" w:rsidP="00190ACA">
            <w:pPr>
              <w:pStyle w:val="TAL"/>
              <w:rPr>
                <w:sz w:val="16"/>
              </w:rPr>
            </w:pPr>
            <w:r w:rsidRPr="00190ACA">
              <w:rPr>
                <w:sz w:val="16"/>
              </w:rPr>
              <w:t>UE Location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3AEE"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A65F9"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CD0F" w14:textId="77777777" w:rsidR="008A467E" w:rsidRPr="00190ACA" w:rsidRDefault="008A467E" w:rsidP="00190ACA">
            <w:pPr>
              <w:pStyle w:val="TAL"/>
              <w:rPr>
                <w:sz w:val="16"/>
              </w:rPr>
            </w:pPr>
            <w:r w:rsidRPr="00190ACA">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9CDB"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405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5D9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13A3"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2224" w14:textId="77777777" w:rsidR="008A467E" w:rsidRPr="00190ACA" w:rsidRDefault="008A467E" w:rsidP="00190ACA">
            <w:pPr>
              <w:pStyle w:val="TAL"/>
              <w:rPr>
                <w:sz w:val="16"/>
              </w:rPr>
            </w:pPr>
            <w:r w:rsidRPr="00190ACA">
              <w:rPr>
                <w:sz w:val="16"/>
              </w:rPr>
              <w:t>revised</w:t>
            </w:r>
          </w:p>
        </w:tc>
      </w:tr>
      <w:tr w:rsidR="00190ACA" w:rsidRPr="00190ACA" w14:paraId="6BC02F3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4740" w14:textId="77777777" w:rsidR="008A467E" w:rsidRPr="00190ACA" w:rsidRDefault="008A467E" w:rsidP="00190ACA">
            <w:pPr>
              <w:pStyle w:val="TAL"/>
              <w:rPr>
                <w:sz w:val="16"/>
              </w:rPr>
            </w:pPr>
            <w:r w:rsidRPr="00190ACA">
              <w:rPr>
                <w:sz w:val="16"/>
              </w:rPr>
              <w:t>C4-220376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C41A3" w14:textId="77777777" w:rsidR="008A467E" w:rsidRPr="00190ACA" w:rsidRDefault="008A467E" w:rsidP="00190ACA">
            <w:pPr>
              <w:pStyle w:val="TAL"/>
              <w:rPr>
                <w:sz w:val="16"/>
              </w:rPr>
            </w:pPr>
            <w:r w:rsidRPr="00190ACA">
              <w:rPr>
                <w:sz w:val="16"/>
              </w:rPr>
              <w:t>UE Location Trends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C67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51D8"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08F21" w14:textId="77777777" w:rsidR="008A467E" w:rsidRPr="00190ACA" w:rsidRDefault="008A467E" w:rsidP="00190ACA">
            <w:pPr>
              <w:pStyle w:val="TAL"/>
              <w:rPr>
                <w:sz w:val="16"/>
              </w:rPr>
            </w:pPr>
            <w:r w:rsidRPr="00190ACA">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BFA7"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3B4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7220"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07F9"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FA6D5" w14:textId="77777777" w:rsidR="008A467E" w:rsidRPr="00190ACA" w:rsidRDefault="008A467E" w:rsidP="00190ACA">
            <w:pPr>
              <w:pStyle w:val="TAL"/>
              <w:rPr>
                <w:sz w:val="16"/>
              </w:rPr>
            </w:pPr>
            <w:r w:rsidRPr="00190ACA">
              <w:rPr>
                <w:sz w:val="16"/>
              </w:rPr>
              <w:t>agreed</w:t>
            </w:r>
          </w:p>
        </w:tc>
      </w:tr>
      <w:tr w:rsidR="00190ACA" w:rsidRPr="00190ACA" w14:paraId="2B198F2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2CA6" w14:textId="77777777" w:rsidR="008A467E" w:rsidRPr="00190ACA" w:rsidRDefault="008A467E" w:rsidP="00190ACA">
            <w:pPr>
              <w:pStyle w:val="TAL"/>
              <w:rPr>
                <w:sz w:val="16"/>
              </w:rPr>
            </w:pPr>
            <w:r w:rsidRPr="00190ACA">
              <w:rPr>
                <w:sz w:val="16"/>
              </w:rPr>
              <w:t>C4-220235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AEF3" w14:textId="77777777" w:rsidR="008A467E" w:rsidRPr="00190ACA" w:rsidRDefault="008A467E" w:rsidP="00190ACA">
            <w:pPr>
              <w:pStyle w:val="TAL"/>
              <w:rPr>
                <w:sz w:val="16"/>
              </w:rPr>
            </w:pPr>
            <w:r w:rsidRPr="00190ACA">
              <w:rPr>
                <w:sz w:val="16"/>
              </w:rPr>
              <w:t>UE MM Transactions 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878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A2B6C"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9EDC" w14:textId="77777777" w:rsidR="008A467E" w:rsidRPr="00190ACA" w:rsidRDefault="008A467E" w:rsidP="00190ACA">
            <w:pPr>
              <w:pStyle w:val="TAL"/>
              <w:rPr>
                <w:sz w:val="16"/>
              </w:rPr>
            </w:pPr>
            <w:r w:rsidRPr="00190ACA">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B227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6AA3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DD308"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B0D2"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5D1B" w14:textId="77777777" w:rsidR="008A467E" w:rsidRPr="00190ACA" w:rsidRDefault="008A467E" w:rsidP="00190ACA">
            <w:pPr>
              <w:pStyle w:val="TAL"/>
              <w:rPr>
                <w:sz w:val="16"/>
              </w:rPr>
            </w:pPr>
            <w:r w:rsidRPr="00190ACA">
              <w:rPr>
                <w:sz w:val="16"/>
              </w:rPr>
              <w:t>revised</w:t>
            </w:r>
          </w:p>
        </w:tc>
      </w:tr>
      <w:tr w:rsidR="00190ACA" w:rsidRPr="00190ACA" w14:paraId="4FF31FE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9E4C" w14:textId="77777777" w:rsidR="008A467E" w:rsidRPr="00190ACA" w:rsidRDefault="008A467E" w:rsidP="00190ACA">
            <w:pPr>
              <w:pStyle w:val="TAL"/>
              <w:rPr>
                <w:sz w:val="16"/>
              </w:rPr>
            </w:pPr>
            <w:r w:rsidRPr="00190ACA">
              <w:rPr>
                <w:sz w:val="16"/>
              </w:rPr>
              <w:t>C4-220377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8122" w14:textId="77777777" w:rsidR="008A467E" w:rsidRPr="00190ACA" w:rsidRDefault="008A467E" w:rsidP="00190ACA">
            <w:pPr>
              <w:pStyle w:val="TAL"/>
              <w:rPr>
                <w:sz w:val="16"/>
              </w:rPr>
            </w:pPr>
            <w:r w:rsidRPr="00190ACA">
              <w:rPr>
                <w:sz w:val="16"/>
              </w:rPr>
              <w:t>UE MM Transactions Report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DBFA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F573D"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C7FB" w14:textId="77777777" w:rsidR="008A467E" w:rsidRPr="00190ACA" w:rsidRDefault="008A467E" w:rsidP="00190ACA">
            <w:pPr>
              <w:pStyle w:val="TAL"/>
              <w:rPr>
                <w:sz w:val="16"/>
              </w:rPr>
            </w:pPr>
            <w:r w:rsidRPr="00190ACA">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EB5BC"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C71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7B84"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5477" w14:textId="77777777" w:rsidR="008A467E" w:rsidRPr="00190ACA" w:rsidRDefault="008A467E" w:rsidP="00190ACA">
            <w:pPr>
              <w:pStyle w:val="TAL"/>
              <w:rPr>
                <w:sz w:val="16"/>
              </w:rPr>
            </w:pPr>
            <w:r w:rsidRPr="00190ACA">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2716" w14:textId="77777777" w:rsidR="008A467E" w:rsidRPr="00190ACA" w:rsidRDefault="008A467E" w:rsidP="00190ACA">
            <w:pPr>
              <w:pStyle w:val="TAL"/>
              <w:rPr>
                <w:sz w:val="16"/>
              </w:rPr>
            </w:pPr>
            <w:r w:rsidRPr="00190ACA">
              <w:rPr>
                <w:sz w:val="16"/>
              </w:rPr>
              <w:t>agreed</w:t>
            </w:r>
          </w:p>
        </w:tc>
      </w:tr>
      <w:tr w:rsidR="00190ACA" w:rsidRPr="00190ACA" w14:paraId="639601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C180" w14:textId="77777777" w:rsidR="008A467E" w:rsidRPr="00190ACA" w:rsidRDefault="008A467E" w:rsidP="00190ACA">
            <w:pPr>
              <w:pStyle w:val="TAL"/>
              <w:rPr>
                <w:sz w:val="16"/>
              </w:rPr>
            </w:pPr>
            <w:r w:rsidRPr="00190ACA">
              <w:rPr>
                <w:sz w:val="16"/>
              </w:rPr>
              <w:t>C4-220252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2A82" w14:textId="77777777" w:rsidR="008A467E" w:rsidRPr="00190ACA" w:rsidRDefault="008A467E" w:rsidP="00190ACA">
            <w:pPr>
              <w:pStyle w:val="TAL"/>
              <w:rPr>
                <w:sz w:val="16"/>
              </w:rPr>
            </w:pPr>
            <w:r w:rsidRPr="00190ACA">
              <w:rPr>
                <w:sz w:val="16"/>
              </w:rPr>
              <w:t>Correct the IEs included in EnableGroupReachability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A35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A3B6"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6C29" w14:textId="77777777" w:rsidR="008A467E" w:rsidRPr="00190ACA" w:rsidRDefault="008A467E" w:rsidP="00190ACA">
            <w:pPr>
              <w:pStyle w:val="TAL"/>
              <w:rPr>
                <w:sz w:val="16"/>
              </w:rPr>
            </w:pPr>
            <w:r w:rsidRPr="00190ACA">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4421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7C34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FFC5"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F526"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5858" w14:textId="77777777" w:rsidR="008A467E" w:rsidRPr="00190ACA" w:rsidRDefault="008A467E" w:rsidP="00190ACA">
            <w:pPr>
              <w:pStyle w:val="TAL"/>
              <w:rPr>
                <w:sz w:val="16"/>
              </w:rPr>
            </w:pPr>
            <w:r w:rsidRPr="00190ACA">
              <w:rPr>
                <w:sz w:val="16"/>
              </w:rPr>
              <w:t>agreed</w:t>
            </w:r>
          </w:p>
        </w:tc>
      </w:tr>
      <w:tr w:rsidR="00190ACA" w:rsidRPr="00190ACA" w14:paraId="3EFCF47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313BF" w14:textId="77777777" w:rsidR="008A467E" w:rsidRPr="00190ACA" w:rsidRDefault="008A467E" w:rsidP="00190ACA">
            <w:pPr>
              <w:pStyle w:val="TAL"/>
              <w:rPr>
                <w:sz w:val="16"/>
              </w:rPr>
            </w:pPr>
            <w:r w:rsidRPr="00190ACA">
              <w:rPr>
                <w:sz w:val="16"/>
              </w:rPr>
              <w:t>C4-220253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354B" w14:textId="77777777" w:rsidR="008A467E" w:rsidRPr="00190ACA" w:rsidRDefault="008A467E" w:rsidP="00190ACA">
            <w:pPr>
              <w:pStyle w:val="TAL"/>
              <w:rPr>
                <w:sz w:val="16"/>
              </w:rPr>
            </w:pPr>
            <w:r w:rsidRPr="00190ACA">
              <w:rPr>
                <w:sz w:val="16"/>
              </w:rPr>
              <w:t>Service operation definition of UEReachabilityInfoNotify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4CD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E910"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7E88C" w14:textId="77777777" w:rsidR="008A467E" w:rsidRPr="00190ACA" w:rsidRDefault="008A467E" w:rsidP="00190ACA">
            <w:pPr>
              <w:pStyle w:val="TAL"/>
              <w:rPr>
                <w:sz w:val="16"/>
              </w:rPr>
            </w:pPr>
            <w:r w:rsidRPr="00190ACA">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259E"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E15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7567"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0EB3B"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CDED2" w14:textId="77777777" w:rsidR="008A467E" w:rsidRPr="00190ACA" w:rsidRDefault="008A467E" w:rsidP="00190ACA">
            <w:pPr>
              <w:pStyle w:val="TAL"/>
              <w:rPr>
                <w:sz w:val="16"/>
              </w:rPr>
            </w:pPr>
            <w:r w:rsidRPr="00190ACA">
              <w:rPr>
                <w:sz w:val="16"/>
              </w:rPr>
              <w:t>agreed</w:t>
            </w:r>
          </w:p>
        </w:tc>
      </w:tr>
      <w:tr w:rsidR="00190ACA" w:rsidRPr="00190ACA" w14:paraId="35ED3F0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0200" w14:textId="77777777" w:rsidR="008A467E" w:rsidRPr="00190ACA" w:rsidRDefault="008A467E" w:rsidP="00190ACA">
            <w:pPr>
              <w:pStyle w:val="TAL"/>
              <w:rPr>
                <w:sz w:val="16"/>
              </w:rPr>
            </w:pPr>
            <w:r w:rsidRPr="00190ACA">
              <w:rPr>
                <w:sz w:val="16"/>
              </w:rPr>
              <w:t>C4-220254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7724" w14:textId="77777777" w:rsidR="008A467E" w:rsidRPr="00190ACA" w:rsidRDefault="008A467E" w:rsidP="00190ACA">
            <w:pPr>
              <w:pStyle w:val="TAL"/>
              <w:rPr>
                <w:sz w:val="16"/>
              </w:rPr>
            </w:pPr>
            <w:r w:rsidRPr="00190ACA">
              <w:rPr>
                <w:sz w:val="16"/>
              </w:rPr>
              <w:t>Resource and data types definition of UEReachabilityInfoNotify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825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EF8F"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1924" w14:textId="77777777" w:rsidR="008A467E" w:rsidRPr="00190ACA" w:rsidRDefault="008A467E" w:rsidP="00190ACA">
            <w:pPr>
              <w:pStyle w:val="TAL"/>
              <w:rPr>
                <w:sz w:val="16"/>
              </w:rPr>
            </w:pPr>
            <w:r w:rsidRPr="00190ACA">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E4BE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9DE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AD17"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087F"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D25E" w14:textId="77777777" w:rsidR="008A467E" w:rsidRPr="00190ACA" w:rsidRDefault="008A467E" w:rsidP="00190ACA">
            <w:pPr>
              <w:pStyle w:val="TAL"/>
              <w:rPr>
                <w:sz w:val="16"/>
              </w:rPr>
            </w:pPr>
            <w:r w:rsidRPr="00190ACA">
              <w:rPr>
                <w:sz w:val="16"/>
              </w:rPr>
              <w:t>revised</w:t>
            </w:r>
          </w:p>
        </w:tc>
      </w:tr>
      <w:tr w:rsidR="00190ACA" w:rsidRPr="00190ACA" w14:paraId="0059342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07EA" w14:textId="77777777" w:rsidR="008A467E" w:rsidRPr="00190ACA" w:rsidRDefault="008A467E" w:rsidP="00190ACA">
            <w:pPr>
              <w:pStyle w:val="TAL"/>
              <w:rPr>
                <w:sz w:val="16"/>
              </w:rPr>
            </w:pPr>
            <w:r w:rsidRPr="00190ACA">
              <w:rPr>
                <w:sz w:val="16"/>
              </w:rPr>
              <w:t>C4-220403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79431" w14:textId="77777777" w:rsidR="008A467E" w:rsidRPr="00190ACA" w:rsidRDefault="008A467E" w:rsidP="00190ACA">
            <w:pPr>
              <w:pStyle w:val="TAL"/>
              <w:rPr>
                <w:sz w:val="16"/>
              </w:rPr>
            </w:pPr>
            <w:r w:rsidRPr="00190ACA">
              <w:rPr>
                <w:sz w:val="16"/>
              </w:rPr>
              <w:t>Resource and data types definition of UEReachabilityInfoNotify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D032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CEF9"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F2F6" w14:textId="77777777" w:rsidR="008A467E" w:rsidRPr="00190ACA" w:rsidRDefault="008A467E" w:rsidP="00190ACA">
            <w:pPr>
              <w:pStyle w:val="TAL"/>
              <w:rPr>
                <w:sz w:val="16"/>
              </w:rPr>
            </w:pPr>
            <w:r w:rsidRPr="00190ACA">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A8C4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440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D8F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76111" w14:textId="77777777" w:rsidR="008A467E" w:rsidRPr="00190ACA" w:rsidRDefault="008A467E" w:rsidP="00190ACA">
            <w:pPr>
              <w:pStyle w:val="TAL"/>
              <w:rPr>
                <w:sz w:val="16"/>
              </w:rPr>
            </w:pPr>
            <w:r w:rsidRPr="00190ACA">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8605" w14:textId="77777777" w:rsidR="008A467E" w:rsidRPr="00190ACA" w:rsidRDefault="008A467E" w:rsidP="00190ACA">
            <w:pPr>
              <w:pStyle w:val="TAL"/>
              <w:rPr>
                <w:sz w:val="16"/>
              </w:rPr>
            </w:pPr>
            <w:r w:rsidRPr="00190ACA">
              <w:rPr>
                <w:sz w:val="16"/>
              </w:rPr>
              <w:t>agreed</w:t>
            </w:r>
          </w:p>
        </w:tc>
      </w:tr>
      <w:tr w:rsidR="00190ACA" w:rsidRPr="00190ACA" w14:paraId="680ACF4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6B53" w14:textId="77777777" w:rsidR="008A467E" w:rsidRPr="00190ACA" w:rsidRDefault="008A467E" w:rsidP="00190ACA">
            <w:pPr>
              <w:pStyle w:val="TAL"/>
              <w:rPr>
                <w:sz w:val="16"/>
              </w:rPr>
            </w:pPr>
            <w:r w:rsidRPr="00190ACA">
              <w:rPr>
                <w:sz w:val="16"/>
              </w:rPr>
              <w:t>C4-220255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94C36" w14:textId="77777777" w:rsidR="008A467E" w:rsidRPr="00190ACA" w:rsidRDefault="008A467E" w:rsidP="00190ACA">
            <w:pPr>
              <w:pStyle w:val="TAL"/>
              <w:rPr>
                <w:sz w:val="16"/>
              </w:rPr>
            </w:pPr>
            <w:r w:rsidRPr="00190ACA">
              <w:rPr>
                <w:sz w:val="16"/>
              </w:rPr>
              <w:t>Rerouted Registration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7BA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C71F5"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C8CC3" w14:textId="77777777" w:rsidR="008A467E" w:rsidRPr="00190ACA" w:rsidRDefault="008A467E" w:rsidP="00190ACA">
            <w:pPr>
              <w:pStyle w:val="TAL"/>
              <w:rPr>
                <w:sz w:val="16"/>
              </w:rPr>
            </w:pPr>
            <w:r w:rsidRPr="00190ACA">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D6A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6A46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A297"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343E8"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1F4E" w14:textId="77777777" w:rsidR="008A467E" w:rsidRPr="00190ACA" w:rsidRDefault="008A467E" w:rsidP="00190ACA">
            <w:pPr>
              <w:pStyle w:val="TAL"/>
              <w:rPr>
                <w:sz w:val="16"/>
              </w:rPr>
            </w:pPr>
            <w:r w:rsidRPr="00190ACA">
              <w:rPr>
                <w:sz w:val="16"/>
              </w:rPr>
              <w:t>postponed</w:t>
            </w:r>
          </w:p>
        </w:tc>
      </w:tr>
      <w:tr w:rsidR="00190ACA" w:rsidRPr="00190ACA" w14:paraId="053A887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E8567" w14:textId="77777777" w:rsidR="008A467E" w:rsidRPr="00190ACA" w:rsidRDefault="008A467E" w:rsidP="00190ACA">
            <w:pPr>
              <w:pStyle w:val="TAL"/>
              <w:rPr>
                <w:sz w:val="16"/>
              </w:rPr>
            </w:pPr>
            <w:r w:rsidRPr="00190ACA">
              <w:rPr>
                <w:sz w:val="16"/>
              </w:rPr>
              <w:t>C4-220271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07326" w14:textId="77777777" w:rsidR="008A467E" w:rsidRPr="00190ACA" w:rsidRDefault="008A467E" w:rsidP="00190ACA">
            <w:pPr>
              <w:pStyle w:val="TAL"/>
              <w:rPr>
                <w:sz w:val="16"/>
              </w:rPr>
            </w:pPr>
            <w:r w:rsidRPr="00190ACA">
              <w:rPr>
                <w:sz w:val="16"/>
              </w:rPr>
              <w:t>Update on the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2B2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90C4"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6154" w14:textId="77777777" w:rsidR="008A467E" w:rsidRPr="00190ACA" w:rsidRDefault="008A467E" w:rsidP="00190ACA">
            <w:pPr>
              <w:pStyle w:val="TAL"/>
              <w:rPr>
                <w:sz w:val="16"/>
              </w:rPr>
            </w:pPr>
            <w:r w:rsidRPr="00190ACA">
              <w:rPr>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2C13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0B7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3755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9BC1D"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63C6" w14:textId="77777777" w:rsidR="008A467E" w:rsidRPr="00190ACA" w:rsidRDefault="008A467E" w:rsidP="00190ACA">
            <w:pPr>
              <w:pStyle w:val="TAL"/>
              <w:rPr>
                <w:sz w:val="16"/>
              </w:rPr>
            </w:pPr>
            <w:r w:rsidRPr="00190ACA">
              <w:rPr>
                <w:sz w:val="16"/>
              </w:rPr>
              <w:t>merged</w:t>
            </w:r>
          </w:p>
        </w:tc>
      </w:tr>
      <w:tr w:rsidR="00190ACA" w:rsidRPr="00190ACA" w14:paraId="7C36880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CF11" w14:textId="77777777" w:rsidR="008A467E" w:rsidRPr="00190ACA" w:rsidRDefault="008A467E" w:rsidP="00190ACA">
            <w:pPr>
              <w:pStyle w:val="TAL"/>
              <w:rPr>
                <w:sz w:val="16"/>
              </w:rPr>
            </w:pPr>
            <w:r w:rsidRPr="00190ACA">
              <w:rPr>
                <w:sz w:val="16"/>
              </w:rPr>
              <w:t>C4-220302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7B7E" w14:textId="77777777" w:rsidR="008A467E" w:rsidRPr="00190ACA" w:rsidRDefault="008A467E" w:rsidP="00190ACA">
            <w:pPr>
              <w:pStyle w:val="TAL"/>
              <w:rPr>
                <w:sz w:val="16"/>
              </w:rPr>
            </w:pPr>
            <w:r w:rsidRPr="00190ACA">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731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AAC17"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8E8CA" w14:textId="77777777" w:rsidR="008A467E" w:rsidRPr="00190ACA" w:rsidRDefault="008A467E" w:rsidP="00190ACA">
            <w:pPr>
              <w:pStyle w:val="TAL"/>
              <w:rPr>
                <w:sz w:val="16"/>
              </w:rPr>
            </w:pPr>
            <w:r w:rsidRPr="00190ACA">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5F9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A949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27CC9"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EA08"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F262" w14:textId="77777777" w:rsidR="008A467E" w:rsidRPr="00190ACA" w:rsidRDefault="008A467E" w:rsidP="00190ACA">
            <w:pPr>
              <w:pStyle w:val="TAL"/>
              <w:rPr>
                <w:sz w:val="16"/>
              </w:rPr>
            </w:pPr>
            <w:r w:rsidRPr="00190ACA">
              <w:rPr>
                <w:sz w:val="16"/>
              </w:rPr>
              <w:t>revised</w:t>
            </w:r>
          </w:p>
        </w:tc>
      </w:tr>
      <w:tr w:rsidR="00190ACA" w:rsidRPr="00190ACA" w14:paraId="6F9673D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942F" w14:textId="77777777" w:rsidR="008A467E" w:rsidRPr="00190ACA" w:rsidRDefault="008A467E" w:rsidP="00190ACA">
            <w:pPr>
              <w:pStyle w:val="TAL"/>
              <w:rPr>
                <w:sz w:val="16"/>
              </w:rPr>
            </w:pPr>
            <w:r w:rsidRPr="00190ACA">
              <w:rPr>
                <w:sz w:val="16"/>
              </w:rPr>
              <w:t>C4-220388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B8CD" w14:textId="77777777" w:rsidR="008A467E" w:rsidRPr="00190ACA" w:rsidRDefault="008A467E" w:rsidP="00190ACA">
            <w:pPr>
              <w:pStyle w:val="TAL"/>
              <w:rPr>
                <w:sz w:val="16"/>
              </w:rPr>
            </w:pPr>
            <w:r w:rsidRPr="00190ACA">
              <w:rPr>
                <w:sz w:val="16"/>
              </w:rPr>
              <w:t>Corrections related to the description fields in the OpenAPI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74F43"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9F6B" w14:textId="77777777" w:rsidR="008A467E" w:rsidRPr="00190ACA" w:rsidRDefault="008A467E" w:rsidP="00190ACA">
            <w:pPr>
              <w:pStyle w:val="TAL"/>
              <w:rPr>
                <w:sz w:val="16"/>
              </w:rPr>
            </w:pPr>
            <w:r w:rsidRPr="00190ACA">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8C329" w14:textId="77777777" w:rsidR="008A467E" w:rsidRPr="00190ACA" w:rsidRDefault="008A467E" w:rsidP="00190ACA">
            <w:pPr>
              <w:pStyle w:val="TAL"/>
              <w:rPr>
                <w:sz w:val="16"/>
              </w:rPr>
            </w:pPr>
            <w:r w:rsidRPr="00190ACA">
              <w:rPr>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B5F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95C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7C7FD"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320B"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90AA" w14:textId="77777777" w:rsidR="008A467E" w:rsidRPr="00190ACA" w:rsidRDefault="008A467E" w:rsidP="00190ACA">
            <w:pPr>
              <w:pStyle w:val="TAL"/>
              <w:rPr>
                <w:sz w:val="16"/>
              </w:rPr>
            </w:pPr>
            <w:r w:rsidRPr="00190ACA">
              <w:rPr>
                <w:sz w:val="16"/>
              </w:rPr>
              <w:t>agreed</w:t>
            </w:r>
          </w:p>
        </w:tc>
      </w:tr>
      <w:tr w:rsidR="00190ACA" w:rsidRPr="00190ACA" w14:paraId="161B5AA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7E8A2" w14:textId="77777777" w:rsidR="008A467E" w:rsidRPr="00190ACA" w:rsidRDefault="008A467E" w:rsidP="00190ACA">
            <w:pPr>
              <w:pStyle w:val="TAL"/>
              <w:rPr>
                <w:sz w:val="16"/>
              </w:rPr>
            </w:pPr>
            <w:r w:rsidRPr="00190ACA">
              <w:rPr>
                <w:sz w:val="16"/>
              </w:rPr>
              <w:t>C4-220025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78B9" w14:textId="77777777" w:rsidR="008A467E" w:rsidRPr="00190ACA" w:rsidRDefault="008A467E" w:rsidP="00190ACA">
            <w:pPr>
              <w:pStyle w:val="TAL"/>
              <w:rPr>
                <w:sz w:val="16"/>
              </w:rPr>
            </w:pPr>
            <w:r w:rsidRPr="00190ACA">
              <w:rPr>
                <w:sz w:val="16"/>
              </w:rPr>
              <w:t>SNPN impacts on NSSAAF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84460"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D151"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20458" w14:textId="77777777" w:rsidR="008A467E" w:rsidRPr="00190ACA" w:rsidRDefault="008A467E" w:rsidP="00190ACA">
            <w:pPr>
              <w:pStyle w:val="TAL"/>
              <w:rPr>
                <w:sz w:val="16"/>
              </w:rPr>
            </w:pPr>
            <w:r w:rsidRPr="00190ACA">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D6E6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01A8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5F1EC"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DEDF"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8FFD4" w14:textId="77777777" w:rsidR="008A467E" w:rsidRPr="00190ACA" w:rsidRDefault="008A467E" w:rsidP="00190ACA">
            <w:pPr>
              <w:pStyle w:val="TAL"/>
              <w:rPr>
                <w:sz w:val="16"/>
              </w:rPr>
            </w:pPr>
            <w:r w:rsidRPr="00190ACA">
              <w:rPr>
                <w:sz w:val="16"/>
              </w:rPr>
              <w:t>revised</w:t>
            </w:r>
          </w:p>
        </w:tc>
      </w:tr>
      <w:tr w:rsidR="00190ACA" w:rsidRPr="00190ACA" w14:paraId="38BEC1F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B593" w14:textId="77777777" w:rsidR="008A467E" w:rsidRPr="00190ACA" w:rsidRDefault="008A467E" w:rsidP="00190ACA">
            <w:pPr>
              <w:pStyle w:val="TAL"/>
              <w:rPr>
                <w:sz w:val="16"/>
              </w:rPr>
            </w:pPr>
            <w:r w:rsidRPr="00190ACA">
              <w:rPr>
                <w:sz w:val="16"/>
              </w:rPr>
              <w:t>C4-220314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9A60" w14:textId="77777777" w:rsidR="008A467E" w:rsidRPr="00190ACA" w:rsidRDefault="008A467E" w:rsidP="00190ACA">
            <w:pPr>
              <w:pStyle w:val="TAL"/>
              <w:rPr>
                <w:sz w:val="16"/>
              </w:rPr>
            </w:pPr>
            <w:r w:rsidRPr="00190ACA">
              <w:rPr>
                <w:sz w:val="16"/>
              </w:rPr>
              <w:t>Changing the title of the TS 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23C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34708"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F185" w14:textId="77777777" w:rsidR="008A467E" w:rsidRPr="00190ACA" w:rsidRDefault="008A467E" w:rsidP="00190ACA">
            <w:pPr>
              <w:pStyle w:val="TAL"/>
              <w:rPr>
                <w:sz w:val="16"/>
              </w:rPr>
            </w:pPr>
            <w:r w:rsidRPr="00190ACA">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65FA5"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01F1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D9F9"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01C5"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B403" w14:textId="77777777" w:rsidR="008A467E" w:rsidRPr="00190ACA" w:rsidRDefault="008A467E" w:rsidP="00190ACA">
            <w:pPr>
              <w:pStyle w:val="TAL"/>
              <w:rPr>
                <w:sz w:val="16"/>
              </w:rPr>
            </w:pPr>
            <w:r w:rsidRPr="00190ACA">
              <w:rPr>
                <w:sz w:val="16"/>
              </w:rPr>
              <w:t>agreed</w:t>
            </w:r>
          </w:p>
        </w:tc>
      </w:tr>
      <w:tr w:rsidR="00190ACA" w:rsidRPr="00190ACA" w14:paraId="2CBFE9D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EEEE" w14:textId="77777777" w:rsidR="008A467E" w:rsidRPr="00190ACA" w:rsidRDefault="008A467E" w:rsidP="00190ACA">
            <w:pPr>
              <w:pStyle w:val="TAL"/>
              <w:rPr>
                <w:sz w:val="16"/>
              </w:rPr>
            </w:pPr>
            <w:r w:rsidRPr="00190ACA">
              <w:rPr>
                <w:sz w:val="16"/>
              </w:rPr>
              <w:t>C4-220042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4D2AA" w14:textId="77777777" w:rsidR="008A467E" w:rsidRPr="00190ACA" w:rsidRDefault="008A467E" w:rsidP="00190ACA">
            <w:pPr>
              <w:pStyle w:val="TAL"/>
              <w:rPr>
                <w:sz w:val="16"/>
              </w:rPr>
            </w:pPr>
            <w:r w:rsidRPr="00190ACA">
              <w:rPr>
                <w:sz w:val="16"/>
              </w:rPr>
              <w:t>Nnssaaf_AIW - Authenticate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2920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A1C2B"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78BD7" w14:textId="77777777" w:rsidR="008A467E" w:rsidRPr="00190ACA" w:rsidRDefault="008A467E" w:rsidP="00190ACA">
            <w:pPr>
              <w:pStyle w:val="TAL"/>
              <w:rPr>
                <w:sz w:val="16"/>
              </w:rPr>
            </w:pPr>
            <w:r w:rsidRPr="00190ACA">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986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D8A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46218"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346B"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D6E5" w14:textId="77777777" w:rsidR="008A467E" w:rsidRPr="00190ACA" w:rsidRDefault="008A467E" w:rsidP="00190ACA">
            <w:pPr>
              <w:pStyle w:val="TAL"/>
              <w:rPr>
                <w:sz w:val="16"/>
              </w:rPr>
            </w:pPr>
            <w:r w:rsidRPr="00190ACA">
              <w:rPr>
                <w:sz w:val="16"/>
              </w:rPr>
              <w:t>merged</w:t>
            </w:r>
          </w:p>
        </w:tc>
      </w:tr>
      <w:tr w:rsidR="00190ACA" w:rsidRPr="00190ACA" w14:paraId="6C07D7F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B4827" w14:textId="77777777" w:rsidR="008A467E" w:rsidRPr="00190ACA" w:rsidRDefault="008A467E" w:rsidP="00190ACA">
            <w:pPr>
              <w:pStyle w:val="TAL"/>
              <w:rPr>
                <w:sz w:val="16"/>
              </w:rPr>
            </w:pPr>
            <w:r w:rsidRPr="00190ACA">
              <w:rPr>
                <w:sz w:val="16"/>
              </w:rPr>
              <w:t>C4-220043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F8F3" w14:textId="77777777" w:rsidR="008A467E" w:rsidRPr="00190ACA" w:rsidRDefault="008A467E" w:rsidP="00190ACA">
            <w:pPr>
              <w:pStyle w:val="TAL"/>
              <w:rPr>
                <w:sz w:val="16"/>
              </w:rPr>
            </w:pPr>
            <w:r w:rsidRPr="00190ACA">
              <w:rPr>
                <w:sz w:val="16"/>
              </w:rPr>
              <w:t>Nnssaaf_AIW - Authenticate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A7AF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D074B"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D7162" w14:textId="77777777" w:rsidR="008A467E" w:rsidRPr="00190ACA" w:rsidRDefault="008A467E" w:rsidP="00190ACA">
            <w:pPr>
              <w:pStyle w:val="TAL"/>
              <w:rPr>
                <w:sz w:val="16"/>
              </w:rPr>
            </w:pPr>
            <w:r w:rsidRPr="00190ACA">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38BB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313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0F23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A6D1"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4A30" w14:textId="77777777" w:rsidR="008A467E" w:rsidRPr="00190ACA" w:rsidRDefault="008A467E" w:rsidP="00190ACA">
            <w:pPr>
              <w:pStyle w:val="TAL"/>
              <w:rPr>
                <w:sz w:val="16"/>
              </w:rPr>
            </w:pPr>
            <w:r w:rsidRPr="00190ACA">
              <w:rPr>
                <w:sz w:val="16"/>
              </w:rPr>
              <w:t>merged</w:t>
            </w:r>
          </w:p>
        </w:tc>
      </w:tr>
      <w:tr w:rsidR="00190ACA" w:rsidRPr="00190ACA" w14:paraId="29F6C05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63333" w14:textId="77777777" w:rsidR="008A467E" w:rsidRPr="00190ACA" w:rsidRDefault="008A467E" w:rsidP="00190ACA">
            <w:pPr>
              <w:pStyle w:val="TAL"/>
              <w:rPr>
                <w:sz w:val="16"/>
              </w:rPr>
            </w:pPr>
            <w:r w:rsidRPr="00190ACA">
              <w:rPr>
                <w:sz w:val="16"/>
              </w:rPr>
              <w:t>C4-220044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CBD3" w14:textId="77777777" w:rsidR="008A467E" w:rsidRPr="00190ACA" w:rsidRDefault="008A467E" w:rsidP="00190ACA">
            <w:pPr>
              <w:pStyle w:val="TAL"/>
              <w:rPr>
                <w:sz w:val="16"/>
              </w:rPr>
            </w:pPr>
            <w:r w:rsidRPr="00190ACA">
              <w:rPr>
                <w:sz w:val="16"/>
              </w:rPr>
              <w:t>Nnssaaf_AIW - Resourse definitions for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61C24"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7DA5"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B2AB6" w14:textId="77777777" w:rsidR="008A467E" w:rsidRPr="00190ACA" w:rsidRDefault="008A467E" w:rsidP="00190ACA">
            <w:pPr>
              <w:pStyle w:val="TAL"/>
              <w:rPr>
                <w:sz w:val="16"/>
              </w:rPr>
            </w:pPr>
            <w:r w:rsidRPr="00190ACA">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670E"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3CE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77C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DB3F"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EFAF" w14:textId="77777777" w:rsidR="008A467E" w:rsidRPr="00190ACA" w:rsidRDefault="008A467E" w:rsidP="00190ACA">
            <w:pPr>
              <w:pStyle w:val="TAL"/>
              <w:rPr>
                <w:sz w:val="16"/>
              </w:rPr>
            </w:pPr>
            <w:r w:rsidRPr="00190ACA">
              <w:rPr>
                <w:sz w:val="16"/>
              </w:rPr>
              <w:t>merged</w:t>
            </w:r>
          </w:p>
        </w:tc>
      </w:tr>
      <w:tr w:rsidR="00190ACA" w:rsidRPr="00190ACA" w14:paraId="3741E74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03E0" w14:textId="77777777" w:rsidR="008A467E" w:rsidRPr="00190ACA" w:rsidRDefault="008A467E" w:rsidP="00190ACA">
            <w:pPr>
              <w:pStyle w:val="TAL"/>
              <w:rPr>
                <w:sz w:val="16"/>
              </w:rPr>
            </w:pPr>
            <w:r w:rsidRPr="00190ACA">
              <w:rPr>
                <w:sz w:val="16"/>
              </w:rPr>
              <w:lastRenderedPageBreak/>
              <w:t>C4-220045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797A5" w14:textId="77777777" w:rsidR="008A467E" w:rsidRPr="00190ACA" w:rsidRDefault="008A467E" w:rsidP="00190ACA">
            <w:pPr>
              <w:pStyle w:val="TAL"/>
              <w:rPr>
                <w:sz w:val="16"/>
              </w:rPr>
            </w:pPr>
            <w:r w:rsidRPr="00190ACA">
              <w:rPr>
                <w:sz w:val="16"/>
              </w:rPr>
              <w:t>Nnssaaf_AIW -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64B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91A9"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AC28E" w14:textId="77777777" w:rsidR="008A467E" w:rsidRPr="00190ACA" w:rsidRDefault="008A467E" w:rsidP="00190ACA">
            <w:pPr>
              <w:pStyle w:val="TAL"/>
              <w:rPr>
                <w:sz w:val="16"/>
              </w:rPr>
            </w:pPr>
            <w:r w:rsidRPr="00190ACA">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AA5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7C8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35EB4"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C514"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9781F" w14:textId="77777777" w:rsidR="008A467E" w:rsidRPr="00190ACA" w:rsidRDefault="008A467E" w:rsidP="00190ACA">
            <w:pPr>
              <w:pStyle w:val="TAL"/>
              <w:rPr>
                <w:sz w:val="16"/>
              </w:rPr>
            </w:pPr>
            <w:r w:rsidRPr="00190ACA">
              <w:rPr>
                <w:sz w:val="16"/>
              </w:rPr>
              <w:t>merged</w:t>
            </w:r>
          </w:p>
        </w:tc>
      </w:tr>
      <w:tr w:rsidR="00190ACA" w:rsidRPr="00190ACA" w14:paraId="0FE44C4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24A0" w14:textId="77777777" w:rsidR="008A467E" w:rsidRPr="00190ACA" w:rsidRDefault="008A467E" w:rsidP="00190ACA">
            <w:pPr>
              <w:pStyle w:val="TAL"/>
              <w:rPr>
                <w:sz w:val="16"/>
              </w:rPr>
            </w:pPr>
            <w:r w:rsidRPr="00190ACA">
              <w:rPr>
                <w:sz w:val="16"/>
              </w:rPr>
              <w:t>C4-220046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0FC0B" w14:textId="77777777" w:rsidR="008A467E" w:rsidRPr="00190ACA" w:rsidRDefault="008A467E" w:rsidP="00190ACA">
            <w:pPr>
              <w:pStyle w:val="TAL"/>
              <w:rPr>
                <w:sz w:val="16"/>
              </w:rPr>
            </w:pPr>
            <w:r w:rsidRPr="00190ACA">
              <w:rPr>
                <w:sz w:val="16"/>
              </w:rPr>
              <w:t>Nnssaaf_AIW -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1DD2"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EC374"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CFB87" w14:textId="77777777" w:rsidR="008A467E" w:rsidRPr="00190ACA" w:rsidRDefault="008A467E" w:rsidP="00190ACA">
            <w:pPr>
              <w:pStyle w:val="TAL"/>
              <w:rPr>
                <w:sz w:val="16"/>
              </w:rPr>
            </w:pPr>
            <w:r w:rsidRPr="00190ACA">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415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4B2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A30A"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7831"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ED88" w14:textId="77777777" w:rsidR="008A467E" w:rsidRPr="00190ACA" w:rsidRDefault="008A467E" w:rsidP="00190ACA">
            <w:pPr>
              <w:pStyle w:val="TAL"/>
              <w:rPr>
                <w:sz w:val="16"/>
              </w:rPr>
            </w:pPr>
            <w:r w:rsidRPr="00190ACA">
              <w:rPr>
                <w:sz w:val="16"/>
              </w:rPr>
              <w:t>merged</w:t>
            </w:r>
          </w:p>
        </w:tc>
      </w:tr>
      <w:tr w:rsidR="00190ACA" w:rsidRPr="00190ACA" w14:paraId="328791E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1444" w14:textId="77777777" w:rsidR="008A467E" w:rsidRPr="00190ACA" w:rsidRDefault="008A467E" w:rsidP="00190ACA">
            <w:pPr>
              <w:pStyle w:val="TAL"/>
              <w:rPr>
                <w:sz w:val="16"/>
              </w:rPr>
            </w:pPr>
            <w:r w:rsidRPr="00190ACA">
              <w:rPr>
                <w:sz w:val="16"/>
              </w:rPr>
              <w:t>C4-220047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5CEE" w14:textId="77777777" w:rsidR="008A467E" w:rsidRPr="00190ACA" w:rsidRDefault="008A467E" w:rsidP="00190ACA">
            <w:pPr>
              <w:pStyle w:val="TAL"/>
              <w:rPr>
                <w:sz w:val="16"/>
              </w:rPr>
            </w:pPr>
            <w:r w:rsidRPr="00190ACA">
              <w:rPr>
                <w:sz w:val="16"/>
              </w:rPr>
              <w:t>Nnssaaf_AIW - Data Model -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7E357"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4205"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8340" w14:textId="77777777" w:rsidR="008A467E" w:rsidRPr="00190ACA" w:rsidRDefault="008A467E" w:rsidP="00190ACA">
            <w:pPr>
              <w:pStyle w:val="TAL"/>
              <w:rPr>
                <w:sz w:val="16"/>
              </w:rPr>
            </w:pPr>
            <w:r w:rsidRPr="00190ACA">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E20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CEDB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C179"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3350A"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6CB06" w14:textId="77777777" w:rsidR="008A467E" w:rsidRPr="00190ACA" w:rsidRDefault="008A467E" w:rsidP="00190ACA">
            <w:pPr>
              <w:pStyle w:val="TAL"/>
              <w:rPr>
                <w:sz w:val="16"/>
              </w:rPr>
            </w:pPr>
            <w:r w:rsidRPr="00190ACA">
              <w:rPr>
                <w:sz w:val="16"/>
              </w:rPr>
              <w:t>withdrawn</w:t>
            </w:r>
          </w:p>
        </w:tc>
      </w:tr>
      <w:tr w:rsidR="00190ACA" w:rsidRPr="00190ACA" w14:paraId="111E8C2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513FA" w14:textId="77777777" w:rsidR="008A467E" w:rsidRPr="00190ACA" w:rsidRDefault="008A467E" w:rsidP="00190ACA">
            <w:pPr>
              <w:pStyle w:val="TAL"/>
              <w:rPr>
                <w:sz w:val="16"/>
              </w:rPr>
            </w:pPr>
            <w:r w:rsidRPr="00190ACA">
              <w:rPr>
                <w:sz w:val="16"/>
              </w:rPr>
              <w:t>C4-220048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C151D" w14:textId="77777777" w:rsidR="008A467E" w:rsidRPr="00190ACA" w:rsidRDefault="008A467E" w:rsidP="00190ACA">
            <w:pPr>
              <w:pStyle w:val="TAL"/>
              <w:rPr>
                <w:sz w:val="16"/>
              </w:rPr>
            </w:pPr>
            <w:r w:rsidRPr="00190ACA">
              <w:rPr>
                <w:sz w:val="16"/>
              </w:rPr>
              <w:t>Nnssaaf_AIW - Notifications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FBA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560B"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CC4D" w14:textId="77777777" w:rsidR="008A467E" w:rsidRPr="00190ACA" w:rsidRDefault="008A467E" w:rsidP="00190ACA">
            <w:pPr>
              <w:pStyle w:val="TAL"/>
              <w:rPr>
                <w:sz w:val="16"/>
              </w:rPr>
            </w:pPr>
            <w:r w:rsidRPr="00190ACA">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5537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6CC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97EB"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C2A0"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C5890" w14:textId="77777777" w:rsidR="008A467E" w:rsidRPr="00190ACA" w:rsidRDefault="008A467E" w:rsidP="00190ACA">
            <w:pPr>
              <w:pStyle w:val="TAL"/>
              <w:rPr>
                <w:sz w:val="16"/>
              </w:rPr>
            </w:pPr>
            <w:r w:rsidRPr="00190ACA">
              <w:rPr>
                <w:sz w:val="16"/>
              </w:rPr>
              <w:t>withdrawn</w:t>
            </w:r>
          </w:p>
        </w:tc>
      </w:tr>
      <w:tr w:rsidR="00190ACA" w:rsidRPr="00190ACA" w14:paraId="036DA55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31645" w14:textId="77777777" w:rsidR="008A467E" w:rsidRPr="00190ACA" w:rsidRDefault="008A467E" w:rsidP="00190ACA">
            <w:pPr>
              <w:pStyle w:val="TAL"/>
              <w:rPr>
                <w:sz w:val="16"/>
              </w:rPr>
            </w:pPr>
            <w:r w:rsidRPr="00190ACA">
              <w:rPr>
                <w:sz w:val="16"/>
              </w:rPr>
              <w:t>C4-220191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A4310" w14:textId="77777777" w:rsidR="008A467E" w:rsidRPr="00190ACA" w:rsidRDefault="008A467E" w:rsidP="00190ACA">
            <w:pPr>
              <w:pStyle w:val="TAL"/>
              <w:rPr>
                <w:sz w:val="16"/>
              </w:rPr>
            </w:pPr>
            <w:r w:rsidRPr="00190ACA">
              <w:rPr>
                <w:sz w:val="16"/>
              </w:rPr>
              <w:t>AIW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B8929"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9ED9E"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ACD3" w14:textId="77777777" w:rsidR="008A467E" w:rsidRPr="00190ACA" w:rsidRDefault="008A467E" w:rsidP="00190ACA">
            <w:pPr>
              <w:pStyle w:val="TAL"/>
              <w:rPr>
                <w:sz w:val="16"/>
              </w:rPr>
            </w:pPr>
            <w:r w:rsidRPr="00190ACA">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C002D"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C34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10E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C1182"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8CC7" w14:textId="77777777" w:rsidR="008A467E" w:rsidRPr="00190ACA" w:rsidRDefault="008A467E" w:rsidP="00190ACA">
            <w:pPr>
              <w:pStyle w:val="TAL"/>
              <w:rPr>
                <w:sz w:val="16"/>
              </w:rPr>
            </w:pPr>
            <w:r w:rsidRPr="00190ACA">
              <w:rPr>
                <w:sz w:val="16"/>
              </w:rPr>
              <w:t>revised</w:t>
            </w:r>
          </w:p>
        </w:tc>
      </w:tr>
      <w:tr w:rsidR="00190ACA" w:rsidRPr="00190ACA" w14:paraId="7AB81F5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5F97" w14:textId="77777777" w:rsidR="008A467E" w:rsidRPr="00190ACA" w:rsidRDefault="008A467E" w:rsidP="00190ACA">
            <w:pPr>
              <w:pStyle w:val="TAL"/>
              <w:rPr>
                <w:sz w:val="16"/>
              </w:rPr>
            </w:pPr>
            <w:r w:rsidRPr="00190ACA">
              <w:rPr>
                <w:sz w:val="16"/>
              </w:rPr>
              <w:t>C4-220429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DAEE" w14:textId="77777777" w:rsidR="008A467E" w:rsidRPr="00190ACA" w:rsidRDefault="008A467E" w:rsidP="00190ACA">
            <w:pPr>
              <w:pStyle w:val="TAL"/>
              <w:rPr>
                <w:sz w:val="16"/>
              </w:rPr>
            </w:pPr>
            <w:r w:rsidRPr="00190ACA">
              <w:rPr>
                <w:sz w:val="16"/>
              </w:rPr>
              <w:t>AIW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3A358" w14:textId="77777777" w:rsidR="008A467E" w:rsidRPr="00190ACA" w:rsidRDefault="008A467E" w:rsidP="00190ACA">
            <w:pPr>
              <w:pStyle w:val="TAL"/>
              <w:rPr>
                <w:sz w:val="16"/>
              </w:rPr>
            </w:pPr>
            <w:r w:rsidRPr="00190ACA">
              <w:rPr>
                <w:sz w:val="16"/>
              </w:rPr>
              <w:t>Ericsson, 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3A5D" w14:textId="77777777" w:rsidR="008A467E" w:rsidRPr="00190ACA" w:rsidRDefault="008A467E" w:rsidP="00190ACA">
            <w:pPr>
              <w:pStyle w:val="TAL"/>
              <w:rPr>
                <w:sz w:val="16"/>
              </w:rPr>
            </w:pPr>
            <w:r w:rsidRPr="00190ACA">
              <w:rPr>
                <w:sz w:val="16"/>
              </w:rPr>
              <w:t>29.526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E1FE" w14:textId="77777777" w:rsidR="008A467E" w:rsidRPr="00190ACA" w:rsidRDefault="008A467E" w:rsidP="00190ACA">
            <w:pPr>
              <w:pStyle w:val="TAL"/>
              <w:rPr>
                <w:sz w:val="16"/>
              </w:rPr>
            </w:pPr>
            <w:r w:rsidRPr="00190ACA">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7AFC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0464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06D6"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3E893"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4F62" w14:textId="77777777" w:rsidR="008A467E" w:rsidRPr="00190ACA" w:rsidRDefault="008A467E" w:rsidP="00190ACA">
            <w:pPr>
              <w:pStyle w:val="TAL"/>
              <w:rPr>
                <w:sz w:val="16"/>
              </w:rPr>
            </w:pPr>
            <w:r w:rsidRPr="00190ACA">
              <w:rPr>
                <w:sz w:val="16"/>
              </w:rPr>
              <w:t>agreed</w:t>
            </w:r>
          </w:p>
        </w:tc>
      </w:tr>
      <w:tr w:rsidR="00190ACA" w:rsidRPr="00190ACA" w14:paraId="794A3C8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83EE8" w14:textId="77777777" w:rsidR="008A467E" w:rsidRPr="00190ACA" w:rsidRDefault="008A467E" w:rsidP="00190ACA">
            <w:pPr>
              <w:pStyle w:val="TAL"/>
              <w:rPr>
                <w:sz w:val="16"/>
              </w:rPr>
            </w:pPr>
            <w:r w:rsidRPr="00190ACA">
              <w:rPr>
                <w:sz w:val="16"/>
              </w:rPr>
              <w:t>C4-220066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F12B" w14:textId="77777777" w:rsidR="008A467E" w:rsidRPr="00190ACA" w:rsidRDefault="008A467E" w:rsidP="00190ACA">
            <w:pPr>
              <w:pStyle w:val="TAL"/>
              <w:rPr>
                <w:sz w:val="16"/>
              </w:rPr>
            </w:pPr>
            <w:r w:rsidRPr="00190ACA">
              <w:rPr>
                <w:sz w:val="16"/>
              </w:rPr>
              <w:t>Correction on ExtSnssai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E2E0" w14:textId="77777777" w:rsidR="008A467E" w:rsidRPr="00190ACA" w:rsidRDefault="008A467E" w:rsidP="00190ACA">
            <w:pPr>
              <w:pStyle w:val="TAL"/>
              <w:rPr>
                <w:sz w:val="16"/>
              </w:rPr>
            </w:pPr>
            <w:r w:rsidRPr="00190ACA">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8691" w14:textId="77777777" w:rsidR="008A467E" w:rsidRPr="00190ACA" w:rsidRDefault="008A467E" w:rsidP="00190ACA">
            <w:pPr>
              <w:pStyle w:val="TAL"/>
              <w:rPr>
                <w:sz w:val="16"/>
              </w:rPr>
            </w:pPr>
            <w:r w:rsidRPr="00190AC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1E53" w14:textId="77777777" w:rsidR="008A467E" w:rsidRPr="00190ACA" w:rsidRDefault="008A467E" w:rsidP="00190ACA">
            <w:pPr>
              <w:pStyle w:val="TAL"/>
              <w:rPr>
                <w:sz w:val="16"/>
              </w:rPr>
            </w:pPr>
            <w:r w:rsidRPr="00190ACA">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321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715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E563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F613D"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23D67" w14:textId="77777777" w:rsidR="008A467E" w:rsidRPr="00190ACA" w:rsidRDefault="008A467E" w:rsidP="00190ACA">
            <w:pPr>
              <w:pStyle w:val="TAL"/>
              <w:rPr>
                <w:sz w:val="16"/>
              </w:rPr>
            </w:pPr>
            <w:r w:rsidRPr="00190ACA">
              <w:rPr>
                <w:sz w:val="16"/>
              </w:rPr>
              <w:t>agreed</w:t>
            </w:r>
          </w:p>
        </w:tc>
      </w:tr>
      <w:tr w:rsidR="00190ACA" w:rsidRPr="00190ACA" w14:paraId="3667A02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1C60" w14:textId="77777777" w:rsidR="008A467E" w:rsidRPr="00190ACA" w:rsidRDefault="008A467E" w:rsidP="00190ACA">
            <w:pPr>
              <w:pStyle w:val="TAL"/>
              <w:rPr>
                <w:sz w:val="16"/>
              </w:rPr>
            </w:pPr>
            <w:r w:rsidRPr="00190ACA">
              <w:rPr>
                <w:sz w:val="16"/>
              </w:rPr>
              <w:t>C4-220067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A692A" w14:textId="77777777" w:rsidR="008A467E" w:rsidRPr="00190ACA" w:rsidRDefault="008A467E" w:rsidP="00190ACA">
            <w:pPr>
              <w:pStyle w:val="TAL"/>
              <w:rPr>
                <w:sz w:val="16"/>
              </w:rPr>
            </w:pPr>
            <w:r w:rsidRPr="00190ACA">
              <w:rPr>
                <w:sz w:val="16"/>
              </w:rPr>
              <w:t>Adding use case for sending Allowed NSSAI aligned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4560" w14:textId="77777777" w:rsidR="008A467E" w:rsidRPr="00190ACA" w:rsidRDefault="008A467E" w:rsidP="00190ACA">
            <w:pPr>
              <w:pStyle w:val="TAL"/>
              <w:rPr>
                <w:sz w:val="16"/>
              </w:rPr>
            </w:pPr>
            <w:r w:rsidRPr="00190ACA">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5AE8" w14:textId="77777777" w:rsidR="008A467E" w:rsidRPr="00190ACA" w:rsidRDefault="008A467E" w:rsidP="00190ACA">
            <w:pPr>
              <w:pStyle w:val="TAL"/>
              <w:rPr>
                <w:sz w:val="16"/>
              </w:rPr>
            </w:pPr>
            <w:r w:rsidRPr="00190AC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F2063" w14:textId="77777777" w:rsidR="008A467E" w:rsidRPr="00190ACA" w:rsidRDefault="008A467E" w:rsidP="00190ACA">
            <w:pPr>
              <w:pStyle w:val="TAL"/>
              <w:rPr>
                <w:sz w:val="16"/>
              </w:rPr>
            </w:pPr>
            <w:r w:rsidRPr="00190ACA">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A795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DBF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52E9"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FB4D9"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9BA95" w14:textId="77777777" w:rsidR="008A467E" w:rsidRPr="00190ACA" w:rsidRDefault="008A467E" w:rsidP="00190ACA">
            <w:pPr>
              <w:pStyle w:val="TAL"/>
              <w:rPr>
                <w:sz w:val="16"/>
              </w:rPr>
            </w:pPr>
            <w:r w:rsidRPr="00190ACA">
              <w:rPr>
                <w:sz w:val="16"/>
              </w:rPr>
              <w:t>agreed</w:t>
            </w:r>
          </w:p>
        </w:tc>
      </w:tr>
      <w:tr w:rsidR="00190ACA" w:rsidRPr="00190ACA" w14:paraId="137BEA8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B5BB" w14:textId="77777777" w:rsidR="008A467E" w:rsidRPr="00190ACA" w:rsidRDefault="008A467E" w:rsidP="00190ACA">
            <w:pPr>
              <w:pStyle w:val="TAL"/>
              <w:rPr>
                <w:sz w:val="16"/>
              </w:rPr>
            </w:pPr>
            <w:r w:rsidRPr="00190ACA">
              <w:rPr>
                <w:sz w:val="16"/>
              </w:rPr>
              <w:t>C4-220091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9310" w14:textId="77777777" w:rsidR="008A467E" w:rsidRPr="00190ACA" w:rsidRDefault="008A467E" w:rsidP="00190ACA">
            <w:pPr>
              <w:pStyle w:val="TAL"/>
              <w:rPr>
                <w:sz w:val="16"/>
              </w:rPr>
            </w:pPr>
            <w:r w:rsidRPr="00190ACA">
              <w:rPr>
                <w:sz w:val="16"/>
              </w:rPr>
              <w:t>Capitalize allowed NSSAI and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49544"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4459" w14:textId="77777777" w:rsidR="008A467E" w:rsidRPr="00190ACA" w:rsidRDefault="008A467E" w:rsidP="00190ACA">
            <w:pPr>
              <w:pStyle w:val="TAL"/>
              <w:rPr>
                <w:sz w:val="16"/>
              </w:rPr>
            </w:pPr>
            <w:r w:rsidRPr="00190AC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BA5D" w14:textId="77777777" w:rsidR="008A467E" w:rsidRPr="00190ACA" w:rsidRDefault="008A467E" w:rsidP="00190ACA">
            <w:pPr>
              <w:pStyle w:val="TAL"/>
              <w:rPr>
                <w:sz w:val="16"/>
              </w:rPr>
            </w:pPr>
            <w:r w:rsidRPr="00190ACA">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45D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A776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B79E" w14:textId="77777777" w:rsidR="008A467E" w:rsidRPr="00190ACA" w:rsidRDefault="008A467E" w:rsidP="00190ACA">
            <w:pPr>
              <w:pStyle w:val="TAL"/>
              <w:rPr>
                <w:sz w:val="16"/>
              </w:rPr>
            </w:pPr>
            <w:r w:rsidRPr="00190ACA">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D73C"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1BA11" w14:textId="77777777" w:rsidR="008A467E" w:rsidRPr="00190ACA" w:rsidRDefault="008A467E" w:rsidP="00190ACA">
            <w:pPr>
              <w:pStyle w:val="TAL"/>
              <w:rPr>
                <w:sz w:val="16"/>
              </w:rPr>
            </w:pPr>
            <w:r w:rsidRPr="00190ACA">
              <w:rPr>
                <w:sz w:val="16"/>
              </w:rPr>
              <w:t>revised</w:t>
            </w:r>
          </w:p>
        </w:tc>
      </w:tr>
      <w:tr w:rsidR="00190ACA" w:rsidRPr="00190ACA" w14:paraId="70FBBCC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25DF" w14:textId="77777777" w:rsidR="008A467E" w:rsidRPr="00190ACA" w:rsidRDefault="008A467E" w:rsidP="00190ACA">
            <w:pPr>
              <w:pStyle w:val="TAL"/>
              <w:rPr>
                <w:sz w:val="16"/>
              </w:rPr>
            </w:pPr>
            <w:r w:rsidRPr="00190ACA">
              <w:rPr>
                <w:sz w:val="16"/>
              </w:rPr>
              <w:t>C4-220347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693E9" w14:textId="77777777" w:rsidR="008A467E" w:rsidRPr="00190ACA" w:rsidRDefault="008A467E" w:rsidP="00190ACA">
            <w:pPr>
              <w:pStyle w:val="TAL"/>
              <w:rPr>
                <w:sz w:val="16"/>
              </w:rPr>
            </w:pPr>
            <w:r w:rsidRPr="00190ACA">
              <w:rPr>
                <w:sz w:val="16"/>
              </w:rPr>
              <w:t>Capitalize allowed NSSAI and target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51874" w14:textId="77777777" w:rsidR="008A467E" w:rsidRPr="00190ACA" w:rsidRDefault="008A467E" w:rsidP="00190ACA">
            <w:pPr>
              <w:pStyle w:val="TAL"/>
              <w:rPr>
                <w:sz w:val="16"/>
              </w:rPr>
            </w:pPr>
            <w:r w:rsidRPr="00190ACA">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7E692" w14:textId="77777777" w:rsidR="008A467E" w:rsidRPr="00190ACA" w:rsidRDefault="008A467E" w:rsidP="00190ACA">
            <w:pPr>
              <w:pStyle w:val="TAL"/>
              <w:rPr>
                <w:sz w:val="16"/>
              </w:rPr>
            </w:pPr>
            <w:r w:rsidRPr="00190AC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2D02" w14:textId="77777777" w:rsidR="008A467E" w:rsidRPr="00190ACA" w:rsidRDefault="008A467E" w:rsidP="00190ACA">
            <w:pPr>
              <w:pStyle w:val="TAL"/>
              <w:rPr>
                <w:sz w:val="16"/>
              </w:rPr>
            </w:pPr>
            <w:r w:rsidRPr="00190ACA">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6186"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6033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E491" w14:textId="77777777" w:rsidR="008A467E" w:rsidRPr="00190ACA" w:rsidRDefault="008A467E" w:rsidP="00190ACA">
            <w:pPr>
              <w:pStyle w:val="TAL"/>
              <w:rPr>
                <w:sz w:val="16"/>
              </w:rPr>
            </w:pPr>
            <w:r w:rsidRPr="00190ACA">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E6020"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701D" w14:textId="77777777" w:rsidR="008A467E" w:rsidRPr="00190ACA" w:rsidRDefault="008A467E" w:rsidP="00190ACA">
            <w:pPr>
              <w:pStyle w:val="TAL"/>
              <w:rPr>
                <w:sz w:val="16"/>
              </w:rPr>
            </w:pPr>
            <w:r w:rsidRPr="00190ACA">
              <w:rPr>
                <w:sz w:val="16"/>
              </w:rPr>
              <w:t>agreed</w:t>
            </w:r>
          </w:p>
        </w:tc>
      </w:tr>
      <w:tr w:rsidR="00190ACA" w:rsidRPr="00190ACA" w14:paraId="4EE3761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4F79" w14:textId="77777777" w:rsidR="008A467E" w:rsidRPr="00190ACA" w:rsidRDefault="008A467E" w:rsidP="00190ACA">
            <w:pPr>
              <w:pStyle w:val="TAL"/>
              <w:rPr>
                <w:sz w:val="16"/>
              </w:rPr>
            </w:pPr>
            <w:r w:rsidRPr="00190ACA">
              <w:rPr>
                <w:sz w:val="16"/>
              </w:rPr>
              <w:t>C4-220134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68524" w14:textId="77777777" w:rsidR="008A467E" w:rsidRPr="00190ACA" w:rsidRDefault="008A467E" w:rsidP="00190ACA">
            <w:pPr>
              <w:pStyle w:val="TAL"/>
              <w:rPr>
                <w:sz w:val="16"/>
              </w:rPr>
            </w:pPr>
            <w:r w:rsidRPr="00190ACA">
              <w:rPr>
                <w:sz w:val="16"/>
              </w:rPr>
              <w:t>Adding restriction for Wildcard SD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61AF"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6BD7" w14:textId="77777777" w:rsidR="008A467E" w:rsidRPr="00190ACA" w:rsidRDefault="008A467E" w:rsidP="00190ACA">
            <w:pPr>
              <w:pStyle w:val="TAL"/>
              <w:rPr>
                <w:sz w:val="16"/>
              </w:rPr>
            </w:pPr>
            <w:r w:rsidRPr="00190ACA">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3D4EC" w14:textId="77777777" w:rsidR="008A467E" w:rsidRPr="00190ACA" w:rsidRDefault="008A467E" w:rsidP="00190ACA">
            <w:pPr>
              <w:pStyle w:val="TAL"/>
              <w:rPr>
                <w:sz w:val="16"/>
              </w:rPr>
            </w:pPr>
            <w:r w:rsidRPr="00190ACA">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35F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B1C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6D47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BE43" w14:textId="77777777" w:rsidR="008A467E" w:rsidRPr="00190ACA" w:rsidRDefault="008A467E" w:rsidP="00190ACA">
            <w:pPr>
              <w:pStyle w:val="TAL"/>
              <w:rPr>
                <w:sz w:val="16"/>
              </w:rPr>
            </w:pPr>
            <w:r w:rsidRPr="00190ACA">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FE09" w14:textId="77777777" w:rsidR="008A467E" w:rsidRPr="00190ACA" w:rsidRDefault="008A467E" w:rsidP="00190ACA">
            <w:pPr>
              <w:pStyle w:val="TAL"/>
              <w:rPr>
                <w:sz w:val="16"/>
              </w:rPr>
            </w:pPr>
            <w:r w:rsidRPr="00190ACA">
              <w:rPr>
                <w:sz w:val="16"/>
              </w:rPr>
              <w:t>postponed</w:t>
            </w:r>
          </w:p>
        </w:tc>
      </w:tr>
      <w:tr w:rsidR="00190ACA" w:rsidRPr="00190ACA" w14:paraId="6B9FF3C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FE05" w14:textId="77777777" w:rsidR="008A467E" w:rsidRPr="00190ACA" w:rsidRDefault="008A467E" w:rsidP="00190ACA">
            <w:pPr>
              <w:pStyle w:val="TAL"/>
              <w:rPr>
                <w:sz w:val="16"/>
              </w:rPr>
            </w:pPr>
            <w:r w:rsidRPr="00190ACA">
              <w:rPr>
                <w:sz w:val="16"/>
              </w:rPr>
              <w:t>C4-220078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C43B" w14:textId="77777777" w:rsidR="008A467E" w:rsidRPr="00190ACA" w:rsidRDefault="008A467E" w:rsidP="00190ACA">
            <w:pPr>
              <w:pStyle w:val="TAL"/>
              <w:rPr>
                <w:sz w:val="16"/>
              </w:rPr>
            </w:pPr>
            <w:r w:rsidRPr="00190ACA">
              <w:rPr>
                <w:sz w:val="16"/>
              </w:rPr>
              <w:t>Introduce HTTP PATCH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F10A"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CBCC" w14:textId="77777777" w:rsidR="008A467E" w:rsidRPr="00190ACA" w:rsidRDefault="008A467E" w:rsidP="00190ACA">
            <w:pPr>
              <w:pStyle w:val="TAL"/>
              <w:rPr>
                <w:sz w:val="16"/>
              </w:rPr>
            </w:pPr>
            <w:r w:rsidRPr="00190ACA">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2FAC" w14:textId="77777777" w:rsidR="008A467E" w:rsidRPr="00190ACA" w:rsidRDefault="008A467E" w:rsidP="00190ACA">
            <w:pPr>
              <w:pStyle w:val="TAL"/>
              <w:rPr>
                <w:sz w:val="16"/>
              </w:rPr>
            </w:pPr>
            <w:r w:rsidRPr="00190ACA">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95CE"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5BBC7"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1A71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2454"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A313" w14:textId="77777777" w:rsidR="008A467E" w:rsidRPr="00190ACA" w:rsidRDefault="008A467E" w:rsidP="00190ACA">
            <w:pPr>
              <w:pStyle w:val="TAL"/>
              <w:rPr>
                <w:sz w:val="16"/>
              </w:rPr>
            </w:pPr>
            <w:r w:rsidRPr="00190ACA">
              <w:rPr>
                <w:sz w:val="16"/>
              </w:rPr>
              <w:t>revised</w:t>
            </w:r>
          </w:p>
        </w:tc>
      </w:tr>
      <w:tr w:rsidR="00190ACA" w:rsidRPr="00190ACA" w14:paraId="3418A05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1E70" w14:textId="77777777" w:rsidR="008A467E" w:rsidRPr="00190ACA" w:rsidRDefault="008A467E" w:rsidP="00190ACA">
            <w:pPr>
              <w:pStyle w:val="TAL"/>
              <w:rPr>
                <w:sz w:val="16"/>
              </w:rPr>
            </w:pPr>
            <w:r w:rsidRPr="00190ACA">
              <w:rPr>
                <w:sz w:val="16"/>
              </w:rPr>
              <w:t>C4-220362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A659" w14:textId="77777777" w:rsidR="008A467E" w:rsidRPr="00190ACA" w:rsidRDefault="008A467E" w:rsidP="00190ACA">
            <w:pPr>
              <w:pStyle w:val="TAL"/>
              <w:rPr>
                <w:sz w:val="16"/>
              </w:rPr>
            </w:pPr>
            <w:r w:rsidRPr="00190ACA">
              <w:rPr>
                <w:sz w:val="16"/>
              </w:rPr>
              <w:t>Introduce HTTP PATCH Method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8152"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EA3A" w14:textId="77777777" w:rsidR="008A467E" w:rsidRPr="00190ACA" w:rsidRDefault="008A467E" w:rsidP="00190ACA">
            <w:pPr>
              <w:pStyle w:val="TAL"/>
              <w:rPr>
                <w:sz w:val="16"/>
              </w:rPr>
            </w:pPr>
            <w:r w:rsidRPr="00190ACA">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78D4" w14:textId="77777777" w:rsidR="008A467E" w:rsidRPr="00190ACA" w:rsidRDefault="008A467E" w:rsidP="00190ACA">
            <w:pPr>
              <w:pStyle w:val="TAL"/>
              <w:rPr>
                <w:sz w:val="16"/>
              </w:rPr>
            </w:pPr>
            <w:r w:rsidRPr="00190ACA">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3AFA"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5A44"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CD8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74CF"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B1A30" w14:textId="77777777" w:rsidR="008A467E" w:rsidRPr="00190ACA" w:rsidRDefault="008A467E" w:rsidP="00190ACA">
            <w:pPr>
              <w:pStyle w:val="TAL"/>
              <w:rPr>
                <w:sz w:val="16"/>
              </w:rPr>
            </w:pPr>
            <w:r w:rsidRPr="00190ACA">
              <w:rPr>
                <w:sz w:val="16"/>
              </w:rPr>
              <w:t>agreed</w:t>
            </w:r>
          </w:p>
        </w:tc>
      </w:tr>
      <w:tr w:rsidR="00190ACA" w:rsidRPr="00190ACA" w14:paraId="221BC54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C2204" w14:textId="77777777" w:rsidR="008A467E" w:rsidRPr="00190ACA" w:rsidRDefault="008A467E" w:rsidP="00190ACA">
            <w:pPr>
              <w:pStyle w:val="TAL"/>
              <w:rPr>
                <w:sz w:val="16"/>
              </w:rPr>
            </w:pPr>
            <w:r w:rsidRPr="00190ACA">
              <w:rPr>
                <w:sz w:val="16"/>
              </w:rPr>
              <w:t>C4-220236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C952" w14:textId="77777777" w:rsidR="008A467E" w:rsidRPr="00190ACA" w:rsidRDefault="008A467E" w:rsidP="00190ACA">
            <w:pPr>
              <w:pStyle w:val="TAL"/>
              <w:rPr>
                <w:sz w:val="16"/>
              </w:rPr>
            </w:pPr>
            <w:r w:rsidRPr="00190ACA">
              <w:rPr>
                <w:sz w:val="16"/>
              </w:rPr>
              <w:t>Update Binding Indication for Multiple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2EC7"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2F8F" w14:textId="77777777" w:rsidR="008A467E" w:rsidRPr="00190ACA" w:rsidRDefault="008A467E" w:rsidP="00190ACA">
            <w:pPr>
              <w:pStyle w:val="TAL"/>
              <w:rPr>
                <w:sz w:val="16"/>
              </w:rPr>
            </w:pPr>
            <w:r w:rsidRPr="00190ACA">
              <w:rPr>
                <w:sz w:val="16"/>
              </w:rPr>
              <w:t>29.541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D3B52" w14:textId="77777777" w:rsidR="008A467E" w:rsidRPr="00190ACA" w:rsidRDefault="008A467E" w:rsidP="00190ACA">
            <w:pPr>
              <w:pStyle w:val="TAL"/>
              <w:rPr>
                <w:sz w:val="16"/>
              </w:rPr>
            </w:pPr>
            <w:r w:rsidRPr="00190ACA">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7F60"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83D6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3C62"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5CA1"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954E" w14:textId="77777777" w:rsidR="008A467E" w:rsidRPr="00190ACA" w:rsidRDefault="008A467E" w:rsidP="00190ACA">
            <w:pPr>
              <w:pStyle w:val="TAL"/>
              <w:rPr>
                <w:sz w:val="16"/>
              </w:rPr>
            </w:pPr>
            <w:r w:rsidRPr="00190ACA">
              <w:rPr>
                <w:sz w:val="16"/>
              </w:rPr>
              <w:t>agreed</w:t>
            </w:r>
          </w:p>
        </w:tc>
      </w:tr>
      <w:tr w:rsidR="00190ACA" w:rsidRPr="00190ACA" w14:paraId="779879A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0204" w14:textId="77777777" w:rsidR="008A467E" w:rsidRPr="00190ACA" w:rsidRDefault="008A467E" w:rsidP="00190ACA">
            <w:pPr>
              <w:pStyle w:val="TAL"/>
              <w:rPr>
                <w:sz w:val="16"/>
              </w:rPr>
            </w:pPr>
            <w:r w:rsidRPr="00190ACA">
              <w:rPr>
                <w:sz w:val="16"/>
              </w:rPr>
              <w:t>C4-220139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91E29" w14:textId="77777777" w:rsidR="008A467E" w:rsidRPr="00190ACA" w:rsidRDefault="008A467E" w:rsidP="00190ACA">
            <w:pPr>
              <w:pStyle w:val="TAL"/>
              <w:rPr>
                <w:sz w:val="16"/>
              </w:rPr>
            </w:pPr>
            <w:r w:rsidRPr="00190ACA">
              <w:rPr>
                <w:sz w:val="16"/>
              </w:rPr>
              <w:t>Addition of SOR-CMCI related attribute as input to SP-AF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6C20B" w14:textId="77777777" w:rsidR="008A467E" w:rsidRPr="00190ACA" w:rsidRDefault="008A467E" w:rsidP="00190ACA">
            <w:pPr>
              <w:pStyle w:val="TAL"/>
              <w:rPr>
                <w:sz w:val="16"/>
              </w:rPr>
            </w:pPr>
            <w:r w:rsidRPr="00190ACA">
              <w:rPr>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EDD9" w14:textId="77777777" w:rsidR="008A467E" w:rsidRPr="00190ACA" w:rsidRDefault="008A467E" w:rsidP="00190ACA">
            <w:pPr>
              <w:pStyle w:val="TAL"/>
              <w:rPr>
                <w:sz w:val="16"/>
              </w:rPr>
            </w:pPr>
            <w:r w:rsidRPr="00190ACA">
              <w:rPr>
                <w:sz w:val="16"/>
              </w:rPr>
              <w:t>29.544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6D1A" w14:textId="77777777" w:rsidR="008A467E" w:rsidRPr="00190ACA" w:rsidRDefault="008A467E" w:rsidP="00190ACA">
            <w:pPr>
              <w:pStyle w:val="TAL"/>
              <w:rPr>
                <w:sz w:val="16"/>
              </w:rPr>
            </w:pPr>
            <w:r w:rsidRPr="00190ACA">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8565"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2C6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A53D"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00FC" w14:textId="77777777" w:rsidR="008A467E" w:rsidRPr="00190ACA" w:rsidRDefault="008A467E" w:rsidP="00190ACA">
            <w:pPr>
              <w:pStyle w:val="TAL"/>
              <w:rPr>
                <w:sz w:val="16"/>
              </w:rPr>
            </w:pPr>
            <w:r w:rsidRPr="00190ACA">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85A2" w14:textId="77777777" w:rsidR="008A467E" w:rsidRPr="00190ACA" w:rsidRDefault="008A467E" w:rsidP="00190ACA">
            <w:pPr>
              <w:pStyle w:val="TAL"/>
              <w:rPr>
                <w:sz w:val="16"/>
              </w:rPr>
            </w:pPr>
            <w:r w:rsidRPr="00190ACA">
              <w:rPr>
                <w:sz w:val="16"/>
              </w:rPr>
              <w:t>agreed</w:t>
            </w:r>
          </w:p>
        </w:tc>
      </w:tr>
      <w:tr w:rsidR="00190ACA" w:rsidRPr="00190ACA" w14:paraId="06EEEA7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F1744" w14:textId="77777777" w:rsidR="008A467E" w:rsidRPr="00190ACA" w:rsidRDefault="008A467E" w:rsidP="00190ACA">
            <w:pPr>
              <w:pStyle w:val="TAL"/>
              <w:rPr>
                <w:sz w:val="16"/>
              </w:rPr>
            </w:pPr>
            <w:r w:rsidRPr="00190ACA">
              <w:rPr>
                <w:sz w:val="16"/>
              </w:rPr>
              <w:t>C4-220211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C5642" w14:textId="77777777" w:rsidR="008A467E" w:rsidRPr="00190ACA" w:rsidRDefault="008A467E" w:rsidP="00190ACA">
            <w:pPr>
              <w:pStyle w:val="TAL"/>
              <w:rPr>
                <w:sz w:val="16"/>
              </w:rPr>
            </w:pPr>
            <w:r w:rsidRPr="00190ACA">
              <w:rPr>
                <w:sz w:val="16"/>
              </w:rPr>
              <w:t>Wrong Oauth2 scope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F18D"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08450" w14:textId="77777777" w:rsidR="008A467E" w:rsidRPr="00190ACA" w:rsidRDefault="008A467E" w:rsidP="00190ACA">
            <w:pPr>
              <w:pStyle w:val="TAL"/>
              <w:rPr>
                <w:sz w:val="16"/>
              </w:rPr>
            </w:pPr>
            <w:r w:rsidRPr="00190ACA">
              <w:rPr>
                <w:sz w:val="16"/>
              </w:rPr>
              <w:t>29.562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E5F4" w14:textId="77777777" w:rsidR="008A467E" w:rsidRPr="00190ACA" w:rsidRDefault="008A467E" w:rsidP="00190ACA">
            <w:pPr>
              <w:pStyle w:val="TAL"/>
              <w:rPr>
                <w:sz w:val="16"/>
              </w:rPr>
            </w:pPr>
            <w:r w:rsidRPr="00190ACA">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82E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B9C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C34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C9A93"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A9F4" w14:textId="77777777" w:rsidR="008A467E" w:rsidRPr="00190ACA" w:rsidRDefault="008A467E" w:rsidP="00190ACA">
            <w:pPr>
              <w:pStyle w:val="TAL"/>
              <w:rPr>
                <w:sz w:val="16"/>
              </w:rPr>
            </w:pPr>
            <w:r w:rsidRPr="00190ACA">
              <w:rPr>
                <w:sz w:val="16"/>
              </w:rPr>
              <w:t>agreed</w:t>
            </w:r>
          </w:p>
        </w:tc>
      </w:tr>
      <w:tr w:rsidR="00190ACA" w:rsidRPr="00190ACA" w14:paraId="173AAD2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5044" w14:textId="77777777" w:rsidR="008A467E" w:rsidRPr="00190ACA" w:rsidRDefault="008A467E" w:rsidP="00190ACA">
            <w:pPr>
              <w:pStyle w:val="TAL"/>
              <w:rPr>
                <w:sz w:val="16"/>
              </w:rPr>
            </w:pPr>
            <w:r w:rsidRPr="00190ACA">
              <w:rPr>
                <w:sz w:val="16"/>
              </w:rPr>
              <w:t>C4-220143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F84C" w14:textId="77777777" w:rsidR="008A467E" w:rsidRPr="00190ACA" w:rsidRDefault="008A467E" w:rsidP="00190ACA">
            <w:pPr>
              <w:pStyle w:val="TAL"/>
              <w:rPr>
                <w:sz w:val="16"/>
              </w:rPr>
            </w:pPr>
            <w:r w:rsidRPr="00190ACA">
              <w:rPr>
                <w:sz w:val="16"/>
              </w:rPr>
              <w:t>501 Not Implemented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7345"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FAFA" w14:textId="77777777" w:rsidR="008A467E" w:rsidRPr="00190ACA" w:rsidRDefault="008A467E" w:rsidP="00190ACA">
            <w:pPr>
              <w:pStyle w:val="TAL"/>
              <w:rPr>
                <w:sz w:val="16"/>
              </w:rPr>
            </w:pPr>
            <w:r w:rsidRPr="00190ACA">
              <w:rPr>
                <w:sz w:val="16"/>
              </w:rPr>
              <w:t>29.563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92BA7" w14:textId="77777777" w:rsidR="008A467E" w:rsidRPr="00190ACA" w:rsidRDefault="008A467E" w:rsidP="00190ACA">
            <w:pPr>
              <w:pStyle w:val="TAL"/>
              <w:rPr>
                <w:sz w:val="16"/>
              </w:rPr>
            </w:pPr>
            <w:r w:rsidRPr="00190ACA">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6F8D"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2B7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893B"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8DF3"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28450" w14:textId="77777777" w:rsidR="008A467E" w:rsidRPr="00190ACA" w:rsidRDefault="008A467E" w:rsidP="00190ACA">
            <w:pPr>
              <w:pStyle w:val="TAL"/>
              <w:rPr>
                <w:sz w:val="16"/>
              </w:rPr>
            </w:pPr>
            <w:r w:rsidRPr="00190ACA">
              <w:rPr>
                <w:sz w:val="16"/>
              </w:rPr>
              <w:t>agreed</w:t>
            </w:r>
          </w:p>
        </w:tc>
      </w:tr>
      <w:tr w:rsidR="00190ACA" w:rsidRPr="00190ACA" w14:paraId="5D0B2D9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A4EF" w14:textId="77777777" w:rsidR="008A467E" w:rsidRPr="00190ACA" w:rsidRDefault="008A467E" w:rsidP="00190ACA">
            <w:pPr>
              <w:pStyle w:val="TAL"/>
              <w:rPr>
                <w:sz w:val="16"/>
              </w:rPr>
            </w:pPr>
            <w:r w:rsidRPr="00190ACA">
              <w:rPr>
                <w:sz w:val="16"/>
              </w:rPr>
              <w:t>C4-220030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130A6"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4499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8E8CB"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7AF01" w14:textId="77777777" w:rsidR="008A467E" w:rsidRPr="00190ACA" w:rsidRDefault="008A467E" w:rsidP="00190ACA">
            <w:pPr>
              <w:pStyle w:val="TAL"/>
              <w:rPr>
                <w:sz w:val="16"/>
              </w:rPr>
            </w:pPr>
            <w:r w:rsidRPr="00190ACA">
              <w:rPr>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8B8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D0C0"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53DB"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C703"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7863" w14:textId="77777777" w:rsidR="008A467E" w:rsidRPr="00190ACA" w:rsidRDefault="008A467E" w:rsidP="00190ACA">
            <w:pPr>
              <w:pStyle w:val="TAL"/>
              <w:rPr>
                <w:sz w:val="16"/>
              </w:rPr>
            </w:pPr>
            <w:r w:rsidRPr="00190ACA">
              <w:rPr>
                <w:sz w:val="16"/>
              </w:rPr>
              <w:t>revised</w:t>
            </w:r>
          </w:p>
        </w:tc>
      </w:tr>
      <w:tr w:rsidR="00190ACA" w:rsidRPr="00190ACA" w14:paraId="1E42F11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068C6" w14:textId="77777777" w:rsidR="008A467E" w:rsidRPr="00190ACA" w:rsidRDefault="008A467E" w:rsidP="00190ACA">
            <w:pPr>
              <w:pStyle w:val="TAL"/>
              <w:rPr>
                <w:sz w:val="16"/>
              </w:rPr>
            </w:pPr>
            <w:r w:rsidRPr="00190ACA">
              <w:rPr>
                <w:sz w:val="16"/>
              </w:rPr>
              <w:t>C4-220426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03DE3"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EBA8"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75CBB"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3D76" w14:textId="77777777" w:rsidR="008A467E" w:rsidRPr="00190ACA" w:rsidRDefault="008A467E" w:rsidP="00190ACA">
            <w:pPr>
              <w:pStyle w:val="TAL"/>
              <w:rPr>
                <w:sz w:val="16"/>
              </w:rPr>
            </w:pPr>
            <w:r w:rsidRPr="00190ACA">
              <w:rPr>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BB54E"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383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8FB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B25DF"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8982F" w14:textId="77777777" w:rsidR="008A467E" w:rsidRPr="00190ACA" w:rsidRDefault="008A467E" w:rsidP="00190ACA">
            <w:pPr>
              <w:pStyle w:val="TAL"/>
              <w:rPr>
                <w:sz w:val="16"/>
              </w:rPr>
            </w:pPr>
            <w:r w:rsidRPr="00190ACA">
              <w:rPr>
                <w:sz w:val="16"/>
              </w:rPr>
              <w:t>revised</w:t>
            </w:r>
          </w:p>
        </w:tc>
      </w:tr>
      <w:tr w:rsidR="00190ACA" w:rsidRPr="00190ACA" w14:paraId="2574805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7A57" w14:textId="77777777" w:rsidR="008A467E" w:rsidRPr="00190ACA" w:rsidRDefault="008A467E" w:rsidP="00190ACA">
            <w:pPr>
              <w:pStyle w:val="TAL"/>
              <w:rPr>
                <w:sz w:val="16"/>
              </w:rPr>
            </w:pPr>
            <w:r w:rsidRPr="00190ACA">
              <w:rPr>
                <w:sz w:val="16"/>
              </w:rPr>
              <w:t>C4-220446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D0890"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E558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E8E0"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AD5F" w14:textId="77777777" w:rsidR="008A467E" w:rsidRPr="00190ACA" w:rsidRDefault="008A467E" w:rsidP="00190ACA">
            <w:pPr>
              <w:pStyle w:val="TAL"/>
              <w:rPr>
                <w:sz w:val="16"/>
              </w:rPr>
            </w:pPr>
            <w:r w:rsidRPr="00190ACA">
              <w:rPr>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E0BD" w14:textId="77777777" w:rsidR="008A467E" w:rsidRPr="00190ACA" w:rsidRDefault="008A467E" w:rsidP="00190ACA">
            <w:pPr>
              <w:pStyle w:val="TAR"/>
              <w:rPr>
                <w:sz w:val="16"/>
              </w:rPr>
            </w:pPr>
            <w:r w:rsidRPr="00190ACA">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B9A9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643D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20F7"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B9FF6" w14:textId="77777777" w:rsidR="008A467E" w:rsidRPr="00190ACA" w:rsidRDefault="008A467E" w:rsidP="00190ACA">
            <w:pPr>
              <w:pStyle w:val="TAL"/>
              <w:rPr>
                <w:sz w:val="16"/>
              </w:rPr>
            </w:pPr>
            <w:r w:rsidRPr="00190ACA">
              <w:rPr>
                <w:sz w:val="16"/>
              </w:rPr>
              <w:t>revised</w:t>
            </w:r>
          </w:p>
        </w:tc>
      </w:tr>
      <w:tr w:rsidR="00190ACA" w:rsidRPr="00190ACA" w14:paraId="557FB4E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CA53" w14:textId="77777777" w:rsidR="008A467E" w:rsidRPr="00190ACA" w:rsidRDefault="008A467E" w:rsidP="00190ACA">
            <w:pPr>
              <w:pStyle w:val="TAL"/>
              <w:rPr>
                <w:sz w:val="16"/>
              </w:rPr>
            </w:pPr>
            <w:r w:rsidRPr="00190ACA">
              <w:rPr>
                <w:sz w:val="16"/>
              </w:rPr>
              <w:t>C4-220460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A8C85"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B743"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6EB1"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F3E9D" w14:textId="77777777" w:rsidR="008A467E" w:rsidRPr="00190ACA" w:rsidRDefault="008A467E" w:rsidP="00190ACA">
            <w:pPr>
              <w:pStyle w:val="TAL"/>
              <w:rPr>
                <w:sz w:val="16"/>
              </w:rPr>
            </w:pPr>
            <w:r w:rsidRPr="00190ACA">
              <w:rPr>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DD5D" w14:textId="77777777" w:rsidR="008A467E" w:rsidRPr="00190ACA" w:rsidRDefault="008A467E" w:rsidP="00190ACA">
            <w:pPr>
              <w:pStyle w:val="TAR"/>
              <w:rPr>
                <w:sz w:val="16"/>
              </w:rPr>
            </w:pPr>
            <w:r w:rsidRPr="00190ACA">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E178"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7AAA2"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F460"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0D387" w14:textId="77777777" w:rsidR="008A467E" w:rsidRPr="00190ACA" w:rsidRDefault="008A467E" w:rsidP="00190ACA">
            <w:pPr>
              <w:pStyle w:val="TAL"/>
              <w:rPr>
                <w:sz w:val="16"/>
              </w:rPr>
            </w:pPr>
            <w:r w:rsidRPr="00190ACA">
              <w:rPr>
                <w:sz w:val="16"/>
              </w:rPr>
              <w:t>revised</w:t>
            </w:r>
          </w:p>
        </w:tc>
      </w:tr>
      <w:tr w:rsidR="00190ACA" w:rsidRPr="00190ACA" w14:paraId="4CCAD68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C4ACE" w14:textId="77777777" w:rsidR="008A467E" w:rsidRPr="00190ACA" w:rsidRDefault="008A467E" w:rsidP="00190ACA">
            <w:pPr>
              <w:pStyle w:val="TAL"/>
              <w:rPr>
                <w:sz w:val="16"/>
              </w:rPr>
            </w:pPr>
            <w:r w:rsidRPr="00190ACA">
              <w:rPr>
                <w:sz w:val="16"/>
              </w:rPr>
              <w:t>C4-220462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E737D" w14:textId="77777777" w:rsidR="008A467E" w:rsidRPr="00190ACA" w:rsidRDefault="008A467E" w:rsidP="00190ACA">
            <w:pPr>
              <w:pStyle w:val="TAL"/>
              <w:rPr>
                <w:sz w:val="16"/>
              </w:rPr>
            </w:pPr>
            <w:r w:rsidRPr="00190ACA">
              <w:rPr>
                <w:sz w:val="16"/>
              </w:rPr>
              <w:t>SNPN impacts - new common type RoamingRestrictions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15429"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662E5"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8EEF" w14:textId="77777777" w:rsidR="008A467E" w:rsidRPr="00190ACA" w:rsidRDefault="008A467E" w:rsidP="00190ACA">
            <w:pPr>
              <w:pStyle w:val="TAL"/>
              <w:rPr>
                <w:sz w:val="16"/>
              </w:rPr>
            </w:pPr>
            <w:r w:rsidRPr="00190ACA">
              <w:rPr>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32F3" w14:textId="77777777" w:rsidR="008A467E" w:rsidRPr="00190ACA" w:rsidRDefault="008A467E" w:rsidP="00190ACA">
            <w:pPr>
              <w:pStyle w:val="TAR"/>
              <w:rPr>
                <w:sz w:val="16"/>
              </w:rPr>
            </w:pPr>
            <w:r w:rsidRPr="00190ACA">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38319"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225C"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F9D1"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8AF7" w14:textId="77777777" w:rsidR="008A467E" w:rsidRPr="00190ACA" w:rsidRDefault="008A467E" w:rsidP="00190ACA">
            <w:pPr>
              <w:pStyle w:val="TAL"/>
              <w:rPr>
                <w:sz w:val="16"/>
              </w:rPr>
            </w:pPr>
            <w:r w:rsidRPr="00190ACA">
              <w:rPr>
                <w:sz w:val="16"/>
              </w:rPr>
              <w:t>agreed</w:t>
            </w:r>
          </w:p>
        </w:tc>
      </w:tr>
      <w:tr w:rsidR="00190ACA" w:rsidRPr="00190ACA" w14:paraId="0F09679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1C95" w14:textId="77777777" w:rsidR="008A467E" w:rsidRPr="00190ACA" w:rsidRDefault="008A467E" w:rsidP="00190ACA">
            <w:pPr>
              <w:pStyle w:val="TAL"/>
              <w:rPr>
                <w:sz w:val="16"/>
              </w:rPr>
            </w:pPr>
            <w:r w:rsidRPr="00190ACA">
              <w:rPr>
                <w:sz w:val="16"/>
              </w:rPr>
              <w:t>C4-220079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9546C" w14:textId="77777777" w:rsidR="008A467E" w:rsidRPr="00190ACA" w:rsidRDefault="008A467E" w:rsidP="00190ACA">
            <w:pPr>
              <w:pStyle w:val="TAL"/>
              <w:rPr>
                <w:sz w:val="16"/>
              </w:rPr>
            </w:pPr>
            <w:r w:rsidRPr="00190ACA">
              <w:rPr>
                <w:sz w:val="16"/>
              </w:rPr>
              <w:t>Update UriScheme to support both HTTP and HTTPS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89A56" w14:textId="77777777" w:rsidR="008A467E" w:rsidRPr="00190ACA" w:rsidRDefault="008A467E" w:rsidP="00190ACA">
            <w:pPr>
              <w:pStyle w:val="TAL"/>
              <w:rPr>
                <w:sz w:val="16"/>
              </w:rPr>
            </w:pPr>
            <w:r w:rsidRPr="00190ACA">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ACAF"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8E70" w14:textId="77777777" w:rsidR="008A467E" w:rsidRPr="00190ACA" w:rsidRDefault="008A467E" w:rsidP="00190ACA">
            <w:pPr>
              <w:pStyle w:val="TAL"/>
              <w:rPr>
                <w:sz w:val="16"/>
              </w:rPr>
            </w:pPr>
            <w:r w:rsidRPr="00190ACA">
              <w:rPr>
                <w:sz w:val="16"/>
              </w:rPr>
              <w:t>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48D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0886"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C60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01A71"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2C5B" w14:textId="77777777" w:rsidR="008A467E" w:rsidRPr="00190ACA" w:rsidRDefault="008A467E" w:rsidP="00190ACA">
            <w:pPr>
              <w:pStyle w:val="TAL"/>
              <w:rPr>
                <w:sz w:val="16"/>
              </w:rPr>
            </w:pPr>
            <w:r w:rsidRPr="00190ACA">
              <w:rPr>
                <w:sz w:val="16"/>
              </w:rPr>
              <w:t>postponed</w:t>
            </w:r>
          </w:p>
        </w:tc>
      </w:tr>
      <w:tr w:rsidR="00190ACA" w:rsidRPr="00190ACA" w14:paraId="57252A3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7DF19" w14:textId="77777777" w:rsidR="008A467E" w:rsidRPr="00190ACA" w:rsidRDefault="008A467E" w:rsidP="00190ACA">
            <w:pPr>
              <w:pStyle w:val="TAL"/>
              <w:rPr>
                <w:sz w:val="16"/>
              </w:rPr>
            </w:pPr>
            <w:r w:rsidRPr="00190ACA">
              <w:rPr>
                <w:sz w:val="16"/>
              </w:rPr>
              <w:t>C4-220193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BAB7" w14:textId="77777777" w:rsidR="008A467E" w:rsidRPr="00190ACA" w:rsidRDefault="008A467E" w:rsidP="00190ACA">
            <w:pPr>
              <w:pStyle w:val="TAL"/>
              <w:rPr>
                <w:sz w:val="16"/>
              </w:rPr>
            </w:pPr>
            <w:r w:rsidRPr="00190ACA">
              <w:rPr>
                <w:sz w:val="16"/>
              </w:rPr>
              <w:t>BitRate Units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E966"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7F5F9"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3E7A" w14:textId="77777777" w:rsidR="008A467E" w:rsidRPr="00190ACA" w:rsidRDefault="008A467E" w:rsidP="00190ACA">
            <w:pPr>
              <w:pStyle w:val="TAL"/>
              <w:rPr>
                <w:sz w:val="16"/>
              </w:rPr>
            </w:pPr>
            <w:r w:rsidRPr="00190ACA">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DB32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8B8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9A7FE"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9A35"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EC269" w14:textId="77777777" w:rsidR="008A467E" w:rsidRPr="00190ACA" w:rsidRDefault="008A467E" w:rsidP="00190ACA">
            <w:pPr>
              <w:pStyle w:val="TAL"/>
              <w:rPr>
                <w:sz w:val="16"/>
              </w:rPr>
            </w:pPr>
            <w:r w:rsidRPr="00190ACA">
              <w:rPr>
                <w:sz w:val="16"/>
              </w:rPr>
              <w:t>agreed</w:t>
            </w:r>
          </w:p>
        </w:tc>
      </w:tr>
      <w:tr w:rsidR="00190ACA" w:rsidRPr="00190ACA" w14:paraId="23D3ED5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11B08" w14:textId="77777777" w:rsidR="008A467E" w:rsidRPr="00190ACA" w:rsidRDefault="008A467E" w:rsidP="00190ACA">
            <w:pPr>
              <w:pStyle w:val="TAL"/>
              <w:rPr>
                <w:sz w:val="16"/>
              </w:rPr>
            </w:pPr>
            <w:r w:rsidRPr="00190ACA">
              <w:rPr>
                <w:sz w:val="16"/>
              </w:rPr>
              <w:t>C4-220200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6CB56" w14:textId="77777777" w:rsidR="008A467E" w:rsidRPr="00190ACA" w:rsidRDefault="008A467E" w:rsidP="00190ACA">
            <w:pPr>
              <w:pStyle w:val="TAL"/>
              <w:rPr>
                <w:sz w:val="16"/>
              </w:rPr>
            </w:pPr>
            <w:r w:rsidRPr="00190ACA">
              <w:rPr>
                <w:sz w:val="16"/>
              </w:rPr>
              <w:t>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37C61"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82C8"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12214" w14:textId="77777777" w:rsidR="008A467E" w:rsidRPr="00190ACA" w:rsidRDefault="008A467E" w:rsidP="00190ACA">
            <w:pPr>
              <w:pStyle w:val="TAL"/>
              <w:rPr>
                <w:sz w:val="16"/>
              </w:rPr>
            </w:pPr>
            <w:r w:rsidRPr="00190ACA">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108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401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EC8E"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C586"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57987" w14:textId="77777777" w:rsidR="008A467E" w:rsidRPr="00190ACA" w:rsidRDefault="008A467E" w:rsidP="00190ACA">
            <w:pPr>
              <w:pStyle w:val="TAL"/>
              <w:rPr>
                <w:sz w:val="16"/>
              </w:rPr>
            </w:pPr>
            <w:r w:rsidRPr="00190ACA">
              <w:rPr>
                <w:sz w:val="16"/>
              </w:rPr>
              <w:t>revised</w:t>
            </w:r>
          </w:p>
        </w:tc>
      </w:tr>
      <w:tr w:rsidR="00190ACA" w:rsidRPr="00190ACA" w14:paraId="44AFE93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4C60D" w14:textId="77777777" w:rsidR="008A467E" w:rsidRPr="00190ACA" w:rsidRDefault="008A467E" w:rsidP="00190ACA">
            <w:pPr>
              <w:pStyle w:val="TAL"/>
              <w:rPr>
                <w:sz w:val="16"/>
              </w:rPr>
            </w:pPr>
            <w:r w:rsidRPr="00190ACA">
              <w:rPr>
                <w:sz w:val="16"/>
              </w:rPr>
              <w:t>C4-220432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90FA" w14:textId="77777777" w:rsidR="008A467E" w:rsidRPr="00190ACA" w:rsidRDefault="008A467E" w:rsidP="00190ACA">
            <w:pPr>
              <w:pStyle w:val="TAL"/>
              <w:rPr>
                <w:sz w:val="16"/>
              </w:rPr>
            </w:pPr>
            <w:r w:rsidRPr="00190ACA">
              <w:rPr>
                <w:sz w:val="16"/>
              </w:rPr>
              <w:t>Fqdn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C9FC4"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C69F"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57FE1" w14:textId="77777777" w:rsidR="008A467E" w:rsidRPr="00190ACA" w:rsidRDefault="008A467E" w:rsidP="00190ACA">
            <w:pPr>
              <w:pStyle w:val="TAL"/>
              <w:rPr>
                <w:sz w:val="16"/>
              </w:rPr>
            </w:pPr>
            <w:r w:rsidRPr="00190ACA">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A479"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5F3F"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AA95"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1488"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8FA7" w14:textId="77777777" w:rsidR="008A467E" w:rsidRPr="00190ACA" w:rsidRDefault="008A467E" w:rsidP="00190ACA">
            <w:pPr>
              <w:pStyle w:val="TAL"/>
              <w:rPr>
                <w:sz w:val="16"/>
              </w:rPr>
            </w:pPr>
            <w:r w:rsidRPr="00190ACA">
              <w:rPr>
                <w:sz w:val="16"/>
              </w:rPr>
              <w:t>agreed</w:t>
            </w:r>
          </w:p>
        </w:tc>
      </w:tr>
      <w:tr w:rsidR="00190ACA" w:rsidRPr="00190ACA" w14:paraId="3641326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38E78" w14:textId="77777777" w:rsidR="008A467E" w:rsidRPr="00190ACA" w:rsidRDefault="008A467E" w:rsidP="00190ACA">
            <w:pPr>
              <w:pStyle w:val="TAL"/>
              <w:rPr>
                <w:sz w:val="16"/>
              </w:rPr>
            </w:pPr>
            <w:r w:rsidRPr="00190ACA">
              <w:rPr>
                <w:sz w:val="16"/>
              </w:rPr>
              <w:t>C4-220208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D6C1B" w14:textId="77777777" w:rsidR="008A467E" w:rsidRPr="00190ACA" w:rsidRDefault="008A467E" w:rsidP="00190ACA">
            <w:pPr>
              <w:pStyle w:val="TAL"/>
              <w:rPr>
                <w:sz w:val="16"/>
              </w:rPr>
            </w:pPr>
            <w:r w:rsidRPr="00190ACA">
              <w:rPr>
                <w:sz w:val="16"/>
              </w:rPr>
              <w:t>PatchItem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31D6" w14:textId="77777777" w:rsidR="008A467E" w:rsidRPr="00190ACA" w:rsidRDefault="008A467E" w:rsidP="00190ACA">
            <w:pPr>
              <w:pStyle w:val="TAL"/>
              <w:rPr>
                <w:sz w:val="16"/>
              </w:rPr>
            </w:pPr>
            <w:r w:rsidRPr="00190ACA">
              <w:rPr>
                <w:sz w:val="16"/>
              </w:rPr>
              <w:t>Ericsson,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9930A"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ADE97" w14:textId="77777777" w:rsidR="008A467E" w:rsidRPr="00190ACA" w:rsidRDefault="008A467E" w:rsidP="00190ACA">
            <w:pPr>
              <w:pStyle w:val="TAL"/>
              <w:rPr>
                <w:sz w:val="16"/>
              </w:rPr>
            </w:pPr>
            <w:r w:rsidRPr="00190ACA">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3FA3"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848E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2778D"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32B0" w14:textId="77777777" w:rsidR="008A467E" w:rsidRPr="00190ACA" w:rsidRDefault="008A467E" w:rsidP="00190ACA">
            <w:pPr>
              <w:pStyle w:val="TAL"/>
              <w:rPr>
                <w:sz w:val="16"/>
              </w:rPr>
            </w:pPr>
            <w:r w:rsidRPr="00190ACA">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7B4D" w14:textId="77777777" w:rsidR="008A467E" w:rsidRPr="00190ACA" w:rsidRDefault="008A467E" w:rsidP="00190ACA">
            <w:pPr>
              <w:pStyle w:val="TAL"/>
              <w:rPr>
                <w:sz w:val="16"/>
              </w:rPr>
            </w:pPr>
            <w:r w:rsidRPr="00190ACA">
              <w:rPr>
                <w:sz w:val="16"/>
              </w:rPr>
              <w:t>agreed</w:t>
            </w:r>
          </w:p>
        </w:tc>
      </w:tr>
      <w:tr w:rsidR="00190ACA" w:rsidRPr="00190ACA" w14:paraId="4B2BE04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890BB" w14:textId="77777777" w:rsidR="008A467E" w:rsidRPr="00190ACA" w:rsidRDefault="008A467E" w:rsidP="00190ACA">
            <w:pPr>
              <w:pStyle w:val="TAL"/>
              <w:rPr>
                <w:sz w:val="16"/>
              </w:rPr>
            </w:pPr>
            <w:r w:rsidRPr="00190ACA">
              <w:rPr>
                <w:sz w:val="16"/>
              </w:rPr>
              <w:t>C4-220210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4FEA" w14:textId="77777777" w:rsidR="008A467E" w:rsidRPr="00190ACA" w:rsidRDefault="008A467E" w:rsidP="00190ACA">
            <w:pPr>
              <w:pStyle w:val="TAL"/>
              <w:rPr>
                <w:sz w:val="16"/>
              </w:rPr>
            </w:pPr>
            <w:r w:rsidRPr="00190ACA">
              <w:rPr>
                <w:sz w:val="16"/>
              </w:rPr>
              <w:t>PVS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7B91F" w14:textId="77777777" w:rsidR="008A467E" w:rsidRPr="00190ACA" w:rsidRDefault="008A467E" w:rsidP="00190ACA">
            <w:pPr>
              <w:pStyle w:val="TAL"/>
              <w:rPr>
                <w:sz w:val="16"/>
              </w:rPr>
            </w:pPr>
            <w:r w:rsidRPr="00190ACA">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B06E"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E4174" w14:textId="77777777" w:rsidR="008A467E" w:rsidRPr="00190ACA" w:rsidRDefault="008A467E" w:rsidP="00190ACA">
            <w:pPr>
              <w:pStyle w:val="TAL"/>
              <w:rPr>
                <w:sz w:val="16"/>
              </w:rPr>
            </w:pPr>
            <w:r w:rsidRPr="00190ACA">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E2A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B62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94D8"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FFAA9" w14:textId="77777777" w:rsidR="008A467E" w:rsidRPr="00190ACA" w:rsidRDefault="008A467E" w:rsidP="00190ACA">
            <w:pPr>
              <w:pStyle w:val="TAL"/>
              <w:rPr>
                <w:sz w:val="16"/>
              </w:rPr>
            </w:pPr>
            <w:r w:rsidRPr="00190ACA">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FF738" w14:textId="77777777" w:rsidR="008A467E" w:rsidRPr="00190ACA" w:rsidRDefault="008A467E" w:rsidP="00190ACA">
            <w:pPr>
              <w:pStyle w:val="TAL"/>
              <w:rPr>
                <w:sz w:val="16"/>
              </w:rPr>
            </w:pPr>
            <w:r w:rsidRPr="00190ACA">
              <w:rPr>
                <w:sz w:val="16"/>
              </w:rPr>
              <w:t>postponed</w:t>
            </w:r>
          </w:p>
        </w:tc>
      </w:tr>
      <w:tr w:rsidR="00190ACA" w:rsidRPr="00190ACA" w14:paraId="33B372C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FCAE" w14:textId="77777777" w:rsidR="008A467E" w:rsidRPr="00190ACA" w:rsidRDefault="008A467E" w:rsidP="00190ACA">
            <w:pPr>
              <w:pStyle w:val="TAL"/>
              <w:rPr>
                <w:sz w:val="16"/>
              </w:rPr>
            </w:pPr>
            <w:r w:rsidRPr="00190ACA">
              <w:rPr>
                <w:sz w:val="16"/>
              </w:rPr>
              <w:t>C4-220248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A077" w14:textId="77777777" w:rsidR="008A467E" w:rsidRPr="00190ACA" w:rsidRDefault="008A467E" w:rsidP="00190ACA">
            <w:pPr>
              <w:pStyle w:val="TAL"/>
              <w:rPr>
                <w:sz w:val="16"/>
              </w:rPr>
            </w:pPr>
            <w:r w:rsidRPr="00190ACA">
              <w:rPr>
                <w:sz w:val="16"/>
              </w:rPr>
              <w:t>SACInfo in periodic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B571"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7A370"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F567" w14:textId="77777777" w:rsidR="008A467E" w:rsidRPr="00190ACA" w:rsidRDefault="008A467E" w:rsidP="00190ACA">
            <w:pPr>
              <w:pStyle w:val="TAL"/>
              <w:rPr>
                <w:sz w:val="16"/>
              </w:rPr>
            </w:pPr>
            <w:r w:rsidRPr="00190ACA">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431AF"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2C212"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BE88F"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7C61" w14:textId="77777777" w:rsidR="008A467E" w:rsidRPr="00190ACA" w:rsidRDefault="008A467E" w:rsidP="00190ACA">
            <w:pPr>
              <w:pStyle w:val="TAL"/>
              <w:rPr>
                <w:sz w:val="16"/>
              </w:rPr>
            </w:pPr>
            <w:r w:rsidRPr="00190AC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8B8D" w14:textId="77777777" w:rsidR="008A467E" w:rsidRPr="00190ACA" w:rsidRDefault="008A467E" w:rsidP="00190ACA">
            <w:pPr>
              <w:pStyle w:val="TAL"/>
              <w:rPr>
                <w:sz w:val="16"/>
              </w:rPr>
            </w:pPr>
            <w:r w:rsidRPr="00190ACA">
              <w:rPr>
                <w:sz w:val="16"/>
              </w:rPr>
              <w:t>revised</w:t>
            </w:r>
          </w:p>
        </w:tc>
      </w:tr>
      <w:tr w:rsidR="00190ACA" w:rsidRPr="00190ACA" w14:paraId="220597E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B608" w14:textId="77777777" w:rsidR="008A467E" w:rsidRPr="00190ACA" w:rsidRDefault="008A467E" w:rsidP="00190ACA">
            <w:pPr>
              <w:pStyle w:val="TAL"/>
              <w:rPr>
                <w:sz w:val="16"/>
              </w:rPr>
            </w:pPr>
            <w:r w:rsidRPr="00190ACA">
              <w:rPr>
                <w:sz w:val="16"/>
              </w:rPr>
              <w:t>C4-220412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F140C" w14:textId="77777777" w:rsidR="008A467E" w:rsidRPr="00190ACA" w:rsidRDefault="008A467E" w:rsidP="00190ACA">
            <w:pPr>
              <w:pStyle w:val="TAL"/>
              <w:rPr>
                <w:sz w:val="16"/>
              </w:rPr>
            </w:pPr>
            <w:r w:rsidRPr="00190ACA">
              <w:rPr>
                <w:sz w:val="16"/>
              </w:rPr>
              <w:t>SACInfo in periodic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BA3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5CAF8" w14:textId="77777777" w:rsidR="008A467E" w:rsidRPr="00190ACA" w:rsidRDefault="008A467E" w:rsidP="00190ACA">
            <w:pPr>
              <w:pStyle w:val="TAL"/>
              <w:rPr>
                <w:sz w:val="16"/>
              </w:rPr>
            </w:pPr>
            <w:r w:rsidRPr="00190ACA">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5BE5" w14:textId="77777777" w:rsidR="008A467E" w:rsidRPr="00190ACA" w:rsidRDefault="008A467E" w:rsidP="00190ACA">
            <w:pPr>
              <w:pStyle w:val="TAL"/>
              <w:rPr>
                <w:sz w:val="16"/>
              </w:rPr>
            </w:pPr>
            <w:r w:rsidRPr="00190ACA">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24D4"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39B2E"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4F61A"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1F460" w14:textId="77777777" w:rsidR="008A467E" w:rsidRPr="00190ACA" w:rsidRDefault="008A467E" w:rsidP="00190ACA">
            <w:pPr>
              <w:pStyle w:val="TAL"/>
              <w:rPr>
                <w:sz w:val="16"/>
              </w:rPr>
            </w:pPr>
            <w:r w:rsidRPr="00190ACA">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8D1CD" w14:textId="77777777" w:rsidR="008A467E" w:rsidRPr="00190ACA" w:rsidRDefault="008A467E" w:rsidP="00190ACA">
            <w:pPr>
              <w:pStyle w:val="TAL"/>
              <w:rPr>
                <w:sz w:val="16"/>
              </w:rPr>
            </w:pPr>
            <w:r w:rsidRPr="00190ACA">
              <w:rPr>
                <w:sz w:val="16"/>
              </w:rPr>
              <w:t>agreed</w:t>
            </w:r>
          </w:p>
        </w:tc>
      </w:tr>
      <w:tr w:rsidR="00190ACA" w:rsidRPr="00190ACA" w14:paraId="3CD2A9A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C764" w14:textId="77777777" w:rsidR="008A467E" w:rsidRPr="00190ACA" w:rsidRDefault="008A467E" w:rsidP="00190ACA">
            <w:pPr>
              <w:pStyle w:val="TAL"/>
              <w:rPr>
                <w:sz w:val="16"/>
              </w:rPr>
            </w:pPr>
            <w:r w:rsidRPr="00190ACA">
              <w:rPr>
                <w:sz w:val="16"/>
              </w:rPr>
              <w:t>C4-220133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E1EB1" w14:textId="77777777" w:rsidR="008A467E" w:rsidRPr="00190ACA" w:rsidRDefault="008A467E" w:rsidP="00190ACA">
            <w:pPr>
              <w:pStyle w:val="TAL"/>
              <w:rPr>
                <w:sz w:val="16"/>
              </w:rPr>
            </w:pPr>
            <w:r w:rsidRPr="00190ACA">
              <w:rPr>
                <w:sz w:val="16"/>
              </w:rPr>
              <w:t>Schedule location time for LMF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6490" w14:textId="77777777" w:rsidR="008A467E" w:rsidRPr="00190ACA" w:rsidRDefault="008A467E" w:rsidP="00190ACA">
            <w:pPr>
              <w:pStyle w:val="TAL"/>
              <w:rPr>
                <w:sz w:val="16"/>
              </w:rPr>
            </w:pPr>
            <w:r w:rsidRPr="00190ACA">
              <w:rPr>
                <w:sz w:val="16"/>
              </w:rPr>
              <w:t xml:space="preserve">Nokia, Nokia </w:t>
            </w:r>
            <w:r w:rsidRPr="00190ACA">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B052" w14:textId="77777777" w:rsidR="008A467E" w:rsidRPr="00190ACA" w:rsidRDefault="008A467E" w:rsidP="00190ACA">
            <w:pPr>
              <w:pStyle w:val="TAL"/>
              <w:rPr>
                <w:sz w:val="16"/>
              </w:rPr>
            </w:pPr>
            <w:r w:rsidRPr="00190ACA">
              <w:rPr>
                <w:sz w:val="16"/>
              </w:rPr>
              <w:lastRenderedPageBreak/>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B02A0" w14:textId="77777777" w:rsidR="008A467E" w:rsidRPr="00190ACA" w:rsidRDefault="008A467E" w:rsidP="00190ACA">
            <w:pPr>
              <w:pStyle w:val="TAL"/>
              <w:rPr>
                <w:sz w:val="16"/>
              </w:rPr>
            </w:pPr>
            <w:r w:rsidRPr="00190ACA">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05684"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EE1A"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47B7"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2374"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E93E" w14:textId="77777777" w:rsidR="008A467E" w:rsidRPr="00190ACA" w:rsidRDefault="008A467E" w:rsidP="00190ACA">
            <w:pPr>
              <w:pStyle w:val="TAL"/>
              <w:rPr>
                <w:sz w:val="16"/>
              </w:rPr>
            </w:pPr>
            <w:r w:rsidRPr="00190ACA">
              <w:rPr>
                <w:sz w:val="16"/>
              </w:rPr>
              <w:t>postponed</w:t>
            </w:r>
          </w:p>
        </w:tc>
      </w:tr>
      <w:tr w:rsidR="00190ACA" w:rsidRPr="00190ACA" w14:paraId="6E2386F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3DD29" w14:textId="77777777" w:rsidR="008A467E" w:rsidRPr="00190ACA" w:rsidRDefault="008A467E" w:rsidP="00190ACA">
            <w:pPr>
              <w:pStyle w:val="TAL"/>
              <w:rPr>
                <w:sz w:val="16"/>
              </w:rPr>
            </w:pPr>
            <w:r w:rsidRPr="00190ACA">
              <w:rPr>
                <w:sz w:val="16"/>
              </w:rPr>
              <w:t>C4-220174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5825" w14:textId="77777777" w:rsidR="008A467E" w:rsidRPr="00190ACA" w:rsidRDefault="008A467E" w:rsidP="00190ACA">
            <w:pPr>
              <w:pStyle w:val="TAL"/>
              <w:rPr>
                <w:sz w:val="16"/>
              </w:rPr>
            </w:pPr>
            <w:r w:rsidRPr="00190ACA">
              <w:rPr>
                <w:sz w:val="16"/>
              </w:rPr>
              <w:t>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A4CCD"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10148" w14:textId="77777777" w:rsidR="008A467E" w:rsidRPr="00190ACA" w:rsidRDefault="008A467E" w:rsidP="00190ACA">
            <w:pPr>
              <w:pStyle w:val="TAL"/>
              <w:rPr>
                <w:sz w:val="16"/>
              </w:rPr>
            </w:pPr>
            <w:r w:rsidRPr="00190ACA">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AF276" w14:textId="77777777" w:rsidR="008A467E" w:rsidRPr="00190ACA" w:rsidRDefault="008A467E" w:rsidP="00190ACA">
            <w:pPr>
              <w:pStyle w:val="TAL"/>
              <w:rPr>
                <w:sz w:val="16"/>
              </w:rPr>
            </w:pPr>
            <w:r w:rsidRPr="00190ACA">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6166"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9594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3B13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8273"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30F9" w14:textId="77777777" w:rsidR="008A467E" w:rsidRPr="00190ACA" w:rsidRDefault="008A467E" w:rsidP="00190ACA">
            <w:pPr>
              <w:pStyle w:val="TAL"/>
              <w:rPr>
                <w:sz w:val="16"/>
              </w:rPr>
            </w:pPr>
            <w:r w:rsidRPr="00190ACA">
              <w:rPr>
                <w:sz w:val="16"/>
              </w:rPr>
              <w:t>merged</w:t>
            </w:r>
          </w:p>
        </w:tc>
      </w:tr>
      <w:tr w:rsidR="00190ACA" w:rsidRPr="00190ACA" w14:paraId="4EFA907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D88A5" w14:textId="77777777" w:rsidR="008A467E" w:rsidRPr="00190ACA" w:rsidRDefault="008A467E" w:rsidP="00190ACA">
            <w:pPr>
              <w:pStyle w:val="TAL"/>
              <w:rPr>
                <w:sz w:val="16"/>
              </w:rPr>
            </w:pPr>
            <w:r w:rsidRPr="00190ACA">
              <w:rPr>
                <w:sz w:val="16"/>
              </w:rPr>
              <w:t>C4-220272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16C2" w14:textId="77777777" w:rsidR="008A467E" w:rsidRPr="00190ACA" w:rsidRDefault="008A467E" w:rsidP="00190ACA">
            <w:pPr>
              <w:pStyle w:val="TAL"/>
              <w:rPr>
                <w:sz w:val="16"/>
              </w:rPr>
            </w:pPr>
            <w:r w:rsidRPr="00190ACA">
              <w:rPr>
                <w:sz w:val="16"/>
              </w:rPr>
              <w:t>Update on the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5CAC6"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0CD8B" w14:textId="77777777" w:rsidR="008A467E" w:rsidRPr="00190ACA" w:rsidRDefault="008A467E" w:rsidP="00190ACA">
            <w:pPr>
              <w:pStyle w:val="TAL"/>
              <w:rPr>
                <w:sz w:val="16"/>
              </w:rPr>
            </w:pPr>
            <w:r w:rsidRPr="00190ACA">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A2F81" w14:textId="77777777" w:rsidR="008A467E" w:rsidRPr="00190ACA" w:rsidRDefault="008A467E" w:rsidP="00190ACA">
            <w:pPr>
              <w:pStyle w:val="TAL"/>
              <w:rPr>
                <w:sz w:val="16"/>
              </w:rPr>
            </w:pPr>
            <w:r w:rsidRPr="00190ACA">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D31D2"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037C"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5663"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DB921"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4046D" w14:textId="77777777" w:rsidR="008A467E" w:rsidRPr="00190ACA" w:rsidRDefault="008A467E" w:rsidP="00190ACA">
            <w:pPr>
              <w:pStyle w:val="TAL"/>
              <w:rPr>
                <w:sz w:val="16"/>
              </w:rPr>
            </w:pPr>
            <w:r w:rsidRPr="00190ACA">
              <w:rPr>
                <w:sz w:val="16"/>
              </w:rPr>
              <w:t>merged</w:t>
            </w:r>
          </w:p>
        </w:tc>
      </w:tr>
      <w:tr w:rsidR="00190ACA" w:rsidRPr="00190ACA" w14:paraId="5686254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9213" w14:textId="77777777" w:rsidR="008A467E" w:rsidRPr="00190ACA" w:rsidRDefault="008A467E" w:rsidP="00190ACA">
            <w:pPr>
              <w:pStyle w:val="TAL"/>
              <w:rPr>
                <w:sz w:val="16"/>
              </w:rPr>
            </w:pPr>
            <w:r w:rsidRPr="00190ACA">
              <w:rPr>
                <w:sz w:val="16"/>
              </w:rPr>
              <w:t>C4-220273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E97A" w14:textId="77777777" w:rsidR="008A467E" w:rsidRPr="00190ACA" w:rsidRDefault="008A467E" w:rsidP="00190ACA">
            <w:pPr>
              <w:pStyle w:val="TAL"/>
              <w:rPr>
                <w:sz w:val="16"/>
              </w:rPr>
            </w:pPr>
            <w:r w:rsidRPr="00190ACA">
              <w:rPr>
                <w:sz w:val="16"/>
              </w:rPr>
              <w:t>Corrections on the RelativeCartesianLocation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6A97C" w14:textId="77777777" w:rsidR="008A467E" w:rsidRPr="00190ACA" w:rsidRDefault="008A467E" w:rsidP="00190ACA">
            <w:pPr>
              <w:pStyle w:val="TAL"/>
              <w:rPr>
                <w:sz w:val="16"/>
              </w:rPr>
            </w:pPr>
            <w:r w:rsidRPr="00190ACA">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0F4C8" w14:textId="77777777" w:rsidR="008A467E" w:rsidRPr="00190ACA" w:rsidRDefault="008A467E" w:rsidP="00190ACA">
            <w:pPr>
              <w:pStyle w:val="TAL"/>
              <w:rPr>
                <w:sz w:val="16"/>
              </w:rPr>
            </w:pPr>
            <w:r w:rsidRPr="00190ACA">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B645E" w14:textId="77777777" w:rsidR="008A467E" w:rsidRPr="00190ACA" w:rsidRDefault="008A467E" w:rsidP="00190ACA">
            <w:pPr>
              <w:pStyle w:val="TAL"/>
              <w:rPr>
                <w:sz w:val="16"/>
              </w:rPr>
            </w:pPr>
            <w:r w:rsidRPr="00190ACA">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6171C"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400D"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2F302"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8E16" w14:textId="77777777" w:rsidR="008A467E" w:rsidRPr="00190ACA" w:rsidRDefault="008A467E" w:rsidP="00190ACA">
            <w:pPr>
              <w:pStyle w:val="TAL"/>
              <w:rPr>
                <w:sz w:val="16"/>
              </w:rPr>
            </w:pPr>
            <w:r w:rsidRPr="00190ACA">
              <w:rPr>
                <w:sz w:val="16"/>
              </w:rPr>
              <w:t>5G_eLCS_ph2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4AD39" w14:textId="77777777" w:rsidR="008A467E" w:rsidRPr="00190ACA" w:rsidRDefault="008A467E" w:rsidP="00190ACA">
            <w:pPr>
              <w:pStyle w:val="TAL"/>
              <w:rPr>
                <w:sz w:val="16"/>
              </w:rPr>
            </w:pPr>
            <w:r w:rsidRPr="00190ACA">
              <w:rPr>
                <w:sz w:val="16"/>
              </w:rPr>
              <w:t>agreed</w:t>
            </w:r>
          </w:p>
        </w:tc>
      </w:tr>
      <w:tr w:rsidR="00190ACA" w:rsidRPr="00190ACA" w14:paraId="01F3049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9F6E" w14:textId="77777777" w:rsidR="008A467E" w:rsidRPr="00190ACA" w:rsidRDefault="008A467E" w:rsidP="00190ACA">
            <w:pPr>
              <w:pStyle w:val="TAL"/>
              <w:rPr>
                <w:sz w:val="16"/>
              </w:rPr>
            </w:pPr>
            <w:r w:rsidRPr="00190ACA">
              <w:rPr>
                <w:sz w:val="16"/>
              </w:rPr>
              <w:t>C4-220026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3738" w14:textId="77777777" w:rsidR="008A467E" w:rsidRPr="00190ACA" w:rsidRDefault="008A467E" w:rsidP="00190ACA">
            <w:pPr>
              <w:pStyle w:val="TAL"/>
              <w:rPr>
                <w:sz w:val="16"/>
              </w:rPr>
            </w:pPr>
            <w:r w:rsidRPr="00190ACA">
              <w:rPr>
                <w:sz w:val="16"/>
              </w:rPr>
              <w:t>MSISDN-less MO SMS Service in TR29.829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04DB8"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22E62" w14:textId="77777777" w:rsidR="008A467E" w:rsidRPr="00190ACA" w:rsidRDefault="008A467E" w:rsidP="00190ACA">
            <w:pPr>
              <w:pStyle w:val="TAL"/>
              <w:rPr>
                <w:sz w:val="16"/>
              </w:rPr>
            </w:pPr>
            <w:r w:rsidRPr="00190ACA">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5BB0" w14:textId="77777777" w:rsidR="008A467E" w:rsidRPr="00190ACA" w:rsidRDefault="008A467E" w:rsidP="00190ACA">
            <w:pPr>
              <w:pStyle w:val="TAL"/>
              <w:rPr>
                <w:sz w:val="16"/>
              </w:rPr>
            </w:pPr>
            <w:r w:rsidRPr="00190AC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C52F7"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BA61"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DD3F"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BB0F" w14:textId="77777777" w:rsidR="008A467E" w:rsidRPr="00190ACA" w:rsidRDefault="008A467E" w:rsidP="00190ACA">
            <w:pPr>
              <w:pStyle w:val="TAL"/>
              <w:rPr>
                <w:sz w:val="16"/>
              </w:rPr>
            </w:pPr>
            <w:r w:rsidRPr="00190ACA">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3459" w14:textId="77777777" w:rsidR="008A467E" w:rsidRPr="00190ACA" w:rsidRDefault="008A467E" w:rsidP="00190ACA">
            <w:pPr>
              <w:pStyle w:val="TAL"/>
              <w:rPr>
                <w:sz w:val="16"/>
              </w:rPr>
            </w:pPr>
            <w:r w:rsidRPr="00190ACA">
              <w:rPr>
                <w:sz w:val="16"/>
              </w:rPr>
              <w:t>agreed</w:t>
            </w:r>
          </w:p>
        </w:tc>
      </w:tr>
      <w:tr w:rsidR="00190ACA" w:rsidRPr="00190ACA" w14:paraId="72D2C3A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C88E" w14:textId="77777777" w:rsidR="008A467E" w:rsidRPr="00190ACA" w:rsidRDefault="008A467E" w:rsidP="00190ACA">
            <w:pPr>
              <w:pStyle w:val="TAL"/>
              <w:rPr>
                <w:sz w:val="16"/>
              </w:rPr>
            </w:pPr>
            <w:r w:rsidRPr="00190ACA">
              <w:rPr>
                <w:sz w:val="16"/>
              </w:rPr>
              <w:t>C4-220027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1D62B" w14:textId="77777777" w:rsidR="008A467E" w:rsidRPr="00190ACA" w:rsidRDefault="008A467E" w:rsidP="00190ACA">
            <w:pPr>
              <w:pStyle w:val="TAL"/>
              <w:rPr>
                <w:sz w:val="16"/>
              </w:rPr>
            </w:pPr>
            <w:r w:rsidRPr="00190ACA">
              <w:rPr>
                <w:sz w:val="16"/>
              </w:rPr>
              <w:t>Protocol selection for MT SMS with IP-SM-GWSMS Router in TR29.829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ED49"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F62A" w14:textId="77777777" w:rsidR="008A467E" w:rsidRPr="00190ACA" w:rsidRDefault="008A467E" w:rsidP="00190ACA">
            <w:pPr>
              <w:pStyle w:val="TAL"/>
              <w:rPr>
                <w:sz w:val="16"/>
              </w:rPr>
            </w:pPr>
            <w:r w:rsidRPr="00190ACA">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891A1" w14:textId="77777777" w:rsidR="008A467E" w:rsidRPr="00190ACA" w:rsidRDefault="008A467E" w:rsidP="00190ACA">
            <w:pPr>
              <w:pStyle w:val="TAL"/>
              <w:rPr>
                <w:sz w:val="16"/>
              </w:rPr>
            </w:pPr>
            <w:r w:rsidRPr="00190AC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7CEAA"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02F4B"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1A6D"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9AB2" w14:textId="77777777" w:rsidR="008A467E" w:rsidRPr="00190ACA" w:rsidRDefault="008A467E" w:rsidP="00190ACA">
            <w:pPr>
              <w:pStyle w:val="TAL"/>
              <w:rPr>
                <w:sz w:val="16"/>
              </w:rPr>
            </w:pPr>
            <w:r w:rsidRPr="00190ACA">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62FF" w14:textId="77777777" w:rsidR="008A467E" w:rsidRPr="00190ACA" w:rsidRDefault="008A467E" w:rsidP="00190ACA">
            <w:pPr>
              <w:pStyle w:val="TAL"/>
              <w:rPr>
                <w:sz w:val="16"/>
              </w:rPr>
            </w:pPr>
            <w:r w:rsidRPr="00190ACA">
              <w:rPr>
                <w:sz w:val="16"/>
              </w:rPr>
              <w:t>revised</w:t>
            </w:r>
          </w:p>
        </w:tc>
      </w:tr>
      <w:tr w:rsidR="00190ACA" w:rsidRPr="00190ACA" w14:paraId="629EC51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B09E" w14:textId="77777777" w:rsidR="008A467E" w:rsidRPr="00190ACA" w:rsidRDefault="008A467E" w:rsidP="00190ACA">
            <w:pPr>
              <w:pStyle w:val="TAL"/>
              <w:rPr>
                <w:sz w:val="16"/>
              </w:rPr>
            </w:pPr>
            <w:r w:rsidRPr="00190ACA">
              <w:rPr>
                <w:sz w:val="16"/>
              </w:rPr>
              <w:t>C4-220304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53DF" w14:textId="77777777" w:rsidR="008A467E" w:rsidRPr="00190ACA" w:rsidRDefault="008A467E" w:rsidP="00190ACA">
            <w:pPr>
              <w:pStyle w:val="TAL"/>
              <w:rPr>
                <w:sz w:val="16"/>
              </w:rPr>
            </w:pPr>
            <w:r w:rsidRPr="00190ACA">
              <w:rPr>
                <w:sz w:val="16"/>
              </w:rPr>
              <w:t>Protocol selection for MT SMS with IP-SM-GW SMS Router in TR29.829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A6DE0"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F860" w14:textId="77777777" w:rsidR="008A467E" w:rsidRPr="00190ACA" w:rsidRDefault="008A467E" w:rsidP="00190ACA">
            <w:pPr>
              <w:pStyle w:val="TAL"/>
              <w:rPr>
                <w:sz w:val="16"/>
              </w:rPr>
            </w:pPr>
            <w:r w:rsidRPr="00190ACA">
              <w:rPr>
                <w:sz w:val="16"/>
              </w:rPr>
              <w:t>29.829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5816" w14:textId="77777777" w:rsidR="008A467E" w:rsidRPr="00190ACA" w:rsidRDefault="008A467E" w:rsidP="00190ACA">
            <w:pPr>
              <w:pStyle w:val="TAL"/>
              <w:rPr>
                <w:sz w:val="16"/>
              </w:rPr>
            </w:pPr>
            <w:r w:rsidRPr="00190ACA">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1C55"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1C8A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F44D" w14:textId="77777777" w:rsidR="008A467E" w:rsidRPr="00190ACA" w:rsidRDefault="008A467E" w:rsidP="00190ACA">
            <w:pPr>
              <w:pStyle w:val="TAL"/>
              <w:rPr>
                <w:sz w:val="16"/>
              </w:rPr>
            </w:pPr>
            <w:r w:rsidRPr="00190ACA">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AF4B5" w14:textId="77777777" w:rsidR="008A467E" w:rsidRPr="00190ACA" w:rsidRDefault="008A467E" w:rsidP="00190ACA">
            <w:pPr>
              <w:pStyle w:val="TAL"/>
              <w:rPr>
                <w:sz w:val="16"/>
              </w:rPr>
            </w:pPr>
            <w:r w:rsidRPr="00190ACA">
              <w:rPr>
                <w:sz w:val="16"/>
              </w:rPr>
              <w:t>SMS_SBI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A8937" w14:textId="77777777" w:rsidR="008A467E" w:rsidRPr="00190ACA" w:rsidRDefault="008A467E" w:rsidP="00190ACA">
            <w:pPr>
              <w:pStyle w:val="TAL"/>
              <w:rPr>
                <w:sz w:val="16"/>
              </w:rPr>
            </w:pPr>
            <w:r w:rsidRPr="00190ACA">
              <w:rPr>
                <w:sz w:val="16"/>
              </w:rPr>
              <w:t>agreed</w:t>
            </w:r>
          </w:p>
        </w:tc>
      </w:tr>
      <w:tr w:rsidR="00190ACA" w:rsidRPr="00190ACA" w14:paraId="54AE422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AFEF4" w14:textId="77777777" w:rsidR="008A467E" w:rsidRPr="00190ACA" w:rsidRDefault="008A467E" w:rsidP="00190ACA">
            <w:pPr>
              <w:pStyle w:val="TAL"/>
              <w:rPr>
                <w:sz w:val="16"/>
              </w:rPr>
            </w:pPr>
            <w:r w:rsidRPr="00190ACA">
              <w:rPr>
                <w:sz w:val="16"/>
              </w:rPr>
              <w:t>C4-220040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D86A" w14:textId="77777777" w:rsidR="008A467E" w:rsidRPr="00190ACA" w:rsidRDefault="008A467E" w:rsidP="00190ACA">
            <w:pPr>
              <w:pStyle w:val="TAL"/>
              <w:rPr>
                <w:sz w:val="16"/>
              </w:rPr>
            </w:pPr>
            <w:r w:rsidRPr="00190ACA">
              <w:rPr>
                <w:sz w:val="16"/>
              </w:rPr>
              <w:t>Moving Annex D into new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24B6D"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642D" w14:textId="77777777" w:rsidR="008A467E" w:rsidRPr="00190ACA" w:rsidRDefault="008A467E" w:rsidP="00190ACA">
            <w:pPr>
              <w:pStyle w:val="TAL"/>
              <w:rPr>
                <w:sz w:val="16"/>
              </w:rPr>
            </w:pPr>
            <w:r w:rsidRPr="00190ACA">
              <w:rPr>
                <w:sz w:val="16"/>
              </w:rPr>
              <w:t>29.941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C214" w14:textId="77777777" w:rsidR="008A467E" w:rsidRPr="00190ACA" w:rsidRDefault="008A467E" w:rsidP="00190ACA">
            <w:pPr>
              <w:pStyle w:val="TAL"/>
              <w:rPr>
                <w:sz w:val="16"/>
              </w:rPr>
            </w:pPr>
            <w:r w:rsidRPr="00190AC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947CB" w14:textId="77777777" w:rsidR="008A467E" w:rsidRPr="00190ACA" w:rsidRDefault="008A467E" w:rsidP="00190ACA">
            <w:pPr>
              <w:pStyle w:val="TAR"/>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F803"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4696"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A483" w14:textId="77777777" w:rsidR="008A467E" w:rsidRPr="00190ACA" w:rsidRDefault="008A467E" w:rsidP="00190ACA">
            <w:pPr>
              <w:pStyle w:val="TAL"/>
              <w:rPr>
                <w:sz w:val="16"/>
              </w:rPr>
            </w:pPr>
            <w:r w:rsidRPr="00190ACA">
              <w:rPr>
                <w:sz w:val="16"/>
              </w:rPr>
              <w:t>FS_PortAl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FC06" w14:textId="77777777" w:rsidR="008A467E" w:rsidRPr="00190ACA" w:rsidRDefault="008A467E" w:rsidP="00190ACA">
            <w:pPr>
              <w:pStyle w:val="TAL"/>
              <w:rPr>
                <w:sz w:val="16"/>
              </w:rPr>
            </w:pPr>
            <w:r w:rsidRPr="00190ACA">
              <w:rPr>
                <w:sz w:val="16"/>
              </w:rPr>
              <w:t>revised</w:t>
            </w:r>
          </w:p>
        </w:tc>
      </w:tr>
      <w:tr w:rsidR="00190ACA" w:rsidRPr="00190ACA" w14:paraId="4F97771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BBE8F" w14:textId="77777777" w:rsidR="008A467E" w:rsidRPr="00190ACA" w:rsidRDefault="008A467E" w:rsidP="00190ACA">
            <w:pPr>
              <w:pStyle w:val="TAL"/>
              <w:rPr>
                <w:sz w:val="16"/>
              </w:rPr>
            </w:pPr>
            <w:r w:rsidRPr="00190ACA">
              <w:rPr>
                <w:sz w:val="16"/>
              </w:rPr>
              <w:t>C4-220310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543B" w14:textId="77777777" w:rsidR="008A467E" w:rsidRPr="00190ACA" w:rsidRDefault="008A467E" w:rsidP="00190ACA">
            <w:pPr>
              <w:pStyle w:val="TAL"/>
              <w:rPr>
                <w:sz w:val="16"/>
              </w:rPr>
            </w:pPr>
            <w:r w:rsidRPr="00190ACA">
              <w:rPr>
                <w:sz w:val="16"/>
              </w:rPr>
              <w:t>Moving Annex D into new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E44EE"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5512" w14:textId="77777777" w:rsidR="008A467E" w:rsidRPr="00190ACA" w:rsidRDefault="008A467E" w:rsidP="00190ACA">
            <w:pPr>
              <w:pStyle w:val="TAL"/>
              <w:rPr>
                <w:sz w:val="16"/>
              </w:rPr>
            </w:pPr>
            <w:r w:rsidRPr="00190ACA">
              <w:rPr>
                <w:sz w:val="16"/>
              </w:rPr>
              <w:t>29.941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81FB" w14:textId="77777777" w:rsidR="008A467E" w:rsidRPr="00190ACA" w:rsidRDefault="008A467E" w:rsidP="00190ACA">
            <w:pPr>
              <w:pStyle w:val="TAL"/>
              <w:rPr>
                <w:sz w:val="16"/>
              </w:rPr>
            </w:pPr>
            <w:r w:rsidRPr="00190ACA">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7080" w14:textId="77777777" w:rsidR="008A467E" w:rsidRPr="00190ACA" w:rsidRDefault="008A467E" w:rsidP="00190ACA">
            <w:pPr>
              <w:pStyle w:val="TAR"/>
              <w:rPr>
                <w:sz w:val="16"/>
              </w:rPr>
            </w:pPr>
            <w:r w:rsidRPr="00190ACA">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8AB5" w14:textId="77777777" w:rsidR="008A467E" w:rsidRPr="00190ACA" w:rsidRDefault="008A467E" w:rsidP="00190ACA">
            <w:pPr>
              <w:pStyle w:val="TAL"/>
              <w:rPr>
                <w:sz w:val="16"/>
              </w:rPr>
            </w:pPr>
            <w:r w:rsidRPr="00190ACA">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0220A" w14:textId="77777777" w:rsidR="008A467E" w:rsidRPr="00190ACA" w:rsidRDefault="008A467E" w:rsidP="00190ACA">
            <w:pPr>
              <w:pStyle w:val="TAL"/>
              <w:rPr>
                <w:sz w:val="16"/>
              </w:rPr>
            </w:pPr>
            <w:r w:rsidRPr="00190ACA">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9CC4" w14:textId="77777777" w:rsidR="008A467E" w:rsidRPr="00190ACA" w:rsidRDefault="008A467E" w:rsidP="00190ACA">
            <w:pPr>
              <w:pStyle w:val="TAL"/>
              <w:rPr>
                <w:sz w:val="16"/>
              </w:rPr>
            </w:pPr>
            <w:r w:rsidRPr="00190ACA">
              <w:rPr>
                <w:sz w:val="16"/>
              </w:rPr>
              <w:t>FS_PortAl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01D1" w14:textId="77777777" w:rsidR="008A467E" w:rsidRPr="00190ACA" w:rsidRDefault="008A467E" w:rsidP="00190ACA">
            <w:pPr>
              <w:pStyle w:val="TAL"/>
              <w:rPr>
                <w:sz w:val="16"/>
              </w:rPr>
            </w:pPr>
            <w:r w:rsidRPr="00190ACA">
              <w:rPr>
                <w:sz w:val="16"/>
              </w:rPr>
              <w:t>agreed</w:t>
            </w:r>
          </w:p>
        </w:tc>
      </w:tr>
    </w:tbl>
    <w:p w14:paraId="00C03766" w14:textId="77777777" w:rsidR="008A467E" w:rsidRDefault="008A467E" w:rsidP="008A467E"/>
    <w:p w14:paraId="691A0491" w14:textId="77777777" w:rsidR="008A467E" w:rsidRDefault="008A467E" w:rsidP="008A467E">
      <w:pPr>
        <w:pStyle w:val="Heading2"/>
      </w:pPr>
      <w:r>
        <w:br w:type="page"/>
      </w:r>
      <w:bookmarkStart w:id="107" w:name="_Toc94025113"/>
      <w:r>
        <w:lastRenderedPageBreak/>
        <w:t>Annex C: Lists of liaisons</w:t>
      </w:r>
      <w:bookmarkEnd w:id="107"/>
    </w:p>
    <w:p w14:paraId="262E1794" w14:textId="77777777" w:rsidR="008A467E" w:rsidRDefault="008A467E" w:rsidP="008A467E">
      <w:pPr>
        <w:pStyle w:val="Heading3"/>
      </w:pPr>
      <w:bookmarkStart w:id="108" w:name="_Toc94025114"/>
      <w:r>
        <w:t>C1: Incoming liaison statements</w:t>
      </w:r>
      <w:bookmarkEnd w:id="108"/>
    </w:p>
    <w:p w14:paraId="514B5318" w14:textId="77777777" w:rsidR="008A467E" w:rsidRDefault="008A467E" w:rsidP="008A467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24"/>
        <w:gridCol w:w="4894"/>
        <w:gridCol w:w="666"/>
        <w:gridCol w:w="967"/>
        <w:gridCol w:w="1207"/>
      </w:tblGrid>
      <w:tr w:rsidR="00190ACA" w:rsidRPr="00190ACA" w14:paraId="3760460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A0C0" w14:textId="77777777" w:rsidR="008A467E" w:rsidRDefault="008A467E" w:rsidP="00190AC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C835" w14:textId="77777777" w:rsidR="008A467E" w:rsidRDefault="008A467E" w:rsidP="00190ACA">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B66A8" w14:textId="77777777" w:rsidR="008A467E" w:rsidRDefault="008A467E" w:rsidP="00190AC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E06DC" w14:textId="77777777" w:rsidR="008A467E" w:rsidRDefault="008A467E" w:rsidP="00190ACA">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F8DE" w14:textId="77777777" w:rsidR="008A467E" w:rsidRDefault="008A467E" w:rsidP="00190ACA">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396A" w14:textId="77777777" w:rsidR="008A467E" w:rsidRDefault="008A467E" w:rsidP="00190ACA">
            <w:pPr>
              <w:pStyle w:val="TAH"/>
            </w:pPr>
            <w:r>
              <w:t>Reply TDoc</w:t>
            </w:r>
          </w:p>
        </w:tc>
      </w:tr>
      <w:tr w:rsidR="00190ACA" w:rsidRPr="00190ACA" w14:paraId="1BEF832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BFC2" w14:textId="77777777" w:rsidR="008A467E" w:rsidRPr="00190ACA" w:rsidRDefault="008A467E" w:rsidP="00190ACA">
            <w:pPr>
              <w:pStyle w:val="TAL"/>
              <w:rPr>
                <w:sz w:val="16"/>
              </w:rPr>
            </w:pPr>
            <w:r w:rsidRPr="00190ACA">
              <w:rPr>
                <w:sz w:val="16"/>
              </w:rPr>
              <w:t>C4-220053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2BF3" w14:textId="77777777" w:rsidR="008A467E" w:rsidRPr="00190ACA" w:rsidRDefault="008A467E" w:rsidP="00190ACA">
            <w:pPr>
              <w:pStyle w:val="TAL"/>
              <w:rPr>
                <w:sz w:val="16"/>
              </w:rPr>
            </w:pPr>
            <w:r w:rsidRPr="00190ACA">
              <w:rPr>
                <w:sz w:val="16"/>
              </w:rPr>
              <w:t>C1-216839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E523" w14:textId="77777777" w:rsidR="008A467E" w:rsidRPr="00190ACA" w:rsidRDefault="008A467E" w:rsidP="00190ACA">
            <w:pPr>
              <w:pStyle w:val="TAL"/>
              <w:rPr>
                <w:sz w:val="16"/>
              </w:rPr>
            </w:pPr>
            <w:r w:rsidRPr="00190ACA">
              <w:rPr>
                <w:sz w:val="16"/>
              </w:rPr>
              <w:t>LS on access to multiple IMS networks via a 5GC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6414" w14:textId="77777777" w:rsidR="008A467E" w:rsidRPr="00190ACA" w:rsidRDefault="008A467E" w:rsidP="00190ACA">
            <w:pPr>
              <w:pStyle w:val="TAL"/>
              <w:rPr>
                <w:sz w:val="16"/>
              </w:rPr>
            </w:pPr>
            <w:r w:rsidRPr="00190AC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D307B"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90A9" w14:textId="77777777" w:rsidR="008A467E" w:rsidRPr="00190ACA" w:rsidRDefault="008A467E" w:rsidP="00190ACA">
            <w:pPr>
              <w:pStyle w:val="TAL"/>
              <w:rPr>
                <w:sz w:val="16"/>
              </w:rPr>
            </w:pPr>
            <w:r w:rsidRPr="00190ACA">
              <w:rPr>
                <w:sz w:val="16"/>
              </w:rPr>
              <w:t>(none)</w:t>
            </w:r>
          </w:p>
        </w:tc>
      </w:tr>
      <w:tr w:rsidR="00190ACA" w:rsidRPr="00190ACA" w14:paraId="7011544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74E40" w14:textId="77777777" w:rsidR="008A467E" w:rsidRPr="00190ACA" w:rsidRDefault="008A467E" w:rsidP="00190ACA">
            <w:pPr>
              <w:pStyle w:val="TAL"/>
              <w:rPr>
                <w:sz w:val="16"/>
              </w:rPr>
            </w:pPr>
            <w:r w:rsidRPr="00190ACA">
              <w:rPr>
                <w:sz w:val="16"/>
              </w:rPr>
              <w:t>C4-220054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1DA59" w14:textId="77777777" w:rsidR="008A467E" w:rsidRPr="00190ACA" w:rsidRDefault="008A467E" w:rsidP="00190ACA">
            <w:pPr>
              <w:pStyle w:val="TAL"/>
              <w:rPr>
                <w:sz w:val="16"/>
              </w:rPr>
            </w:pPr>
            <w:r w:rsidRPr="00190ACA">
              <w:rPr>
                <w:sz w:val="16"/>
              </w:rPr>
              <w:t>C1-217163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4DCB" w14:textId="77777777" w:rsidR="008A467E" w:rsidRPr="00190ACA" w:rsidRDefault="008A467E" w:rsidP="00190ACA">
            <w:pPr>
              <w:pStyle w:val="TAL"/>
              <w:rPr>
                <w:sz w:val="16"/>
              </w:rPr>
            </w:pPr>
            <w:r w:rsidRPr="00190ACA">
              <w:rPr>
                <w:sz w:val="16"/>
              </w:rPr>
              <w:t>LS on Using CP-SOR as a secured information transfer mechanism between HPLMN and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F26D5" w14:textId="77777777" w:rsidR="008A467E" w:rsidRPr="00190ACA" w:rsidRDefault="008A467E" w:rsidP="00190ACA">
            <w:pPr>
              <w:pStyle w:val="TAL"/>
              <w:rPr>
                <w:sz w:val="16"/>
              </w:rPr>
            </w:pPr>
            <w:r w:rsidRPr="00190AC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9B29"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A4F4E" w14:textId="77777777" w:rsidR="008A467E" w:rsidRPr="00190ACA" w:rsidRDefault="008A467E" w:rsidP="00190ACA">
            <w:pPr>
              <w:pStyle w:val="TAL"/>
              <w:rPr>
                <w:sz w:val="16"/>
              </w:rPr>
            </w:pPr>
            <w:r w:rsidRPr="00190ACA">
              <w:rPr>
                <w:sz w:val="16"/>
              </w:rPr>
              <w:t>(none)</w:t>
            </w:r>
          </w:p>
        </w:tc>
      </w:tr>
      <w:tr w:rsidR="00190ACA" w:rsidRPr="00190ACA" w14:paraId="76AA111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112F" w14:textId="77777777" w:rsidR="008A467E" w:rsidRPr="00190ACA" w:rsidRDefault="008A467E" w:rsidP="00190ACA">
            <w:pPr>
              <w:pStyle w:val="TAL"/>
              <w:rPr>
                <w:sz w:val="16"/>
              </w:rPr>
            </w:pPr>
            <w:r w:rsidRPr="00190ACA">
              <w:rPr>
                <w:sz w:val="16"/>
              </w:rPr>
              <w:t>C4-220055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234AE" w14:textId="77777777" w:rsidR="008A467E" w:rsidRPr="00190ACA" w:rsidRDefault="008A467E" w:rsidP="00190ACA">
            <w:pPr>
              <w:pStyle w:val="TAL"/>
              <w:rPr>
                <w:sz w:val="16"/>
              </w:rPr>
            </w:pPr>
            <w:r w:rsidRPr="00190ACA">
              <w:rPr>
                <w:sz w:val="16"/>
              </w:rPr>
              <w:t>C1-217258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D3AB" w14:textId="77777777" w:rsidR="008A467E" w:rsidRPr="00190ACA" w:rsidRDefault="008A467E" w:rsidP="00190ACA">
            <w:pPr>
              <w:pStyle w:val="TAL"/>
              <w:rPr>
                <w:sz w:val="16"/>
              </w:rPr>
            </w:pPr>
            <w:r w:rsidRPr="00190ACA">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44CDE" w14:textId="77777777" w:rsidR="008A467E" w:rsidRPr="00190ACA" w:rsidRDefault="008A467E" w:rsidP="00190ACA">
            <w:pPr>
              <w:pStyle w:val="TAL"/>
              <w:rPr>
                <w:sz w:val="16"/>
              </w:rPr>
            </w:pPr>
            <w:r w:rsidRPr="00190AC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C354"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4FD2" w14:textId="77777777" w:rsidR="008A467E" w:rsidRPr="00190ACA" w:rsidRDefault="008A467E" w:rsidP="00190ACA">
            <w:pPr>
              <w:pStyle w:val="TAL"/>
              <w:rPr>
                <w:sz w:val="16"/>
              </w:rPr>
            </w:pPr>
            <w:r w:rsidRPr="00190ACA">
              <w:rPr>
                <w:sz w:val="16"/>
              </w:rPr>
              <w:t>(none)</w:t>
            </w:r>
          </w:p>
        </w:tc>
      </w:tr>
      <w:tr w:rsidR="00190ACA" w:rsidRPr="00190ACA" w14:paraId="6B7D893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F7FF7" w14:textId="77777777" w:rsidR="008A467E" w:rsidRPr="00190ACA" w:rsidRDefault="008A467E" w:rsidP="00190ACA">
            <w:pPr>
              <w:pStyle w:val="TAL"/>
              <w:rPr>
                <w:sz w:val="16"/>
              </w:rPr>
            </w:pPr>
            <w:r w:rsidRPr="00190ACA">
              <w:rPr>
                <w:sz w:val="16"/>
              </w:rPr>
              <w:t>C4-220056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1F70" w14:textId="77777777" w:rsidR="008A467E" w:rsidRPr="00190ACA" w:rsidRDefault="008A467E" w:rsidP="00190ACA">
            <w:pPr>
              <w:pStyle w:val="TAL"/>
              <w:rPr>
                <w:sz w:val="16"/>
              </w:rPr>
            </w:pPr>
            <w:r w:rsidRPr="00190ACA">
              <w:rPr>
                <w:sz w:val="16"/>
              </w:rPr>
              <w:t>S2-2106708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FD81" w14:textId="77777777" w:rsidR="008A467E" w:rsidRPr="00190ACA" w:rsidRDefault="008A467E" w:rsidP="00190ACA">
            <w:pPr>
              <w:pStyle w:val="TAL"/>
              <w:rPr>
                <w:sz w:val="16"/>
              </w:rPr>
            </w:pPr>
            <w:r w:rsidRPr="00190ACA">
              <w:rPr>
                <w:sz w:val="16"/>
              </w:rPr>
              <w:t>Reply to LS on Group IDs for Network selection (GINs)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1468"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ABC1"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DA03" w14:textId="77777777" w:rsidR="008A467E" w:rsidRPr="00190ACA" w:rsidRDefault="008A467E" w:rsidP="00190ACA">
            <w:pPr>
              <w:pStyle w:val="TAL"/>
              <w:rPr>
                <w:sz w:val="16"/>
              </w:rPr>
            </w:pPr>
            <w:r w:rsidRPr="00190ACA">
              <w:rPr>
                <w:sz w:val="16"/>
              </w:rPr>
              <w:t>(none)</w:t>
            </w:r>
          </w:p>
        </w:tc>
      </w:tr>
      <w:tr w:rsidR="00190ACA" w:rsidRPr="00190ACA" w14:paraId="6E30D66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5106A" w14:textId="77777777" w:rsidR="008A467E" w:rsidRPr="00190ACA" w:rsidRDefault="008A467E" w:rsidP="00190ACA">
            <w:pPr>
              <w:pStyle w:val="TAL"/>
              <w:rPr>
                <w:sz w:val="16"/>
              </w:rPr>
            </w:pPr>
            <w:r w:rsidRPr="00190ACA">
              <w:rPr>
                <w:sz w:val="16"/>
              </w:rPr>
              <w:t>C4-220057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96D6" w14:textId="77777777" w:rsidR="008A467E" w:rsidRPr="00190ACA" w:rsidRDefault="008A467E" w:rsidP="00190ACA">
            <w:pPr>
              <w:pStyle w:val="TAL"/>
              <w:rPr>
                <w:sz w:val="16"/>
              </w:rPr>
            </w:pPr>
            <w:r w:rsidRPr="00190ACA">
              <w:rPr>
                <w:sz w:val="16"/>
              </w:rPr>
              <w:t>S2-2108172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E71E7" w14:textId="77777777" w:rsidR="008A467E" w:rsidRPr="00190ACA" w:rsidRDefault="008A467E" w:rsidP="00190ACA">
            <w:pPr>
              <w:pStyle w:val="TAL"/>
              <w:rPr>
                <w:sz w:val="16"/>
              </w:rPr>
            </w:pPr>
            <w:r w:rsidRPr="00190ACA">
              <w:rPr>
                <w:sz w:val="16"/>
              </w:rPr>
              <w:t>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45C71"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5DB9"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77A05" w14:textId="77777777" w:rsidR="008A467E" w:rsidRPr="00190ACA" w:rsidRDefault="008A467E" w:rsidP="00190ACA">
            <w:pPr>
              <w:pStyle w:val="TAL"/>
              <w:rPr>
                <w:sz w:val="16"/>
              </w:rPr>
            </w:pPr>
            <w:r w:rsidRPr="00190ACA">
              <w:rPr>
                <w:sz w:val="16"/>
              </w:rPr>
              <w:t>(none)</w:t>
            </w:r>
          </w:p>
        </w:tc>
      </w:tr>
      <w:tr w:rsidR="00190ACA" w:rsidRPr="00190ACA" w14:paraId="041509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D026E" w14:textId="77777777" w:rsidR="008A467E" w:rsidRPr="00190ACA" w:rsidRDefault="008A467E" w:rsidP="00190ACA">
            <w:pPr>
              <w:pStyle w:val="TAL"/>
              <w:rPr>
                <w:sz w:val="16"/>
              </w:rPr>
            </w:pPr>
            <w:r w:rsidRPr="00190ACA">
              <w:rPr>
                <w:sz w:val="16"/>
              </w:rPr>
              <w:t>C4-220058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22FB" w14:textId="77777777" w:rsidR="008A467E" w:rsidRPr="00190ACA" w:rsidRDefault="008A467E" w:rsidP="00190ACA">
            <w:pPr>
              <w:pStyle w:val="TAL"/>
              <w:rPr>
                <w:sz w:val="16"/>
              </w:rPr>
            </w:pPr>
            <w:r w:rsidRPr="00190ACA">
              <w:rPr>
                <w:sz w:val="16"/>
              </w:rPr>
              <w:t>S2-2109142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DC0A" w14:textId="77777777" w:rsidR="008A467E" w:rsidRPr="00190ACA" w:rsidRDefault="008A467E" w:rsidP="00190ACA">
            <w:pPr>
              <w:pStyle w:val="TAL"/>
              <w:rPr>
                <w:sz w:val="16"/>
              </w:rPr>
            </w:pPr>
            <w:r w:rsidRPr="00190ACA">
              <w:rPr>
                <w:sz w:val="16"/>
              </w:rPr>
              <w:t>LS Reply on Parameter adding in UEContext to support NSSRG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331D7"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E683"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70E85" w14:textId="77777777" w:rsidR="008A467E" w:rsidRPr="00190ACA" w:rsidRDefault="008A467E" w:rsidP="00190ACA">
            <w:pPr>
              <w:pStyle w:val="TAL"/>
              <w:rPr>
                <w:sz w:val="16"/>
              </w:rPr>
            </w:pPr>
            <w:r w:rsidRPr="00190ACA">
              <w:rPr>
                <w:sz w:val="16"/>
              </w:rPr>
              <w:t>(none)</w:t>
            </w:r>
          </w:p>
        </w:tc>
      </w:tr>
      <w:tr w:rsidR="00190ACA" w:rsidRPr="00190ACA" w14:paraId="03110D2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4AF5" w14:textId="77777777" w:rsidR="008A467E" w:rsidRPr="00190ACA" w:rsidRDefault="008A467E" w:rsidP="00190ACA">
            <w:pPr>
              <w:pStyle w:val="TAL"/>
              <w:rPr>
                <w:sz w:val="16"/>
              </w:rPr>
            </w:pPr>
            <w:r w:rsidRPr="00190ACA">
              <w:rPr>
                <w:sz w:val="16"/>
              </w:rPr>
              <w:t>C4-220059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6848" w14:textId="77777777" w:rsidR="008A467E" w:rsidRPr="00190ACA" w:rsidRDefault="008A467E" w:rsidP="00190ACA">
            <w:pPr>
              <w:pStyle w:val="TAL"/>
              <w:rPr>
                <w:sz w:val="16"/>
              </w:rPr>
            </w:pPr>
            <w:r w:rsidRPr="00190ACA">
              <w:rPr>
                <w:sz w:val="16"/>
              </w:rPr>
              <w:t>S2-2109340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44C61" w14:textId="77777777" w:rsidR="008A467E" w:rsidRPr="00190ACA" w:rsidRDefault="008A467E" w:rsidP="00190ACA">
            <w:pPr>
              <w:pStyle w:val="TAL"/>
              <w:rPr>
                <w:sz w:val="16"/>
              </w:rPr>
            </w:pPr>
            <w:r w:rsidRPr="00190ACA">
              <w:rPr>
                <w:sz w:val="16"/>
              </w:rPr>
              <w:t>Reply LS on creating a new stage 2 TS for SMS-SBI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DDE3"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0D3B"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35A04" w14:textId="77777777" w:rsidR="008A467E" w:rsidRPr="00190ACA" w:rsidRDefault="008A467E" w:rsidP="00190ACA">
            <w:pPr>
              <w:pStyle w:val="TAL"/>
              <w:rPr>
                <w:sz w:val="16"/>
              </w:rPr>
            </w:pPr>
            <w:r w:rsidRPr="00190ACA">
              <w:rPr>
                <w:sz w:val="16"/>
              </w:rPr>
              <w:t>(none)</w:t>
            </w:r>
          </w:p>
        </w:tc>
      </w:tr>
      <w:tr w:rsidR="00190ACA" w:rsidRPr="00190ACA" w14:paraId="19D176C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2E990" w14:textId="77777777" w:rsidR="008A467E" w:rsidRPr="00190ACA" w:rsidRDefault="008A467E" w:rsidP="00190ACA">
            <w:pPr>
              <w:pStyle w:val="TAL"/>
              <w:rPr>
                <w:sz w:val="16"/>
              </w:rPr>
            </w:pPr>
            <w:r w:rsidRPr="00190ACA">
              <w:rPr>
                <w:sz w:val="16"/>
              </w:rPr>
              <w:t>C4-220060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02F7" w14:textId="77777777" w:rsidR="008A467E" w:rsidRPr="00190ACA" w:rsidRDefault="008A467E" w:rsidP="00190ACA">
            <w:pPr>
              <w:pStyle w:val="TAL"/>
              <w:rPr>
                <w:sz w:val="16"/>
              </w:rPr>
            </w:pPr>
            <w:r w:rsidRPr="00190ACA">
              <w:rPr>
                <w:sz w:val="16"/>
              </w:rPr>
              <w:t>S2-2109344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C3C6" w14:textId="77777777" w:rsidR="008A467E" w:rsidRPr="00190ACA" w:rsidRDefault="008A467E" w:rsidP="00190ACA">
            <w:pPr>
              <w:pStyle w:val="TAL"/>
              <w:rPr>
                <w:sz w:val="16"/>
              </w:rPr>
            </w:pPr>
            <w:r w:rsidRPr="00190ACA">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817D"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43DE"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482FA" w14:textId="77777777" w:rsidR="008A467E" w:rsidRPr="00190ACA" w:rsidRDefault="008A467E" w:rsidP="00190ACA">
            <w:pPr>
              <w:pStyle w:val="TAL"/>
              <w:rPr>
                <w:sz w:val="16"/>
              </w:rPr>
            </w:pPr>
            <w:r w:rsidRPr="00190ACA">
              <w:rPr>
                <w:sz w:val="16"/>
              </w:rPr>
              <w:t>(none)</w:t>
            </w:r>
          </w:p>
        </w:tc>
      </w:tr>
      <w:tr w:rsidR="00190ACA" w:rsidRPr="00190ACA" w14:paraId="5430B3A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8957" w14:textId="77777777" w:rsidR="008A467E" w:rsidRPr="00190ACA" w:rsidRDefault="008A467E" w:rsidP="00190ACA">
            <w:pPr>
              <w:pStyle w:val="TAL"/>
              <w:rPr>
                <w:sz w:val="16"/>
              </w:rPr>
            </w:pPr>
            <w:r w:rsidRPr="00190ACA">
              <w:rPr>
                <w:sz w:val="16"/>
              </w:rPr>
              <w:t>C4-220061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938A" w14:textId="77777777" w:rsidR="008A467E" w:rsidRPr="00190ACA" w:rsidRDefault="008A467E" w:rsidP="00190ACA">
            <w:pPr>
              <w:pStyle w:val="TAL"/>
              <w:rPr>
                <w:sz w:val="16"/>
              </w:rPr>
            </w:pPr>
            <w:r w:rsidRPr="00190ACA">
              <w:rPr>
                <w:sz w:val="16"/>
              </w:rPr>
              <w:t>S3-214416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F32B" w14:textId="77777777" w:rsidR="008A467E" w:rsidRPr="00190ACA" w:rsidRDefault="008A467E" w:rsidP="00190ACA">
            <w:pPr>
              <w:pStyle w:val="TAL"/>
              <w:rPr>
                <w:sz w:val="16"/>
              </w:rPr>
            </w:pPr>
            <w:r w:rsidRPr="00190ACA">
              <w:rPr>
                <w:sz w:val="16"/>
              </w:rPr>
              <w:t>Reply LS on LS on MINT functionality for Disaster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190E3" w14:textId="77777777" w:rsidR="008A467E" w:rsidRPr="00190ACA" w:rsidRDefault="008A467E" w:rsidP="00190ACA">
            <w:pPr>
              <w:pStyle w:val="TAL"/>
              <w:rPr>
                <w:sz w:val="16"/>
              </w:rPr>
            </w:pPr>
            <w:r w:rsidRPr="00190AC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02D41" w14:textId="77777777" w:rsidR="008A467E" w:rsidRPr="00190ACA" w:rsidRDefault="008A467E" w:rsidP="00190ACA">
            <w:pPr>
              <w:pStyle w:val="TAL"/>
              <w:rPr>
                <w:sz w:val="16"/>
              </w:rPr>
            </w:pPr>
            <w:r w:rsidRPr="00190ACA">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F9D2" w14:textId="77777777" w:rsidR="008A467E" w:rsidRPr="00190ACA" w:rsidRDefault="008A467E" w:rsidP="00190ACA">
            <w:pPr>
              <w:pStyle w:val="TAL"/>
              <w:rPr>
                <w:sz w:val="16"/>
              </w:rPr>
            </w:pPr>
            <w:r w:rsidRPr="00190ACA">
              <w:rPr>
                <w:sz w:val="16"/>
              </w:rPr>
              <w:t>(none)</w:t>
            </w:r>
          </w:p>
        </w:tc>
      </w:tr>
      <w:tr w:rsidR="00190ACA" w:rsidRPr="00190ACA" w14:paraId="7398E97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8B048" w14:textId="77777777" w:rsidR="008A467E" w:rsidRPr="00190ACA" w:rsidRDefault="008A467E" w:rsidP="00190ACA">
            <w:pPr>
              <w:pStyle w:val="TAL"/>
              <w:rPr>
                <w:sz w:val="16"/>
              </w:rPr>
            </w:pPr>
            <w:r w:rsidRPr="00190ACA">
              <w:rPr>
                <w:sz w:val="16"/>
              </w:rPr>
              <w:t>C4-220062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B737" w14:textId="77777777" w:rsidR="008A467E" w:rsidRPr="00190ACA" w:rsidRDefault="008A467E" w:rsidP="00190ACA">
            <w:pPr>
              <w:pStyle w:val="TAL"/>
              <w:rPr>
                <w:sz w:val="16"/>
              </w:rPr>
            </w:pPr>
            <w:r w:rsidRPr="00190ACA">
              <w:rPr>
                <w:sz w:val="16"/>
              </w:rPr>
              <w:t>S3-214505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47299" w14:textId="77777777" w:rsidR="008A467E" w:rsidRPr="00190ACA" w:rsidRDefault="008A467E" w:rsidP="00190ACA">
            <w:pPr>
              <w:pStyle w:val="TAL"/>
              <w:rPr>
                <w:sz w:val="16"/>
              </w:rPr>
            </w:pPr>
            <w:r w:rsidRPr="00190ACA">
              <w:rPr>
                <w:sz w:val="16"/>
              </w:rPr>
              <w:t>Reply LS on Header Enrichment for HTTPS in PFCP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4B92" w14:textId="77777777" w:rsidR="008A467E" w:rsidRPr="00190ACA" w:rsidRDefault="008A467E" w:rsidP="00190ACA">
            <w:pPr>
              <w:pStyle w:val="TAL"/>
              <w:rPr>
                <w:sz w:val="16"/>
              </w:rPr>
            </w:pPr>
            <w:r w:rsidRPr="00190ACA">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00C6"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F7283" w14:textId="77777777" w:rsidR="008A467E" w:rsidRPr="00190ACA" w:rsidRDefault="008A467E" w:rsidP="00190ACA">
            <w:pPr>
              <w:pStyle w:val="TAL"/>
              <w:rPr>
                <w:sz w:val="16"/>
              </w:rPr>
            </w:pPr>
            <w:r w:rsidRPr="00190ACA">
              <w:rPr>
                <w:sz w:val="16"/>
              </w:rPr>
              <w:t>(none)</w:t>
            </w:r>
          </w:p>
        </w:tc>
      </w:tr>
      <w:tr w:rsidR="00190ACA" w:rsidRPr="00190ACA" w14:paraId="1CDCD52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B7A6" w14:textId="77777777" w:rsidR="008A467E" w:rsidRPr="00190ACA" w:rsidRDefault="008A467E" w:rsidP="00190ACA">
            <w:pPr>
              <w:pStyle w:val="TAL"/>
              <w:rPr>
                <w:sz w:val="16"/>
              </w:rPr>
            </w:pPr>
            <w:r w:rsidRPr="00190ACA">
              <w:rPr>
                <w:sz w:val="16"/>
              </w:rPr>
              <w:t>C4-220063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F3C57" w14:textId="77777777" w:rsidR="008A467E" w:rsidRPr="00190ACA" w:rsidRDefault="008A467E" w:rsidP="00190ACA">
            <w:pPr>
              <w:pStyle w:val="TAL"/>
              <w:rPr>
                <w:sz w:val="16"/>
              </w:rPr>
            </w:pPr>
            <w:r w:rsidRPr="00190ACA">
              <w:rPr>
                <w:sz w:val="16"/>
              </w:rPr>
              <w:t>S4-211665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91B2" w14:textId="77777777" w:rsidR="008A467E" w:rsidRPr="00190ACA" w:rsidRDefault="008A467E" w:rsidP="00190ACA">
            <w:pPr>
              <w:pStyle w:val="TAL"/>
              <w:rPr>
                <w:sz w:val="16"/>
              </w:rPr>
            </w:pPr>
            <w:r w:rsidRPr="00190ACA">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4D6E" w14:textId="77777777" w:rsidR="008A467E" w:rsidRPr="00190ACA" w:rsidRDefault="008A467E" w:rsidP="00190ACA">
            <w:pPr>
              <w:pStyle w:val="TAL"/>
              <w:rPr>
                <w:sz w:val="16"/>
              </w:rPr>
            </w:pPr>
            <w:r w:rsidRPr="00190AC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40DD"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43834" w14:textId="77777777" w:rsidR="008A467E" w:rsidRPr="00190ACA" w:rsidRDefault="008A467E" w:rsidP="00190ACA">
            <w:pPr>
              <w:pStyle w:val="TAL"/>
              <w:rPr>
                <w:sz w:val="16"/>
              </w:rPr>
            </w:pPr>
            <w:r w:rsidRPr="00190ACA">
              <w:rPr>
                <w:sz w:val="16"/>
              </w:rPr>
              <w:t>(none)</w:t>
            </w:r>
          </w:p>
        </w:tc>
      </w:tr>
      <w:tr w:rsidR="00190ACA" w:rsidRPr="00190ACA" w14:paraId="56DB802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AA7E4" w14:textId="77777777" w:rsidR="008A467E" w:rsidRPr="00190ACA" w:rsidRDefault="008A467E" w:rsidP="00190ACA">
            <w:pPr>
              <w:pStyle w:val="TAL"/>
              <w:rPr>
                <w:sz w:val="16"/>
              </w:rPr>
            </w:pPr>
            <w:r w:rsidRPr="00190ACA">
              <w:rPr>
                <w:sz w:val="16"/>
              </w:rPr>
              <w:t>C4-220064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AFED" w14:textId="77777777" w:rsidR="008A467E" w:rsidRPr="00190ACA" w:rsidRDefault="008A467E" w:rsidP="00190ACA">
            <w:pPr>
              <w:pStyle w:val="TAL"/>
              <w:rPr>
                <w:sz w:val="16"/>
              </w:rPr>
            </w:pPr>
            <w:r w:rsidRPr="00190ACA">
              <w:rPr>
                <w:sz w:val="16"/>
              </w:rPr>
              <w:t>S5-21641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51461" w14:textId="77777777" w:rsidR="008A467E" w:rsidRPr="00190ACA" w:rsidRDefault="008A467E" w:rsidP="00190ACA">
            <w:pPr>
              <w:pStyle w:val="TAL"/>
              <w:rPr>
                <w:sz w:val="16"/>
              </w:rPr>
            </w:pPr>
            <w:r w:rsidRPr="00190ACA">
              <w:rPr>
                <w:sz w:val="16"/>
              </w:rPr>
              <w:t>Reply LS on updating the readme.md file in 3GPP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B9BB1" w14:textId="77777777" w:rsidR="008A467E" w:rsidRPr="00190ACA" w:rsidRDefault="008A467E" w:rsidP="00190ACA">
            <w:pPr>
              <w:pStyle w:val="TAL"/>
              <w:rPr>
                <w:sz w:val="16"/>
              </w:rPr>
            </w:pPr>
            <w:r w:rsidRPr="00190ACA">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8F98" w14:textId="77777777" w:rsidR="008A467E" w:rsidRPr="00190ACA" w:rsidRDefault="008A467E" w:rsidP="00190ACA">
            <w:pPr>
              <w:pStyle w:val="TAL"/>
              <w:rPr>
                <w:sz w:val="16"/>
              </w:rPr>
            </w:pPr>
            <w:r w:rsidRPr="00190ACA">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1A032" w14:textId="77777777" w:rsidR="008A467E" w:rsidRPr="00190ACA" w:rsidRDefault="008A467E" w:rsidP="00190ACA">
            <w:pPr>
              <w:pStyle w:val="TAL"/>
              <w:rPr>
                <w:sz w:val="16"/>
              </w:rPr>
            </w:pPr>
            <w:r w:rsidRPr="00190ACA">
              <w:rPr>
                <w:sz w:val="16"/>
              </w:rPr>
              <w:t>(none)</w:t>
            </w:r>
          </w:p>
        </w:tc>
      </w:tr>
    </w:tbl>
    <w:p w14:paraId="3DD0E1F0" w14:textId="77777777" w:rsidR="008A467E" w:rsidRDefault="008A467E" w:rsidP="008A467E"/>
    <w:p w14:paraId="117898BF" w14:textId="77777777" w:rsidR="008A467E" w:rsidRDefault="008A467E" w:rsidP="008A467E">
      <w:pPr>
        <w:pStyle w:val="Heading3"/>
      </w:pPr>
    </w:p>
    <w:p w14:paraId="5A8881B8" w14:textId="77777777" w:rsidR="008A467E" w:rsidRDefault="008A467E" w:rsidP="008A467E">
      <w:pPr>
        <w:pStyle w:val="Heading3"/>
      </w:pPr>
      <w:bookmarkStart w:id="109" w:name="_Toc94025115"/>
      <w:r>
        <w:t>C2: Outgoing liaison statements</w:t>
      </w:r>
      <w:bookmarkEnd w:id="109"/>
    </w:p>
    <w:p w14:paraId="41E561BC" w14:textId="77777777" w:rsidR="008A467E" w:rsidRDefault="008A467E" w:rsidP="008A467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766"/>
        <w:gridCol w:w="519"/>
        <w:gridCol w:w="910"/>
        <w:gridCol w:w="1397"/>
      </w:tblGrid>
      <w:tr w:rsidR="00190ACA" w:rsidRPr="00190ACA" w14:paraId="78055BF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46BC" w14:textId="77777777" w:rsidR="008A467E" w:rsidRDefault="008A467E" w:rsidP="00190AC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D612F" w14:textId="77777777" w:rsidR="008A467E" w:rsidRDefault="008A467E" w:rsidP="00190AC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5F51B" w14:textId="77777777" w:rsidR="008A467E" w:rsidRDefault="008A467E" w:rsidP="00190ACA">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8ED04" w14:textId="77777777" w:rsidR="008A467E" w:rsidRDefault="008A467E" w:rsidP="00190ACA">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994FD" w14:textId="77777777" w:rsidR="008A467E" w:rsidRDefault="008A467E" w:rsidP="00190ACA">
            <w:pPr>
              <w:pStyle w:val="TAH"/>
            </w:pPr>
            <w:r>
              <w:t>reply to i/c LS</w:t>
            </w:r>
          </w:p>
        </w:tc>
      </w:tr>
      <w:tr w:rsidR="00190ACA" w:rsidRPr="00190ACA" w14:paraId="4E8E8CA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EDF4" w14:textId="77777777" w:rsidR="008A467E" w:rsidRPr="00190ACA" w:rsidRDefault="008A467E" w:rsidP="00190ACA">
            <w:pPr>
              <w:pStyle w:val="TAL"/>
              <w:rPr>
                <w:sz w:val="16"/>
              </w:rPr>
            </w:pPr>
            <w:r w:rsidRPr="00190ACA">
              <w:rPr>
                <w:sz w:val="16"/>
              </w:rPr>
              <w:t>C4-220306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52A1" w14:textId="77777777" w:rsidR="008A467E" w:rsidRPr="00190ACA" w:rsidRDefault="008A467E" w:rsidP="00190ACA">
            <w:pPr>
              <w:pStyle w:val="TAL"/>
              <w:rPr>
                <w:sz w:val="16"/>
              </w:rPr>
            </w:pPr>
            <w:r w:rsidRPr="00190ACA">
              <w:rPr>
                <w:sz w:val="16"/>
              </w:rPr>
              <w:t>Clarification on scheduled location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ABAD"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7F23C" w14:textId="77777777" w:rsidR="008A467E" w:rsidRPr="00190ACA" w:rsidRDefault="008A467E" w:rsidP="00190ACA">
            <w:pPr>
              <w:pStyle w:val="TAL"/>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DCFB" w14:textId="77777777" w:rsidR="008A467E" w:rsidRPr="00190ACA" w:rsidRDefault="008A467E" w:rsidP="00190ACA">
            <w:pPr>
              <w:pStyle w:val="TAL"/>
              <w:rPr>
                <w:sz w:val="16"/>
              </w:rPr>
            </w:pPr>
          </w:p>
        </w:tc>
      </w:tr>
      <w:tr w:rsidR="00190ACA" w:rsidRPr="00190ACA" w14:paraId="5BC52C9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7E705" w14:textId="77777777" w:rsidR="008A467E" w:rsidRPr="00190ACA" w:rsidRDefault="008A467E" w:rsidP="00190ACA">
            <w:pPr>
              <w:pStyle w:val="TAL"/>
              <w:rPr>
                <w:sz w:val="16"/>
              </w:rPr>
            </w:pPr>
            <w:r w:rsidRPr="00190ACA">
              <w:rPr>
                <w:sz w:val="16"/>
              </w:rPr>
              <w:t>C4-220307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95AB" w14:textId="77777777" w:rsidR="008A467E" w:rsidRPr="00190ACA" w:rsidRDefault="008A467E" w:rsidP="00190ACA">
            <w:pPr>
              <w:pStyle w:val="TAL"/>
              <w:rPr>
                <w:sz w:val="16"/>
              </w:rPr>
            </w:pPr>
            <w:r w:rsidRPr="00190ACA">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87559" w14:textId="77777777" w:rsidR="008A467E" w:rsidRPr="00190ACA" w:rsidRDefault="008A467E" w:rsidP="00190ACA">
            <w:pPr>
              <w:pStyle w:val="TAL"/>
              <w:rPr>
                <w:sz w:val="16"/>
              </w:rPr>
            </w:pPr>
            <w:r w:rsidRPr="00190ACA">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A1F5" w14:textId="77777777" w:rsidR="008A467E" w:rsidRPr="00190ACA" w:rsidRDefault="008A467E" w:rsidP="00190ACA">
            <w:pPr>
              <w:pStyle w:val="TAL"/>
              <w:rPr>
                <w:sz w:val="16"/>
              </w:rPr>
            </w:pPr>
            <w:r w:rsidRPr="00190ACA">
              <w:rPr>
                <w:sz w:val="16"/>
              </w:rPr>
              <w:t>CT3,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430E9" w14:textId="77777777" w:rsidR="008A467E" w:rsidRPr="00190ACA" w:rsidRDefault="008A467E" w:rsidP="00190ACA">
            <w:pPr>
              <w:pStyle w:val="TAL"/>
              <w:rPr>
                <w:sz w:val="16"/>
              </w:rPr>
            </w:pPr>
          </w:p>
        </w:tc>
      </w:tr>
      <w:tr w:rsidR="00190ACA" w:rsidRPr="00190ACA" w14:paraId="75A3182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784D" w14:textId="77777777" w:rsidR="008A467E" w:rsidRPr="00190ACA" w:rsidRDefault="008A467E" w:rsidP="00190ACA">
            <w:pPr>
              <w:pStyle w:val="TAL"/>
              <w:rPr>
                <w:sz w:val="16"/>
              </w:rPr>
            </w:pPr>
            <w:r w:rsidRPr="00190ACA">
              <w:rPr>
                <w:sz w:val="16"/>
              </w:rPr>
              <w:t>C4-220308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CDFB6" w14:textId="77777777" w:rsidR="008A467E" w:rsidRPr="00190ACA" w:rsidRDefault="008A467E" w:rsidP="00190ACA">
            <w:pPr>
              <w:pStyle w:val="TAL"/>
              <w:rPr>
                <w:sz w:val="16"/>
              </w:rPr>
            </w:pPr>
            <w:r w:rsidRPr="00190ACA">
              <w:rPr>
                <w:sz w:val="16"/>
              </w:rPr>
              <w:t>MBS session restoration for NG-RAN failure with or without restart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3CBB"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B631" w14:textId="77777777" w:rsidR="008A467E" w:rsidRPr="00190ACA" w:rsidRDefault="008A467E" w:rsidP="00190ACA">
            <w:pPr>
              <w:pStyle w:val="TAL"/>
              <w:rPr>
                <w:sz w:val="16"/>
              </w:rPr>
            </w:pPr>
            <w:r w:rsidRPr="00190ACA">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2AA1" w14:textId="77777777" w:rsidR="008A467E" w:rsidRPr="00190ACA" w:rsidRDefault="008A467E" w:rsidP="00190ACA">
            <w:pPr>
              <w:pStyle w:val="TAL"/>
              <w:rPr>
                <w:sz w:val="16"/>
              </w:rPr>
            </w:pPr>
          </w:p>
        </w:tc>
      </w:tr>
      <w:tr w:rsidR="00190ACA" w:rsidRPr="00190ACA" w14:paraId="5FE6793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D2A8" w14:textId="77777777" w:rsidR="008A467E" w:rsidRPr="00190ACA" w:rsidRDefault="008A467E" w:rsidP="00190ACA">
            <w:pPr>
              <w:pStyle w:val="TAL"/>
              <w:rPr>
                <w:sz w:val="16"/>
              </w:rPr>
            </w:pPr>
            <w:r w:rsidRPr="00190ACA">
              <w:rPr>
                <w:sz w:val="16"/>
              </w:rPr>
              <w:t>C4-220313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B25B6" w14:textId="77777777" w:rsidR="008A467E" w:rsidRPr="00190ACA" w:rsidRDefault="008A467E" w:rsidP="00190ACA">
            <w:pPr>
              <w:pStyle w:val="TAL"/>
              <w:rPr>
                <w:sz w:val="16"/>
              </w:rPr>
            </w:pPr>
            <w:r w:rsidRPr="00190ACA">
              <w:rPr>
                <w:sz w:val="16"/>
              </w:rPr>
              <w:t>LS on Clarification on UE Onboarding aspects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972E"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E6DF1" w14:textId="77777777" w:rsidR="008A467E" w:rsidRPr="00190ACA" w:rsidRDefault="008A467E" w:rsidP="00190ACA">
            <w:pPr>
              <w:pStyle w:val="TAL"/>
              <w:rPr>
                <w:sz w:val="16"/>
              </w:rPr>
            </w:pPr>
            <w:r w:rsidRPr="00190ACA">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C9329" w14:textId="77777777" w:rsidR="008A467E" w:rsidRPr="00190ACA" w:rsidRDefault="008A467E" w:rsidP="00190ACA">
            <w:pPr>
              <w:pStyle w:val="TAL"/>
              <w:rPr>
                <w:sz w:val="16"/>
              </w:rPr>
            </w:pPr>
          </w:p>
        </w:tc>
      </w:tr>
      <w:tr w:rsidR="00190ACA" w:rsidRPr="00190ACA" w14:paraId="67BADFC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50D59" w14:textId="77777777" w:rsidR="008A467E" w:rsidRPr="00190ACA" w:rsidRDefault="008A467E" w:rsidP="00190ACA">
            <w:pPr>
              <w:pStyle w:val="TAL"/>
              <w:rPr>
                <w:sz w:val="16"/>
              </w:rPr>
            </w:pPr>
            <w:r w:rsidRPr="00190ACA">
              <w:rPr>
                <w:sz w:val="16"/>
              </w:rPr>
              <w:t>C4-220331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DC50E" w14:textId="77777777" w:rsidR="008A467E" w:rsidRPr="00190ACA" w:rsidRDefault="008A467E" w:rsidP="00190ACA">
            <w:pPr>
              <w:pStyle w:val="TAL"/>
              <w:rPr>
                <w:sz w:val="16"/>
              </w:rPr>
            </w:pPr>
            <w:r w:rsidRPr="00190ACA">
              <w:rPr>
                <w:sz w:val="16"/>
              </w:rPr>
              <w:t>A single operation for updating both number of UE and number of PDU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D8CFE"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6BD20" w14:textId="77777777" w:rsidR="008A467E" w:rsidRPr="00190ACA" w:rsidRDefault="008A467E" w:rsidP="00190ACA">
            <w:pPr>
              <w:pStyle w:val="TAL"/>
              <w:rPr>
                <w:sz w:val="16"/>
              </w:rPr>
            </w:pPr>
            <w:r w:rsidRPr="00190ACA">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27BA" w14:textId="77777777" w:rsidR="008A467E" w:rsidRPr="00190ACA" w:rsidRDefault="008A467E" w:rsidP="00190ACA">
            <w:pPr>
              <w:pStyle w:val="TAL"/>
              <w:rPr>
                <w:sz w:val="16"/>
              </w:rPr>
            </w:pPr>
          </w:p>
        </w:tc>
      </w:tr>
      <w:tr w:rsidR="00190ACA" w:rsidRPr="00190ACA" w14:paraId="2E2F1CE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29D7" w14:textId="77777777" w:rsidR="008A467E" w:rsidRPr="00190ACA" w:rsidRDefault="008A467E" w:rsidP="00190ACA">
            <w:pPr>
              <w:pStyle w:val="TAL"/>
              <w:rPr>
                <w:sz w:val="16"/>
              </w:rPr>
            </w:pPr>
            <w:r w:rsidRPr="00190ACA">
              <w:rPr>
                <w:sz w:val="16"/>
              </w:rPr>
              <w:t>C4-220332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C319" w14:textId="77777777" w:rsidR="008A467E" w:rsidRPr="00190ACA" w:rsidRDefault="008A467E" w:rsidP="00190ACA">
            <w:pPr>
              <w:pStyle w:val="TAL"/>
              <w:rPr>
                <w:sz w:val="16"/>
              </w:rPr>
            </w:pPr>
            <w:r w:rsidRPr="00190ACA">
              <w:rPr>
                <w:sz w:val="16"/>
              </w:rPr>
              <w:t>NAT between the PSA UPF and the EASDF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54D14"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ADE8C" w14:textId="77777777" w:rsidR="008A467E" w:rsidRPr="00190ACA" w:rsidRDefault="008A467E" w:rsidP="00190ACA">
            <w:pPr>
              <w:pStyle w:val="TAL"/>
              <w:rPr>
                <w:sz w:val="16"/>
              </w:rPr>
            </w:pPr>
            <w:r w:rsidRPr="00190ACA">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5204" w14:textId="77777777" w:rsidR="008A467E" w:rsidRPr="00190ACA" w:rsidRDefault="008A467E" w:rsidP="00190ACA">
            <w:pPr>
              <w:pStyle w:val="TAL"/>
              <w:rPr>
                <w:sz w:val="16"/>
              </w:rPr>
            </w:pPr>
          </w:p>
        </w:tc>
      </w:tr>
      <w:tr w:rsidR="00190ACA" w:rsidRPr="00190ACA" w14:paraId="3E626B8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7B48" w14:textId="77777777" w:rsidR="008A467E" w:rsidRPr="00190ACA" w:rsidRDefault="008A467E" w:rsidP="00190ACA">
            <w:pPr>
              <w:pStyle w:val="TAL"/>
              <w:rPr>
                <w:sz w:val="16"/>
              </w:rPr>
            </w:pPr>
            <w:r w:rsidRPr="00190ACA">
              <w:rPr>
                <w:sz w:val="16"/>
              </w:rPr>
              <w:t>C4-220333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76924" w14:textId="77777777" w:rsidR="008A467E" w:rsidRPr="00190ACA" w:rsidRDefault="008A467E" w:rsidP="00190ACA">
            <w:pPr>
              <w:pStyle w:val="TAL"/>
              <w:rPr>
                <w:sz w:val="16"/>
              </w:rPr>
            </w:pPr>
            <w:r w:rsidRPr="00190ACA">
              <w:rPr>
                <w:sz w:val="16"/>
              </w:rPr>
              <w:t>Location dependent MBS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3C22"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A4B7" w14:textId="77777777" w:rsidR="008A467E" w:rsidRPr="00190ACA" w:rsidRDefault="008A467E" w:rsidP="00190ACA">
            <w:pPr>
              <w:pStyle w:val="TAL"/>
              <w:rPr>
                <w:sz w:val="16"/>
              </w:rPr>
            </w:pPr>
            <w:r w:rsidRPr="00190ACA">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FDB72" w14:textId="77777777" w:rsidR="008A467E" w:rsidRPr="00190ACA" w:rsidRDefault="008A467E" w:rsidP="00190ACA">
            <w:pPr>
              <w:pStyle w:val="TAL"/>
              <w:rPr>
                <w:sz w:val="16"/>
              </w:rPr>
            </w:pPr>
          </w:p>
        </w:tc>
      </w:tr>
      <w:tr w:rsidR="00190ACA" w:rsidRPr="00190ACA" w14:paraId="7B8785F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B59D" w14:textId="77777777" w:rsidR="008A467E" w:rsidRPr="00190ACA" w:rsidRDefault="008A467E" w:rsidP="00190ACA">
            <w:pPr>
              <w:pStyle w:val="TAL"/>
              <w:rPr>
                <w:sz w:val="16"/>
              </w:rPr>
            </w:pPr>
            <w:r w:rsidRPr="00190ACA">
              <w:rPr>
                <w:sz w:val="16"/>
              </w:rPr>
              <w:t>C4-220445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423E" w14:textId="77777777" w:rsidR="008A467E" w:rsidRPr="00190ACA" w:rsidRDefault="008A467E" w:rsidP="00190ACA">
            <w:pPr>
              <w:pStyle w:val="TAL"/>
              <w:rPr>
                <w:sz w:val="16"/>
              </w:rPr>
            </w:pPr>
            <w:r w:rsidRPr="00190ACA">
              <w:rPr>
                <w:sz w:val="16"/>
              </w:rPr>
              <w:t>Progress of FS_eIMS5G2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9282D" w14:textId="77777777" w:rsidR="008A467E" w:rsidRPr="00190ACA" w:rsidRDefault="008A467E" w:rsidP="00190ACA">
            <w:pPr>
              <w:pStyle w:val="TAL"/>
              <w:rPr>
                <w:sz w:val="16"/>
              </w:rPr>
            </w:pPr>
            <w:r w:rsidRPr="00190ACA">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3684" w14:textId="77777777" w:rsidR="008A467E" w:rsidRPr="00190ACA" w:rsidRDefault="008A467E" w:rsidP="00190ACA">
            <w:pPr>
              <w:pStyle w:val="TAL"/>
              <w:rPr>
                <w:sz w:val="16"/>
              </w:rPr>
            </w:pPr>
            <w:r w:rsidRPr="00190ACA">
              <w:rPr>
                <w:sz w:val="16"/>
              </w:rPr>
              <w:t>CT1, CT3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33C93" w14:textId="77777777" w:rsidR="008A467E" w:rsidRPr="00190ACA" w:rsidRDefault="008A467E" w:rsidP="00190ACA">
            <w:pPr>
              <w:pStyle w:val="TAL"/>
              <w:rPr>
                <w:sz w:val="16"/>
              </w:rPr>
            </w:pPr>
          </w:p>
        </w:tc>
      </w:tr>
    </w:tbl>
    <w:p w14:paraId="192BB8F7" w14:textId="77777777" w:rsidR="008A467E" w:rsidRDefault="008A467E" w:rsidP="008A467E"/>
    <w:p w14:paraId="3D6399FF" w14:textId="77777777" w:rsidR="008A467E" w:rsidRDefault="008A467E" w:rsidP="008A467E">
      <w:pPr>
        <w:pStyle w:val="Heading2"/>
      </w:pPr>
      <w:r>
        <w:br w:type="page"/>
      </w:r>
      <w:bookmarkStart w:id="110" w:name="_Toc94025116"/>
      <w:r>
        <w:lastRenderedPageBreak/>
        <w:t>Annex D: List of agreed/approved new and revised Work Items</w:t>
      </w:r>
      <w:bookmarkEnd w:id="110"/>
    </w:p>
    <w:p w14:paraId="3117A34E" w14:textId="77777777" w:rsidR="008A467E" w:rsidRDefault="008A467E" w:rsidP="008A467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84"/>
        <w:gridCol w:w="1827"/>
        <w:gridCol w:w="1247"/>
      </w:tblGrid>
      <w:tr w:rsidR="00190ACA" w:rsidRPr="00190ACA" w14:paraId="6D1C2AA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0AEBD" w14:textId="77777777" w:rsidR="008A467E" w:rsidRDefault="008A467E" w:rsidP="00190AC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C8CD6" w14:textId="77777777" w:rsidR="008A467E" w:rsidRDefault="008A467E" w:rsidP="00190ACA">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B11B" w14:textId="77777777" w:rsidR="008A467E" w:rsidRDefault="008A467E" w:rsidP="00190ACA">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1799" w14:textId="77777777" w:rsidR="008A467E" w:rsidRDefault="008A467E" w:rsidP="00190ACA">
            <w:pPr>
              <w:pStyle w:val="TAH"/>
            </w:pPr>
            <w:r>
              <w:t>new/revised</w:t>
            </w:r>
          </w:p>
        </w:tc>
      </w:tr>
      <w:tr w:rsidR="00190ACA" w:rsidRPr="00190ACA" w14:paraId="5EBE341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9824" w14:textId="77777777" w:rsidR="008A467E" w:rsidRPr="00190ACA" w:rsidRDefault="008A467E" w:rsidP="00190ACA">
            <w:pPr>
              <w:pStyle w:val="TAL"/>
              <w:rPr>
                <w:sz w:val="16"/>
              </w:rPr>
            </w:pPr>
            <w:r w:rsidRPr="00190ACA">
              <w:rPr>
                <w:sz w:val="16"/>
              </w:rPr>
              <w:t>C4-220264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29BEE" w14:textId="77777777" w:rsidR="008A467E" w:rsidRPr="00190ACA" w:rsidRDefault="008A467E" w:rsidP="00190ACA">
            <w:pPr>
              <w:pStyle w:val="TAL"/>
              <w:rPr>
                <w:sz w:val="16"/>
              </w:rPr>
            </w:pPr>
            <w:r w:rsidRPr="00190ACA">
              <w:rPr>
                <w:sz w:val="16"/>
              </w:rPr>
              <w:t>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E73B"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A051" w14:textId="77777777" w:rsidR="008A467E" w:rsidRPr="00190ACA" w:rsidRDefault="008A467E" w:rsidP="00190ACA">
            <w:pPr>
              <w:pStyle w:val="TAL"/>
              <w:rPr>
                <w:sz w:val="16"/>
              </w:rPr>
            </w:pPr>
            <w:r w:rsidRPr="00190ACA">
              <w:rPr>
                <w:sz w:val="16"/>
              </w:rPr>
              <w:t>SID revised</w:t>
            </w:r>
          </w:p>
        </w:tc>
      </w:tr>
      <w:tr w:rsidR="00190ACA" w:rsidRPr="00190ACA" w14:paraId="1AE8B36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243EE" w14:textId="77777777" w:rsidR="008A467E" w:rsidRPr="00190ACA" w:rsidRDefault="008A467E" w:rsidP="00190ACA">
            <w:pPr>
              <w:pStyle w:val="TAL"/>
              <w:rPr>
                <w:sz w:val="16"/>
              </w:rPr>
            </w:pPr>
            <w:r w:rsidRPr="00190ACA">
              <w:rPr>
                <w:sz w:val="16"/>
              </w:rPr>
              <w:t>C4-220312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4E3EB" w14:textId="77777777" w:rsidR="008A467E" w:rsidRPr="00190ACA" w:rsidRDefault="008A467E" w:rsidP="00190ACA">
            <w:pPr>
              <w:pStyle w:val="TAL"/>
              <w:rPr>
                <w:sz w:val="16"/>
              </w:rPr>
            </w:pPr>
            <w:r w:rsidRPr="00190ACA">
              <w:rPr>
                <w:sz w:val="16"/>
              </w:rPr>
              <w:t>Repository for the 3GPP Allocated Port Numbers for New 3GPP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87BC5"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26C3" w14:textId="77777777" w:rsidR="008A467E" w:rsidRPr="00190ACA" w:rsidRDefault="008A467E" w:rsidP="00190ACA">
            <w:pPr>
              <w:pStyle w:val="TAL"/>
              <w:rPr>
                <w:sz w:val="16"/>
              </w:rPr>
            </w:pPr>
            <w:r w:rsidRPr="00190ACA">
              <w:rPr>
                <w:sz w:val="16"/>
              </w:rPr>
              <w:t>WID new</w:t>
            </w:r>
          </w:p>
        </w:tc>
      </w:tr>
      <w:tr w:rsidR="00190ACA" w:rsidRPr="00190ACA" w14:paraId="4D384C7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12FE" w14:textId="77777777" w:rsidR="008A467E" w:rsidRPr="00190ACA" w:rsidRDefault="008A467E" w:rsidP="00190ACA">
            <w:pPr>
              <w:pStyle w:val="TAL"/>
              <w:rPr>
                <w:sz w:val="16"/>
              </w:rPr>
            </w:pPr>
            <w:r w:rsidRPr="00190ACA">
              <w:rPr>
                <w:sz w:val="16"/>
              </w:rPr>
              <w:t>C4-220349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9588" w14:textId="77777777" w:rsidR="008A467E" w:rsidRPr="00190ACA" w:rsidRDefault="008A467E" w:rsidP="00190ACA">
            <w:pPr>
              <w:pStyle w:val="TAL"/>
              <w:rPr>
                <w:sz w:val="16"/>
              </w:rPr>
            </w:pPr>
            <w:r w:rsidRPr="00190ACA">
              <w:rPr>
                <w:sz w:val="16"/>
              </w:rPr>
              <w:t>New WID on Non-Seamless WLAN offload Authentication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549A" w14:textId="77777777" w:rsidR="008A467E" w:rsidRPr="00190ACA" w:rsidRDefault="008A467E" w:rsidP="00190ACA">
            <w:pPr>
              <w:pStyle w:val="TAL"/>
              <w:rPr>
                <w:sz w:val="16"/>
              </w:rPr>
            </w:pPr>
            <w:r w:rsidRPr="00190ACA">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7BBF" w14:textId="77777777" w:rsidR="008A467E" w:rsidRPr="00190ACA" w:rsidRDefault="008A467E" w:rsidP="00190ACA">
            <w:pPr>
              <w:pStyle w:val="TAL"/>
              <w:rPr>
                <w:sz w:val="16"/>
              </w:rPr>
            </w:pPr>
            <w:r w:rsidRPr="00190ACA">
              <w:rPr>
                <w:sz w:val="16"/>
              </w:rPr>
              <w:t>WID new</w:t>
            </w:r>
          </w:p>
        </w:tc>
      </w:tr>
      <w:tr w:rsidR="00190ACA" w:rsidRPr="00190ACA" w14:paraId="0AA6496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4C27" w14:textId="77777777" w:rsidR="008A467E" w:rsidRPr="00190ACA" w:rsidRDefault="008A467E" w:rsidP="00190ACA">
            <w:pPr>
              <w:pStyle w:val="TAL"/>
              <w:rPr>
                <w:sz w:val="16"/>
              </w:rPr>
            </w:pPr>
            <w:r w:rsidRPr="00190ACA">
              <w:rPr>
                <w:sz w:val="16"/>
              </w:rPr>
              <w:t>C4-220311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5277F" w14:textId="77777777" w:rsidR="008A467E" w:rsidRPr="00190ACA" w:rsidRDefault="008A467E" w:rsidP="00190ACA">
            <w:pPr>
              <w:pStyle w:val="TAL"/>
              <w:rPr>
                <w:sz w:val="16"/>
              </w:rPr>
            </w:pPr>
            <w:r w:rsidRPr="00190ACA">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8F6DF" w14:textId="77777777" w:rsidR="008A467E" w:rsidRPr="00190ACA" w:rsidRDefault="008A467E" w:rsidP="00190ACA">
            <w:pPr>
              <w:pStyle w:val="TAL"/>
              <w:rPr>
                <w:sz w:val="16"/>
              </w:rPr>
            </w:pPr>
            <w:r w:rsidRPr="00190ACA">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3AAA4" w14:textId="77777777" w:rsidR="008A467E" w:rsidRPr="00190ACA" w:rsidRDefault="008A467E" w:rsidP="00190ACA">
            <w:pPr>
              <w:pStyle w:val="TAL"/>
              <w:rPr>
                <w:sz w:val="16"/>
              </w:rPr>
            </w:pPr>
            <w:r w:rsidRPr="00190ACA">
              <w:rPr>
                <w:sz w:val="16"/>
              </w:rPr>
              <w:t>WID revised</w:t>
            </w:r>
          </w:p>
        </w:tc>
      </w:tr>
    </w:tbl>
    <w:p w14:paraId="285B60AB" w14:textId="77777777" w:rsidR="008A467E" w:rsidRDefault="008A467E" w:rsidP="008A467E"/>
    <w:p w14:paraId="54984EF2" w14:textId="77777777" w:rsidR="008A467E" w:rsidRDefault="008A467E" w:rsidP="008A467E">
      <w:pPr>
        <w:pStyle w:val="Heading2"/>
      </w:pPr>
      <w:r>
        <w:br w:type="page"/>
      </w:r>
      <w:bookmarkStart w:id="111" w:name="_Toc94025117"/>
      <w:r>
        <w:lastRenderedPageBreak/>
        <w:t>Annex E: List of draft Technical Specifications and Reports</w:t>
      </w:r>
      <w:bookmarkEnd w:id="111"/>
    </w:p>
    <w:p w14:paraId="7219770C" w14:textId="77777777" w:rsidR="008A467E" w:rsidRDefault="008A467E" w:rsidP="008A467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915"/>
      </w:tblGrid>
      <w:tr w:rsidR="00190ACA" w:rsidRPr="00190ACA" w14:paraId="5647FB0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FF18" w14:textId="77777777" w:rsidR="008A467E" w:rsidRDefault="008A467E" w:rsidP="00190AC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F1FBF" w14:textId="77777777" w:rsidR="008A467E" w:rsidRDefault="008A467E" w:rsidP="00190ACA">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1CF08" w14:textId="77777777" w:rsidR="008A467E" w:rsidRDefault="008A467E" w:rsidP="00190ACA">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04E47" w14:textId="77777777" w:rsidR="008A467E" w:rsidRDefault="008A467E" w:rsidP="00190ACA">
            <w:pPr>
              <w:pStyle w:val="TAH"/>
            </w:pPr>
            <w:r>
              <w:t>Doc title</w:t>
            </w:r>
          </w:p>
        </w:tc>
      </w:tr>
      <w:tr w:rsidR="00190ACA" w:rsidRPr="00190ACA" w14:paraId="40202A2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BB93" w14:textId="77777777" w:rsidR="008A467E" w:rsidRPr="00190ACA" w:rsidRDefault="008A467E" w:rsidP="00190ACA">
            <w:pPr>
              <w:pStyle w:val="TAR"/>
              <w:rPr>
                <w:sz w:val="16"/>
              </w:rPr>
            </w:pPr>
            <w:r w:rsidRPr="00190ACA">
              <w:rPr>
                <w:sz w:val="16"/>
              </w:rPr>
              <w:t>C4-220449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C36E" w14:textId="77777777" w:rsidR="008A467E" w:rsidRPr="00190ACA" w:rsidRDefault="008A467E" w:rsidP="00190ACA">
            <w:pPr>
              <w:pStyle w:val="TAL"/>
              <w:rPr>
                <w:sz w:val="16"/>
              </w:rPr>
            </w:pPr>
            <w:r w:rsidRPr="00190ACA">
              <w:rPr>
                <w:sz w:val="16"/>
              </w:rPr>
              <w:t>29.820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224F" w14:textId="77777777" w:rsidR="008A467E" w:rsidRPr="00190ACA" w:rsidRDefault="008A467E" w:rsidP="00190ACA">
            <w:pPr>
              <w:pStyle w:val="TAL"/>
              <w:rPr>
                <w:sz w:val="16"/>
              </w:rPr>
            </w:pPr>
            <w:r w:rsidRPr="00190AC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1841" w14:textId="77777777" w:rsidR="008A467E" w:rsidRPr="00190ACA" w:rsidRDefault="008A467E" w:rsidP="00190ACA">
            <w:pPr>
              <w:pStyle w:val="TAL"/>
              <w:rPr>
                <w:sz w:val="16"/>
              </w:rPr>
            </w:pPr>
            <w:r w:rsidRPr="00190ACA">
              <w:rPr>
                <w:sz w:val="16"/>
              </w:rPr>
              <w:t>3GPP TR 29.820 v1.1.0</w:t>
            </w:r>
          </w:p>
        </w:tc>
      </w:tr>
      <w:tr w:rsidR="00190ACA" w:rsidRPr="00190ACA" w14:paraId="13888BF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6738" w14:textId="77777777" w:rsidR="008A467E" w:rsidRPr="00190ACA" w:rsidRDefault="008A467E" w:rsidP="00190ACA">
            <w:pPr>
              <w:pStyle w:val="TAR"/>
              <w:rPr>
                <w:sz w:val="16"/>
              </w:rPr>
            </w:pPr>
            <w:r w:rsidRPr="00190ACA">
              <w:rPr>
                <w:sz w:val="16"/>
              </w:rPr>
              <w:t>C4-220450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9568" w14:textId="77777777" w:rsidR="008A467E" w:rsidRPr="00190ACA" w:rsidRDefault="008A467E" w:rsidP="00190ACA">
            <w:pPr>
              <w:pStyle w:val="TAL"/>
              <w:rPr>
                <w:sz w:val="16"/>
              </w:rPr>
            </w:pPr>
            <w:r w:rsidRPr="00190ACA">
              <w:rPr>
                <w:sz w:val="16"/>
              </w:rPr>
              <w:t>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63E3" w14:textId="77777777" w:rsidR="008A467E" w:rsidRPr="00190ACA" w:rsidRDefault="008A467E" w:rsidP="00190ACA">
            <w:pPr>
              <w:pStyle w:val="TAL"/>
              <w:rPr>
                <w:sz w:val="16"/>
              </w:rPr>
            </w:pPr>
            <w:r w:rsidRPr="00190ACA">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E2A5" w14:textId="77777777" w:rsidR="008A467E" w:rsidRPr="00190ACA" w:rsidRDefault="008A467E" w:rsidP="00190ACA">
            <w:pPr>
              <w:pStyle w:val="TAL"/>
              <w:rPr>
                <w:sz w:val="16"/>
              </w:rPr>
            </w:pPr>
            <w:r w:rsidRPr="00190ACA">
              <w:rPr>
                <w:sz w:val="16"/>
              </w:rPr>
              <w:t>3GPP TS 23.540 v0.4.0</w:t>
            </w:r>
          </w:p>
        </w:tc>
      </w:tr>
      <w:tr w:rsidR="00190ACA" w:rsidRPr="00190ACA" w14:paraId="08D8AC2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3DA7" w14:textId="77777777" w:rsidR="008A467E" w:rsidRPr="00190ACA" w:rsidRDefault="008A467E" w:rsidP="00190ACA">
            <w:pPr>
              <w:pStyle w:val="TAR"/>
              <w:rPr>
                <w:sz w:val="16"/>
              </w:rPr>
            </w:pPr>
            <w:r w:rsidRPr="00190ACA">
              <w:rPr>
                <w:sz w:val="16"/>
              </w:rPr>
              <w:t>C4-220451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1A37" w14:textId="77777777" w:rsidR="008A467E" w:rsidRPr="00190ACA" w:rsidRDefault="008A467E" w:rsidP="00190ACA">
            <w:pPr>
              <w:pStyle w:val="TAL"/>
              <w:rPr>
                <w:sz w:val="16"/>
              </w:rPr>
            </w:pPr>
            <w:r w:rsidRPr="00190ACA">
              <w:rPr>
                <w:sz w:val="16"/>
              </w:rPr>
              <w:t>29.536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9535" w14:textId="77777777" w:rsidR="008A467E" w:rsidRPr="00190ACA" w:rsidRDefault="008A467E" w:rsidP="00190ACA">
            <w:pPr>
              <w:pStyle w:val="TAL"/>
              <w:rPr>
                <w:sz w:val="16"/>
              </w:rPr>
            </w:pPr>
            <w:r w:rsidRPr="00190AC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FB4E" w14:textId="77777777" w:rsidR="008A467E" w:rsidRPr="00190ACA" w:rsidRDefault="008A467E" w:rsidP="00190ACA">
            <w:pPr>
              <w:pStyle w:val="TAL"/>
              <w:rPr>
                <w:sz w:val="16"/>
              </w:rPr>
            </w:pPr>
            <w:r w:rsidRPr="00190ACA">
              <w:rPr>
                <w:sz w:val="16"/>
              </w:rPr>
              <w:t>3GPP TS 29.536 v1.1.0</w:t>
            </w:r>
          </w:p>
        </w:tc>
      </w:tr>
      <w:tr w:rsidR="00190ACA" w:rsidRPr="00190ACA" w14:paraId="38575FD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9B85" w14:textId="77777777" w:rsidR="008A467E" w:rsidRPr="00190ACA" w:rsidRDefault="008A467E" w:rsidP="00190ACA">
            <w:pPr>
              <w:pStyle w:val="TAR"/>
              <w:rPr>
                <w:sz w:val="16"/>
              </w:rPr>
            </w:pPr>
            <w:r w:rsidRPr="00190ACA">
              <w:rPr>
                <w:sz w:val="16"/>
              </w:rPr>
              <w:t>C4-220452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313B" w14:textId="77777777" w:rsidR="008A467E" w:rsidRPr="00190ACA" w:rsidRDefault="008A467E" w:rsidP="00190ACA">
            <w:pPr>
              <w:pStyle w:val="TAL"/>
              <w:rPr>
                <w:sz w:val="16"/>
              </w:rPr>
            </w:pPr>
            <w:r w:rsidRPr="00190ACA">
              <w:rPr>
                <w:sz w:val="16"/>
              </w:rPr>
              <w:t>29.556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C7E46" w14:textId="77777777" w:rsidR="008A467E" w:rsidRPr="00190ACA" w:rsidRDefault="008A467E" w:rsidP="00190ACA">
            <w:pPr>
              <w:pStyle w:val="TAL"/>
              <w:rPr>
                <w:sz w:val="16"/>
              </w:rPr>
            </w:pPr>
            <w:r w:rsidRPr="00190AC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1519" w14:textId="77777777" w:rsidR="008A467E" w:rsidRPr="00190ACA" w:rsidRDefault="008A467E" w:rsidP="00190ACA">
            <w:pPr>
              <w:pStyle w:val="TAL"/>
              <w:rPr>
                <w:sz w:val="16"/>
              </w:rPr>
            </w:pPr>
            <w:r w:rsidRPr="00190ACA">
              <w:rPr>
                <w:sz w:val="16"/>
              </w:rPr>
              <w:t>3GPP TS 29.556 v1.1.0</w:t>
            </w:r>
          </w:p>
        </w:tc>
      </w:tr>
      <w:tr w:rsidR="00190ACA" w:rsidRPr="00190ACA" w14:paraId="7FCEFA8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630C" w14:textId="77777777" w:rsidR="008A467E" w:rsidRPr="00190ACA" w:rsidRDefault="008A467E" w:rsidP="00190ACA">
            <w:pPr>
              <w:pStyle w:val="TAR"/>
              <w:rPr>
                <w:sz w:val="16"/>
              </w:rPr>
            </w:pPr>
            <w:r w:rsidRPr="00190ACA">
              <w:rPr>
                <w:sz w:val="16"/>
              </w:rPr>
              <w:t>C4-220453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86FB8" w14:textId="77777777" w:rsidR="008A467E" w:rsidRPr="00190ACA" w:rsidRDefault="008A467E" w:rsidP="00190ACA">
            <w:pPr>
              <w:pStyle w:val="TAL"/>
              <w:rPr>
                <w:sz w:val="16"/>
              </w:rPr>
            </w:pPr>
            <w:r w:rsidRPr="00190ACA">
              <w:rPr>
                <w:sz w:val="16"/>
              </w:rPr>
              <w:t>29.564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ADB3" w14:textId="77777777" w:rsidR="008A467E" w:rsidRPr="00190ACA" w:rsidRDefault="008A467E" w:rsidP="00190ACA">
            <w:pPr>
              <w:pStyle w:val="TAL"/>
              <w:rPr>
                <w:sz w:val="16"/>
              </w:rPr>
            </w:pPr>
            <w:r w:rsidRPr="00190AC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8D49" w14:textId="77777777" w:rsidR="008A467E" w:rsidRPr="00190ACA" w:rsidRDefault="008A467E" w:rsidP="00190ACA">
            <w:pPr>
              <w:pStyle w:val="TAL"/>
              <w:rPr>
                <w:sz w:val="16"/>
              </w:rPr>
            </w:pPr>
            <w:r w:rsidRPr="00190ACA">
              <w:rPr>
                <w:sz w:val="16"/>
              </w:rPr>
              <w:t>3GPP TS 29.564 v1.1.0</w:t>
            </w:r>
          </w:p>
        </w:tc>
      </w:tr>
      <w:tr w:rsidR="00190ACA" w:rsidRPr="00190ACA" w14:paraId="7BE489F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815B" w14:textId="77777777" w:rsidR="008A467E" w:rsidRPr="00190ACA" w:rsidRDefault="008A467E" w:rsidP="00190ACA">
            <w:pPr>
              <w:pStyle w:val="TAR"/>
              <w:rPr>
                <w:sz w:val="16"/>
              </w:rPr>
            </w:pPr>
            <w:r w:rsidRPr="00190ACA">
              <w:rPr>
                <w:sz w:val="16"/>
              </w:rPr>
              <w:t>C4-220454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4D02" w14:textId="77777777" w:rsidR="008A467E" w:rsidRPr="00190ACA" w:rsidRDefault="008A467E" w:rsidP="00190ACA">
            <w:pPr>
              <w:pStyle w:val="TAL"/>
              <w:rPr>
                <w:sz w:val="16"/>
              </w:rPr>
            </w:pPr>
            <w:r w:rsidRPr="00190ACA">
              <w:rPr>
                <w:sz w:val="16"/>
              </w:rPr>
              <w:t>29.532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3479" w14:textId="77777777" w:rsidR="008A467E" w:rsidRPr="00190ACA" w:rsidRDefault="008A467E" w:rsidP="00190ACA">
            <w:pPr>
              <w:pStyle w:val="TAL"/>
              <w:rPr>
                <w:sz w:val="16"/>
              </w:rPr>
            </w:pPr>
            <w:r w:rsidRPr="00190AC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CB6A" w14:textId="77777777" w:rsidR="008A467E" w:rsidRPr="00190ACA" w:rsidRDefault="008A467E" w:rsidP="00190ACA">
            <w:pPr>
              <w:pStyle w:val="TAL"/>
              <w:rPr>
                <w:sz w:val="16"/>
              </w:rPr>
            </w:pPr>
            <w:r w:rsidRPr="00190ACA">
              <w:rPr>
                <w:sz w:val="16"/>
              </w:rPr>
              <w:t>3GPP TS 29.532 v1.1.0</w:t>
            </w:r>
          </w:p>
        </w:tc>
      </w:tr>
      <w:tr w:rsidR="00190ACA" w:rsidRPr="00190ACA" w14:paraId="0068782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5DF0" w14:textId="77777777" w:rsidR="008A467E" w:rsidRPr="00190ACA" w:rsidRDefault="008A467E" w:rsidP="00190ACA">
            <w:pPr>
              <w:pStyle w:val="TAR"/>
              <w:rPr>
                <w:sz w:val="16"/>
              </w:rPr>
            </w:pPr>
            <w:r w:rsidRPr="00190ACA">
              <w:rPr>
                <w:sz w:val="16"/>
              </w:rPr>
              <w:t>C4-220455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98340" w14:textId="77777777" w:rsidR="008A467E" w:rsidRPr="00190ACA" w:rsidRDefault="008A467E" w:rsidP="00190ACA">
            <w:pPr>
              <w:pStyle w:val="TAL"/>
              <w:rPr>
                <w:sz w:val="16"/>
              </w:rPr>
            </w:pPr>
            <w:r w:rsidRPr="00190ACA">
              <w:rPr>
                <w:sz w:val="16"/>
              </w:rPr>
              <w:t>29.555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F787" w14:textId="77777777" w:rsidR="008A467E" w:rsidRPr="00190ACA" w:rsidRDefault="008A467E" w:rsidP="00190ACA">
            <w:pPr>
              <w:pStyle w:val="TAL"/>
              <w:rPr>
                <w:sz w:val="16"/>
              </w:rPr>
            </w:pPr>
            <w:r w:rsidRPr="00190AC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E89C" w14:textId="77777777" w:rsidR="008A467E" w:rsidRPr="00190ACA" w:rsidRDefault="008A467E" w:rsidP="00190ACA">
            <w:pPr>
              <w:pStyle w:val="TAL"/>
              <w:rPr>
                <w:sz w:val="16"/>
              </w:rPr>
            </w:pPr>
            <w:r w:rsidRPr="00190ACA">
              <w:rPr>
                <w:sz w:val="16"/>
              </w:rPr>
              <w:t>3GPP TS 29.555 v1.1.0</w:t>
            </w:r>
          </w:p>
        </w:tc>
      </w:tr>
      <w:tr w:rsidR="00190ACA" w:rsidRPr="00190ACA" w14:paraId="23AE564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FF1C" w14:textId="77777777" w:rsidR="008A467E" w:rsidRPr="00190ACA" w:rsidRDefault="008A467E" w:rsidP="00190ACA">
            <w:pPr>
              <w:pStyle w:val="TAR"/>
              <w:rPr>
                <w:sz w:val="16"/>
              </w:rPr>
            </w:pPr>
            <w:r w:rsidRPr="00190ACA">
              <w:rPr>
                <w:sz w:val="16"/>
              </w:rPr>
              <w:t>C4-220456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5A7D2" w14:textId="77777777" w:rsidR="008A467E" w:rsidRPr="00190ACA" w:rsidRDefault="008A467E" w:rsidP="00190ACA">
            <w:pPr>
              <w:pStyle w:val="TAL"/>
              <w:rPr>
                <w:sz w:val="16"/>
              </w:rPr>
            </w:pPr>
            <w:r w:rsidRPr="00190ACA">
              <w:rPr>
                <w:sz w:val="16"/>
              </w:rPr>
              <w:t>29.256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F290" w14:textId="77777777" w:rsidR="008A467E" w:rsidRPr="00190ACA" w:rsidRDefault="008A467E" w:rsidP="00190ACA">
            <w:pPr>
              <w:pStyle w:val="TAL"/>
              <w:rPr>
                <w:sz w:val="16"/>
              </w:rPr>
            </w:pPr>
            <w:r w:rsidRPr="00190ACA">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5EE5" w14:textId="77777777" w:rsidR="008A467E" w:rsidRPr="00190ACA" w:rsidRDefault="008A467E" w:rsidP="00190ACA">
            <w:pPr>
              <w:pStyle w:val="TAL"/>
              <w:rPr>
                <w:sz w:val="16"/>
              </w:rPr>
            </w:pPr>
            <w:r w:rsidRPr="00190ACA">
              <w:rPr>
                <w:sz w:val="16"/>
              </w:rPr>
              <w:t>3GPP TS 29.256 v1.1.0</w:t>
            </w:r>
          </w:p>
        </w:tc>
      </w:tr>
      <w:tr w:rsidR="00190ACA" w:rsidRPr="00190ACA" w14:paraId="084A02E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tcPr>
          <w:p w14:paraId="383D7208" w14:textId="2F1D8FFB" w:rsidR="008A467E" w:rsidRPr="00190ACA" w:rsidRDefault="008A467E" w:rsidP="008A467E">
            <w:pPr>
              <w:pStyle w:val="TAR"/>
              <w:rPr>
                <w:sz w:val="16"/>
              </w:rPr>
            </w:pPr>
            <w:r w:rsidRPr="00190ACA">
              <w:rPr>
                <w:sz w:val="16"/>
              </w:rPr>
              <w:t>C4-220458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C75D9" w14:textId="08576A27" w:rsidR="008A467E" w:rsidRPr="00190ACA" w:rsidRDefault="008A467E" w:rsidP="008A467E">
            <w:pPr>
              <w:pStyle w:val="TAL"/>
              <w:rPr>
                <w:sz w:val="16"/>
              </w:rPr>
            </w:pPr>
            <w:r w:rsidRPr="00190ACA">
              <w:rPr>
                <w:sz w:val="16"/>
              </w:rPr>
              <w:t>29.abc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D09D" w14:textId="0EC2AD06" w:rsidR="008A467E" w:rsidRPr="00190ACA" w:rsidRDefault="008A467E" w:rsidP="008A467E">
            <w:pPr>
              <w:pStyle w:val="TAL"/>
              <w:rPr>
                <w:sz w:val="16"/>
              </w:rPr>
            </w:pPr>
            <w:r w:rsidRPr="00190ACA">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D527" w14:textId="250F4822" w:rsidR="008A467E" w:rsidRPr="00190ACA" w:rsidRDefault="008A467E" w:rsidP="008A467E">
            <w:pPr>
              <w:pStyle w:val="TAL"/>
              <w:rPr>
                <w:sz w:val="16"/>
              </w:rPr>
            </w:pPr>
            <w:r w:rsidRPr="00190ACA">
              <w:rPr>
                <w:sz w:val="16"/>
              </w:rPr>
              <w:t>3GPP TS 29.abc v0.1.0</w:t>
            </w:r>
          </w:p>
        </w:tc>
      </w:tr>
    </w:tbl>
    <w:p w14:paraId="7230A886" w14:textId="77777777" w:rsidR="008A467E" w:rsidRDefault="008A467E" w:rsidP="008A467E"/>
    <w:p w14:paraId="4FBE0880" w14:textId="77777777" w:rsidR="008A467E" w:rsidRDefault="008A467E" w:rsidP="008A467E">
      <w:pPr>
        <w:pStyle w:val="Heading2"/>
      </w:pPr>
      <w:r>
        <w:br w:type="page"/>
      </w:r>
      <w:bookmarkStart w:id="112" w:name="_Toc94025118"/>
      <w:r>
        <w:lastRenderedPageBreak/>
        <w:t>Annex F: List of action items</w:t>
      </w:r>
      <w:bookmarkEnd w:id="112"/>
    </w:p>
    <w:p w14:paraId="4858FF06" w14:textId="77777777" w:rsidR="008A467E" w:rsidRDefault="008A467E" w:rsidP="008A467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190ACA" w:rsidRPr="00190ACA" w14:paraId="3C306C3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71EF" w14:textId="77777777" w:rsidR="008A467E" w:rsidRDefault="008A467E" w:rsidP="00190ACA">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8EC1" w14:textId="77777777" w:rsidR="008A467E" w:rsidRDefault="008A467E" w:rsidP="00190ACA">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04D0A" w14:textId="77777777" w:rsidR="008A467E" w:rsidRDefault="008A467E" w:rsidP="00190AC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6B0C" w14:textId="77777777" w:rsidR="008A467E" w:rsidRDefault="008A467E" w:rsidP="00190ACA">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934A" w14:textId="77777777" w:rsidR="008A467E" w:rsidRDefault="008A467E" w:rsidP="00190ACA">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22EF5" w14:textId="77777777" w:rsidR="008A467E" w:rsidRDefault="008A467E" w:rsidP="00190ACA">
            <w:pPr>
              <w:pStyle w:val="TAH"/>
            </w:pPr>
            <w:r>
              <w:t>Due by</w:t>
            </w:r>
          </w:p>
        </w:tc>
      </w:tr>
    </w:tbl>
    <w:p w14:paraId="28B4FDC2" w14:textId="77777777" w:rsidR="008A467E" w:rsidRDefault="008A467E" w:rsidP="008A467E"/>
    <w:p w14:paraId="4277CBA6" w14:textId="77777777" w:rsidR="008A467E" w:rsidRDefault="008A467E" w:rsidP="008A467E">
      <w:pPr>
        <w:pStyle w:val="Heading2"/>
      </w:pPr>
      <w:r>
        <w:br w:type="page"/>
      </w:r>
      <w:bookmarkStart w:id="113" w:name="_Toc94025119"/>
      <w:r>
        <w:lastRenderedPageBreak/>
        <w:t>Annex G: List of decisions</w:t>
      </w:r>
      <w:bookmarkEnd w:id="113"/>
    </w:p>
    <w:p w14:paraId="08CC86C9" w14:textId="77777777" w:rsidR="008A467E" w:rsidRDefault="008A467E" w:rsidP="008A467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190ACA" w:rsidRPr="00190ACA" w14:paraId="6078D93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7A94" w14:textId="77777777" w:rsidR="008A467E" w:rsidRDefault="008A467E" w:rsidP="00190ACA">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4407" w14:textId="77777777" w:rsidR="008A467E" w:rsidRDefault="008A467E" w:rsidP="00190ACA">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0863A" w14:textId="77777777" w:rsidR="008A467E" w:rsidRDefault="008A467E" w:rsidP="00190ACA">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360F" w14:textId="77777777" w:rsidR="008A467E" w:rsidRDefault="008A467E" w:rsidP="00190ACA">
            <w:pPr>
              <w:pStyle w:val="TAH"/>
            </w:pPr>
            <w:r>
              <w:t>Details</w:t>
            </w:r>
          </w:p>
        </w:tc>
      </w:tr>
    </w:tbl>
    <w:p w14:paraId="173288F9" w14:textId="77777777" w:rsidR="008A467E" w:rsidRDefault="008A467E" w:rsidP="008A467E"/>
    <w:p w14:paraId="08BD7873" w14:textId="77777777" w:rsidR="008A467E" w:rsidRDefault="008A467E" w:rsidP="008A467E">
      <w:pPr>
        <w:pStyle w:val="Heading2"/>
      </w:pPr>
      <w:r>
        <w:br w:type="page"/>
      </w:r>
      <w:bookmarkStart w:id="114" w:name="_Toc94025120"/>
      <w:r>
        <w:lastRenderedPageBreak/>
        <w:t>Annex H: List of participants</w:t>
      </w:r>
      <w:bookmarkEnd w:id="114"/>
    </w:p>
    <w:p w14:paraId="67C28BE6" w14:textId="77777777" w:rsidR="008A467E" w:rsidRDefault="008A467E" w:rsidP="008A467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190ACA" w:rsidRPr="00190ACA" w14:paraId="56240AA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D245" w14:textId="77777777" w:rsidR="008A467E" w:rsidRDefault="008A467E" w:rsidP="00190ACA">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6121" w14:textId="77777777" w:rsidR="008A467E" w:rsidRDefault="008A467E" w:rsidP="00190ACA">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1471" w14:textId="77777777" w:rsidR="008A467E" w:rsidRDefault="008A467E" w:rsidP="00190ACA">
            <w:pPr>
              <w:pStyle w:val="TAH"/>
            </w:pPr>
            <w:r>
              <w:t>Status (OP)</w:t>
            </w:r>
          </w:p>
        </w:tc>
      </w:tr>
      <w:tr w:rsidR="00190ACA" w:rsidRPr="00190ACA" w14:paraId="1C9953C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1C61" w14:textId="77777777" w:rsidR="008A467E" w:rsidRPr="00190ACA" w:rsidRDefault="008A467E" w:rsidP="00190ACA">
            <w:pPr>
              <w:pStyle w:val="TAL"/>
              <w:rPr>
                <w:sz w:val="16"/>
              </w:rPr>
            </w:pPr>
            <w:r w:rsidRPr="00190ACA">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972C" w14:textId="77777777" w:rsidR="008A467E" w:rsidRPr="00190ACA" w:rsidRDefault="008A467E" w:rsidP="00190ACA">
            <w:pPr>
              <w:pStyle w:val="TAL"/>
              <w:rPr>
                <w:sz w:val="16"/>
              </w:rPr>
            </w:pPr>
            <w:r w:rsidRPr="00190ACA">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35F9" w14:textId="77777777" w:rsidR="008A467E" w:rsidRPr="00190ACA" w:rsidRDefault="008A467E" w:rsidP="00190ACA">
            <w:pPr>
              <w:pStyle w:val="TAL"/>
              <w:rPr>
                <w:sz w:val="16"/>
              </w:rPr>
            </w:pPr>
            <w:r w:rsidRPr="00190ACA">
              <w:rPr>
                <w:sz w:val="16"/>
              </w:rPr>
              <w:t>3GPPMEMBER (ETSI)</w:t>
            </w:r>
          </w:p>
        </w:tc>
      </w:tr>
      <w:tr w:rsidR="00190ACA" w:rsidRPr="00190ACA" w14:paraId="41F851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F7CE4" w14:textId="77777777" w:rsidR="008A467E" w:rsidRPr="00190ACA" w:rsidRDefault="008A467E" w:rsidP="00190ACA">
            <w:pPr>
              <w:pStyle w:val="TAL"/>
              <w:rPr>
                <w:sz w:val="16"/>
              </w:rPr>
            </w:pPr>
            <w:r w:rsidRPr="00190ACA">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05E0" w14:textId="77777777" w:rsidR="008A467E" w:rsidRPr="00190ACA" w:rsidRDefault="008A467E" w:rsidP="00190ACA">
            <w:pPr>
              <w:pStyle w:val="TAL"/>
              <w:rPr>
                <w:sz w:val="16"/>
              </w:rPr>
            </w:pPr>
            <w:r w:rsidRPr="00190ACA">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546B" w14:textId="77777777" w:rsidR="008A467E" w:rsidRPr="00190ACA" w:rsidRDefault="008A467E" w:rsidP="00190ACA">
            <w:pPr>
              <w:pStyle w:val="TAL"/>
              <w:rPr>
                <w:sz w:val="16"/>
              </w:rPr>
            </w:pPr>
            <w:r w:rsidRPr="00190ACA">
              <w:rPr>
                <w:sz w:val="16"/>
              </w:rPr>
              <w:t>3GPPMEMBER (ATIS)</w:t>
            </w:r>
          </w:p>
        </w:tc>
      </w:tr>
      <w:tr w:rsidR="00190ACA" w:rsidRPr="00190ACA" w14:paraId="7C8C62A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09BD" w14:textId="77777777" w:rsidR="008A467E" w:rsidRPr="00190ACA" w:rsidRDefault="008A467E" w:rsidP="00190ACA">
            <w:pPr>
              <w:pStyle w:val="TAL"/>
              <w:rPr>
                <w:sz w:val="16"/>
              </w:rPr>
            </w:pPr>
            <w:r w:rsidRPr="00190ACA">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922A" w14:textId="77777777" w:rsidR="008A467E" w:rsidRPr="00190ACA" w:rsidRDefault="008A467E" w:rsidP="00190ACA">
            <w:pPr>
              <w:pStyle w:val="TAL"/>
              <w:rPr>
                <w:sz w:val="16"/>
              </w:rPr>
            </w:pPr>
            <w:r w:rsidRPr="00190ACA">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854DC" w14:textId="77777777" w:rsidR="008A467E" w:rsidRPr="00190ACA" w:rsidRDefault="008A467E" w:rsidP="00190ACA">
            <w:pPr>
              <w:pStyle w:val="TAL"/>
              <w:rPr>
                <w:sz w:val="16"/>
              </w:rPr>
            </w:pPr>
            <w:r w:rsidRPr="00190ACA">
              <w:rPr>
                <w:sz w:val="16"/>
              </w:rPr>
              <w:t>3GPPMEMBER (ETSI)</w:t>
            </w:r>
          </w:p>
        </w:tc>
      </w:tr>
      <w:tr w:rsidR="00190ACA" w:rsidRPr="00190ACA" w14:paraId="77E54F2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5545" w14:textId="77777777" w:rsidR="008A467E" w:rsidRPr="00190ACA" w:rsidRDefault="008A467E" w:rsidP="00190ACA">
            <w:pPr>
              <w:pStyle w:val="TAL"/>
              <w:rPr>
                <w:sz w:val="16"/>
              </w:rPr>
            </w:pPr>
            <w:r w:rsidRPr="00190ACA">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FF53" w14:textId="77777777" w:rsidR="008A467E" w:rsidRPr="00190ACA" w:rsidRDefault="008A467E" w:rsidP="00190ACA">
            <w:pPr>
              <w:pStyle w:val="TAL"/>
              <w:rPr>
                <w:sz w:val="16"/>
              </w:rPr>
            </w:pPr>
            <w:r w:rsidRPr="00190ACA">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E306" w14:textId="77777777" w:rsidR="008A467E" w:rsidRPr="00190ACA" w:rsidRDefault="008A467E" w:rsidP="00190ACA">
            <w:pPr>
              <w:pStyle w:val="TAL"/>
              <w:rPr>
                <w:sz w:val="16"/>
              </w:rPr>
            </w:pPr>
            <w:r w:rsidRPr="00190ACA">
              <w:rPr>
                <w:sz w:val="16"/>
              </w:rPr>
              <w:t>3GPPMEMBER (ETSI)</w:t>
            </w:r>
          </w:p>
        </w:tc>
      </w:tr>
      <w:tr w:rsidR="00190ACA" w:rsidRPr="00190ACA" w14:paraId="5E9ADBB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A22EC" w14:textId="77777777" w:rsidR="008A467E" w:rsidRPr="00190ACA" w:rsidRDefault="008A467E" w:rsidP="00190ACA">
            <w:pPr>
              <w:pStyle w:val="TAL"/>
              <w:rPr>
                <w:sz w:val="16"/>
              </w:rPr>
            </w:pPr>
            <w:r w:rsidRPr="00190ACA">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818B" w14:textId="77777777" w:rsidR="008A467E" w:rsidRPr="00190ACA" w:rsidRDefault="008A467E" w:rsidP="00190ACA">
            <w:pPr>
              <w:pStyle w:val="TAL"/>
              <w:rPr>
                <w:sz w:val="16"/>
              </w:rPr>
            </w:pPr>
            <w:r w:rsidRPr="00190ACA">
              <w:rPr>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861BF" w14:textId="77777777" w:rsidR="008A467E" w:rsidRPr="00190ACA" w:rsidRDefault="008A467E" w:rsidP="00190ACA">
            <w:pPr>
              <w:pStyle w:val="TAL"/>
              <w:rPr>
                <w:sz w:val="16"/>
              </w:rPr>
            </w:pPr>
            <w:r w:rsidRPr="00190ACA">
              <w:rPr>
                <w:sz w:val="16"/>
              </w:rPr>
              <w:t>3GPPMEMBER (ETSI)</w:t>
            </w:r>
          </w:p>
        </w:tc>
      </w:tr>
      <w:tr w:rsidR="00190ACA" w:rsidRPr="00190ACA" w14:paraId="625BEE6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E014" w14:textId="77777777" w:rsidR="008A467E" w:rsidRPr="00190ACA" w:rsidRDefault="008A467E" w:rsidP="00190ACA">
            <w:pPr>
              <w:pStyle w:val="TAL"/>
              <w:rPr>
                <w:sz w:val="16"/>
              </w:rPr>
            </w:pPr>
            <w:r w:rsidRPr="00190ACA">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43BE" w14:textId="77777777" w:rsidR="008A467E" w:rsidRPr="00190ACA" w:rsidRDefault="008A467E" w:rsidP="00190ACA">
            <w:pPr>
              <w:pStyle w:val="TAL"/>
              <w:rPr>
                <w:sz w:val="16"/>
              </w:rPr>
            </w:pPr>
            <w:r w:rsidRPr="00190ACA">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C030" w14:textId="77777777" w:rsidR="008A467E" w:rsidRPr="00190ACA" w:rsidRDefault="008A467E" w:rsidP="00190ACA">
            <w:pPr>
              <w:pStyle w:val="TAL"/>
              <w:rPr>
                <w:sz w:val="16"/>
              </w:rPr>
            </w:pPr>
            <w:r w:rsidRPr="00190ACA">
              <w:rPr>
                <w:sz w:val="16"/>
              </w:rPr>
              <w:t>3GPPMEMBER (CCSA)</w:t>
            </w:r>
          </w:p>
        </w:tc>
      </w:tr>
      <w:tr w:rsidR="00190ACA" w:rsidRPr="00190ACA" w14:paraId="351F247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657CF" w14:textId="77777777" w:rsidR="008A467E" w:rsidRPr="00190ACA" w:rsidRDefault="008A467E" w:rsidP="00190ACA">
            <w:pPr>
              <w:pStyle w:val="TAL"/>
              <w:rPr>
                <w:sz w:val="16"/>
              </w:rPr>
            </w:pPr>
            <w:r w:rsidRPr="00190ACA">
              <w:rPr>
                <w:sz w:val="16"/>
              </w:rPr>
              <w:t>BARTOLOME, Maria-Cruz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39157" w14:textId="77777777" w:rsidR="008A467E" w:rsidRPr="00190ACA" w:rsidRDefault="008A467E" w:rsidP="00190ACA">
            <w:pPr>
              <w:pStyle w:val="TAL"/>
              <w:rPr>
                <w:sz w:val="16"/>
              </w:rPr>
            </w:pPr>
            <w:r w:rsidRPr="00190ACA">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9B3B" w14:textId="77777777" w:rsidR="008A467E" w:rsidRPr="00190ACA" w:rsidRDefault="008A467E" w:rsidP="00190ACA">
            <w:pPr>
              <w:pStyle w:val="TAL"/>
              <w:rPr>
                <w:sz w:val="16"/>
              </w:rPr>
            </w:pPr>
            <w:r w:rsidRPr="00190ACA">
              <w:rPr>
                <w:sz w:val="16"/>
              </w:rPr>
              <w:t>3GPPMEMBER (ETSI)</w:t>
            </w:r>
          </w:p>
        </w:tc>
      </w:tr>
      <w:tr w:rsidR="00190ACA" w:rsidRPr="00190ACA" w14:paraId="34F6091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6B0A4" w14:textId="77777777" w:rsidR="008A467E" w:rsidRPr="00190ACA" w:rsidRDefault="008A467E" w:rsidP="00190ACA">
            <w:pPr>
              <w:pStyle w:val="TAL"/>
              <w:rPr>
                <w:sz w:val="16"/>
              </w:rPr>
            </w:pPr>
            <w:r w:rsidRPr="00190ACA">
              <w:rPr>
                <w:sz w:val="16"/>
              </w:rPr>
              <w:t>BIENN, Marvin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3B07" w14:textId="77777777" w:rsidR="008A467E" w:rsidRPr="00190ACA" w:rsidRDefault="008A467E" w:rsidP="00190ACA">
            <w:pPr>
              <w:pStyle w:val="TAL"/>
              <w:rPr>
                <w:sz w:val="16"/>
              </w:rPr>
            </w:pPr>
            <w:r w:rsidRPr="00190ACA">
              <w:rPr>
                <w:sz w:val="16"/>
              </w:rPr>
              <w:t>Mavenir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3EE7" w14:textId="77777777" w:rsidR="008A467E" w:rsidRPr="00190ACA" w:rsidRDefault="008A467E" w:rsidP="00190ACA">
            <w:pPr>
              <w:pStyle w:val="TAL"/>
              <w:rPr>
                <w:sz w:val="16"/>
              </w:rPr>
            </w:pPr>
            <w:r w:rsidRPr="00190ACA">
              <w:rPr>
                <w:sz w:val="16"/>
              </w:rPr>
              <w:t>3GPPMEMBER (ETSI)</w:t>
            </w:r>
          </w:p>
        </w:tc>
      </w:tr>
      <w:tr w:rsidR="00190ACA" w:rsidRPr="00190ACA" w14:paraId="086090C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D99E" w14:textId="77777777" w:rsidR="008A467E" w:rsidRPr="00190ACA" w:rsidRDefault="008A467E" w:rsidP="00190ACA">
            <w:pPr>
              <w:pStyle w:val="TAL"/>
              <w:rPr>
                <w:sz w:val="16"/>
              </w:rPr>
            </w:pPr>
            <w:r w:rsidRPr="00190ACA">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79AF" w14:textId="77777777" w:rsidR="008A467E" w:rsidRPr="00190ACA" w:rsidRDefault="008A467E" w:rsidP="00190ACA">
            <w:pPr>
              <w:pStyle w:val="TAL"/>
              <w:rPr>
                <w:sz w:val="16"/>
              </w:rPr>
            </w:pPr>
            <w:r w:rsidRPr="00190ACA">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0F02" w14:textId="77777777" w:rsidR="008A467E" w:rsidRPr="00190ACA" w:rsidRDefault="008A467E" w:rsidP="00190ACA">
            <w:pPr>
              <w:pStyle w:val="TAL"/>
              <w:rPr>
                <w:sz w:val="16"/>
              </w:rPr>
            </w:pPr>
            <w:r w:rsidRPr="00190ACA">
              <w:rPr>
                <w:sz w:val="16"/>
              </w:rPr>
              <w:t>3GPPMEMBER (ETSI)</w:t>
            </w:r>
          </w:p>
        </w:tc>
      </w:tr>
      <w:tr w:rsidR="00190ACA" w:rsidRPr="00190ACA" w14:paraId="601896E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FD07A" w14:textId="77777777" w:rsidR="008A467E" w:rsidRPr="00190ACA" w:rsidRDefault="008A467E" w:rsidP="00190ACA">
            <w:pPr>
              <w:pStyle w:val="TAL"/>
              <w:rPr>
                <w:sz w:val="16"/>
              </w:rPr>
            </w:pPr>
            <w:r w:rsidRPr="00190ACA">
              <w:rPr>
                <w:sz w:val="16"/>
              </w:rPr>
              <w:t>BOURNELLE,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C784" w14:textId="77777777" w:rsidR="008A467E" w:rsidRPr="00190ACA" w:rsidRDefault="008A467E" w:rsidP="00190ACA">
            <w:pPr>
              <w:pStyle w:val="TAL"/>
              <w:rPr>
                <w:sz w:val="16"/>
              </w:rPr>
            </w:pPr>
            <w:r w:rsidRPr="00190ACA">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BDBB5" w14:textId="77777777" w:rsidR="008A467E" w:rsidRPr="00190ACA" w:rsidRDefault="008A467E" w:rsidP="00190ACA">
            <w:pPr>
              <w:pStyle w:val="TAL"/>
              <w:rPr>
                <w:sz w:val="16"/>
              </w:rPr>
            </w:pPr>
            <w:r w:rsidRPr="00190ACA">
              <w:rPr>
                <w:sz w:val="16"/>
              </w:rPr>
              <w:t>3GPPMEMBER (ETSI)</w:t>
            </w:r>
          </w:p>
        </w:tc>
      </w:tr>
      <w:tr w:rsidR="00190ACA" w:rsidRPr="00190ACA" w14:paraId="0451AA4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20831" w14:textId="77777777" w:rsidR="008A467E" w:rsidRPr="00190ACA" w:rsidRDefault="008A467E" w:rsidP="00190ACA">
            <w:pPr>
              <w:pStyle w:val="TAL"/>
              <w:rPr>
                <w:sz w:val="16"/>
              </w:rPr>
            </w:pPr>
            <w:r w:rsidRPr="00190ACA">
              <w:rPr>
                <w:sz w:val="16"/>
              </w:rPr>
              <w:t>BROSZEIT,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0556" w14:textId="77777777" w:rsidR="008A467E" w:rsidRPr="00190ACA" w:rsidRDefault="008A467E" w:rsidP="00190ACA">
            <w:pPr>
              <w:pStyle w:val="TAL"/>
              <w:rPr>
                <w:sz w:val="16"/>
              </w:rPr>
            </w:pPr>
            <w:r w:rsidRPr="00190ACA">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67D4D" w14:textId="77777777" w:rsidR="008A467E" w:rsidRPr="00190ACA" w:rsidRDefault="008A467E" w:rsidP="00190ACA">
            <w:pPr>
              <w:pStyle w:val="TAL"/>
              <w:rPr>
                <w:sz w:val="16"/>
              </w:rPr>
            </w:pPr>
            <w:r w:rsidRPr="00190ACA">
              <w:rPr>
                <w:sz w:val="16"/>
              </w:rPr>
              <w:t>3GPPMEMBER (ETSI)</w:t>
            </w:r>
          </w:p>
        </w:tc>
      </w:tr>
      <w:tr w:rsidR="00190ACA" w:rsidRPr="00190ACA" w14:paraId="22E05F6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F4DA" w14:textId="77777777" w:rsidR="008A467E" w:rsidRPr="00190ACA" w:rsidRDefault="008A467E" w:rsidP="00190ACA">
            <w:pPr>
              <w:pStyle w:val="TAL"/>
              <w:rPr>
                <w:sz w:val="16"/>
              </w:rPr>
            </w:pPr>
            <w:r w:rsidRPr="00190ACA">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3C97" w14:textId="77777777" w:rsidR="008A467E" w:rsidRPr="00190ACA" w:rsidRDefault="008A467E" w:rsidP="00190ACA">
            <w:pPr>
              <w:pStyle w:val="TAL"/>
              <w:rPr>
                <w:sz w:val="16"/>
              </w:rPr>
            </w:pPr>
            <w:r w:rsidRPr="00190ACA">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4E2F" w14:textId="77777777" w:rsidR="008A467E" w:rsidRPr="00190ACA" w:rsidRDefault="008A467E" w:rsidP="00190ACA">
            <w:pPr>
              <w:pStyle w:val="TAL"/>
              <w:rPr>
                <w:sz w:val="16"/>
              </w:rPr>
            </w:pPr>
            <w:r w:rsidRPr="00190ACA">
              <w:rPr>
                <w:sz w:val="16"/>
              </w:rPr>
              <w:t>3GPPMEMBER (ETSI)</w:t>
            </w:r>
          </w:p>
        </w:tc>
      </w:tr>
      <w:tr w:rsidR="00190ACA" w:rsidRPr="00190ACA" w14:paraId="35EAE2D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8D5DA" w14:textId="77777777" w:rsidR="008A467E" w:rsidRPr="00190ACA" w:rsidRDefault="008A467E" w:rsidP="00190ACA">
            <w:pPr>
              <w:pStyle w:val="TAL"/>
              <w:rPr>
                <w:sz w:val="16"/>
              </w:rPr>
            </w:pPr>
            <w:r w:rsidRPr="00190ACA">
              <w:rPr>
                <w:sz w:val="16"/>
              </w:rPr>
              <w:t>DE GREGORIO,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0C119" w14:textId="77777777" w:rsidR="008A467E" w:rsidRPr="00190ACA" w:rsidRDefault="008A467E" w:rsidP="00190ACA">
            <w:pPr>
              <w:pStyle w:val="TAL"/>
              <w:rPr>
                <w:sz w:val="16"/>
              </w:rPr>
            </w:pPr>
            <w:r w:rsidRPr="00190ACA">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C98B3" w14:textId="77777777" w:rsidR="008A467E" w:rsidRPr="00190ACA" w:rsidRDefault="008A467E" w:rsidP="00190ACA">
            <w:pPr>
              <w:pStyle w:val="TAL"/>
              <w:rPr>
                <w:sz w:val="16"/>
              </w:rPr>
            </w:pPr>
            <w:r w:rsidRPr="00190ACA">
              <w:rPr>
                <w:sz w:val="16"/>
              </w:rPr>
              <w:t>3GPPMEMBER (CCSA)</w:t>
            </w:r>
          </w:p>
        </w:tc>
      </w:tr>
      <w:tr w:rsidR="00190ACA" w:rsidRPr="00190ACA" w14:paraId="4EF7C2F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4DD1" w14:textId="77777777" w:rsidR="008A467E" w:rsidRPr="00190ACA" w:rsidRDefault="008A467E" w:rsidP="00190ACA">
            <w:pPr>
              <w:pStyle w:val="TAL"/>
              <w:rPr>
                <w:sz w:val="16"/>
              </w:rPr>
            </w:pPr>
            <w:r w:rsidRPr="00190ACA">
              <w:rPr>
                <w:sz w:val="16"/>
              </w:rPr>
              <w:t>DENIGOT, Patrice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FA22" w14:textId="77777777" w:rsidR="008A467E" w:rsidRPr="00190ACA" w:rsidRDefault="008A467E" w:rsidP="00190ACA">
            <w:pPr>
              <w:pStyle w:val="TAL"/>
              <w:rPr>
                <w:sz w:val="16"/>
              </w:rPr>
            </w:pPr>
            <w:r w:rsidRPr="00190ACA">
              <w:rPr>
                <w:sz w:val="16"/>
              </w:rPr>
              <w:t>Aeroflex/VIAVI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AE77" w14:textId="77777777" w:rsidR="008A467E" w:rsidRPr="00190ACA" w:rsidRDefault="008A467E" w:rsidP="00190ACA">
            <w:pPr>
              <w:pStyle w:val="TAL"/>
              <w:rPr>
                <w:sz w:val="16"/>
              </w:rPr>
            </w:pPr>
            <w:r w:rsidRPr="00190ACA">
              <w:rPr>
                <w:sz w:val="16"/>
              </w:rPr>
              <w:t>3GPPMEMBER (ETSI)</w:t>
            </w:r>
          </w:p>
        </w:tc>
      </w:tr>
      <w:tr w:rsidR="00190ACA" w:rsidRPr="00190ACA" w14:paraId="6941C77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D00F" w14:textId="77777777" w:rsidR="008A467E" w:rsidRPr="00190ACA" w:rsidRDefault="008A467E" w:rsidP="00190ACA">
            <w:pPr>
              <w:pStyle w:val="TAL"/>
              <w:rPr>
                <w:sz w:val="16"/>
              </w:rPr>
            </w:pPr>
            <w:r w:rsidRPr="00190ACA">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D7DC2" w14:textId="77777777" w:rsidR="008A467E" w:rsidRPr="00190ACA" w:rsidRDefault="008A467E" w:rsidP="00190ACA">
            <w:pPr>
              <w:pStyle w:val="TAL"/>
              <w:rPr>
                <w:sz w:val="16"/>
              </w:rPr>
            </w:pPr>
            <w:r w:rsidRPr="00190ACA">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E38B1" w14:textId="77777777" w:rsidR="008A467E" w:rsidRPr="00190ACA" w:rsidRDefault="008A467E" w:rsidP="00190ACA">
            <w:pPr>
              <w:pStyle w:val="TAL"/>
              <w:rPr>
                <w:sz w:val="16"/>
              </w:rPr>
            </w:pPr>
            <w:r w:rsidRPr="00190ACA">
              <w:rPr>
                <w:sz w:val="16"/>
              </w:rPr>
              <w:t>3GPPMEMBER (ETSI)</w:t>
            </w:r>
          </w:p>
        </w:tc>
      </w:tr>
      <w:tr w:rsidR="00190ACA" w:rsidRPr="00190ACA" w14:paraId="455E96B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543E" w14:textId="77777777" w:rsidR="008A467E" w:rsidRPr="00190ACA" w:rsidRDefault="008A467E" w:rsidP="00190ACA">
            <w:pPr>
              <w:pStyle w:val="TAL"/>
              <w:rPr>
                <w:sz w:val="16"/>
              </w:rPr>
            </w:pPr>
            <w:r w:rsidRPr="00190ACA">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F80B9" w14:textId="77777777" w:rsidR="008A467E" w:rsidRPr="00190ACA" w:rsidRDefault="008A467E" w:rsidP="00190ACA">
            <w:pPr>
              <w:pStyle w:val="TAL"/>
              <w:rPr>
                <w:sz w:val="16"/>
              </w:rPr>
            </w:pPr>
            <w:r w:rsidRPr="00190ACA">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2DDF" w14:textId="77777777" w:rsidR="008A467E" w:rsidRPr="00190ACA" w:rsidRDefault="008A467E" w:rsidP="00190ACA">
            <w:pPr>
              <w:pStyle w:val="TAL"/>
              <w:rPr>
                <w:sz w:val="16"/>
              </w:rPr>
            </w:pPr>
            <w:r w:rsidRPr="00190ACA">
              <w:rPr>
                <w:sz w:val="16"/>
              </w:rPr>
              <w:t>3GPPMEMBER (ETSI)</w:t>
            </w:r>
          </w:p>
        </w:tc>
      </w:tr>
      <w:tr w:rsidR="00190ACA" w:rsidRPr="00190ACA" w14:paraId="76A5F79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97227" w14:textId="77777777" w:rsidR="008A467E" w:rsidRPr="00190ACA" w:rsidRDefault="008A467E" w:rsidP="00190ACA">
            <w:pPr>
              <w:pStyle w:val="TAL"/>
              <w:rPr>
                <w:sz w:val="16"/>
              </w:rPr>
            </w:pPr>
            <w:r w:rsidRPr="00190ACA">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236D" w14:textId="77777777" w:rsidR="008A467E" w:rsidRPr="00190ACA" w:rsidRDefault="008A467E" w:rsidP="00190ACA">
            <w:pPr>
              <w:pStyle w:val="TAL"/>
              <w:rPr>
                <w:sz w:val="16"/>
              </w:rPr>
            </w:pPr>
            <w:r w:rsidRPr="00190ACA">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DD99" w14:textId="77777777" w:rsidR="008A467E" w:rsidRPr="00190ACA" w:rsidRDefault="008A467E" w:rsidP="00190ACA">
            <w:pPr>
              <w:pStyle w:val="TAL"/>
              <w:rPr>
                <w:sz w:val="16"/>
              </w:rPr>
            </w:pPr>
            <w:r w:rsidRPr="00190ACA">
              <w:rPr>
                <w:sz w:val="16"/>
              </w:rPr>
              <w:t>3GPPMEMBER (ARIB)</w:t>
            </w:r>
          </w:p>
        </w:tc>
      </w:tr>
      <w:tr w:rsidR="00190ACA" w:rsidRPr="00190ACA" w14:paraId="0E531DA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95BB6" w14:textId="77777777" w:rsidR="008A467E" w:rsidRPr="00190ACA" w:rsidRDefault="008A467E" w:rsidP="00190ACA">
            <w:pPr>
              <w:pStyle w:val="TAL"/>
              <w:rPr>
                <w:sz w:val="16"/>
              </w:rPr>
            </w:pPr>
            <w:r w:rsidRPr="00190ACA">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43EF" w14:textId="77777777" w:rsidR="008A467E" w:rsidRPr="00190ACA" w:rsidRDefault="008A467E" w:rsidP="00190ACA">
            <w:pPr>
              <w:pStyle w:val="TAL"/>
              <w:rPr>
                <w:sz w:val="16"/>
              </w:rPr>
            </w:pPr>
            <w:r w:rsidRPr="00190ACA">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1A77" w14:textId="77777777" w:rsidR="008A467E" w:rsidRPr="00190ACA" w:rsidRDefault="008A467E" w:rsidP="00190ACA">
            <w:pPr>
              <w:pStyle w:val="TAL"/>
              <w:rPr>
                <w:sz w:val="16"/>
              </w:rPr>
            </w:pPr>
            <w:r w:rsidRPr="00190ACA">
              <w:rPr>
                <w:sz w:val="16"/>
              </w:rPr>
              <w:t>3GPPMEMBER (TSDSI)</w:t>
            </w:r>
          </w:p>
        </w:tc>
      </w:tr>
      <w:tr w:rsidR="00190ACA" w:rsidRPr="00190ACA" w14:paraId="6ED9D96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44729" w14:textId="77777777" w:rsidR="008A467E" w:rsidRPr="00190ACA" w:rsidRDefault="008A467E" w:rsidP="00190ACA">
            <w:pPr>
              <w:pStyle w:val="TAL"/>
              <w:rPr>
                <w:sz w:val="16"/>
              </w:rPr>
            </w:pPr>
            <w:r w:rsidRPr="00190ACA">
              <w:rPr>
                <w:sz w:val="16"/>
              </w:rPr>
              <w:t>GAY,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AC70A" w14:textId="77777777" w:rsidR="008A467E" w:rsidRPr="00190ACA" w:rsidRDefault="008A467E" w:rsidP="00190ACA">
            <w:pPr>
              <w:pStyle w:val="TAL"/>
              <w:rPr>
                <w:sz w:val="16"/>
              </w:rPr>
            </w:pPr>
            <w:r w:rsidRPr="00190ACA">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287A1" w14:textId="77777777" w:rsidR="008A467E" w:rsidRPr="00190ACA" w:rsidRDefault="008A467E" w:rsidP="00190ACA">
            <w:pPr>
              <w:pStyle w:val="TAL"/>
              <w:rPr>
                <w:sz w:val="16"/>
              </w:rPr>
            </w:pPr>
            <w:r w:rsidRPr="00190ACA">
              <w:rPr>
                <w:sz w:val="16"/>
              </w:rPr>
              <w:t>3GPPMEMBER (ETSI)</w:t>
            </w:r>
          </w:p>
        </w:tc>
      </w:tr>
      <w:tr w:rsidR="00190ACA" w:rsidRPr="00190ACA" w14:paraId="60CA760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C4F9" w14:textId="77777777" w:rsidR="008A467E" w:rsidRPr="00190ACA" w:rsidRDefault="008A467E" w:rsidP="00190ACA">
            <w:pPr>
              <w:pStyle w:val="TAL"/>
              <w:rPr>
                <w:sz w:val="16"/>
              </w:rPr>
            </w:pPr>
            <w:r w:rsidRPr="00190ACA">
              <w:rPr>
                <w:sz w:val="16"/>
              </w:rPr>
              <w:t>GUAN, 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5BE7" w14:textId="77777777" w:rsidR="008A467E" w:rsidRPr="00190ACA" w:rsidRDefault="008A467E" w:rsidP="00190ACA">
            <w:pPr>
              <w:pStyle w:val="TAL"/>
              <w:rPr>
                <w:sz w:val="16"/>
              </w:rPr>
            </w:pPr>
            <w:r w:rsidRPr="00190ACA">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55F6C" w14:textId="77777777" w:rsidR="008A467E" w:rsidRPr="00190ACA" w:rsidRDefault="008A467E" w:rsidP="00190ACA">
            <w:pPr>
              <w:pStyle w:val="TAL"/>
              <w:rPr>
                <w:sz w:val="16"/>
              </w:rPr>
            </w:pPr>
            <w:r w:rsidRPr="00190ACA">
              <w:rPr>
                <w:sz w:val="16"/>
              </w:rPr>
              <w:t>3GPPMEMBER (CCSA)</w:t>
            </w:r>
          </w:p>
        </w:tc>
      </w:tr>
      <w:tr w:rsidR="00190ACA" w:rsidRPr="00190ACA" w14:paraId="5B34F8B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6C98" w14:textId="77777777" w:rsidR="008A467E" w:rsidRPr="00190ACA" w:rsidRDefault="008A467E" w:rsidP="00190ACA">
            <w:pPr>
              <w:pStyle w:val="TAL"/>
              <w:rPr>
                <w:sz w:val="16"/>
              </w:rPr>
            </w:pPr>
            <w:r w:rsidRPr="00190ACA">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5F2F0" w14:textId="77777777" w:rsidR="008A467E" w:rsidRPr="00190ACA" w:rsidRDefault="008A467E" w:rsidP="00190ACA">
            <w:pPr>
              <w:pStyle w:val="TAL"/>
              <w:rPr>
                <w:sz w:val="16"/>
              </w:rPr>
            </w:pPr>
            <w:r w:rsidRPr="00190ACA">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5B45D" w14:textId="77777777" w:rsidR="008A467E" w:rsidRPr="00190ACA" w:rsidRDefault="008A467E" w:rsidP="00190ACA">
            <w:pPr>
              <w:pStyle w:val="TAL"/>
              <w:rPr>
                <w:sz w:val="16"/>
              </w:rPr>
            </w:pPr>
            <w:r w:rsidRPr="00190ACA">
              <w:rPr>
                <w:sz w:val="16"/>
              </w:rPr>
              <w:t>3GPPMEMBER (ETSI)</w:t>
            </w:r>
          </w:p>
        </w:tc>
      </w:tr>
      <w:tr w:rsidR="00190ACA" w:rsidRPr="00190ACA" w14:paraId="3887FBD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6C01B" w14:textId="77777777" w:rsidR="008A467E" w:rsidRPr="00190ACA" w:rsidRDefault="008A467E" w:rsidP="00190ACA">
            <w:pPr>
              <w:pStyle w:val="TAL"/>
              <w:rPr>
                <w:sz w:val="16"/>
              </w:rPr>
            </w:pPr>
            <w:r w:rsidRPr="00190ACA">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78B1" w14:textId="77777777" w:rsidR="008A467E" w:rsidRPr="00190ACA" w:rsidRDefault="008A467E" w:rsidP="00190ACA">
            <w:pPr>
              <w:pStyle w:val="TAL"/>
              <w:rPr>
                <w:sz w:val="16"/>
              </w:rPr>
            </w:pPr>
            <w:r w:rsidRPr="00190ACA">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6F093" w14:textId="77777777" w:rsidR="008A467E" w:rsidRPr="00190ACA" w:rsidRDefault="008A467E" w:rsidP="00190ACA">
            <w:pPr>
              <w:pStyle w:val="TAL"/>
              <w:rPr>
                <w:sz w:val="16"/>
              </w:rPr>
            </w:pPr>
            <w:r w:rsidRPr="00190ACA">
              <w:rPr>
                <w:sz w:val="16"/>
              </w:rPr>
              <w:t>3GPPMEMBER (ETSI)</w:t>
            </w:r>
          </w:p>
        </w:tc>
      </w:tr>
      <w:tr w:rsidR="00190ACA" w:rsidRPr="00190ACA" w14:paraId="3569B8C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42E2E" w14:textId="77777777" w:rsidR="008A467E" w:rsidRPr="00190ACA" w:rsidRDefault="008A467E" w:rsidP="00190ACA">
            <w:pPr>
              <w:pStyle w:val="TAL"/>
              <w:rPr>
                <w:sz w:val="16"/>
              </w:rPr>
            </w:pPr>
            <w:r w:rsidRPr="00190ACA">
              <w:rPr>
                <w:sz w:val="16"/>
              </w:rPr>
              <w:t>HAOUARI, wafa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C8FD4" w14:textId="77777777" w:rsidR="008A467E" w:rsidRPr="00190ACA" w:rsidRDefault="008A467E" w:rsidP="00190ACA">
            <w:pPr>
              <w:pStyle w:val="TAL"/>
              <w:rPr>
                <w:sz w:val="16"/>
              </w:rPr>
            </w:pPr>
            <w:r w:rsidRPr="00190ACA">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67D2" w14:textId="77777777" w:rsidR="008A467E" w:rsidRPr="00190ACA" w:rsidRDefault="008A467E" w:rsidP="00190ACA">
            <w:pPr>
              <w:pStyle w:val="TAL"/>
              <w:rPr>
                <w:sz w:val="16"/>
              </w:rPr>
            </w:pPr>
            <w:r w:rsidRPr="00190ACA">
              <w:rPr>
                <w:sz w:val="16"/>
              </w:rPr>
              <w:t>3GPPMEMBER (ETSI)</w:t>
            </w:r>
          </w:p>
        </w:tc>
      </w:tr>
      <w:tr w:rsidR="00190ACA" w:rsidRPr="00190ACA" w14:paraId="12EF323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B429" w14:textId="77777777" w:rsidR="008A467E" w:rsidRPr="00190ACA" w:rsidRDefault="008A467E" w:rsidP="00190ACA">
            <w:pPr>
              <w:pStyle w:val="TAL"/>
              <w:rPr>
                <w:sz w:val="16"/>
              </w:rPr>
            </w:pPr>
            <w:r w:rsidRPr="00190ACA">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6B21" w14:textId="77777777" w:rsidR="008A467E" w:rsidRPr="00190ACA" w:rsidRDefault="008A467E" w:rsidP="00190ACA">
            <w:pPr>
              <w:pStyle w:val="TAL"/>
              <w:rPr>
                <w:sz w:val="16"/>
              </w:rPr>
            </w:pPr>
            <w:r w:rsidRPr="00190ACA">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897C" w14:textId="77777777" w:rsidR="008A467E" w:rsidRPr="00190ACA" w:rsidRDefault="008A467E" w:rsidP="00190ACA">
            <w:pPr>
              <w:pStyle w:val="TAL"/>
              <w:rPr>
                <w:sz w:val="16"/>
              </w:rPr>
            </w:pPr>
            <w:r w:rsidRPr="00190ACA">
              <w:rPr>
                <w:sz w:val="16"/>
              </w:rPr>
              <w:t>3GPPMEMBER (ETSI)</w:t>
            </w:r>
          </w:p>
        </w:tc>
      </w:tr>
      <w:tr w:rsidR="00190ACA" w:rsidRPr="00190ACA" w14:paraId="778E5DD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1FFA" w14:textId="77777777" w:rsidR="008A467E" w:rsidRPr="00190ACA" w:rsidRDefault="008A467E" w:rsidP="00190ACA">
            <w:pPr>
              <w:pStyle w:val="TAL"/>
              <w:rPr>
                <w:sz w:val="16"/>
              </w:rPr>
            </w:pPr>
            <w:r w:rsidRPr="00190ACA">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C782" w14:textId="77777777" w:rsidR="008A467E" w:rsidRPr="00190ACA" w:rsidRDefault="008A467E" w:rsidP="00190ACA">
            <w:pPr>
              <w:pStyle w:val="TAL"/>
              <w:rPr>
                <w:sz w:val="16"/>
              </w:rPr>
            </w:pPr>
            <w:r w:rsidRPr="00190ACA">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CB2A6" w14:textId="77777777" w:rsidR="008A467E" w:rsidRPr="00190ACA" w:rsidRDefault="008A467E" w:rsidP="00190ACA">
            <w:pPr>
              <w:pStyle w:val="TAL"/>
              <w:rPr>
                <w:sz w:val="16"/>
              </w:rPr>
            </w:pPr>
            <w:r w:rsidRPr="00190ACA">
              <w:rPr>
                <w:sz w:val="16"/>
              </w:rPr>
              <w:t>3GPPMEMBER (ARIB)</w:t>
            </w:r>
          </w:p>
        </w:tc>
      </w:tr>
      <w:tr w:rsidR="00190ACA" w:rsidRPr="00190ACA" w14:paraId="44C51CB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3BFA" w14:textId="77777777" w:rsidR="008A467E" w:rsidRPr="00190ACA" w:rsidRDefault="008A467E" w:rsidP="00190ACA">
            <w:pPr>
              <w:pStyle w:val="TAL"/>
              <w:rPr>
                <w:sz w:val="16"/>
              </w:rPr>
            </w:pPr>
            <w:r w:rsidRPr="00190ACA">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C043" w14:textId="77777777" w:rsidR="008A467E" w:rsidRPr="00190ACA" w:rsidRDefault="008A467E" w:rsidP="00190ACA">
            <w:pPr>
              <w:pStyle w:val="TAL"/>
              <w:rPr>
                <w:sz w:val="16"/>
              </w:rPr>
            </w:pPr>
            <w:r w:rsidRPr="00190ACA">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C8709" w14:textId="77777777" w:rsidR="008A467E" w:rsidRPr="00190ACA" w:rsidRDefault="008A467E" w:rsidP="00190ACA">
            <w:pPr>
              <w:pStyle w:val="TAL"/>
              <w:rPr>
                <w:sz w:val="16"/>
              </w:rPr>
            </w:pPr>
            <w:r w:rsidRPr="00190ACA">
              <w:rPr>
                <w:sz w:val="16"/>
              </w:rPr>
              <w:t>3GPPMEMBER (ATIS)</w:t>
            </w:r>
          </w:p>
        </w:tc>
      </w:tr>
      <w:tr w:rsidR="00190ACA" w:rsidRPr="00190ACA" w14:paraId="06A210F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A8386" w14:textId="77777777" w:rsidR="008A467E" w:rsidRPr="00190ACA" w:rsidRDefault="008A467E" w:rsidP="00190ACA">
            <w:pPr>
              <w:pStyle w:val="TAL"/>
              <w:rPr>
                <w:sz w:val="16"/>
              </w:rPr>
            </w:pPr>
            <w:r w:rsidRPr="00190ACA">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481A0" w14:textId="77777777" w:rsidR="008A467E" w:rsidRPr="00190ACA" w:rsidRDefault="008A467E" w:rsidP="00190ACA">
            <w:pPr>
              <w:pStyle w:val="TAL"/>
              <w:rPr>
                <w:sz w:val="16"/>
              </w:rPr>
            </w:pPr>
            <w:r w:rsidRPr="00190AC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97B8" w14:textId="77777777" w:rsidR="008A467E" w:rsidRPr="00190ACA" w:rsidRDefault="008A467E" w:rsidP="00190ACA">
            <w:pPr>
              <w:pStyle w:val="TAL"/>
              <w:rPr>
                <w:sz w:val="16"/>
              </w:rPr>
            </w:pPr>
            <w:r w:rsidRPr="00190ACA">
              <w:rPr>
                <w:sz w:val="16"/>
              </w:rPr>
              <w:t>3GPPMEMBER (CCSA)</w:t>
            </w:r>
          </w:p>
        </w:tc>
      </w:tr>
      <w:tr w:rsidR="00190ACA" w:rsidRPr="00190ACA" w14:paraId="24621A3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74A8" w14:textId="77777777" w:rsidR="008A467E" w:rsidRPr="00190ACA" w:rsidRDefault="008A467E" w:rsidP="00190ACA">
            <w:pPr>
              <w:pStyle w:val="TAL"/>
              <w:rPr>
                <w:sz w:val="16"/>
              </w:rPr>
            </w:pPr>
            <w:r w:rsidRPr="00190ACA">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21417" w14:textId="77777777" w:rsidR="008A467E" w:rsidRPr="00190ACA" w:rsidRDefault="008A467E" w:rsidP="00190ACA">
            <w:pPr>
              <w:pStyle w:val="TAL"/>
              <w:rPr>
                <w:sz w:val="16"/>
              </w:rPr>
            </w:pPr>
            <w:r w:rsidRPr="00190ACA">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A600" w14:textId="77777777" w:rsidR="008A467E" w:rsidRPr="00190ACA" w:rsidRDefault="008A467E" w:rsidP="00190ACA">
            <w:pPr>
              <w:pStyle w:val="TAL"/>
              <w:rPr>
                <w:sz w:val="16"/>
              </w:rPr>
            </w:pPr>
            <w:r w:rsidRPr="00190ACA">
              <w:rPr>
                <w:sz w:val="16"/>
              </w:rPr>
              <w:t>3GPPMEMBER (TTC)</w:t>
            </w:r>
          </w:p>
        </w:tc>
      </w:tr>
      <w:tr w:rsidR="00190ACA" w:rsidRPr="00190ACA" w14:paraId="2A85391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0C50" w14:textId="77777777" w:rsidR="008A467E" w:rsidRPr="00190ACA" w:rsidRDefault="008A467E" w:rsidP="00190ACA">
            <w:pPr>
              <w:pStyle w:val="TAL"/>
              <w:rPr>
                <w:sz w:val="16"/>
              </w:rPr>
            </w:pPr>
            <w:r w:rsidRPr="00190ACA">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94794" w14:textId="77777777" w:rsidR="008A467E" w:rsidRPr="00190ACA" w:rsidRDefault="008A467E" w:rsidP="00190ACA">
            <w:pPr>
              <w:pStyle w:val="TAL"/>
              <w:rPr>
                <w:sz w:val="16"/>
              </w:rPr>
            </w:pPr>
            <w:r w:rsidRPr="00190ACA">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F5E5" w14:textId="77777777" w:rsidR="008A467E" w:rsidRPr="00190ACA" w:rsidRDefault="008A467E" w:rsidP="00190ACA">
            <w:pPr>
              <w:pStyle w:val="TAL"/>
              <w:rPr>
                <w:sz w:val="16"/>
              </w:rPr>
            </w:pPr>
            <w:r w:rsidRPr="00190ACA">
              <w:rPr>
                <w:sz w:val="16"/>
              </w:rPr>
              <w:t>3GPPMEMBER (TTC)</w:t>
            </w:r>
          </w:p>
        </w:tc>
      </w:tr>
      <w:tr w:rsidR="00190ACA" w:rsidRPr="00190ACA" w14:paraId="3216DB9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B2A13" w14:textId="77777777" w:rsidR="008A467E" w:rsidRPr="00190ACA" w:rsidRDefault="008A467E" w:rsidP="00190ACA">
            <w:pPr>
              <w:pStyle w:val="TAL"/>
              <w:rPr>
                <w:sz w:val="16"/>
              </w:rPr>
            </w:pPr>
            <w:r w:rsidRPr="00190ACA">
              <w:rPr>
                <w:sz w:val="16"/>
              </w:rPr>
              <w:t>JESSKE,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A0020" w14:textId="77777777" w:rsidR="008A467E" w:rsidRPr="00190ACA" w:rsidRDefault="008A467E" w:rsidP="00190ACA">
            <w:pPr>
              <w:pStyle w:val="TAL"/>
              <w:rPr>
                <w:sz w:val="16"/>
              </w:rPr>
            </w:pPr>
            <w:r w:rsidRPr="00190ACA">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DB0A" w14:textId="77777777" w:rsidR="008A467E" w:rsidRPr="00190ACA" w:rsidRDefault="008A467E" w:rsidP="00190ACA">
            <w:pPr>
              <w:pStyle w:val="TAL"/>
              <w:rPr>
                <w:sz w:val="16"/>
              </w:rPr>
            </w:pPr>
            <w:r w:rsidRPr="00190ACA">
              <w:rPr>
                <w:sz w:val="16"/>
              </w:rPr>
              <w:t>3GPPMEMBER (ETSI)</w:t>
            </w:r>
          </w:p>
        </w:tc>
      </w:tr>
      <w:tr w:rsidR="00190ACA" w:rsidRPr="00190ACA" w14:paraId="6C20150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D1E0" w14:textId="77777777" w:rsidR="008A467E" w:rsidRPr="00190ACA" w:rsidRDefault="008A467E" w:rsidP="00190ACA">
            <w:pPr>
              <w:pStyle w:val="TAL"/>
              <w:rPr>
                <w:sz w:val="16"/>
              </w:rPr>
            </w:pPr>
            <w:r w:rsidRPr="00190ACA">
              <w:rPr>
                <w:sz w:val="16"/>
              </w:rPr>
              <w:t>JIA, 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A43AF" w14:textId="77777777" w:rsidR="008A467E" w:rsidRPr="00190ACA" w:rsidRDefault="008A467E" w:rsidP="00190ACA">
            <w:pPr>
              <w:pStyle w:val="TAL"/>
              <w:rPr>
                <w:sz w:val="16"/>
              </w:rPr>
            </w:pPr>
            <w:r w:rsidRPr="00190AC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6B16" w14:textId="77777777" w:rsidR="008A467E" w:rsidRPr="00190ACA" w:rsidRDefault="008A467E" w:rsidP="00190ACA">
            <w:pPr>
              <w:pStyle w:val="TAL"/>
              <w:rPr>
                <w:sz w:val="16"/>
              </w:rPr>
            </w:pPr>
            <w:r w:rsidRPr="00190ACA">
              <w:rPr>
                <w:sz w:val="16"/>
              </w:rPr>
              <w:t>3GPPMEMBER (ETSI)</w:t>
            </w:r>
          </w:p>
        </w:tc>
      </w:tr>
      <w:tr w:rsidR="00190ACA" w:rsidRPr="00190ACA" w14:paraId="39CC7F1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3151E" w14:textId="77777777" w:rsidR="008A467E" w:rsidRPr="00190ACA" w:rsidRDefault="008A467E" w:rsidP="00190ACA">
            <w:pPr>
              <w:pStyle w:val="TAL"/>
              <w:rPr>
                <w:sz w:val="16"/>
              </w:rPr>
            </w:pPr>
            <w:r w:rsidRPr="00190ACA">
              <w:rPr>
                <w:sz w:val="16"/>
              </w:rPr>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F1A6" w14:textId="77777777" w:rsidR="008A467E" w:rsidRPr="00190ACA" w:rsidRDefault="008A467E" w:rsidP="00190ACA">
            <w:pPr>
              <w:pStyle w:val="TAL"/>
              <w:rPr>
                <w:sz w:val="16"/>
              </w:rPr>
            </w:pPr>
            <w:r w:rsidRPr="00190ACA">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C274D" w14:textId="77777777" w:rsidR="008A467E" w:rsidRPr="00190ACA" w:rsidRDefault="008A467E" w:rsidP="00190ACA">
            <w:pPr>
              <w:pStyle w:val="TAL"/>
              <w:rPr>
                <w:sz w:val="16"/>
              </w:rPr>
            </w:pPr>
            <w:r w:rsidRPr="00190ACA">
              <w:rPr>
                <w:sz w:val="16"/>
              </w:rPr>
              <w:t>3GPPMEMBER (TSDSI)</w:t>
            </w:r>
          </w:p>
        </w:tc>
      </w:tr>
      <w:tr w:rsidR="00190ACA" w:rsidRPr="00190ACA" w14:paraId="6FDCCAE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EE64" w14:textId="77777777" w:rsidR="008A467E" w:rsidRPr="00190ACA" w:rsidRDefault="008A467E" w:rsidP="00190ACA">
            <w:pPr>
              <w:pStyle w:val="TAL"/>
              <w:rPr>
                <w:sz w:val="16"/>
              </w:rPr>
            </w:pPr>
            <w:r w:rsidRPr="00190ACA">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6125" w14:textId="77777777" w:rsidR="008A467E" w:rsidRPr="00190ACA" w:rsidRDefault="008A467E" w:rsidP="00190ACA">
            <w:pPr>
              <w:pStyle w:val="TAL"/>
              <w:rPr>
                <w:sz w:val="16"/>
              </w:rPr>
            </w:pPr>
            <w:r w:rsidRPr="00190ACA">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BB29" w14:textId="77777777" w:rsidR="008A467E" w:rsidRPr="00190ACA" w:rsidRDefault="008A467E" w:rsidP="00190ACA">
            <w:pPr>
              <w:pStyle w:val="TAL"/>
              <w:rPr>
                <w:sz w:val="16"/>
              </w:rPr>
            </w:pPr>
            <w:r w:rsidRPr="00190ACA">
              <w:rPr>
                <w:sz w:val="16"/>
              </w:rPr>
              <w:t>3GPPMEMBER (CCSA)</w:t>
            </w:r>
          </w:p>
        </w:tc>
      </w:tr>
      <w:tr w:rsidR="00190ACA" w:rsidRPr="00190ACA" w14:paraId="70F8407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731C" w14:textId="77777777" w:rsidR="008A467E" w:rsidRPr="00190ACA" w:rsidRDefault="008A467E" w:rsidP="00190ACA">
            <w:pPr>
              <w:pStyle w:val="TAL"/>
              <w:rPr>
                <w:sz w:val="16"/>
              </w:rPr>
            </w:pPr>
            <w:r w:rsidRPr="00190ACA">
              <w:rPr>
                <w:sz w:val="16"/>
              </w:rPr>
              <w:t>KHARE, saurabh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AA67" w14:textId="77777777" w:rsidR="008A467E" w:rsidRPr="00190ACA" w:rsidRDefault="008A467E" w:rsidP="00190ACA">
            <w:pPr>
              <w:pStyle w:val="TAL"/>
              <w:rPr>
                <w:sz w:val="16"/>
              </w:rPr>
            </w:pPr>
            <w:r w:rsidRPr="00190ACA">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F1DB" w14:textId="77777777" w:rsidR="008A467E" w:rsidRPr="00190ACA" w:rsidRDefault="008A467E" w:rsidP="00190ACA">
            <w:pPr>
              <w:pStyle w:val="TAL"/>
              <w:rPr>
                <w:sz w:val="16"/>
              </w:rPr>
            </w:pPr>
            <w:r w:rsidRPr="00190ACA">
              <w:rPr>
                <w:sz w:val="16"/>
              </w:rPr>
              <w:t>3GPPMEMBER (ETSI)</w:t>
            </w:r>
          </w:p>
        </w:tc>
      </w:tr>
      <w:tr w:rsidR="00190ACA" w:rsidRPr="00190ACA" w14:paraId="3813B7D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EFBC2" w14:textId="77777777" w:rsidR="008A467E" w:rsidRPr="00190ACA" w:rsidRDefault="008A467E" w:rsidP="00190ACA">
            <w:pPr>
              <w:pStyle w:val="TAL"/>
              <w:rPr>
                <w:sz w:val="16"/>
              </w:rPr>
            </w:pPr>
            <w:r w:rsidRPr="00190ACA">
              <w:rPr>
                <w:sz w:val="16"/>
              </w:rPr>
              <w:t>KIM, Hyunsook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4785" w14:textId="77777777" w:rsidR="008A467E" w:rsidRPr="00190ACA" w:rsidRDefault="008A467E" w:rsidP="00190ACA">
            <w:pPr>
              <w:pStyle w:val="TAL"/>
              <w:rPr>
                <w:sz w:val="16"/>
              </w:rPr>
            </w:pPr>
            <w:r w:rsidRPr="00190ACA">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DB7DE" w14:textId="77777777" w:rsidR="008A467E" w:rsidRPr="00190ACA" w:rsidRDefault="008A467E" w:rsidP="00190ACA">
            <w:pPr>
              <w:pStyle w:val="TAL"/>
              <w:rPr>
                <w:sz w:val="16"/>
              </w:rPr>
            </w:pPr>
            <w:r w:rsidRPr="00190ACA">
              <w:rPr>
                <w:sz w:val="16"/>
              </w:rPr>
              <w:t>3GPPMEMBER (TTA)</w:t>
            </w:r>
          </w:p>
        </w:tc>
      </w:tr>
      <w:tr w:rsidR="00190ACA" w:rsidRPr="00190ACA" w14:paraId="6DAAA13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4DB4" w14:textId="77777777" w:rsidR="008A467E" w:rsidRPr="00190ACA" w:rsidRDefault="008A467E" w:rsidP="00190ACA">
            <w:pPr>
              <w:pStyle w:val="TAL"/>
              <w:rPr>
                <w:sz w:val="16"/>
              </w:rPr>
            </w:pPr>
            <w:r w:rsidRPr="00190ACA">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1DEBD" w14:textId="77777777" w:rsidR="008A467E" w:rsidRPr="00190ACA" w:rsidRDefault="008A467E" w:rsidP="00190ACA">
            <w:pPr>
              <w:pStyle w:val="TAL"/>
              <w:rPr>
                <w:sz w:val="16"/>
              </w:rPr>
            </w:pPr>
            <w:r w:rsidRPr="00190ACA">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AC529" w14:textId="77777777" w:rsidR="008A467E" w:rsidRPr="00190ACA" w:rsidRDefault="008A467E" w:rsidP="00190ACA">
            <w:pPr>
              <w:pStyle w:val="TAL"/>
              <w:rPr>
                <w:sz w:val="16"/>
              </w:rPr>
            </w:pPr>
            <w:r w:rsidRPr="00190ACA">
              <w:rPr>
                <w:sz w:val="16"/>
              </w:rPr>
              <w:t>3GPPMEMBER (ETSI)</w:t>
            </w:r>
          </w:p>
        </w:tc>
      </w:tr>
      <w:tr w:rsidR="00190ACA" w:rsidRPr="00190ACA" w14:paraId="3492BA0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B2D6" w14:textId="77777777" w:rsidR="008A467E" w:rsidRPr="00190ACA" w:rsidRDefault="008A467E" w:rsidP="00190ACA">
            <w:pPr>
              <w:pStyle w:val="TAL"/>
              <w:rPr>
                <w:sz w:val="16"/>
              </w:rPr>
            </w:pPr>
            <w:r w:rsidRPr="00190ACA">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79416" w14:textId="77777777" w:rsidR="008A467E" w:rsidRPr="00190ACA" w:rsidRDefault="008A467E" w:rsidP="00190ACA">
            <w:pPr>
              <w:pStyle w:val="TAL"/>
              <w:rPr>
                <w:sz w:val="16"/>
              </w:rPr>
            </w:pPr>
            <w:r w:rsidRPr="00190ACA">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8C964" w14:textId="77777777" w:rsidR="008A467E" w:rsidRPr="00190ACA" w:rsidRDefault="008A467E" w:rsidP="00190ACA">
            <w:pPr>
              <w:pStyle w:val="TAL"/>
              <w:rPr>
                <w:sz w:val="16"/>
              </w:rPr>
            </w:pPr>
            <w:r w:rsidRPr="00190ACA">
              <w:rPr>
                <w:sz w:val="16"/>
              </w:rPr>
              <w:t>3GPPORG_REP (ETSI)</w:t>
            </w:r>
          </w:p>
        </w:tc>
      </w:tr>
      <w:tr w:rsidR="00190ACA" w:rsidRPr="00190ACA" w14:paraId="720A6CF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84B74" w14:textId="77777777" w:rsidR="008A467E" w:rsidRPr="00190ACA" w:rsidRDefault="008A467E" w:rsidP="00190ACA">
            <w:pPr>
              <w:pStyle w:val="TAL"/>
              <w:rPr>
                <w:sz w:val="16"/>
              </w:rPr>
            </w:pPr>
            <w:r w:rsidRPr="00190ACA">
              <w:rPr>
                <w:sz w:val="16"/>
              </w:rPr>
              <w:t>LANDAIS, Bruno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A3F6" w14:textId="77777777" w:rsidR="008A467E" w:rsidRPr="00190ACA" w:rsidRDefault="008A467E" w:rsidP="00190ACA">
            <w:pPr>
              <w:pStyle w:val="TAL"/>
              <w:rPr>
                <w:sz w:val="16"/>
              </w:rPr>
            </w:pPr>
            <w:r w:rsidRPr="00190ACA">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1A44" w14:textId="77777777" w:rsidR="008A467E" w:rsidRPr="00190ACA" w:rsidRDefault="008A467E" w:rsidP="00190ACA">
            <w:pPr>
              <w:pStyle w:val="TAL"/>
              <w:rPr>
                <w:sz w:val="16"/>
              </w:rPr>
            </w:pPr>
            <w:r w:rsidRPr="00190ACA">
              <w:rPr>
                <w:sz w:val="16"/>
              </w:rPr>
              <w:t>3GPPMEMBER (ETSI)</w:t>
            </w:r>
          </w:p>
        </w:tc>
      </w:tr>
      <w:tr w:rsidR="00190ACA" w:rsidRPr="00190ACA" w14:paraId="4BBDC03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2CD12" w14:textId="77777777" w:rsidR="008A467E" w:rsidRPr="00190ACA" w:rsidRDefault="008A467E" w:rsidP="00190ACA">
            <w:pPr>
              <w:pStyle w:val="TAL"/>
              <w:rPr>
                <w:sz w:val="16"/>
              </w:rPr>
            </w:pPr>
            <w:r w:rsidRPr="00190ACA">
              <w:rPr>
                <w:sz w:val="16"/>
              </w:rPr>
              <w:t>LAU, Stephen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1EBE7" w14:textId="77777777" w:rsidR="008A467E" w:rsidRPr="00190ACA" w:rsidRDefault="008A467E" w:rsidP="00190ACA">
            <w:pPr>
              <w:pStyle w:val="TAL"/>
              <w:rPr>
                <w:sz w:val="16"/>
              </w:rPr>
            </w:pPr>
            <w:r w:rsidRPr="00190ACA">
              <w:rPr>
                <w:sz w:val="16"/>
              </w:rPr>
              <w:t>Kepler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3D7E2" w14:textId="77777777" w:rsidR="008A467E" w:rsidRPr="00190ACA" w:rsidRDefault="008A467E" w:rsidP="00190ACA">
            <w:pPr>
              <w:pStyle w:val="TAL"/>
              <w:rPr>
                <w:sz w:val="16"/>
              </w:rPr>
            </w:pPr>
            <w:r w:rsidRPr="00190ACA">
              <w:rPr>
                <w:sz w:val="16"/>
              </w:rPr>
              <w:t>3GPPMEMBER (ETSI)</w:t>
            </w:r>
          </w:p>
        </w:tc>
      </w:tr>
      <w:tr w:rsidR="00190ACA" w:rsidRPr="00190ACA" w14:paraId="4BBA2A3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3998E" w14:textId="77777777" w:rsidR="008A467E" w:rsidRPr="00190ACA" w:rsidRDefault="008A467E" w:rsidP="00190ACA">
            <w:pPr>
              <w:pStyle w:val="TAL"/>
              <w:rPr>
                <w:sz w:val="16"/>
              </w:rPr>
            </w:pPr>
            <w:r w:rsidRPr="00190ACA">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6B06E" w14:textId="77777777" w:rsidR="008A467E" w:rsidRPr="00190ACA" w:rsidRDefault="008A467E" w:rsidP="00190ACA">
            <w:pPr>
              <w:pStyle w:val="TAL"/>
              <w:rPr>
                <w:sz w:val="16"/>
              </w:rPr>
            </w:pPr>
            <w:r w:rsidRPr="00190ACA">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4F9E" w14:textId="77777777" w:rsidR="008A467E" w:rsidRPr="00190ACA" w:rsidRDefault="008A467E" w:rsidP="00190ACA">
            <w:pPr>
              <w:pStyle w:val="TAL"/>
              <w:rPr>
                <w:sz w:val="16"/>
              </w:rPr>
            </w:pPr>
            <w:r w:rsidRPr="00190ACA">
              <w:rPr>
                <w:sz w:val="16"/>
              </w:rPr>
              <w:t>3GPPMEMBER (ETSI)</w:t>
            </w:r>
          </w:p>
        </w:tc>
      </w:tr>
      <w:tr w:rsidR="00190ACA" w:rsidRPr="00190ACA" w14:paraId="74785C8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1E382" w14:textId="77777777" w:rsidR="008A467E" w:rsidRPr="00190ACA" w:rsidRDefault="008A467E" w:rsidP="00190ACA">
            <w:pPr>
              <w:pStyle w:val="TAL"/>
              <w:rPr>
                <w:sz w:val="16"/>
              </w:rPr>
            </w:pPr>
            <w:r w:rsidRPr="00190ACA">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1CB2B" w14:textId="77777777" w:rsidR="008A467E" w:rsidRPr="00190ACA" w:rsidRDefault="008A467E" w:rsidP="00190ACA">
            <w:pPr>
              <w:pStyle w:val="TAL"/>
              <w:rPr>
                <w:sz w:val="16"/>
              </w:rPr>
            </w:pPr>
            <w:r w:rsidRPr="00190ACA">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BFB66" w14:textId="77777777" w:rsidR="008A467E" w:rsidRPr="00190ACA" w:rsidRDefault="008A467E" w:rsidP="00190ACA">
            <w:pPr>
              <w:pStyle w:val="TAL"/>
              <w:rPr>
                <w:sz w:val="16"/>
              </w:rPr>
            </w:pPr>
            <w:r w:rsidRPr="00190ACA">
              <w:rPr>
                <w:sz w:val="16"/>
              </w:rPr>
              <w:t>3GPPMEMBER (ETSI)</w:t>
            </w:r>
          </w:p>
        </w:tc>
      </w:tr>
      <w:tr w:rsidR="00190ACA" w:rsidRPr="00190ACA" w14:paraId="73D9C40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BD80" w14:textId="77777777" w:rsidR="008A467E" w:rsidRPr="00190ACA" w:rsidRDefault="008A467E" w:rsidP="00190ACA">
            <w:pPr>
              <w:pStyle w:val="TAL"/>
              <w:rPr>
                <w:sz w:val="16"/>
              </w:rPr>
            </w:pPr>
            <w:r w:rsidRPr="00190ACA">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A726" w14:textId="77777777" w:rsidR="008A467E" w:rsidRPr="00190ACA" w:rsidRDefault="008A467E" w:rsidP="00190ACA">
            <w:pPr>
              <w:pStyle w:val="TAL"/>
              <w:rPr>
                <w:sz w:val="16"/>
              </w:rPr>
            </w:pPr>
            <w:r w:rsidRPr="00190ACA">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39DE" w14:textId="77777777" w:rsidR="008A467E" w:rsidRPr="00190ACA" w:rsidRDefault="008A467E" w:rsidP="00190ACA">
            <w:pPr>
              <w:pStyle w:val="TAL"/>
              <w:rPr>
                <w:sz w:val="16"/>
              </w:rPr>
            </w:pPr>
            <w:r w:rsidRPr="00190ACA">
              <w:rPr>
                <w:sz w:val="16"/>
              </w:rPr>
              <w:t>3GPPMEMBER (ETSI)</w:t>
            </w:r>
          </w:p>
        </w:tc>
      </w:tr>
      <w:tr w:rsidR="00190ACA" w:rsidRPr="00190ACA" w14:paraId="69F3F4B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30EBA" w14:textId="77777777" w:rsidR="008A467E" w:rsidRPr="00190ACA" w:rsidRDefault="008A467E" w:rsidP="00190ACA">
            <w:pPr>
              <w:pStyle w:val="TAL"/>
              <w:rPr>
                <w:sz w:val="16"/>
              </w:rPr>
            </w:pPr>
            <w:r w:rsidRPr="00190ACA">
              <w:rPr>
                <w:sz w:val="16"/>
              </w:rPr>
              <w:t>LI, xincai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8AD8B" w14:textId="77777777" w:rsidR="008A467E" w:rsidRPr="00190ACA" w:rsidRDefault="008A467E" w:rsidP="00190ACA">
            <w:pPr>
              <w:pStyle w:val="TAL"/>
              <w:rPr>
                <w:sz w:val="16"/>
              </w:rPr>
            </w:pPr>
            <w:r w:rsidRPr="00190ACA">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7B45" w14:textId="77777777" w:rsidR="008A467E" w:rsidRPr="00190ACA" w:rsidRDefault="008A467E" w:rsidP="00190ACA">
            <w:pPr>
              <w:pStyle w:val="TAL"/>
              <w:rPr>
                <w:sz w:val="16"/>
              </w:rPr>
            </w:pPr>
            <w:r w:rsidRPr="00190ACA">
              <w:rPr>
                <w:sz w:val="16"/>
              </w:rPr>
              <w:t>3GPPMEMBER (ARIB)</w:t>
            </w:r>
          </w:p>
        </w:tc>
      </w:tr>
      <w:tr w:rsidR="00190ACA" w:rsidRPr="00190ACA" w14:paraId="232E53B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B500" w14:textId="77777777" w:rsidR="008A467E" w:rsidRPr="00190ACA" w:rsidRDefault="008A467E" w:rsidP="00190ACA">
            <w:pPr>
              <w:pStyle w:val="TAL"/>
              <w:rPr>
                <w:sz w:val="16"/>
              </w:rPr>
            </w:pPr>
            <w:r w:rsidRPr="00190ACA">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9FA2" w14:textId="77777777" w:rsidR="008A467E" w:rsidRPr="00190ACA" w:rsidRDefault="008A467E" w:rsidP="00190ACA">
            <w:pPr>
              <w:pStyle w:val="TAL"/>
              <w:rPr>
                <w:sz w:val="16"/>
              </w:rPr>
            </w:pPr>
            <w:r w:rsidRPr="00190ACA">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4F37F" w14:textId="77777777" w:rsidR="008A467E" w:rsidRPr="00190ACA" w:rsidRDefault="008A467E" w:rsidP="00190ACA">
            <w:pPr>
              <w:pStyle w:val="TAL"/>
              <w:rPr>
                <w:sz w:val="16"/>
              </w:rPr>
            </w:pPr>
            <w:r w:rsidRPr="00190ACA">
              <w:rPr>
                <w:sz w:val="16"/>
              </w:rPr>
              <w:t>3GPPMEMBER (CCSA)</w:t>
            </w:r>
          </w:p>
        </w:tc>
      </w:tr>
      <w:tr w:rsidR="00190ACA" w:rsidRPr="00190ACA" w14:paraId="3D2C315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46DA" w14:textId="77777777" w:rsidR="008A467E" w:rsidRPr="00190ACA" w:rsidRDefault="008A467E" w:rsidP="00190ACA">
            <w:pPr>
              <w:pStyle w:val="TAL"/>
              <w:rPr>
                <w:sz w:val="16"/>
              </w:rPr>
            </w:pPr>
            <w:r w:rsidRPr="00190ACA">
              <w:rPr>
                <w:sz w:val="16"/>
              </w:rPr>
              <w:t>LIANG, Haoran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3F0B7" w14:textId="77777777" w:rsidR="008A467E" w:rsidRPr="00190ACA" w:rsidRDefault="008A467E" w:rsidP="00190ACA">
            <w:pPr>
              <w:pStyle w:val="TAL"/>
              <w:rPr>
                <w:sz w:val="16"/>
              </w:rPr>
            </w:pPr>
            <w:r w:rsidRPr="00190ACA">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55F3" w14:textId="77777777" w:rsidR="008A467E" w:rsidRPr="00190ACA" w:rsidRDefault="008A467E" w:rsidP="00190ACA">
            <w:pPr>
              <w:pStyle w:val="TAL"/>
              <w:rPr>
                <w:sz w:val="16"/>
              </w:rPr>
            </w:pPr>
            <w:r w:rsidRPr="00190ACA">
              <w:rPr>
                <w:sz w:val="16"/>
              </w:rPr>
              <w:t>3GPPMEMBER (CCSA)</w:t>
            </w:r>
          </w:p>
        </w:tc>
      </w:tr>
      <w:tr w:rsidR="00190ACA" w:rsidRPr="00190ACA" w14:paraId="0F76CF6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4C7D" w14:textId="77777777" w:rsidR="008A467E" w:rsidRPr="00190ACA" w:rsidRDefault="008A467E" w:rsidP="00190ACA">
            <w:pPr>
              <w:pStyle w:val="TAL"/>
              <w:rPr>
                <w:sz w:val="16"/>
              </w:rPr>
            </w:pPr>
            <w:r w:rsidRPr="00190ACA">
              <w:rPr>
                <w:sz w:val="16"/>
              </w:rPr>
              <w:t>LIANG,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439B" w14:textId="77777777" w:rsidR="008A467E" w:rsidRPr="00190ACA" w:rsidRDefault="008A467E" w:rsidP="00190ACA">
            <w:pPr>
              <w:pStyle w:val="TAL"/>
              <w:rPr>
                <w:sz w:val="16"/>
              </w:rPr>
            </w:pPr>
            <w:r w:rsidRPr="00190ACA">
              <w:rPr>
                <w:sz w:val="16"/>
              </w:rPr>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A763D" w14:textId="77777777" w:rsidR="008A467E" w:rsidRPr="00190ACA" w:rsidRDefault="008A467E" w:rsidP="00190ACA">
            <w:pPr>
              <w:pStyle w:val="TAL"/>
              <w:rPr>
                <w:sz w:val="16"/>
              </w:rPr>
            </w:pPr>
            <w:r w:rsidRPr="00190ACA">
              <w:rPr>
                <w:sz w:val="16"/>
              </w:rPr>
              <w:t>3GPPMEMBER (CCSA)</w:t>
            </w:r>
          </w:p>
        </w:tc>
      </w:tr>
      <w:tr w:rsidR="00190ACA" w:rsidRPr="00190ACA" w14:paraId="395494B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FD366" w14:textId="77777777" w:rsidR="008A467E" w:rsidRPr="00190ACA" w:rsidRDefault="008A467E" w:rsidP="00190ACA">
            <w:pPr>
              <w:pStyle w:val="TAL"/>
              <w:rPr>
                <w:sz w:val="16"/>
              </w:rPr>
            </w:pPr>
            <w:r w:rsidRPr="00190ACA">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CB3F" w14:textId="77777777" w:rsidR="008A467E" w:rsidRPr="00190ACA" w:rsidRDefault="008A467E" w:rsidP="00190ACA">
            <w:pPr>
              <w:pStyle w:val="TAL"/>
              <w:rPr>
                <w:sz w:val="16"/>
              </w:rPr>
            </w:pPr>
            <w:r w:rsidRPr="00190ACA">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E589" w14:textId="77777777" w:rsidR="008A467E" w:rsidRPr="00190ACA" w:rsidRDefault="008A467E" w:rsidP="00190ACA">
            <w:pPr>
              <w:pStyle w:val="TAL"/>
              <w:rPr>
                <w:sz w:val="16"/>
              </w:rPr>
            </w:pPr>
            <w:r w:rsidRPr="00190ACA">
              <w:rPr>
                <w:sz w:val="16"/>
              </w:rPr>
              <w:t>3GPPMEMBER (TTA)</w:t>
            </w:r>
          </w:p>
        </w:tc>
      </w:tr>
      <w:tr w:rsidR="00190ACA" w:rsidRPr="00190ACA" w14:paraId="69B3593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C71B" w14:textId="77777777" w:rsidR="008A467E" w:rsidRPr="00190ACA" w:rsidRDefault="008A467E" w:rsidP="00190ACA">
            <w:pPr>
              <w:pStyle w:val="TAL"/>
              <w:rPr>
                <w:sz w:val="16"/>
              </w:rPr>
            </w:pPr>
            <w:r w:rsidRPr="00190ACA">
              <w:rPr>
                <w:sz w:val="16"/>
              </w:rPr>
              <w:t>LIU, Jianning(Carry)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85177" w14:textId="77777777" w:rsidR="008A467E" w:rsidRPr="00190ACA" w:rsidRDefault="008A467E" w:rsidP="00190ACA">
            <w:pPr>
              <w:pStyle w:val="TAL"/>
              <w:rPr>
                <w:sz w:val="16"/>
              </w:rPr>
            </w:pPr>
            <w:r w:rsidRPr="00190ACA">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2968" w14:textId="77777777" w:rsidR="008A467E" w:rsidRPr="00190ACA" w:rsidRDefault="008A467E" w:rsidP="00190ACA">
            <w:pPr>
              <w:pStyle w:val="TAL"/>
              <w:rPr>
                <w:sz w:val="16"/>
              </w:rPr>
            </w:pPr>
            <w:r w:rsidRPr="00190ACA">
              <w:rPr>
                <w:sz w:val="16"/>
              </w:rPr>
              <w:t>3GPPMEMBER (CCSA)</w:t>
            </w:r>
          </w:p>
        </w:tc>
      </w:tr>
      <w:tr w:rsidR="00190ACA" w:rsidRPr="00190ACA" w14:paraId="727BAF0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818C" w14:textId="77777777" w:rsidR="008A467E" w:rsidRPr="00190ACA" w:rsidRDefault="008A467E" w:rsidP="00190ACA">
            <w:pPr>
              <w:pStyle w:val="TAL"/>
              <w:rPr>
                <w:sz w:val="16"/>
              </w:rPr>
            </w:pPr>
            <w:r w:rsidRPr="00190ACA">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9C0B" w14:textId="77777777" w:rsidR="008A467E" w:rsidRPr="00190ACA" w:rsidRDefault="008A467E" w:rsidP="00190ACA">
            <w:pPr>
              <w:pStyle w:val="TAL"/>
              <w:rPr>
                <w:sz w:val="16"/>
              </w:rPr>
            </w:pPr>
            <w:r w:rsidRPr="00190ACA">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63712" w14:textId="77777777" w:rsidR="008A467E" w:rsidRPr="00190ACA" w:rsidRDefault="008A467E" w:rsidP="00190ACA">
            <w:pPr>
              <w:pStyle w:val="TAL"/>
              <w:rPr>
                <w:sz w:val="16"/>
              </w:rPr>
            </w:pPr>
            <w:r w:rsidRPr="00190ACA">
              <w:rPr>
                <w:sz w:val="16"/>
              </w:rPr>
              <w:t>3GPPMEMBER (CCSA)</w:t>
            </w:r>
          </w:p>
        </w:tc>
      </w:tr>
      <w:tr w:rsidR="00190ACA" w:rsidRPr="00190ACA" w14:paraId="1FE94FF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60180" w14:textId="77777777" w:rsidR="008A467E" w:rsidRPr="00190ACA" w:rsidRDefault="008A467E" w:rsidP="00190ACA">
            <w:pPr>
              <w:pStyle w:val="TAL"/>
              <w:rPr>
                <w:sz w:val="16"/>
              </w:rPr>
            </w:pPr>
            <w:r w:rsidRPr="00190ACA">
              <w:rPr>
                <w:sz w:val="16"/>
              </w:rPr>
              <w:t>LU,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4545" w14:textId="77777777" w:rsidR="008A467E" w:rsidRPr="00190ACA" w:rsidRDefault="008A467E" w:rsidP="00190ACA">
            <w:pPr>
              <w:pStyle w:val="TAL"/>
              <w:rPr>
                <w:sz w:val="16"/>
              </w:rPr>
            </w:pPr>
            <w:r w:rsidRPr="00190ACA">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243A2" w14:textId="77777777" w:rsidR="008A467E" w:rsidRPr="00190ACA" w:rsidRDefault="008A467E" w:rsidP="00190ACA">
            <w:pPr>
              <w:pStyle w:val="TAL"/>
              <w:rPr>
                <w:sz w:val="16"/>
              </w:rPr>
            </w:pPr>
            <w:r w:rsidRPr="00190ACA">
              <w:rPr>
                <w:sz w:val="16"/>
              </w:rPr>
              <w:t>3GPPMEMBER (ETSI)</w:t>
            </w:r>
          </w:p>
        </w:tc>
      </w:tr>
      <w:tr w:rsidR="00190ACA" w:rsidRPr="00190ACA" w14:paraId="4AB95BA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1784" w14:textId="77777777" w:rsidR="008A467E" w:rsidRPr="00190ACA" w:rsidRDefault="008A467E" w:rsidP="00190ACA">
            <w:pPr>
              <w:pStyle w:val="TAL"/>
              <w:rPr>
                <w:sz w:val="16"/>
              </w:rPr>
            </w:pPr>
            <w:r w:rsidRPr="00190ACA">
              <w:rPr>
                <w:sz w:val="16"/>
              </w:rPr>
              <w:t>LU, Yunjie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F9CC" w14:textId="77777777" w:rsidR="008A467E" w:rsidRPr="00190ACA" w:rsidRDefault="008A467E" w:rsidP="00190ACA">
            <w:pPr>
              <w:pStyle w:val="TAL"/>
              <w:rPr>
                <w:sz w:val="16"/>
              </w:rPr>
            </w:pPr>
            <w:r w:rsidRPr="00190ACA">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3CE96" w14:textId="77777777" w:rsidR="008A467E" w:rsidRPr="00190ACA" w:rsidRDefault="008A467E" w:rsidP="00190ACA">
            <w:pPr>
              <w:pStyle w:val="TAL"/>
              <w:rPr>
                <w:sz w:val="16"/>
              </w:rPr>
            </w:pPr>
            <w:r w:rsidRPr="00190ACA">
              <w:rPr>
                <w:sz w:val="16"/>
              </w:rPr>
              <w:t>3GPPMEMBER (ETSI)</w:t>
            </w:r>
          </w:p>
        </w:tc>
      </w:tr>
      <w:tr w:rsidR="00190ACA" w:rsidRPr="00190ACA" w14:paraId="1B5DF21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D3B88" w14:textId="77777777" w:rsidR="008A467E" w:rsidRPr="00190ACA" w:rsidRDefault="008A467E" w:rsidP="00190ACA">
            <w:pPr>
              <w:pStyle w:val="TAL"/>
              <w:rPr>
                <w:sz w:val="16"/>
              </w:rPr>
            </w:pPr>
            <w:r w:rsidRPr="00190ACA">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968A" w14:textId="77777777" w:rsidR="008A467E" w:rsidRPr="00190ACA" w:rsidRDefault="008A467E" w:rsidP="00190ACA">
            <w:pPr>
              <w:pStyle w:val="TAL"/>
              <w:rPr>
                <w:sz w:val="16"/>
              </w:rPr>
            </w:pPr>
            <w:r w:rsidRPr="00190ACA">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90692" w14:textId="77777777" w:rsidR="008A467E" w:rsidRPr="00190ACA" w:rsidRDefault="008A467E" w:rsidP="00190ACA">
            <w:pPr>
              <w:pStyle w:val="TAL"/>
              <w:rPr>
                <w:sz w:val="16"/>
              </w:rPr>
            </w:pPr>
            <w:r w:rsidRPr="00190ACA">
              <w:rPr>
                <w:sz w:val="16"/>
              </w:rPr>
              <w:t>3GPPMEMBER (ETSI)</w:t>
            </w:r>
          </w:p>
        </w:tc>
      </w:tr>
      <w:tr w:rsidR="00190ACA" w:rsidRPr="00190ACA" w14:paraId="14996FC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D6180" w14:textId="77777777" w:rsidR="008A467E" w:rsidRPr="00190ACA" w:rsidRDefault="008A467E" w:rsidP="00190ACA">
            <w:pPr>
              <w:pStyle w:val="TAL"/>
              <w:rPr>
                <w:sz w:val="16"/>
              </w:rPr>
            </w:pPr>
            <w:r w:rsidRPr="00190ACA">
              <w:rPr>
                <w:sz w:val="16"/>
              </w:rPr>
              <w:t>MAO, Yuxin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6316" w14:textId="77777777" w:rsidR="008A467E" w:rsidRPr="00190ACA" w:rsidRDefault="008A467E" w:rsidP="00190ACA">
            <w:pPr>
              <w:pStyle w:val="TAL"/>
              <w:rPr>
                <w:sz w:val="16"/>
              </w:rPr>
            </w:pPr>
            <w:r w:rsidRPr="00190ACA">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18EF" w14:textId="77777777" w:rsidR="008A467E" w:rsidRPr="00190ACA" w:rsidRDefault="008A467E" w:rsidP="00190ACA">
            <w:pPr>
              <w:pStyle w:val="TAL"/>
              <w:rPr>
                <w:sz w:val="16"/>
              </w:rPr>
            </w:pPr>
            <w:r w:rsidRPr="00190ACA">
              <w:rPr>
                <w:sz w:val="16"/>
              </w:rPr>
              <w:t>3GPPMEMBER (CCSA)</w:t>
            </w:r>
          </w:p>
        </w:tc>
      </w:tr>
      <w:tr w:rsidR="00190ACA" w:rsidRPr="00190ACA" w14:paraId="4A737B1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EECC" w14:textId="77777777" w:rsidR="008A467E" w:rsidRPr="00190ACA" w:rsidRDefault="008A467E" w:rsidP="00190ACA">
            <w:pPr>
              <w:pStyle w:val="TAL"/>
              <w:rPr>
                <w:sz w:val="16"/>
              </w:rPr>
            </w:pPr>
            <w:r w:rsidRPr="00190ACA">
              <w:rPr>
                <w:sz w:val="16"/>
              </w:rPr>
              <w:t>MERINO VAZQUEZ, Emiliano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2E938" w14:textId="77777777" w:rsidR="008A467E" w:rsidRPr="00190ACA" w:rsidRDefault="008A467E" w:rsidP="00190ACA">
            <w:pPr>
              <w:pStyle w:val="TAL"/>
              <w:rPr>
                <w:sz w:val="16"/>
              </w:rPr>
            </w:pPr>
            <w:r w:rsidRPr="00190ACA">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CC68" w14:textId="77777777" w:rsidR="008A467E" w:rsidRPr="00190ACA" w:rsidRDefault="008A467E" w:rsidP="00190ACA">
            <w:pPr>
              <w:pStyle w:val="TAL"/>
              <w:rPr>
                <w:sz w:val="16"/>
              </w:rPr>
            </w:pPr>
            <w:r w:rsidRPr="00190ACA">
              <w:rPr>
                <w:sz w:val="16"/>
              </w:rPr>
              <w:t>3GPPMEMBER (ETSI)</w:t>
            </w:r>
          </w:p>
        </w:tc>
      </w:tr>
      <w:tr w:rsidR="00190ACA" w:rsidRPr="00190ACA" w14:paraId="585C57F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E104" w14:textId="77777777" w:rsidR="008A467E" w:rsidRPr="00190ACA" w:rsidRDefault="008A467E" w:rsidP="00190ACA">
            <w:pPr>
              <w:pStyle w:val="TAL"/>
              <w:rPr>
                <w:sz w:val="16"/>
              </w:rPr>
            </w:pPr>
            <w:r w:rsidRPr="00190ACA">
              <w:rPr>
                <w:sz w:val="16"/>
              </w:rPr>
              <w:t>MO, Zhiwei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925E1" w14:textId="77777777" w:rsidR="008A467E" w:rsidRPr="00190ACA" w:rsidRDefault="008A467E" w:rsidP="00190ACA">
            <w:pPr>
              <w:pStyle w:val="TAL"/>
              <w:rPr>
                <w:sz w:val="16"/>
              </w:rPr>
            </w:pPr>
            <w:r w:rsidRPr="00190ACA">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EF0E5" w14:textId="77777777" w:rsidR="008A467E" w:rsidRPr="00190ACA" w:rsidRDefault="008A467E" w:rsidP="00190ACA">
            <w:pPr>
              <w:pStyle w:val="TAL"/>
              <w:rPr>
                <w:sz w:val="16"/>
              </w:rPr>
            </w:pPr>
            <w:r w:rsidRPr="00190ACA">
              <w:rPr>
                <w:sz w:val="16"/>
              </w:rPr>
              <w:t>3GPPMEMBER (ETSI)</w:t>
            </w:r>
          </w:p>
        </w:tc>
      </w:tr>
      <w:tr w:rsidR="00190ACA" w:rsidRPr="00190ACA" w14:paraId="01985A1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38E1" w14:textId="77777777" w:rsidR="008A467E" w:rsidRPr="00190ACA" w:rsidRDefault="008A467E" w:rsidP="00190ACA">
            <w:pPr>
              <w:pStyle w:val="TAL"/>
              <w:rPr>
                <w:sz w:val="16"/>
              </w:rPr>
            </w:pPr>
            <w:r w:rsidRPr="00190ACA">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F8A3" w14:textId="77777777" w:rsidR="008A467E" w:rsidRPr="00190ACA" w:rsidRDefault="008A467E" w:rsidP="00190ACA">
            <w:pPr>
              <w:pStyle w:val="TAL"/>
              <w:rPr>
                <w:sz w:val="16"/>
              </w:rPr>
            </w:pPr>
            <w:r w:rsidRPr="00190ACA">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86A72" w14:textId="77777777" w:rsidR="008A467E" w:rsidRPr="00190ACA" w:rsidRDefault="008A467E" w:rsidP="00190ACA">
            <w:pPr>
              <w:pStyle w:val="TAL"/>
              <w:rPr>
                <w:sz w:val="16"/>
              </w:rPr>
            </w:pPr>
            <w:r w:rsidRPr="00190ACA">
              <w:rPr>
                <w:sz w:val="16"/>
              </w:rPr>
              <w:t>3GPPMEMBER (ETSI)</w:t>
            </w:r>
          </w:p>
        </w:tc>
      </w:tr>
      <w:tr w:rsidR="00190ACA" w:rsidRPr="00190ACA" w14:paraId="258DC2F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5643F" w14:textId="77777777" w:rsidR="008A467E" w:rsidRPr="00190ACA" w:rsidRDefault="008A467E" w:rsidP="00190ACA">
            <w:pPr>
              <w:pStyle w:val="TAL"/>
              <w:rPr>
                <w:sz w:val="16"/>
              </w:rPr>
            </w:pPr>
            <w:r w:rsidRPr="00190ACA">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A5B2" w14:textId="77777777" w:rsidR="008A467E" w:rsidRPr="00190ACA" w:rsidRDefault="008A467E" w:rsidP="00190ACA">
            <w:pPr>
              <w:pStyle w:val="TAL"/>
              <w:rPr>
                <w:sz w:val="16"/>
              </w:rPr>
            </w:pPr>
            <w:r w:rsidRPr="00190ACA">
              <w:rPr>
                <w:sz w:val="16"/>
              </w:rPr>
              <w:t>Peraton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876AD" w14:textId="77777777" w:rsidR="008A467E" w:rsidRPr="00190ACA" w:rsidRDefault="008A467E" w:rsidP="00190ACA">
            <w:pPr>
              <w:pStyle w:val="TAL"/>
              <w:rPr>
                <w:sz w:val="16"/>
              </w:rPr>
            </w:pPr>
            <w:r w:rsidRPr="00190ACA">
              <w:rPr>
                <w:sz w:val="16"/>
              </w:rPr>
              <w:t>3GPPMEMBER (ATIS)</w:t>
            </w:r>
          </w:p>
        </w:tc>
      </w:tr>
      <w:tr w:rsidR="00190ACA" w:rsidRPr="00190ACA" w14:paraId="2A0E737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D115D" w14:textId="77777777" w:rsidR="008A467E" w:rsidRPr="00190ACA" w:rsidRDefault="008A467E" w:rsidP="00190ACA">
            <w:pPr>
              <w:pStyle w:val="TAL"/>
              <w:rPr>
                <w:sz w:val="16"/>
              </w:rPr>
            </w:pPr>
            <w:r w:rsidRPr="00190ACA">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E6E4" w14:textId="77777777" w:rsidR="008A467E" w:rsidRPr="00190ACA" w:rsidRDefault="008A467E" w:rsidP="00190ACA">
            <w:pPr>
              <w:pStyle w:val="TAL"/>
              <w:rPr>
                <w:sz w:val="16"/>
              </w:rPr>
            </w:pPr>
            <w:r w:rsidRPr="00190ACA">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84F4" w14:textId="77777777" w:rsidR="008A467E" w:rsidRPr="00190ACA" w:rsidRDefault="008A467E" w:rsidP="00190ACA">
            <w:pPr>
              <w:pStyle w:val="TAL"/>
              <w:rPr>
                <w:sz w:val="16"/>
              </w:rPr>
            </w:pPr>
            <w:r w:rsidRPr="00190ACA">
              <w:rPr>
                <w:sz w:val="16"/>
              </w:rPr>
              <w:t>3GPPMEMBER (ETSI)</w:t>
            </w:r>
          </w:p>
        </w:tc>
      </w:tr>
      <w:tr w:rsidR="00190ACA" w:rsidRPr="00190ACA" w14:paraId="162ACDB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04239" w14:textId="77777777" w:rsidR="008A467E" w:rsidRPr="00190ACA" w:rsidRDefault="008A467E" w:rsidP="00190ACA">
            <w:pPr>
              <w:pStyle w:val="TAL"/>
              <w:rPr>
                <w:sz w:val="16"/>
              </w:rPr>
            </w:pPr>
            <w:r w:rsidRPr="00190ACA">
              <w:rPr>
                <w:sz w:val="16"/>
              </w:rPr>
              <w:t>PREMAN,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93BB4" w14:textId="77777777" w:rsidR="008A467E" w:rsidRPr="00190ACA" w:rsidRDefault="008A467E" w:rsidP="00190ACA">
            <w:pPr>
              <w:pStyle w:val="TAL"/>
              <w:rPr>
                <w:sz w:val="16"/>
              </w:rPr>
            </w:pPr>
            <w:r w:rsidRPr="00190ACA">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4EAC" w14:textId="77777777" w:rsidR="008A467E" w:rsidRPr="00190ACA" w:rsidRDefault="008A467E" w:rsidP="00190ACA">
            <w:pPr>
              <w:pStyle w:val="TAL"/>
              <w:rPr>
                <w:sz w:val="16"/>
              </w:rPr>
            </w:pPr>
            <w:r w:rsidRPr="00190ACA">
              <w:rPr>
                <w:sz w:val="16"/>
              </w:rPr>
              <w:t>3GPPMEMBER (CCSA)</w:t>
            </w:r>
          </w:p>
        </w:tc>
      </w:tr>
      <w:tr w:rsidR="00190ACA" w:rsidRPr="00190ACA" w14:paraId="35DAEA7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A5EC" w14:textId="77777777" w:rsidR="008A467E" w:rsidRPr="00190ACA" w:rsidRDefault="008A467E" w:rsidP="00190ACA">
            <w:pPr>
              <w:pStyle w:val="TAL"/>
              <w:rPr>
                <w:sz w:val="16"/>
              </w:rPr>
            </w:pPr>
            <w:r w:rsidRPr="00190ACA">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40A4D" w14:textId="77777777" w:rsidR="008A467E" w:rsidRPr="00190ACA" w:rsidRDefault="008A467E" w:rsidP="00190ACA">
            <w:pPr>
              <w:pStyle w:val="TAL"/>
              <w:rPr>
                <w:sz w:val="16"/>
              </w:rPr>
            </w:pPr>
            <w:r w:rsidRPr="00190ACA">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1553" w14:textId="77777777" w:rsidR="008A467E" w:rsidRPr="00190ACA" w:rsidRDefault="008A467E" w:rsidP="00190ACA">
            <w:pPr>
              <w:pStyle w:val="TAL"/>
              <w:rPr>
                <w:sz w:val="16"/>
              </w:rPr>
            </w:pPr>
            <w:r w:rsidRPr="00190ACA">
              <w:rPr>
                <w:sz w:val="16"/>
              </w:rPr>
              <w:t>3GPPMEMBER (ETSI)</w:t>
            </w:r>
          </w:p>
        </w:tc>
      </w:tr>
      <w:tr w:rsidR="00190ACA" w:rsidRPr="00190ACA" w14:paraId="2CF4767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C4DA" w14:textId="77777777" w:rsidR="008A467E" w:rsidRPr="00190ACA" w:rsidRDefault="008A467E" w:rsidP="00190ACA">
            <w:pPr>
              <w:pStyle w:val="TAL"/>
              <w:rPr>
                <w:sz w:val="16"/>
              </w:rPr>
            </w:pPr>
            <w:r w:rsidRPr="00190ACA">
              <w:rPr>
                <w:sz w:val="16"/>
              </w:rPr>
              <w:t>QI, Caixia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9AF13" w14:textId="77777777" w:rsidR="008A467E" w:rsidRPr="00190ACA" w:rsidRDefault="008A467E" w:rsidP="00190ACA">
            <w:pPr>
              <w:pStyle w:val="TAL"/>
              <w:rPr>
                <w:sz w:val="16"/>
              </w:rPr>
            </w:pPr>
            <w:r w:rsidRPr="00190ACA">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E1124" w14:textId="77777777" w:rsidR="008A467E" w:rsidRPr="00190ACA" w:rsidRDefault="008A467E" w:rsidP="00190ACA">
            <w:pPr>
              <w:pStyle w:val="TAL"/>
              <w:rPr>
                <w:sz w:val="16"/>
              </w:rPr>
            </w:pPr>
            <w:r w:rsidRPr="00190ACA">
              <w:rPr>
                <w:sz w:val="16"/>
              </w:rPr>
              <w:t>3GPPMEMBER (ETSI)</w:t>
            </w:r>
          </w:p>
        </w:tc>
      </w:tr>
      <w:tr w:rsidR="00190ACA" w:rsidRPr="00190ACA" w14:paraId="4CC295A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35CF" w14:textId="77777777" w:rsidR="008A467E" w:rsidRPr="00190ACA" w:rsidRDefault="008A467E" w:rsidP="00190ACA">
            <w:pPr>
              <w:pStyle w:val="TAL"/>
              <w:rPr>
                <w:sz w:val="16"/>
              </w:rPr>
            </w:pPr>
            <w:r w:rsidRPr="00190ACA">
              <w:rPr>
                <w:sz w:val="16"/>
              </w:rPr>
              <w:t>SABATER,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719F7" w14:textId="77777777" w:rsidR="008A467E" w:rsidRPr="00190ACA" w:rsidRDefault="008A467E" w:rsidP="00190ACA">
            <w:pPr>
              <w:pStyle w:val="TAL"/>
              <w:rPr>
                <w:sz w:val="16"/>
              </w:rPr>
            </w:pPr>
            <w:r w:rsidRPr="00190ACA">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1BC7" w14:textId="77777777" w:rsidR="008A467E" w:rsidRPr="00190ACA" w:rsidRDefault="008A467E" w:rsidP="00190ACA">
            <w:pPr>
              <w:pStyle w:val="TAL"/>
              <w:rPr>
                <w:sz w:val="16"/>
              </w:rPr>
            </w:pPr>
            <w:r w:rsidRPr="00190ACA">
              <w:rPr>
                <w:sz w:val="16"/>
              </w:rPr>
              <w:t>3GPPMEMBER (ETSI)</w:t>
            </w:r>
          </w:p>
        </w:tc>
      </w:tr>
      <w:tr w:rsidR="00190ACA" w:rsidRPr="00190ACA" w14:paraId="5D9BA44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2B51" w14:textId="77777777" w:rsidR="008A467E" w:rsidRPr="00190ACA" w:rsidRDefault="008A467E" w:rsidP="00190ACA">
            <w:pPr>
              <w:pStyle w:val="TAL"/>
              <w:rPr>
                <w:sz w:val="16"/>
              </w:rPr>
            </w:pPr>
            <w:r w:rsidRPr="00190ACA">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EA1BC" w14:textId="77777777" w:rsidR="008A467E" w:rsidRPr="00190ACA" w:rsidRDefault="008A467E" w:rsidP="00190ACA">
            <w:pPr>
              <w:pStyle w:val="TAL"/>
              <w:rPr>
                <w:sz w:val="16"/>
              </w:rPr>
            </w:pPr>
            <w:r w:rsidRPr="00190ACA">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84EF" w14:textId="77777777" w:rsidR="008A467E" w:rsidRPr="00190ACA" w:rsidRDefault="008A467E" w:rsidP="00190ACA">
            <w:pPr>
              <w:pStyle w:val="TAL"/>
              <w:rPr>
                <w:sz w:val="16"/>
              </w:rPr>
            </w:pPr>
            <w:r w:rsidRPr="00190ACA">
              <w:rPr>
                <w:sz w:val="16"/>
              </w:rPr>
              <w:t>3GPPMEMBER (ATIS)</w:t>
            </w:r>
          </w:p>
        </w:tc>
      </w:tr>
      <w:tr w:rsidR="00190ACA" w:rsidRPr="00190ACA" w14:paraId="3496562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47BB" w14:textId="77777777" w:rsidR="008A467E" w:rsidRPr="00190ACA" w:rsidRDefault="008A467E" w:rsidP="00190ACA">
            <w:pPr>
              <w:pStyle w:val="TAL"/>
              <w:rPr>
                <w:sz w:val="16"/>
              </w:rPr>
            </w:pPr>
            <w:r w:rsidRPr="00190ACA">
              <w:rPr>
                <w:sz w:val="16"/>
              </w:rPr>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A827" w14:textId="77777777" w:rsidR="008A467E" w:rsidRPr="00190ACA" w:rsidRDefault="008A467E" w:rsidP="00190ACA">
            <w:pPr>
              <w:pStyle w:val="TAL"/>
              <w:rPr>
                <w:sz w:val="16"/>
              </w:rPr>
            </w:pPr>
            <w:r w:rsidRPr="00190ACA">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A420" w14:textId="77777777" w:rsidR="008A467E" w:rsidRPr="00190ACA" w:rsidRDefault="008A467E" w:rsidP="00190ACA">
            <w:pPr>
              <w:pStyle w:val="TAL"/>
              <w:rPr>
                <w:sz w:val="16"/>
              </w:rPr>
            </w:pPr>
            <w:r w:rsidRPr="00190ACA">
              <w:rPr>
                <w:sz w:val="16"/>
              </w:rPr>
              <w:t>3GPPMEMBER (CCSA)</w:t>
            </w:r>
          </w:p>
        </w:tc>
      </w:tr>
      <w:tr w:rsidR="00190ACA" w:rsidRPr="00190ACA" w14:paraId="03B2F096"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44A86" w14:textId="77777777" w:rsidR="008A467E" w:rsidRPr="00190ACA" w:rsidRDefault="008A467E" w:rsidP="00190ACA">
            <w:pPr>
              <w:pStyle w:val="TAL"/>
              <w:rPr>
                <w:sz w:val="16"/>
              </w:rPr>
            </w:pPr>
            <w:r w:rsidRPr="00190ACA">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B22C" w14:textId="77777777" w:rsidR="008A467E" w:rsidRPr="00190ACA" w:rsidRDefault="008A467E" w:rsidP="00190ACA">
            <w:pPr>
              <w:pStyle w:val="TAL"/>
              <w:rPr>
                <w:sz w:val="16"/>
              </w:rPr>
            </w:pPr>
            <w:r w:rsidRPr="00190ACA">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F245D" w14:textId="77777777" w:rsidR="008A467E" w:rsidRPr="00190ACA" w:rsidRDefault="008A467E" w:rsidP="00190ACA">
            <w:pPr>
              <w:pStyle w:val="TAL"/>
              <w:rPr>
                <w:sz w:val="16"/>
              </w:rPr>
            </w:pPr>
            <w:r w:rsidRPr="00190ACA">
              <w:rPr>
                <w:sz w:val="16"/>
              </w:rPr>
              <w:t>3GPPMEMBER (ETSI)</w:t>
            </w:r>
          </w:p>
        </w:tc>
      </w:tr>
      <w:tr w:rsidR="00190ACA" w:rsidRPr="00190ACA" w14:paraId="2D7B8DAF"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5415" w14:textId="77777777" w:rsidR="008A467E" w:rsidRPr="00190ACA" w:rsidRDefault="008A467E" w:rsidP="00190ACA">
            <w:pPr>
              <w:pStyle w:val="TAL"/>
              <w:rPr>
                <w:sz w:val="16"/>
              </w:rPr>
            </w:pPr>
            <w:r w:rsidRPr="00190ACA">
              <w:rPr>
                <w:sz w:val="16"/>
              </w:rPr>
              <w:t>SHAH,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55D6" w14:textId="77777777" w:rsidR="008A467E" w:rsidRPr="00190ACA" w:rsidRDefault="008A467E" w:rsidP="00190ACA">
            <w:pPr>
              <w:pStyle w:val="TAL"/>
              <w:rPr>
                <w:sz w:val="16"/>
              </w:rPr>
            </w:pPr>
            <w:r w:rsidRPr="00190ACA">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D308" w14:textId="77777777" w:rsidR="008A467E" w:rsidRPr="00190ACA" w:rsidRDefault="008A467E" w:rsidP="00190ACA">
            <w:pPr>
              <w:pStyle w:val="TAL"/>
              <w:rPr>
                <w:sz w:val="16"/>
              </w:rPr>
            </w:pPr>
            <w:r w:rsidRPr="00190ACA">
              <w:rPr>
                <w:sz w:val="16"/>
              </w:rPr>
              <w:t>3GPPMEMBER (ETSI)</w:t>
            </w:r>
          </w:p>
        </w:tc>
      </w:tr>
      <w:tr w:rsidR="00190ACA" w:rsidRPr="00190ACA" w14:paraId="1FDB670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39C1" w14:textId="77777777" w:rsidR="008A467E" w:rsidRPr="00190ACA" w:rsidRDefault="008A467E" w:rsidP="00190ACA">
            <w:pPr>
              <w:pStyle w:val="TAL"/>
              <w:rPr>
                <w:sz w:val="16"/>
              </w:rPr>
            </w:pPr>
            <w:r w:rsidRPr="00190ACA">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9061" w14:textId="77777777" w:rsidR="008A467E" w:rsidRPr="00190ACA" w:rsidRDefault="008A467E" w:rsidP="00190ACA">
            <w:pPr>
              <w:pStyle w:val="TAL"/>
              <w:rPr>
                <w:sz w:val="16"/>
              </w:rPr>
            </w:pPr>
            <w:r w:rsidRPr="00190ACA">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CF66" w14:textId="77777777" w:rsidR="008A467E" w:rsidRPr="00190ACA" w:rsidRDefault="008A467E" w:rsidP="00190ACA">
            <w:pPr>
              <w:pStyle w:val="TAL"/>
              <w:rPr>
                <w:sz w:val="16"/>
              </w:rPr>
            </w:pPr>
            <w:r w:rsidRPr="00190ACA">
              <w:rPr>
                <w:sz w:val="16"/>
              </w:rPr>
              <w:t>3GPPMEMBER (ATIS)</w:t>
            </w:r>
          </w:p>
        </w:tc>
      </w:tr>
      <w:tr w:rsidR="00190ACA" w:rsidRPr="00190ACA" w14:paraId="76F5393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463F" w14:textId="77777777" w:rsidR="008A467E" w:rsidRPr="00190ACA" w:rsidRDefault="008A467E" w:rsidP="00190ACA">
            <w:pPr>
              <w:pStyle w:val="TAL"/>
              <w:rPr>
                <w:sz w:val="16"/>
              </w:rPr>
            </w:pPr>
            <w:r w:rsidRPr="00190ACA">
              <w:rPr>
                <w:sz w:val="16"/>
              </w:rPr>
              <w:lastRenderedPageBreak/>
              <w:t>SHEN,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CC7A2" w14:textId="77777777" w:rsidR="008A467E" w:rsidRPr="00190ACA" w:rsidRDefault="008A467E" w:rsidP="00190ACA">
            <w:pPr>
              <w:pStyle w:val="TAL"/>
              <w:rPr>
                <w:sz w:val="16"/>
              </w:rPr>
            </w:pPr>
            <w:r w:rsidRPr="00190ACA">
              <w:rPr>
                <w:sz w:val="16"/>
              </w:rPr>
              <w:t>Beijing Xiaomi Mobile Softwar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8F82" w14:textId="77777777" w:rsidR="008A467E" w:rsidRPr="00190ACA" w:rsidRDefault="008A467E" w:rsidP="00190ACA">
            <w:pPr>
              <w:pStyle w:val="TAL"/>
              <w:rPr>
                <w:sz w:val="16"/>
              </w:rPr>
            </w:pPr>
            <w:r w:rsidRPr="00190ACA">
              <w:rPr>
                <w:sz w:val="16"/>
              </w:rPr>
              <w:t>3GPPMEMBER (CCSA)</w:t>
            </w:r>
          </w:p>
        </w:tc>
      </w:tr>
      <w:tr w:rsidR="00190ACA" w:rsidRPr="00190ACA" w14:paraId="70CC688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5F74" w14:textId="77777777" w:rsidR="008A467E" w:rsidRPr="00190ACA" w:rsidRDefault="008A467E" w:rsidP="00190ACA">
            <w:pPr>
              <w:pStyle w:val="TAL"/>
              <w:rPr>
                <w:sz w:val="16"/>
              </w:rPr>
            </w:pPr>
            <w:r w:rsidRPr="00190ACA">
              <w:rPr>
                <w:sz w:val="16"/>
              </w:rPr>
              <w:t>SINGH, VIRENDRA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7C8DF" w14:textId="77777777" w:rsidR="008A467E" w:rsidRPr="00190ACA" w:rsidRDefault="008A467E" w:rsidP="00190ACA">
            <w:pPr>
              <w:pStyle w:val="TAL"/>
              <w:rPr>
                <w:sz w:val="16"/>
              </w:rPr>
            </w:pPr>
            <w:r w:rsidRPr="00190ACA">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1E3C8" w14:textId="77777777" w:rsidR="008A467E" w:rsidRPr="00190ACA" w:rsidRDefault="008A467E" w:rsidP="00190ACA">
            <w:pPr>
              <w:pStyle w:val="TAL"/>
              <w:rPr>
                <w:sz w:val="16"/>
              </w:rPr>
            </w:pPr>
            <w:r w:rsidRPr="00190ACA">
              <w:rPr>
                <w:sz w:val="16"/>
              </w:rPr>
              <w:t>3GPPMEMBER (ETSI)</w:t>
            </w:r>
          </w:p>
        </w:tc>
      </w:tr>
      <w:tr w:rsidR="00190ACA" w:rsidRPr="00190ACA" w14:paraId="69C04D1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26957" w14:textId="77777777" w:rsidR="008A467E" w:rsidRPr="00190ACA" w:rsidRDefault="008A467E" w:rsidP="00190ACA">
            <w:pPr>
              <w:pStyle w:val="TAL"/>
              <w:rPr>
                <w:sz w:val="16"/>
              </w:rPr>
            </w:pPr>
            <w:r w:rsidRPr="00190ACA">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2344" w14:textId="77777777" w:rsidR="008A467E" w:rsidRPr="00190ACA" w:rsidRDefault="008A467E" w:rsidP="00190ACA">
            <w:pPr>
              <w:pStyle w:val="TAL"/>
              <w:rPr>
                <w:sz w:val="16"/>
              </w:rPr>
            </w:pPr>
            <w:r w:rsidRPr="00190ACA">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5E0DC" w14:textId="77777777" w:rsidR="008A467E" w:rsidRPr="00190ACA" w:rsidRDefault="008A467E" w:rsidP="00190ACA">
            <w:pPr>
              <w:pStyle w:val="TAL"/>
              <w:rPr>
                <w:sz w:val="16"/>
              </w:rPr>
            </w:pPr>
            <w:r w:rsidRPr="00190ACA">
              <w:rPr>
                <w:sz w:val="16"/>
              </w:rPr>
              <w:t>3GPPMEMBER (ETSI)</w:t>
            </w:r>
          </w:p>
        </w:tc>
      </w:tr>
      <w:tr w:rsidR="00190ACA" w:rsidRPr="00190ACA" w14:paraId="1F7575A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B0850" w14:textId="77777777" w:rsidR="008A467E" w:rsidRPr="00190ACA" w:rsidRDefault="008A467E" w:rsidP="00190ACA">
            <w:pPr>
              <w:pStyle w:val="TAL"/>
              <w:rPr>
                <w:sz w:val="16"/>
              </w:rPr>
            </w:pPr>
            <w:r w:rsidRPr="00190ACA">
              <w:rPr>
                <w:sz w:val="16"/>
              </w:rPr>
              <w:t>SOMMER,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9012" w14:textId="77777777" w:rsidR="008A467E" w:rsidRPr="00190ACA" w:rsidRDefault="008A467E" w:rsidP="00190ACA">
            <w:pPr>
              <w:pStyle w:val="TAL"/>
              <w:rPr>
                <w:sz w:val="16"/>
              </w:rPr>
            </w:pPr>
            <w:r w:rsidRPr="00190ACA">
              <w:rPr>
                <w:sz w:val="16"/>
              </w:rPr>
              <w:t>Vodafone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E66B" w14:textId="77777777" w:rsidR="008A467E" w:rsidRPr="00190ACA" w:rsidRDefault="008A467E" w:rsidP="00190ACA">
            <w:pPr>
              <w:pStyle w:val="TAL"/>
              <w:rPr>
                <w:sz w:val="16"/>
              </w:rPr>
            </w:pPr>
            <w:r w:rsidRPr="00190ACA">
              <w:rPr>
                <w:sz w:val="16"/>
              </w:rPr>
              <w:t>3GPPMEMBER (ETSI)</w:t>
            </w:r>
          </w:p>
        </w:tc>
      </w:tr>
      <w:tr w:rsidR="00190ACA" w:rsidRPr="00190ACA" w14:paraId="46C8F38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F7F40" w14:textId="77777777" w:rsidR="008A467E" w:rsidRPr="00190ACA" w:rsidRDefault="008A467E" w:rsidP="00190ACA">
            <w:pPr>
              <w:pStyle w:val="TAL"/>
              <w:rPr>
                <w:sz w:val="16"/>
              </w:rPr>
            </w:pPr>
            <w:r w:rsidRPr="00190ACA">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B68E" w14:textId="77777777" w:rsidR="008A467E" w:rsidRPr="00190ACA" w:rsidRDefault="008A467E" w:rsidP="00190ACA">
            <w:pPr>
              <w:pStyle w:val="TAL"/>
              <w:rPr>
                <w:sz w:val="16"/>
              </w:rPr>
            </w:pPr>
            <w:r w:rsidRPr="00190AC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54C9C" w14:textId="77777777" w:rsidR="008A467E" w:rsidRPr="00190ACA" w:rsidRDefault="008A467E" w:rsidP="00190ACA">
            <w:pPr>
              <w:pStyle w:val="TAL"/>
              <w:rPr>
                <w:sz w:val="16"/>
              </w:rPr>
            </w:pPr>
            <w:r w:rsidRPr="00190ACA">
              <w:rPr>
                <w:sz w:val="16"/>
              </w:rPr>
              <w:t>3GPPMEMBER (CCSA)</w:t>
            </w:r>
          </w:p>
        </w:tc>
      </w:tr>
      <w:tr w:rsidR="00190ACA" w:rsidRPr="00190ACA" w14:paraId="1E3858EE"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29F5D" w14:textId="77777777" w:rsidR="008A467E" w:rsidRPr="00190ACA" w:rsidRDefault="008A467E" w:rsidP="00190ACA">
            <w:pPr>
              <w:pStyle w:val="TAL"/>
              <w:rPr>
                <w:sz w:val="16"/>
              </w:rPr>
            </w:pPr>
            <w:r w:rsidRPr="00190ACA">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8427" w14:textId="77777777" w:rsidR="008A467E" w:rsidRPr="00190ACA" w:rsidRDefault="008A467E" w:rsidP="00190ACA">
            <w:pPr>
              <w:pStyle w:val="TAL"/>
              <w:rPr>
                <w:sz w:val="16"/>
              </w:rPr>
            </w:pPr>
            <w:r w:rsidRPr="00190ACA">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D669" w14:textId="77777777" w:rsidR="008A467E" w:rsidRPr="00190ACA" w:rsidRDefault="008A467E" w:rsidP="00190ACA">
            <w:pPr>
              <w:pStyle w:val="TAL"/>
              <w:rPr>
                <w:sz w:val="16"/>
              </w:rPr>
            </w:pPr>
            <w:r w:rsidRPr="00190ACA">
              <w:rPr>
                <w:sz w:val="16"/>
              </w:rPr>
              <w:t>3GPPMEMBER (ETSI)</w:t>
            </w:r>
          </w:p>
        </w:tc>
      </w:tr>
      <w:tr w:rsidR="00190ACA" w:rsidRPr="00190ACA" w14:paraId="4915A9A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73AE" w14:textId="77777777" w:rsidR="008A467E" w:rsidRPr="00190ACA" w:rsidRDefault="008A467E" w:rsidP="00190ACA">
            <w:pPr>
              <w:pStyle w:val="TAL"/>
              <w:rPr>
                <w:sz w:val="16"/>
              </w:rPr>
            </w:pPr>
            <w:r w:rsidRPr="00190ACA">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D685" w14:textId="77777777" w:rsidR="008A467E" w:rsidRPr="00190ACA" w:rsidRDefault="008A467E" w:rsidP="00190ACA">
            <w:pPr>
              <w:pStyle w:val="TAL"/>
              <w:rPr>
                <w:sz w:val="16"/>
              </w:rPr>
            </w:pPr>
            <w:r w:rsidRPr="00190ACA">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6CFB" w14:textId="77777777" w:rsidR="008A467E" w:rsidRPr="00190ACA" w:rsidRDefault="008A467E" w:rsidP="00190ACA">
            <w:pPr>
              <w:pStyle w:val="TAL"/>
              <w:rPr>
                <w:sz w:val="16"/>
              </w:rPr>
            </w:pPr>
            <w:r w:rsidRPr="00190ACA">
              <w:rPr>
                <w:sz w:val="16"/>
              </w:rPr>
              <w:t>3GPPMEMBER (TTA)</w:t>
            </w:r>
          </w:p>
        </w:tc>
      </w:tr>
      <w:tr w:rsidR="00190ACA" w:rsidRPr="00190ACA" w14:paraId="3D49B779"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6F04" w14:textId="77777777" w:rsidR="008A467E" w:rsidRPr="00190ACA" w:rsidRDefault="008A467E" w:rsidP="00190ACA">
            <w:pPr>
              <w:pStyle w:val="TAL"/>
              <w:rPr>
                <w:sz w:val="16"/>
              </w:rPr>
            </w:pPr>
            <w:r w:rsidRPr="00190ACA">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D641" w14:textId="77777777" w:rsidR="008A467E" w:rsidRPr="00190ACA" w:rsidRDefault="008A467E" w:rsidP="00190ACA">
            <w:pPr>
              <w:pStyle w:val="TAL"/>
              <w:rPr>
                <w:sz w:val="16"/>
              </w:rPr>
            </w:pPr>
            <w:r w:rsidRPr="00190ACA">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415E" w14:textId="77777777" w:rsidR="008A467E" w:rsidRPr="00190ACA" w:rsidRDefault="008A467E" w:rsidP="00190ACA">
            <w:pPr>
              <w:pStyle w:val="TAL"/>
              <w:rPr>
                <w:sz w:val="16"/>
              </w:rPr>
            </w:pPr>
            <w:r w:rsidRPr="00190ACA">
              <w:rPr>
                <w:sz w:val="16"/>
              </w:rPr>
              <w:t>3GPPMEMBER (CCSA)</w:t>
            </w:r>
          </w:p>
        </w:tc>
      </w:tr>
      <w:tr w:rsidR="00190ACA" w:rsidRPr="00190ACA" w14:paraId="4C0FD6E0"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6E67" w14:textId="77777777" w:rsidR="008A467E" w:rsidRPr="00190ACA" w:rsidRDefault="008A467E" w:rsidP="00190ACA">
            <w:pPr>
              <w:pStyle w:val="TAL"/>
              <w:rPr>
                <w:sz w:val="16"/>
              </w:rPr>
            </w:pPr>
            <w:r w:rsidRPr="00190ACA">
              <w:rPr>
                <w:sz w:val="16"/>
              </w:rPr>
              <w:t>WANG, Menghan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5045" w14:textId="77777777" w:rsidR="008A467E" w:rsidRPr="00190ACA" w:rsidRDefault="008A467E" w:rsidP="00190ACA">
            <w:pPr>
              <w:pStyle w:val="TAL"/>
              <w:rPr>
                <w:sz w:val="16"/>
              </w:rPr>
            </w:pPr>
            <w:r w:rsidRPr="00190ACA">
              <w:rPr>
                <w:sz w:val="16"/>
              </w:rPr>
              <w:t>Nubia Technology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1B4B" w14:textId="77777777" w:rsidR="008A467E" w:rsidRPr="00190ACA" w:rsidRDefault="008A467E" w:rsidP="00190ACA">
            <w:pPr>
              <w:pStyle w:val="TAL"/>
              <w:rPr>
                <w:sz w:val="16"/>
              </w:rPr>
            </w:pPr>
            <w:r w:rsidRPr="00190ACA">
              <w:rPr>
                <w:sz w:val="16"/>
              </w:rPr>
              <w:t>3GPPMEMBER (CCSA)</w:t>
            </w:r>
          </w:p>
        </w:tc>
      </w:tr>
      <w:tr w:rsidR="00190ACA" w:rsidRPr="00190ACA" w14:paraId="3B1738D4"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25EC" w14:textId="77777777" w:rsidR="008A467E" w:rsidRPr="00190ACA" w:rsidRDefault="008A467E" w:rsidP="00190ACA">
            <w:pPr>
              <w:pStyle w:val="TAL"/>
              <w:rPr>
                <w:sz w:val="16"/>
              </w:rPr>
            </w:pPr>
            <w:r w:rsidRPr="00190ACA">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27A57" w14:textId="77777777" w:rsidR="008A467E" w:rsidRPr="00190ACA" w:rsidRDefault="008A467E" w:rsidP="00190ACA">
            <w:pPr>
              <w:pStyle w:val="TAL"/>
              <w:rPr>
                <w:sz w:val="16"/>
              </w:rPr>
            </w:pPr>
            <w:r w:rsidRPr="00190ACA">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C50DE" w14:textId="77777777" w:rsidR="008A467E" w:rsidRPr="00190ACA" w:rsidRDefault="008A467E" w:rsidP="00190ACA">
            <w:pPr>
              <w:pStyle w:val="TAL"/>
              <w:rPr>
                <w:sz w:val="16"/>
              </w:rPr>
            </w:pPr>
            <w:r w:rsidRPr="00190ACA">
              <w:rPr>
                <w:sz w:val="16"/>
              </w:rPr>
              <w:t>3GPPMEMBER (CCSA)</w:t>
            </w:r>
          </w:p>
        </w:tc>
      </w:tr>
      <w:tr w:rsidR="00190ACA" w:rsidRPr="00190ACA" w14:paraId="0AC9A6AC"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BF13D" w14:textId="77777777" w:rsidR="008A467E" w:rsidRPr="00190ACA" w:rsidRDefault="008A467E" w:rsidP="00190ACA">
            <w:pPr>
              <w:pStyle w:val="TAL"/>
              <w:rPr>
                <w:sz w:val="16"/>
              </w:rPr>
            </w:pPr>
            <w:r w:rsidRPr="00190ACA">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6AED" w14:textId="77777777" w:rsidR="008A467E" w:rsidRPr="00190ACA" w:rsidRDefault="008A467E" w:rsidP="00190ACA">
            <w:pPr>
              <w:pStyle w:val="TAL"/>
              <w:rPr>
                <w:sz w:val="16"/>
              </w:rPr>
            </w:pPr>
            <w:r w:rsidRPr="00190ACA">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D0807" w14:textId="77777777" w:rsidR="008A467E" w:rsidRPr="00190ACA" w:rsidRDefault="008A467E" w:rsidP="00190ACA">
            <w:pPr>
              <w:pStyle w:val="TAL"/>
              <w:rPr>
                <w:sz w:val="16"/>
              </w:rPr>
            </w:pPr>
            <w:r w:rsidRPr="00190ACA">
              <w:rPr>
                <w:sz w:val="16"/>
              </w:rPr>
              <w:t>3GPPMEMBER (ETSI)</w:t>
            </w:r>
          </w:p>
        </w:tc>
      </w:tr>
      <w:tr w:rsidR="00190ACA" w:rsidRPr="00190ACA" w14:paraId="15643903"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BDBD0" w14:textId="77777777" w:rsidR="008A467E" w:rsidRPr="00190ACA" w:rsidRDefault="008A467E" w:rsidP="00190ACA">
            <w:pPr>
              <w:pStyle w:val="TAL"/>
              <w:rPr>
                <w:sz w:val="16"/>
              </w:rPr>
            </w:pPr>
            <w:r w:rsidRPr="00190ACA">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B7C4" w14:textId="77777777" w:rsidR="008A467E" w:rsidRPr="00190ACA" w:rsidRDefault="008A467E" w:rsidP="00190ACA">
            <w:pPr>
              <w:pStyle w:val="TAL"/>
              <w:rPr>
                <w:sz w:val="16"/>
              </w:rPr>
            </w:pPr>
            <w:r w:rsidRPr="00190ACA">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C820" w14:textId="77777777" w:rsidR="008A467E" w:rsidRPr="00190ACA" w:rsidRDefault="008A467E" w:rsidP="00190ACA">
            <w:pPr>
              <w:pStyle w:val="TAL"/>
              <w:rPr>
                <w:sz w:val="16"/>
              </w:rPr>
            </w:pPr>
            <w:r w:rsidRPr="00190ACA">
              <w:rPr>
                <w:sz w:val="16"/>
              </w:rPr>
              <w:t>3GPPMEMBER (CCSA)</w:t>
            </w:r>
          </w:p>
        </w:tc>
      </w:tr>
      <w:tr w:rsidR="00190ACA" w:rsidRPr="00190ACA" w14:paraId="733CC21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E335" w14:textId="77777777" w:rsidR="008A467E" w:rsidRPr="00190ACA" w:rsidRDefault="008A467E" w:rsidP="00190ACA">
            <w:pPr>
              <w:pStyle w:val="TAL"/>
              <w:rPr>
                <w:sz w:val="16"/>
              </w:rPr>
            </w:pPr>
            <w:r w:rsidRPr="00190ACA">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4E28" w14:textId="77777777" w:rsidR="008A467E" w:rsidRPr="00190ACA" w:rsidRDefault="008A467E" w:rsidP="00190ACA">
            <w:pPr>
              <w:pStyle w:val="TAL"/>
              <w:rPr>
                <w:sz w:val="16"/>
              </w:rPr>
            </w:pPr>
            <w:r w:rsidRPr="00190ACA">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B2F93" w14:textId="77777777" w:rsidR="008A467E" w:rsidRPr="00190ACA" w:rsidRDefault="008A467E" w:rsidP="00190ACA">
            <w:pPr>
              <w:pStyle w:val="TAL"/>
              <w:rPr>
                <w:sz w:val="16"/>
              </w:rPr>
            </w:pPr>
            <w:r w:rsidRPr="00190ACA">
              <w:rPr>
                <w:sz w:val="16"/>
              </w:rPr>
              <w:t>3GPPMEMBER (ATIS)</w:t>
            </w:r>
          </w:p>
        </w:tc>
      </w:tr>
      <w:tr w:rsidR="00190ACA" w:rsidRPr="00190ACA" w14:paraId="4E131F38"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FB6B6" w14:textId="77777777" w:rsidR="008A467E" w:rsidRPr="00190ACA" w:rsidRDefault="008A467E" w:rsidP="00190ACA">
            <w:pPr>
              <w:pStyle w:val="TAL"/>
              <w:rPr>
                <w:sz w:val="16"/>
              </w:rPr>
            </w:pPr>
            <w:r w:rsidRPr="00190ACA">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5EC7" w14:textId="77777777" w:rsidR="008A467E" w:rsidRPr="00190ACA" w:rsidRDefault="008A467E" w:rsidP="00190ACA">
            <w:pPr>
              <w:pStyle w:val="TAL"/>
              <w:rPr>
                <w:sz w:val="16"/>
              </w:rPr>
            </w:pPr>
            <w:r w:rsidRPr="00190ACA">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B91B" w14:textId="77777777" w:rsidR="008A467E" w:rsidRPr="00190ACA" w:rsidRDefault="008A467E" w:rsidP="00190ACA">
            <w:pPr>
              <w:pStyle w:val="TAL"/>
              <w:rPr>
                <w:sz w:val="16"/>
              </w:rPr>
            </w:pPr>
            <w:r w:rsidRPr="00190ACA">
              <w:rPr>
                <w:sz w:val="16"/>
              </w:rPr>
              <w:t>3GPPMEMBER (TTC)</w:t>
            </w:r>
          </w:p>
        </w:tc>
      </w:tr>
      <w:tr w:rsidR="00190ACA" w:rsidRPr="00190ACA" w14:paraId="59B92BB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17C16" w14:textId="77777777" w:rsidR="008A467E" w:rsidRPr="00190ACA" w:rsidRDefault="008A467E" w:rsidP="00190ACA">
            <w:pPr>
              <w:pStyle w:val="TAL"/>
              <w:rPr>
                <w:sz w:val="16"/>
              </w:rPr>
            </w:pPr>
            <w:r w:rsidRPr="00190ACA">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2428B" w14:textId="77777777" w:rsidR="008A467E" w:rsidRPr="00190ACA" w:rsidRDefault="008A467E" w:rsidP="00190ACA">
            <w:pPr>
              <w:pStyle w:val="TAL"/>
              <w:rPr>
                <w:sz w:val="16"/>
              </w:rPr>
            </w:pPr>
            <w:r w:rsidRPr="00190ACA">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8D36" w14:textId="77777777" w:rsidR="008A467E" w:rsidRPr="00190ACA" w:rsidRDefault="008A467E" w:rsidP="00190ACA">
            <w:pPr>
              <w:pStyle w:val="TAL"/>
              <w:rPr>
                <w:sz w:val="16"/>
              </w:rPr>
            </w:pPr>
            <w:r w:rsidRPr="00190ACA">
              <w:rPr>
                <w:sz w:val="16"/>
              </w:rPr>
              <w:t>3GPPMEMBER (CCSA)</w:t>
            </w:r>
          </w:p>
        </w:tc>
      </w:tr>
      <w:tr w:rsidR="00190ACA" w:rsidRPr="00190ACA" w14:paraId="5263587D"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79FB" w14:textId="77777777" w:rsidR="008A467E" w:rsidRPr="00190ACA" w:rsidRDefault="008A467E" w:rsidP="00190ACA">
            <w:pPr>
              <w:pStyle w:val="TAL"/>
              <w:rPr>
                <w:sz w:val="16"/>
              </w:rPr>
            </w:pPr>
            <w:r w:rsidRPr="00190ACA">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4BE1" w14:textId="77777777" w:rsidR="008A467E" w:rsidRPr="00190ACA" w:rsidRDefault="008A467E" w:rsidP="00190ACA">
            <w:pPr>
              <w:pStyle w:val="TAL"/>
              <w:rPr>
                <w:sz w:val="16"/>
              </w:rPr>
            </w:pPr>
            <w:r w:rsidRPr="00190ACA">
              <w:rPr>
                <w:sz w:val="16"/>
              </w:rPr>
              <w:t>Vodafone Romania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CB54" w14:textId="77777777" w:rsidR="008A467E" w:rsidRPr="00190ACA" w:rsidRDefault="008A467E" w:rsidP="00190ACA">
            <w:pPr>
              <w:pStyle w:val="TAL"/>
              <w:rPr>
                <w:sz w:val="16"/>
              </w:rPr>
            </w:pPr>
            <w:r w:rsidRPr="00190ACA">
              <w:rPr>
                <w:sz w:val="16"/>
              </w:rPr>
              <w:t>3GPPMEMBER (ETSI)</w:t>
            </w:r>
          </w:p>
        </w:tc>
      </w:tr>
      <w:tr w:rsidR="00190ACA" w:rsidRPr="00190ACA" w14:paraId="23297292"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A0BB" w14:textId="77777777" w:rsidR="008A467E" w:rsidRPr="00190ACA" w:rsidRDefault="008A467E" w:rsidP="00190ACA">
            <w:pPr>
              <w:pStyle w:val="TAL"/>
              <w:rPr>
                <w:sz w:val="16"/>
              </w:rPr>
            </w:pPr>
            <w:r w:rsidRPr="00190ACA">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004C" w14:textId="77777777" w:rsidR="008A467E" w:rsidRPr="00190ACA" w:rsidRDefault="008A467E" w:rsidP="00190ACA">
            <w:pPr>
              <w:pStyle w:val="TAL"/>
              <w:rPr>
                <w:sz w:val="16"/>
              </w:rPr>
            </w:pPr>
            <w:r w:rsidRPr="00190ACA">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3FB2" w14:textId="77777777" w:rsidR="008A467E" w:rsidRPr="00190ACA" w:rsidRDefault="008A467E" w:rsidP="00190ACA">
            <w:pPr>
              <w:pStyle w:val="TAL"/>
              <w:rPr>
                <w:sz w:val="16"/>
              </w:rPr>
            </w:pPr>
            <w:r w:rsidRPr="00190ACA">
              <w:rPr>
                <w:sz w:val="16"/>
              </w:rPr>
              <w:t>3GPPMEMBER (ETSI)</w:t>
            </w:r>
          </w:p>
        </w:tc>
      </w:tr>
      <w:tr w:rsidR="00190ACA" w:rsidRPr="00190ACA" w14:paraId="293C23A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1BE4" w14:textId="77777777" w:rsidR="008A467E" w:rsidRPr="00190ACA" w:rsidRDefault="008A467E" w:rsidP="00190ACA">
            <w:pPr>
              <w:pStyle w:val="TAL"/>
              <w:rPr>
                <w:sz w:val="16"/>
              </w:rPr>
            </w:pPr>
            <w:r w:rsidRPr="00190ACA">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3ACED" w14:textId="77777777" w:rsidR="008A467E" w:rsidRPr="00190ACA" w:rsidRDefault="008A467E" w:rsidP="00190ACA">
            <w:pPr>
              <w:pStyle w:val="TAL"/>
              <w:rPr>
                <w:sz w:val="16"/>
              </w:rPr>
            </w:pPr>
            <w:r w:rsidRPr="00190ACA">
              <w:rPr>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DFBA7" w14:textId="77777777" w:rsidR="008A467E" w:rsidRPr="00190ACA" w:rsidRDefault="008A467E" w:rsidP="00190ACA">
            <w:pPr>
              <w:pStyle w:val="TAL"/>
              <w:rPr>
                <w:sz w:val="16"/>
              </w:rPr>
            </w:pPr>
            <w:r w:rsidRPr="00190ACA">
              <w:rPr>
                <w:sz w:val="16"/>
              </w:rPr>
              <w:t>3GPPMEMBER (ETSI)</w:t>
            </w:r>
          </w:p>
        </w:tc>
      </w:tr>
      <w:tr w:rsidR="00190ACA" w:rsidRPr="00190ACA" w14:paraId="4CDCAB1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FD1D" w14:textId="77777777" w:rsidR="008A467E" w:rsidRPr="00190ACA" w:rsidRDefault="008A467E" w:rsidP="00190ACA">
            <w:pPr>
              <w:pStyle w:val="TAL"/>
              <w:rPr>
                <w:sz w:val="16"/>
              </w:rPr>
            </w:pPr>
            <w:r w:rsidRPr="00190ACA">
              <w:rPr>
                <w:sz w:val="16"/>
              </w:rPr>
              <w:t>YAMAMOTO, Kenichi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F889" w14:textId="77777777" w:rsidR="008A467E" w:rsidRPr="00190ACA" w:rsidRDefault="008A467E" w:rsidP="00190ACA">
            <w:pPr>
              <w:pStyle w:val="TAL"/>
              <w:rPr>
                <w:sz w:val="16"/>
              </w:rPr>
            </w:pPr>
            <w:r w:rsidRPr="00190ACA">
              <w:rPr>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5FAF" w14:textId="77777777" w:rsidR="008A467E" w:rsidRPr="00190ACA" w:rsidRDefault="008A467E" w:rsidP="00190ACA">
            <w:pPr>
              <w:pStyle w:val="TAL"/>
              <w:rPr>
                <w:sz w:val="16"/>
              </w:rPr>
            </w:pPr>
            <w:r w:rsidRPr="00190ACA">
              <w:rPr>
                <w:sz w:val="16"/>
              </w:rPr>
              <w:t>3GPPMEMBER (ARIB)</w:t>
            </w:r>
          </w:p>
        </w:tc>
      </w:tr>
      <w:tr w:rsidR="00190ACA" w:rsidRPr="00190ACA" w14:paraId="66873A1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C3279" w14:textId="77777777" w:rsidR="008A467E" w:rsidRPr="00190ACA" w:rsidRDefault="008A467E" w:rsidP="00190ACA">
            <w:pPr>
              <w:pStyle w:val="TAL"/>
              <w:rPr>
                <w:sz w:val="16"/>
              </w:rPr>
            </w:pPr>
            <w:r w:rsidRPr="00190ACA">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30BD" w14:textId="77777777" w:rsidR="008A467E" w:rsidRPr="00190ACA" w:rsidRDefault="008A467E" w:rsidP="00190ACA">
            <w:pPr>
              <w:pStyle w:val="TAL"/>
              <w:rPr>
                <w:sz w:val="16"/>
              </w:rPr>
            </w:pPr>
            <w:r w:rsidRPr="00190ACA">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81E7" w14:textId="77777777" w:rsidR="008A467E" w:rsidRPr="00190ACA" w:rsidRDefault="008A467E" w:rsidP="00190ACA">
            <w:pPr>
              <w:pStyle w:val="TAL"/>
              <w:rPr>
                <w:sz w:val="16"/>
              </w:rPr>
            </w:pPr>
            <w:r w:rsidRPr="00190ACA">
              <w:rPr>
                <w:sz w:val="16"/>
              </w:rPr>
              <w:t>3GPPMEMBER (CCSA)</w:t>
            </w:r>
          </w:p>
        </w:tc>
      </w:tr>
      <w:tr w:rsidR="00190ACA" w:rsidRPr="00190ACA" w14:paraId="3981EFAA"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1630" w14:textId="77777777" w:rsidR="008A467E" w:rsidRPr="00190ACA" w:rsidRDefault="008A467E" w:rsidP="00190ACA">
            <w:pPr>
              <w:pStyle w:val="TAL"/>
              <w:rPr>
                <w:sz w:val="16"/>
              </w:rPr>
            </w:pPr>
            <w:r w:rsidRPr="00190ACA">
              <w:rPr>
                <w:sz w:val="16"/>
              </w:rPr>
              <w:t>YANG,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121E" w14:textId="77777777" w:rsidR="008A467E" w:rsidRPr="00190ACA" w:rsidRDefault="008A467E" w:rsidP="00190ACA">
            <w:pPr>
              <w:pStyle w:val="TAL"/>
              <w:rPr>
                <w:sz w:val="16"/>
              </w:rPr>
            </w:pPr>
            <w:r w:rsidRPr="00190ACA">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FEB47" w14:textId="77777777" w:rsidR="008A467E" w:rsidRPr="00190ACA" w:rsidRDefault="008A467E" w:rsidP="00190ACA">
            <w:pPr>
              <w:pStyle w:val="TAL"/>
              <w:rPr>
                <w:sz w:val="16"/>
              </w:rPr>
            </w:pPr>
            <w:r w:rsidRPr="00190ACA">
              <w:rPr>
                <w:sz w:val="16"/>
              </w:rPr>
              <w:t>3GPPMEMBER (ETSI)</w:t>
            </w:r>
          </w:p>
        </w:tc>
      </w:tr>
      <w:tr w:rsidR="00190ACA" w:rsidRPr="00190ACA" w14:paraId="7F409CE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423C0" w14:textId="77777777" w:rsidR="008A467E" w:rsidRPr="00190ACA" w:rsidRDefault="008A467E" w:rsidP="00190ACA">
            <w:pPr>
              <w:pStyle w:val="TAL"/>
              <w:rPr>
                <w:sz w:val="16"/>
              </w:rPr>
            </w:pPr>
            <w:r w:rsidRPr="00190ACA">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522C" w14:textId="77777777" w:rsidR="008A467E" w:rsidRPr="00190ACA" w:rsidRDefault="008A467E" w:rsidP="00190ACA">
            <w:pPr>
              <w:pStyle w:val="TAL"/>
              <w:rPr>
                <w:sz w:val="16"/>
              </w:rPr>
            </w:pPr>
            <w:r w:rsidRPr="00190ACA">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91829" w14:textId="77777777" w:rsidR="008A467E" w:rsidRPr="00190ACA" w:rsidRDefault="008A467E" w:rsidP="00190ACA">
            <w:pPr>
              <w:pStyle w:val="TAL"/>
              <w:rPr>
                <w:sz w:val="16"/>
              </w:rPr>
            </w:pPr>
            <w:r w:rsidRPr="00190ACA">
              <w:rPr>
                <w:sz w:val="16"/>
              </w:rPr>
              <w:t>3GPPMEMBER (CCSA)</w:t>
            </w:r>
          </w:p>
        </w:tc>
      </w:tr>
      <w:tr w:rsidR="00190ACA" w:rsidRPr="00190ACA" w14:paraId="62B62DB7"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6895" w14:textId="77777777" w:rsidR="008A467E" w:rsidRPr="00190ACA" w:rsidRDefault="008A467E" w:rsidP="00190ACA">
            <w:pPr>
              <w:pStyle w:val="TAL"/>
              <w:rPr>
                <w:sz w:val="16"/>
              </w:rPr>
            </w:pPr>
            <w:r w:rsidRPr="00190ACA">
              <w:rPr>
                <w:sz w:val="16"/>
              </w:rPr>
              <w:t>ZHANG, Pengfei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1E47" w14:textId="77777777" w:rsidR="008A467E" w:rsidRPr="00190ACA" w:rsidRDefault="008A467E" w:rsidP="00190ACA">
            <w:pPr>
              <w:pStyle w:val="TAL"/>
              <w:rPr>
                <w:sz w:val="16"/>
              </w:rPr>
            </w:pPr>
            <w:r w:rsidRPr="00190ACA">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7743" w14:textId="77777777" w:rsidR="008A467E" w:rsidRPr="00190ACA" w:rsidRDefault="008A467E" w:rsidP="00190ACA">
            <w:pPr>
              <w:pStyle w:val="TAL"/>
              <w:rPr>
                <w:sz w:val="16"/>
              </w:rPr>
            </w:pPr>
            <w:r w:rsidRPr="00190ACA">
              <w:rPr>
                <w:sz w:val="16"/>
              </w:rPr>
              <w:t>3GPPMEMBER (CCSA)</w:t>
            </w:r>
          </w:p>
        </w:tc>
      </w:tr>
      <w:tr w:rsidR="00190ACA" w:rsidRPr="00190ACA" w14:paraId="503291D5"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4A04C" w14:textId="77777777" w:rsidR="008A467E" w:rsidRPr="00190ACA" w:rsidRDefault="008A467E" w:rsidP="00190ACA">
            <w:pPr>
              <w:pStyle w:val="TAL"/>
              <w:rPr>
                <w:sz w:val="16"/>
              </w:rPr>
            </w:pPr>
            <w:r w:rsidRPr="00190ACA">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63CC9" w14:textId="77777777" w:rsidR="008A467E" w:rsidRPr="00190ACA" w:rsidRDefault="008A467E" w:rsidP="00190ACA">
            <w:pPr>
              <w:pStyle w:val="TAL"/>
              <w:rPr>
                <w:sz w:val="16"/>
              </w:rPr>
            </w:pPr>
            <w:r w:rsidRPr="00190ACA">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68ED6" w14:textId="77777777" w:rsidR="008A467E" w:rsidRPr="00190ACA" w:rsidRDefault="008A467E" w:rsidP="00190ACA">
            <w:pPr>
              <w:pStyle w:val="TAL"/>
              <w:rPr>
                <w:sz w:val="16"/>
              </w:rPr>
            </w:pPr>
            <w:r w:rsidRPr="00190ACA">
              <w:rPr>
                <w:sz w:val="16"/>
              </w:rPr>
              <w:t>3GPPMEMBER (TTA)</w:t>
            </w:r>
          </w:p>
        </w:tc>
      </w:tr>
      <w:tr w:rsidR="00190ACA" w:rsidRPr="00190ACA" w14:paraId="2D18E26B"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16ABA" w14:textId="77777777" w:rsidR="008A467E" w:rsidRPr="00190ACA" w:rsidRDefault="008A467E" w:rsidP="00190ACA">
            <w:pPr>
              <w:pStyle w:val="TAL"/>
              <w:rPr>
                <w:sz w:val="16"/>
              </w:rPr>
            </w:pPr>
            <w:r w:rsidRPr="00190ACA">
              <w:rPr>
                <w:sz w:val="16"/>
              </w:rPr>
              <w:t>ZHOU, Xingyue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2CF3" w14:textId="77777777" w:rsidR="008A467E" w:rsidRPr="00190ACA" w:rsidRDefault="008A467E" w:rsidP="00190ACA">
            <w:pPr>
              <w:pStyle w:val="TAL"/>
              <w:rPr>
                <w:sz w:val="16"/>
              </w:rPr>
            </w:pPr>
            <w:r w:rsidRPr="00190ACA">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35C6" w14:textId="77777777" w:rsidR="008A467E" w:rsidRPr="00190ACA" w:rsidRDefault="008A467E" w:rsidP="00190ACA">
            <w:pPr>
              <w:pStyle w:val="TAL"/>
              <w:rPr>
                <w:sz w:val="16"/>
              </w:rPr>
            </w:pPr>
            <w:r w:rsidRPr="00190ACA">
              <w:rPr>
                <w:sz w:val="16"/>
              </w:rPr>
              <w:t>3GPPMEMBER (CCSA)</w:t>
            </w:r>
          </w:p>
        </w:tc>
      </w:tr>
      <w:tr w:rsidR="00190ACA" w:rsidRPr="00190ACA" w14:paraId="2A7E47B1" w14:textId="77777777" w:rsidTr="00190ACA">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2F585" w14:textId="77777777" w:rsidR="008A467E" w:rsidRPr="00190ACA" w:rsidRDefault="008A467E" w:rsidP="00190ACA">
            <w:pPr>
              <w:pStyle w:val="TAL"/>
              <w:rPr>
                <w:sz w:val="16"/>
              </w:rPr>
            </w:pPr>
            <w:r w:rsidRPr="00190ACA">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B035" w14:textId="77777777" w:rsidR="008A467E" w:rsidRPr="00190ACA" w:rsidRDefault="008A467E" w:rsidP="00190ACA">
            <w:pPr>
              <w:pStyle w:val="TAL"/>
              <w:rPr>
                <w:sz w:val="16"/>
              </w:rPr>
            </w:pPr>
            <w:r w:rsidRPr="00190ACA">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A044" w14:textId="77777777" w:rsidR="008A467E" w:rsidRPr="00190ACA" w:rsidRDefault="008A467E" w:rsidP="00190ACA">
            <w:pPr>
              <w:pStyle w:val="TAL"/>
              <w:rPr>
                <w:sz w:val="16"/>
              </w:rPr>
            </w:pPr>
            <w:r w:rsidRPr="00190ACA">
              <w:rPr>
                <w:sz w:val="16"/>
              </w:rPr>
              <w:t>3GPPMEMBER (ETSI)</w:t>
            </w:r>
          </w:p>
        </w:tc>
      </w:tr>
    </w:tbl>
    <w:p w14:paraId="5B10F5FA" w14:textId="31D23E14" w:rsidR="00555625" w:rsidRPr="00555625" w:rsidRDefault="00555625" w:rsidP="008A467E"/>
    <w:sectPr w:rsidR="00555625" w:rsidRPr="00555625" w:rsidSect="0055562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B3B0C" w14:textId="77777777" w:rsidR="007D34EB" w:rsidRDefault="007D34EB">
      <w:pPr>
        <w:spacing w:after="0"/>
      </w:pPr>
      <w:r>
        <w:separator/>
      </w:r>
    </w:p>
  </w:endnote>
  <w:endnote w:type="continuationSeparator" w:id="0">
    <w:p w14:paraId="57D56803" w14:textId="77777777" w:rsidR="007D34EB" w:rsidRDefault="007D34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36FC7" w14:textId="77777777" w:rsidR="00555625" w:rsidRDefault="00555625" w:rsidP="00A2364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7D63AA1" w14:textId="77777777" w:rsidR="00555625" w:rsidRDefault="00555625" w:rsidP="0055562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3E74D" w14:textId="493E26C9" w:rsidR="00555625" w:rsidRDefault="00555625" w:rsidP="00A2364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E38FB31" w14:textId="77777777" w:rsidR="00555625" w:rsidRDefault="00555625" w:rsidP="0055562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E81E" w14:textId="77777777" w:rsidR="00555625" w:rsidRDefault="00555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24142" w14:textId="77777777" w:rsidR="007D34EB" w:rsidRDefault="007D34EB">
      <w:pPr>
        <w:spacing w:after="0"/>
      </w:pPr>
      <w:r>
        <w:separator/>
      </w:r>
    </w:p>
  </w:footnote>
  <w:footnote w:type="continuationSeparator" w:id="0">
    <w:p w14:paraId="5179B358" w14:textId="77777777" w:rsidR="007D34EB" w:rsidRDefault="007D34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EAA94" w14:textId="77777777" w:rsidR="003919AF" w:rsidRDefault="00190AC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FDE39" w14:textId="77777777" w:rsidR="00555625" w:rsidRDefault="00555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E6985" w14:textId="77777777" w:rsidR="00555625" w:rsidRDefault="00555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4C80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31A3F9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226A7E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5F4BD5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AD69DD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BCE22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F47DE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625"/>
    <w:rsid w:val="00190ACA"/>
    <w:rsid w:val="00224894"/>
    <w:rsid w:val="003919AF"/>
    <w:rsid w:val="00555625"/>
    <w:rsid w:val="006975B5"/>
    <w:rsid w:val="007D34EB"/>
    <w:rsid w:val="008A46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01A6E"/>
  <w15:chartTrackingRefBased/>
  <w15:docId w15:val="{3F6777DA-72CE-427D-A9F1-20AB6B65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B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975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75B5"/>
    <w:pPr>
      <w:pBdr>
        <w:top w:val="none" w:sz="0" w:space="0" w:color="auto"/>
      </w:pBdr>
      <w:spacing w:before="180"/>
      <w:outlineLvl w:val="1"/>
    </w:pPr>
    <w:rPr>
      <w:sz w:val="32"/>
    </w:rPr>
  </w:style>
  <w:style w:type="paragraph" w:styleId="Heading3">
    <w:name w:val="heading 3"/>
    <w:basedOn w:val="Heading2"/>
    <w:next w:val="Normal"/>
    <w:link w:val="Heading3Char"/>
    <w:qFormat/>
    <w:rsid w:val="006975B5"/>
    <w:pPr>
      <w:spacing w:before="120"/>
      <w:outlineLvl w:val="2"/>
    </w:pPr>
    <w:rPr>
      <w:sz w:val="28"/>
    </w:rPr>
  </w:style>
  <w:style w:type="paragraph" w:styleId="Heading4">
    <w:name w:val="heading 4"/>
    <w:basedOn w:val="Heading3"/>
    <w:next w:val="Normal"/>
    <w:link w:val="Heading4Char"/>
    <w:qFormat/>
    <w:rsid w:val="006975B5"/>
    <w:pPr>
      <w:ind w:left="1418" w:hanging="1418"/>
      <w:outlineLvl w:val="3"/>
    </w:pPr>
    <w:rPr>
      <w:sz w:val="24"/>
    </w:rPr>
  </w:style>
  <w:style w:type="paragraph" w:styleId="Heading5">
    <w:name w:val="heading 5"/>
    <w:basedOn w:val="Heading4"/>
    <w:next w:val="Normal"/>
    <w:link w:val="Heading5Char"/>
    <w:qFormat/>
    <w:rsid w:val="006975B5"/>
    <w:pPr>
      <w:ind w:left="1701" w:hanging="1701"/>
      <w:outlineLvl w:val="4"/>
    </w:pPr>
    <w:rPr>
      <w:sz w:val="22"/>
    </w:rPr>
  </w:style>
  <w:style w:type="paragraph" w:styleId="Heading6">
    <w:name w:val="heading 6"/>
    <w:basedOn w:val="H6"/>
    <w:next w:val="Normal"/>
    <w:link w:val="Heading6Char"/>
    <w:qFormat/>
    <w:rsid w:val="006975B5"/>
    <w:pPr>
      <w:outlineLvl w:val="5"/>
    </w:pPr>
  </w:style>
  <w:style w:type="paragraph" w:styleId="Heading7">
    <w:name w:val="heading 7"/>
    <w:basedOn w:val="H6"/>
    <w:next w:val="Normal"/>
    <w:link w:val="Heading7Char"/>
    <w:qFormat/>
    <w:rsid w:val="006975B5"/>
    <w:pPr>
      <w:outlineLvl w:val="6"/>
    </w:pPr>
  </w:style>
  <w:style w:type="paragraph" w:styleId="Heading8">
    <w:name w:val="heading 8"/>
    <w:basedOn w:val="Heading1"/>
    <w:next w:val="Normal"/>
    <w:link w:val="Heading8Char"/>
    <w:qFormat/>
    <w:rsid w:val="006975B5"/>
    <w:pPr>
      <w:ind w:left="0" w:firstLine="0"/>
      <w:outlineLvl w:val="7"/>
    </w:pPr>
  </w:style>
  <w:style w:type="paragraph" w:styleId="Heading9">
    <w:name w:val="heading 9"/>
    <w:basedOn w:val="Heading8"/>
    <w:next w:val="Normal"/>
    <w:link w:val="Heading9Char"/>
    <w:qFormat/>
    <w:rsid w:val="006975B5"/>
    <w:pPr>
      <w:outlineLvl w:val="8"/>
    </w:pPr>
  </w:style>
  <w:style w:type="character" w:default="1" w:styleId="DefaultParagraphFont">
    <w:name w:val="Default Paragraph Font"/>
    <w:semiHidden/>
    <w:rsid w:val="006975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5B5"/>
  </w:style>
  <w:style w:type="paragraph" w:styleId="TOC8">
    <w:name w:val="toc 8"/>
    <w:basedOn w:val="TOC1"/>
    <w:semiHidden/>
    <w:rsid w:val="006975B5"/>
    <w:pPr>
      <w:spacing w:before="180"/>
      <w:ind w:left="2693" w:hanging="2693"/>
    </w:pPr>
    <w:rPr>
      <w:b/>
    </w:rPr>
  </w:style>
  <w:style w:type="paragraph" w:styleId="TOC1">
    <w:name w:val="toc 1"/>
    <w:semiHidden/>
    <w:rsid w:val="006975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975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975B5"/>
    <w:pPr>
      <w:ind w:left="1701" w:hanging="1701"/>
    </w:pPr>
  </w:style>
  <w:style w:type="paragraph" w:styleId="TOC4">
    <w:name w:val="toc 4"/>
    <w:basedOn w:val="TOC3"/>
    <w:rsid w:val="006975B5"/>
    <w:pPr>
      <w:ind w:left="1418" w:hanging="1418"/>
    </w:pPr>
  </w:style>
  <w:style w:type="paragraph" w:styleId="TOC3">
    <w:name w:val="toc 3"/>
    <w:basedOn w:val="TOC2"/>
    <w:rsid w:val="006975B5"/>
    <w:pPr>
      <w:ind w:left="1134" w:hanging="1134"/>
    </w:pPr>
  </w:style>
  <w:style w:type="paragraph" w:styleId="TOC2">
    <w:name w:val="toc 2"/>
    <w:basedOn w:val="TOC1"/>
    <w:rsid w:val="006975B5"/>
    <w:pPr>
      <w:keepNext w:val="0"/>
      <w:spacing w:before="0"/>
      <w:ind w:left="851" w:hanging="851"/>
    </w:pPr>
    <w:rPr>
      <w:sz w:val="20"/>
    </w:rPr>
  </w:style>
  <w:style w:type="paragraph" w:styleId="Index2">
    <w:name w:val="index 2"/>
    <w:basedOn w:val="Index1"/>
    <w:semiHidden/>
    <w:rsid w:val="006975B5"/>
    <w:pPr>
      <w:ind w:left="284"/>
    </w:pPr>
  </w:style>
  <w:style w:type="paragraph" w:styleId="Index1">
    <w:name w:val="index 1"/>
    <w:basedOn w:val="Normal"/>
    <w:semiHidden/>
    <w:rsid w:val="006975B5"/>
    <w:pPr>
      <w:keepLines/>
      <w:spacing w:after="0"/>
    </w:pPr>
  </w:style>
  <w:style w:type="paragraph" w:customStyle="1" w:styleId="ZH">
    <w:name w:val="ZH"/>
    <w:rsid w:val="006975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975B5"/>
    <w:pPr>
      <w:outlineLvl w:val="9"/>
    </w:pPr>
  </w:style>
  <w:style w:type="paragraph" w:styleId="ListNumber2">
    <w:name w:val="List Number 2"/>
    <w:basedOn w:val="ListNumber"/>
    <w:semiHidden/>
    <w:rsid w:val="006975B5"/>
    <w:pPr>
      <w:ind w:left="851"/>
    </w:pPr>
  </w:style>
  <w:style w:type="paragraph" w:styleId="Header">
    <w:name w:val="header"/>
    <w:link w:val="HeaderChar"/>
    <w:semiHidden/>
    <w:rsid w:val="006975B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975B5"/>
    <w:rPr>
      <w:b/>
      <w:position w:val="6"/>
      <w:sz w:val="16"/>
    </w:rPr>
  </w:style>
  <w:style w:type="paragraph" w:styleId="FootnoteText">
    <w:name w:val="footnote text"/>
    <w:basedOn w:val="Normal"/>
    <w:link w:val="FootnoteTextChar"/>
    <w:semiHidden/>
    <w:rsid w:val="006975B5"/>
    <w:pPr>
      <w:keepLines/>
      <w:spacing w:after="0"/>
      <w:ind w:left="454" w:hanging="454"/>
    </w:pPr>
    <w:rPr>
      <w:sz w:val="16"/>
    </w:rPr>
  </w:style>
  <w:style w:type="paragraph" w:customStyle="1" w:styleId="TAH">
    <w:name w:val="TAH"/>
    <w:basedOn w:val="TAC"/>
    <w:rsid w:val="006975B5"/>
    <w:rPr>
      <w:b/>
    </w:rPr>
  </w:style>
  <w:style w:type="paragraph" w:customStyle="1" w:styleId="TAC">
    <w:name w:val="TAC"/>
    <w:basedOn w:val="TAL"/>
    <w:rsid w:val="006975B5"/>
    <w:pPr>
      <w:jc w:val="center"/>
    </w:pPr>
  </w:style>
  <w:style w:type="paragraph" w:customStyle="1" w:styleId="TF">
    <w:name w:val="TF"/>
    <w:basedOn w:val="TH"/>
    <w:rsid w:val="006975B5"/>
    <w:pPr>
      <w:keepNext w:val="0"/>
      <w:spacing w:before="0" w:after="240"/>
    </w:pPr>
  </w:style>
  <w:style w:type="paragraph" w:customStyle="1" w:styleId="NO">
    <w:name w:val="NO"/>
    <w:basedOn w:val="Normal"/>
    <w:rsid w:val="006975B5"/>
    <w:pPr>
      <w:keepLines/>
      <w:ind w:left="1135" w:hanging="851"/>
    </w:pPr>
  </w:style>
  <w:style w:type="paragraph" w:styleId="TOC9">
    <w:name w:val="toc 9"/>
    <w:basedOn w:val="TOC8"/>
    <w:semiHidden/>
    <w:rsid w:val="006975B5"/>
    <w:pPr>
      <w:ind w:left="1418" w:hanging="1418"/>
    </w:pPr>
  </w:style>
  <w:style w:type="paragraph" w:customStyle="1" w:styleId="EX">
    <w:name w:val="EX"/>
    <w:basedOn w:val="Normal"/>
    <w:rsid w:val="006975B5"/>
    <w:pPr>
      <w:keepLines/>
      <w:ind w:left="1702" w:hanging="1418"/>
    </w:pPr>
  </w:style>
  <w:style w:type="paragraph" w:customStyle="1" w:styleId="FP">
    <w:name w:val="FP"/>
    <w:basedOn w:val="Normal"/>
    <w:rsid w:val="006975B5"/>
    <w:pPr>
      <w:spacing w:after="0"/>
    </w:pPr>
  </w:style>
  <w:style w:type="paragraph" w:customStyle="1" w:styleId="LD">
    <w:name w:val="LD"/>
    <w:rsid w:val="006975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975B5"/>
    <w:pPr>
      <w:spacing w:after="0"/>
    </w:pPr>
  </w:style>
  <w:style w:type="paragraph" w:customStyle="1" w:styleId="EW">
    <w:name w:val="EW"/>
    <w:basedOn w:val="EX"/>
    <w:rsid w:val="006975B5"/>
    <w:pPr>
      <w:spacing w:after="0"/>
    </w:pPr>
  </w:style>
  <w:style w:type="paragraph" w:styleId="TOC6">
    <w:name w:val="toc 6"/>
    <w:basedOn w:val="TOC5"/>
    <w:next w:val="Normal"/>
    <w:semiHidden/>
    <w:rsid w:val="006975B5"/>
    <w:pPr>
      <w:ind w:left="1985" w:hanging="1985"/>
    </w:pPr>
  </w:style>
  <w:style w:type="paragraph" w:styleId="TOC7">
    <w:name w:val="toc 7"/>
    <w:basedOn w:val="TOC6"/>
    <w:next w:val="Normal"/>
    <w:semiHidden/>
    <w:rsid w:val="006975B5"/>
    <w:pPr>
      <w:ind w:left="2268" w:hanging="2268"/>
    </w:pPr>
  </w:style>
  <w:style w:type="paragraph" w:styleId="ListBullet2">
    <w:name w:val="List Bullet 2"/>
    <w:basedOn w:val="ListBullet"/>
    <w:semiHidden/>
    <w:rsid w:val="006975B5"/>
    <w:pPr>
      <w:ind w:left="851"/>
    </w:pPr>
  </w:style>
  <w:style w:type="paragraph" w:styleId="ListBullet3">
    <w:name w:val="List Bullet 3"/>
    <w:basedOn w:val="ListBullet2"/>
    <w:semiHidden/>
    <w:rsid w:val="006975B5"/>
    <w:pPr>
      <w:ind w:left="1135"/>
    </w:pPr>
  </w:style>
  <w:style w:type="paragraph" w:styleId="ListNumber">
    <w:name w:val="List Number"/>
    <w:basedOn w:val="List"/>
    <w:semiHidden/>
    <w:rsid w:val="006975B5"/>
  </w:style>
  <w:style w:type="paragraph" w:customStyle="1" w:styleId="EQ">
    <w:name w:val="EQ"/>
    <w:basedOn w:val="Normal"/>
    <w:next w:val="Normal"/>
    <w:rsid w:val="006975B5"/>
    <w:pPr>
      <w:keepLines/>
      <w:tabs>
        <w:tab w:val="center" w:pos="4536"/>
        <w:tab w:val="right" w:pos="9072"/>
      </w:tabs>
    </w:pPr>
    <w:rPr>
      <w:noProof/>
    </w:rPr>
  </w:style>
  <w:style w:type="paragraph" w:customStyle="1" w:styleId="TH">
    <w:name w:val="TH"/>
    <w:basedOn w:val="Normal"/>
    <w:rsid w:val="006975B5"/>
    <w:pPr>
      <w:keepNext/>
      <w:keepLines/>
      <w:spacing w:before="60"/>
      <w:jc w:val="center"/>
    </w:pPr>
    <w:rPr>
      <w:rFonts w:ascii="Arial" w:hAnsi="Arial"/>
      <w:b/>
    </w:rPr>
  </w:style>
  <w:style w:type="paragraph" w:customStyle="1" w:styleId="NF">
    <w:name w:val="NF"/>
    <w:basedOn w:val="NO"/>
    <w:rsid w:val="006975B5"/>
    <w:pPr>
      <w:keepNext/>
      <w:spacing w:after="0"/>
    </w:pPr>
    <w:rPr>
      <w:rFonts w:ascii="Arial" w:hAnsi="Arial"/>
      <w:sz w:val="18"/>
    </w:rPr>
  </w:style>
  <w:style w:type="paragraph" w:customStyle="1" w:styleId="PL">
    <w:name w:val="PL"/>
    <w:rsid w:val="00697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975B5"/>
    <w:pPr>
      <w:jc w:val="right"/>
    </w:pPr>
  </w:style>
  <w:style w:type="paragraph" w:customStyle="1" w:styleId="H6">
    <w:name w:val="H6"/>
    <w:basedOn w:val="Heading5"/>
    <w:next w:val="Normal"/>
    <w:rsid w:val="006975B5"/>
    <w:pPr>
      <w:ind w:left="1985" w:hanging="1985"/>
      <w:outlineLvl w:val="9"/>
    </w:pPr>
    <w:rPr>
      <w:sz w:val="20"/>
    </w:rPr>
  </w:style>
  <w:style w:type="paragraph" w:customStyle="1" w:styleId="TAN">
    <w:name w:val="TAN"/>
    <w:basedOn w:val="TAL"/>
    <w:rsid w:val="006975B5"/>
    <w:pPr>
      <w:ind w:left="851" w:hanging="851"/>
    </w:pPr>
  </w:style>
  <w:style w:type="paragraph" w:customStyle="1" w:styleId="TAL">
    <w:name w:val="TAL"/>
    <w:basedOn w:val="Normal"/>
    <w:rsid w:val="006975B5"/>
    <w:pPr>
      <w:keepNext/>
      <w:keepLines/>
      <w:spacing w:after="0"/>
    </w:pPr>
    <w:rPr>
      <w:rFonts w:ascii="Arial" w:hAnsi="Arial"/>
      <w:sz w:val="18"/>
    </w:rPr>
  </w:style>
  <w:style w:type="paragraph" w:customStyle="1" w:styleId="ZA">
    <w:name w:val="ZA"/>
    <w:rsid w:val="006975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5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5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975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5B5"/>
    <w:pPr>
      <w:framePr w:wrap="notBeside" w:y="16161"/>
    </w:pPr>
  </w:style>
  <w:style w:type="character" w:customStyle="1" w:styleId="ZGSM">
    <w:name w:val="ZGSM"/>
    <w:rsid w:val="006975B5"/>
  </w:style>
  <w:style w:type="paragraph" w:styleId="List2">
    <w:name w:val="List 2"/>
    <w:basedOn w:val="List"/>
    <w:semiHidden/>
    <w:rsid w:val="006975B5"/>
    <w:pPr>
      <w:ind w:left="851"/>
    </w:pPr>
  </w:style>
  <w:style w:type="paragraph" w:customStyle="1" w:styleId="ZG">
    <w:name w:val="ZG"/>
    <w:rsid w:val="006975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975B5"/>
    <w:pPr>
      <w:ind w:left="1135"/>
    </w:pPr>
  </w:style>
  <w:style w:type="paragraph" w:styleId="List4">
    <w:name w:val="List 4"/>
    <w:basedOn w:val="List3"/>
    <w:semiHidden/>
    <w:rsid w:val="006975B5"/>
    <w:pPr>
      <w:ind w:left="1418"/>
    </w:pPr>
  </w:style>
  <w:style w:type="paragraph" w:styleId="List5">
    <w:name w:val="List 5"/>
    <w:basedOn w:val="List4"/>
    <w:semiHidden/>
    <w:rsid w:val="006975B5"/>
    <w:pPr>
      <w:ind w:left="1702"/>
    </w:pPr>
  </w:style>
  <w:style w:type="paragraph" w:customStyle="1" w:styleId="EditorsNote">
    <w:name w:val="Editor's Note"/>
    <w:basedOn w:val="NO"/>
    <w:rsid w:val="006975B5"/>
    <w:rPr>
      <w:color w:val="FF0000"/>
    </w:rPr>
  </w:style>
  <w:style w:type="paragraph" w:styleId="List">
    <w:name w:val="List"/>
    <w:basedOn w:val="Normal"/>
    <w:semiHidden/>
    <w:rsid w:val="006975B5"/>
    <w:pPr>
      <w:ind w:left="568" w:hanging="284"/>
    </w:pPr>
  </w:style>
  <w:style w:type="paragraph" w:styleId="ListBullet">
    <w:name w:val="List Bullet"/>
    <w:basedOn w:val="List"/>
    <w:semiHidden/>
    <w:rsid w:val="006975B5"/>
  </w:style>
  <w:style w:type="paragraph" w:styleId="ListBullet4">
    <w:name w:val="List Bullet 4"/>
    <w:basedOn w:val="ListBullet3"/>
    <w:semiHidden/>
    <w:rsid w:val="006975B5"/>
    <w:pPr>
      <w:ind w:left="1418"/>
    </w:pPr>
  </w:style>
  <w:style w:type="paragraph" w:styleId="ListBullet5">
    <w:name w:val="List Bullet 5"/>
    <w:basedOn w:val="ListBullet4"/>
    <w:semiHidden/>
    <w:rsid w:val="006975B5"/>
    <w:pPr>
      <w:ind w:left="1702"/>
    </w:pPr>
  </w:style>
  <w:style w:type="paragraph" w:customStyle="1" w:styleId="B1">
    <w:name w:val="B1"/>
    <w:basedOn w:val="List"/>
    <w:rsid w:val="006975B5"/>
  </w:style>
  <w:style w:type="paragraph" w:customStyle="1" w:styleId="B2">
    <w:name w:val="B2"/>
    <w:basedOn w:val="List2"/>
    <w:rsid w:val="006975B5"/>
  </w:style>
  <w:style w:type="paragraph" w:customStyle="1" w:styleId="B3">
    <w:name w:val="B3"/>
    <w:basedOn w:val="List3"/>
    <w:rsid w:val="006975B5"/>
  </w:style>
  <w:style w:type="paragraph" w:customStyle="1" w:styleId="B4">
    <w:name w:val="B4"/>
    <w:basedOn w:val="List4"/>
    <w:rsid w:val="006975B5"/>
  </w:style>
  <w:style w:type="paragraph" w:customStyle="1" w:styleId="B5">
    <w:name w:val="B5"/>
    <w:basedOn w:val="List5"/>
    <w:rsid w:val="006975B5"/>
  </w:style>
  <w:style w:type="paragraph" w:styleId="Footer">
    <w:name w:val="footer"/>
    <w:basedOn w:val="Header"/>
    <w:link w:val="FooterChar"/>
    <w:semiHidden/>
    <w:rsid w:val="006975B5"/>
    <w:pPr>
      <w:jc w:val="center"/>
    </w:pPr>
    <w:rPr>
      <w:i/>
    </w:rPr>
  </w:style>
  <w:style w:type="paragraph" w:customStyle="1" w:styleId="ZTD">
    <w:name w:val="ZTD"/>
    <w:basedOn w:val="ZB"/>
    <w:rsid w:val="006975B5"/>
    <w:pPr>
      <w:framePr w:hRule="auto" w:wrap="notBeside" w:y="852"/>
    </w:pPr>
    <w:rPr>
      <w:i w:val="0"/>
      <w:sz w:val="40"/>
    </w:rPr>
  </w:style>
  <w:style w:type="character" w:styleId="PageNumber">
    <w:name w:val="page number"/>
    <w:basedOn w:val="DefaultParagraphFont"/>
    <w:uiPriority w:val="99"/>
    <w:semiHidden/>
    <w:unhideWhenUsed/>
    <w:rsid w:val="00555625"/>
  </w:style>
  <w:style w:type="character" w:customStyle="1" w:styleId="Heading2Char">
    <w:name w:val="Heading 2 Char"/>
    <w:link w:val="Heading2"/>
    <w:rsid w:val="008A467E"/>
    <w:rPr>
      <w:rFonts w:ascii="Arial" w:hAnsi="Arial"/>
      <w:sz w:val="32"/>
    </w:rPr>
  </w:style>
  <w:style w:type="character" w:customStyle="1" w:styleId="Heading3Char">
    <w:name w:val="Heading 3 Char"/>
    <w:link w:val="Heading3"/>
    <w:rsid w:val="008A467E"/>
    <w:rPr>
      <w:rFonts w:ascii="Arial" w:hAnsi="Arial"/>
      <w:sz w:val="28"/>
    </w:rPr>
  </w:style>
  <w:style w:type="character" w:customStyle="1" w:styleId="Heading1Char">
    <w:name w:val="Heading 1 Char"/>
    <w:link w:val="Heading1"/>
    <w:rsid w:val="008A467E"/>
    <w:rPr>
      <w:rFonts w:ascii="Arial" w:hAnsi="Arial"/>
      <w:sz w:val="36"/>
    </w:rPr>
  </w:style>
  <w:style w:type="character" w:customStyle="1" w:styleId="Heading4Char">
    <w:name w:val="Heading 4 Char"/>
    <w:link w:val="Heading4"/>
    <w:rsid w:val="008A467E"/>
    <w:rPr>
      <w:rFonts w:ascii="Arial" w:hAnsi="Arial"/>
      <w:sz w:val="24"/>
    </w:rPr>
  </w:style>
  <w:style w:type="character" w:customStyle="1" w:styleId="Heading5Char">
    <w:name w:val="Heading 5 Char"/>
    <w:link w:val="Heading5"/>
    <w:rsid w:val="008A467E"/>
    <w:rPr>
      <w:rFonts w:ascii="Arial" w:hAnsi="Arial"/>
      <w:sz w:val="22"/>
    </w:rPr>
  </w:style>
  <w:style w:type="character" w:customStyle="1" w:styleId="Heading6Char">
    <w:name w:val="Heading 6 Char"/>
    <w:link w:val="Heading6"/>
    <w:rsid w:val="008A467E"/>
    <w:rPr>
      <w:rFonts w:ascii="Arial" w:hAnsi="Arial"/>
    </w:rPr>
  </w:style>
  <w:style w:type="character" w:customStyle="1" w:styleId="Heading7Char">
    <w:name w:val="Heading 7 Char"/>
    <w:link w:val="Heading7"/>
    <w:rsid w:val="008A467E"/>
    <w:rPr>
      <w:rFonts w:ascii="Arial" w:hAnsi="Arial"/>
    </w:rPr>
  </w:style>
  <w:style w:type="character" w:customStyle="1" w:styleId="Heading8Char">
    <w:name w:val="Heading 8 Char"/>
    <w:link w:val="Heading8"/>
    <w:rsid w:val="008A467E"/>
    <w:rPr>
      <w:rFonts w:ascii="Arial" w:hAnsi="Arial"/>
      <w:sz w:val="36"/>
    </w:rPr>
  </w:style>
  <w:style w:type="character" w:customStyle="1" w:styleId="Heading9Char">
    <w:name w:val="Heading 9 Char"/>
    <w:link w:val="Heading9"/>
    <w:rsid w:val="008A467E"/>
    <w:rPr>
      <w:rFonts w:ascii="Arial" w:hAnsi="Arial"/>
      <w:sz w:val="36"/>
    </w:rPr>
  </w:style>
  <w:style w:type="paragraph" w:customStyle="1" w:styleId="msonormal0">
    <w:name w:val="msonormal"/>
    <w:basedOn w:val="Normal"/>
    <w:rsid w:val="008A467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A467E"/>
    <w:rPr>
      <w:rFonts w:ascii="Times New Roman" w:hAnsi="Times New Roman"/>
      <w:sz w:val="16"/>
    </w:rPr>
  </w:style>
  <w:style w:type="character" w:customStyle="1" w:styleId="HeaderChar">
    <w:name w:val="Header Char"/>
    <w:link w:val="Header"/>
    <w:semiHidden/>
    <w:rsid w:val="008A467E"/>
    <w:rPr>
      <w:rFonts w:ascii="Arial" w:hAnsi="Arial"/>
      <w:b/>
      <w:noProof/>
      <w:sz w:val="18"/>
    </w:rPr>
  </w:style>
  <w:style w:type="character" w:customStyle="1" w:styleId="FooterChar">
    <w:name w:val="Footer Char"/>
    <w:link w:val="Footer"/>
    <w:semiHidden/>
    <w:rsid w:val="008A467E"/>
    <w:rPr>
      <w:rFonts w:ascii="Arial" w:hAnsi="Arial"/>
      <w:b/>
      <w:i/>
      <w:noProof/>
      <w:sz w:val="18"/>
    </w:rPr>
  </w:style>
  <w:style w:type="table" w:styleId="TableGrid">
    <w:name w:val="Table Grid"/>
    <w:basedOn w:val="TableNormal"/>
    <w:uiPriority w:val="39"/>
    <w:rsid w:val="008A467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707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27313</Words>
  <Characters>155688</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23.122_CR0807_(Rel-17)_5GSAT_ARCH-CT</dc:creator>
  <cp:keywords>ESA, style sheet, Winword</cp:keywords>
  <dc:description/>
  <cp:lastModifiedBy>23.122_CR0807_(Rel-17)_5GSAT_ARCH-CT</cp:lastModifiedBy>
  <cp:revision>4</cp:revision>
  <cp:lastPrinted>1899-12-31T23:00:00Z</cp:lastPrinted>
  <dcterms:created xsi:type="dcterms:W3CDTF">2022-01-25T16:44:00Z</dcterms:created>
  <dcterms:modified xsi:type="dcterms:W3CDTF">2022-01-25T16:45:00Z</dcterms:modified>
</cp:coreProperties>
</file>