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4BAED" w14:textId="1441AE8D" w:rsidR="000F7ECB" w:rsidRPr="00F65D14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CP-21315</w:t>
      </w:r>
      <w:r w:rsidR="0088499B">
        <w:rPr>
          <w:rFonts w:cs="Arial"/>
          <w:bCs/>
          <w:sz w:val="22"/>
        </w:rPr>
        <w:t>8</w:t>
      </w:r>
    </w:p>
    <w:p w14:paraId="70D42129" w14:textId="369C58E7" w:rsidR="000F7ECB" w:rsidRPr="00F65D14" w:rsidRDefault="00F65D1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374F9D5A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</w:t>
      </w:r>
      <w:r w:rsidR="0088499B">
        <w:rPr>
          <w:rFonts w:ascii="Arial" w:hAnsi="Arial" w:cs="Arial"/>
          <w:b/>
        </w:rPr>
        <w:t>32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F8E3D33" w14:textId="77777777" w:rsidR="0088499B" w:rsidRPr="0039313A" w:rsidRDefault="0088499B" w:rsidP="0088499B">
      <w:r w:rsidRPr="0039313A">
        <w:t>The present document specifies the stage 3 protocol and data model for the Nmbsmf Service Based Interface. It provides stage 3 protocol definitions and message flows, and specifies the API for each service offered by the MB-SMF with the exception of the MB-SMF Event Exposure service.</w:t>
      </w:r>
    </w:p>
    <w:p w14:paraId="7ECEA617" w14:textId="3668A94F" w:rsidR="0088499B" w:rsidRPr="0039313A" w:rsidRDefault="0088499B" w:rsidP="0088499B">
      <w:r w:rsidRPr="0039313A">
        <w:t>The 5G System stage 2 architecture and procedures are specified in 3GPP TS 23.501 and 3GPP TS 23.502. The 5G Multicast-Broadcast Session Management Services for 5G System is specified in 3GPP TS 23.247.</w:t>
      </w:r>
    </w:p>
    <w:p w14:paraId="51C248EF" w14:textId="18C11130" w:rsidR="00F967C5" w:rsidRPr="00F967C5" w:rsidRDefault="0088499B" w:rsidP="0088499B">
      <w:pPr>
        <w:rPr>
          <w:sz w:val="24"/>
          <w:szCs w:val="24"/>
        </w:rPr>
      </w:pPr>
      <w:r w:rsidRPr="0039313A">
        <w:t>The Technical Realization of the Service Based Architecture and the Principles and Guidelines for Services Definition are specified in 3GPP TS 29.500 and 3GPP TS 29.501.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61787D46" w:rsidR="0045428D" w:rsidRDefault="00800C4D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This is the first</w:t>
      </w:r>
      <w:r w:rsidRPr="00F615E0">
        <w:rPr>
          <w:sz w:val="24"/>
        </w:rPr>
        <w:t xml:space="preserve"> presentation</w:t>
      </w:r>
      <w:r>
        <w:rPr>
          <w:sz w:val="24"/>
        </w:rPr>
        <w:t xml:space="preserve"> of the TS 29.532 to </w:t>
      </w:r>
      <w:r w:rsidRPr="008B2A34">
        <w:rPr>
          <w:sz w:val="24"/>
        </w:rPr>
        <w:t>TSG-CT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74A0EF6" w14:textId="666AD0D3" w:rsidR="0045428D" w:rsidRDefault="00800C4D">
      <w:pPr>
        <w:tabs>
          <w:tab w:val="left" w:pos="3119"/>
        </w:tabs>
        <w:rPr>
          <w:color w:val="0000FF"/>
          <w:sz w:val="24"/>
        </w:rPr>
      </w:pPr>
      <w:r w:rsidRPr="008B2A34">
        <w:rPr>
          <w:sz w:val="24"/>
        </w:rPr>
        <w:t>No</w:t>
      </w:r>
      <w:r>
        <w:rPr>
          <w:sz w:val="24"/>
        </w:rPr>
        <w:t xml:space="preserve"> contentious issues were identified within the scope of this T</w:t>
      </w:r>
      <w:r w:rsidR="001C5776">
        <w:rPr>
          <w:sz w:val="24"/>
        </w:rPr>
        <w:t>S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2ADA2C29" w:rsidR="0045428D" w:rsidRDefault="00800C4D">
      <w:pPr>
        <w:tabs>
          <w:tab w:val="left" w:pos="3119"/>
        </w:tabs>
        <w:rPr>
          <w:color w:val="0000FF"/>
          <w:sz w:val="24"/>
        </w:rPr>
      </w:pPr>
      <w:r w:rsidRPr="008B2A34">
        <w:rPr>
          <w:sz w:val="24"/>
        </w:rPr>
        <w:t>No</w:t>
      </w:r>
      <w:r>
        <w:rPr>
          <w:sz w:val="24"/>
        </w:rPr>
        <w:t xml:space="preserve"> contentious issues were identified within the scope of this T</w:t>
      </w:r>
      <w:r w:rsidR="00710D04">
        <w:rPr>
          <w:sz w:val="24"/>
        </w:rPr>
        <w:t>S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1C5776"/>
    <w:rsid w:val="001D0721"/>
    <w:rsid w:val="00201520"/>
    <w:rsid w:val="00222D66"/>
    <w:rsid w:val="002B09A1"/>
    <w:rsid w:val="0045428D"/>
    <w:rsid w:val="004B4E41"/>
    <w:rsid w:val="00710D04"/>
    <w:rsid w:val="00797AC6"/>
    <w:rsid w:val="00800C4D"/>
    <w:rsid w:val="0088499B"/>
    <w:rsid w:val="008E104F"/>
    <w:rsid w:val="00CC358C"/>
    <w:rsid w:val="00DC278D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21.111_CR0034R2_(Rel-17)_TEI17</cp:lastModifiedBy>
  <cp:revision>8</cp:revision>
  <dcterms:created xsi:type="dcterms:W3CDTF">2021-11-25T18:30:00Z</dcterms:created>
  <dcterms:modified xsi:type="dcterms:W3CDTF">2021-12-06T07:45:00Z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1638193272</vt:lpwstr>
  </property>
</Properties>
</file>